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Look w:val="01E0" w:firstRow="1" w:lastRow="1" w:firstColumn="1" w:lastColumn="1" w:noHBand="0" w:noVBand="0"/>
      </w:tblPr>
      <w:tblGrid>
        <w:gridCol w:w="1188"/>
        <w:gridCol w:w="8532"/>
      </w:tblGrid>
      <w:tr w:rsidR="00FE2C4A" w:rsidRPr="006666FA" w14:paraId="024CF177" w14:textId="77777777" w:rsidTr="00B15EF0">
        <w:trPr>
          <w:trHeight w:val="173"/>
          <w:tblHeader/>
        </w:trPr>
        <w:tc>
          <w:tcPr>
            <w:tcW w:w="1188" w:type="dxa"/>
          </w:tcPr>
          <w:p w14:paraId="4696BED1" w14:textId="77777777" w:rsidR="00B82817" w:rsidRPr="006666FA" w:rsidRDefault="00933EAE" w:rsidP="00EE5BD2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B82817"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8532" w:type="dxa"/>
          </w:tcPr>
          <w:p w14:paraId="202338F6" w14:textId="77777777" w:rsidR="00B82817" w:rsidRPr="006666FA" w:rsidRDefault="00B82817" w:rsidP="007D0954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FE2C4A" w:rsidRPr="006666FA" w14:paraId="7CE6A623" w14:textId="77777777" w:rsidTr="00034A32">
        <w:trPr>
          <w:tblHeader/>
        </w:trPr>
        <w:tc>
          <w:tcPr>
            <w:tcW w:w="1188" w:type="dxa"/>
          </w:tcPr>
          <w:p w14:paraId="5CD80944" w14:textId="77777777" w:rsidR="00B82817" w:rsidRPr="00B15EF0" w:rsidRDefault="00B82817" w:rsidP="00EE5BD2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532" w:type="dxa"/>
          </w:tcPr>
          <w:p w14:paraId="66E867E5" w14:textId="77777777" w:rsidR="00B82817" w:rsidRPr="00B15EF0" w:rsidRDefault="00B82817" w:rsidP="00EE5BD2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FE2C4A" w:rsidRPr="006666FA" w14:paraId="3996A539" w14:textId="77777777" w:rsidTr="00034A32">
        <w:tc>
          <w:tcPr>
            <w:tcW w:w="1188" w:type="dxa"/>
          </w:tcPr>
          <w:p w14:paraId="378086C6" w14:textId="4A938EE7" w:rsidR="00B82817" w:rsidRPr="006666FA" w:rsidRDefault="00BE7E77" w:rsidP="00EE5BD2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8532" w:type="dxa"/>
          </w:tcPr>
          <w:p w14:paraId="58BF2FB9" w14:textId="77777777" w:rsidR="00B82817" w:rsidRPr="006666FA" w:rsidRDefault="00B82817" w:rsidP="007D0954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FE2C4A" w:rsidRPr="006666FA" w14:paraId="6F74679A" w14:textId="77777777" w:rsidTr="00034A32">
        <w:tc>
          <w:tcPr>
            <w:tcW w:w="1188" w:type="dxa"/>
          </w:tcPr>
          <w:p w14:paraId="634D4D74" w14:textId="5C75005A" w:rsidR="00B82817" w:rsidRPr="006666FA" w:rsidRDefault="00BE7E77" w:rsidP="00EE5BD2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8532" w:type="dxa"/>
          </w:tcPr>
          <w:p w14:paraId="27A13B80" w14:textId="77777777" w:rsidR="00B82817" w:rsidRPr="006666FA" w:rsidRDefault="00B82817" w:rsidP="007D0954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</w:p>
        </w:tc>
      </w:tr>
      <w:tr w:rsidR="00FE2C4A" w:rsidRPr="006666FA" w14:paraId="2949DC4D" w14:textId="77777777" w:rsidTr="00034A32">
        <w:tc>
          <w:tcPr>
            <w:tcW w:w="1188" w:type="dxa"/>
          </w:tcPr>
          <w:p w14:paraId="5DD96487" w14:textId="7074607F" w:rsidR="00B15EF0" w:rsidRPr="00C64585" w:rsidRDefault="004C49B0" w:rsidP="00B15EF0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532" w:type="dxa"/>
          </w:tcPr>
          <w:p w14:paraId="77F26642" w14:textId="09590FDD" w:rsidR="00B15EF0" w:rsidRPr="006666FA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5EF0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การเปลี่ยนแปลงนโยบายการบัญชีที่มีสาระสำคัญ</w:t>
            </w:r>
          </w:p>
        </w:tc>
      </w:tr>
      <w:tr w:rsidR="00FE2C4A" w:rsidRPr="006666FA" w14:paraId="3CCABDB8" w14:textId="77777777" w:rsidTr="00034A32">
        <w:tc>
          <w:tcPr>
            <w:tcW w:w="1188" w:type="dxa"/>
          </w:tcPr>
          <w:p w14:paraId="5FB7716F" w14:textId="7B869E7E" w:rsidR="00B15EF0" w:rsidRPr="006666FA" w:rsidRDefault="004C49B0" w:rsidP="00B15EF0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8532" w:type="dxa"/>
          </w:tcPr>
          <w:p w14:paraId="1B879E25" w14:textId="71C70D16" w:rsidR="00B15EF0" w:rsidRPr="006666FA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นโยบายการบัญชีที่มีสาระสำคัญ</w:t>
            </w:r>
          </w:p>
        </w:tc>
      </w:tr>
      <w:tr w:rsidR="00FE2C4A" w:rsidRPr="006666FA" w14:paraId="2066F47A" w14:textId="77777777" w:rsidTr="00034A32">
        <w:tc>
          <w:tcPr>
            <w:tcW w:w="1188" w:type="dxa"/>
          </w:tcPr>
          <w:p w14:paraId="60AE09D0" w14:textId="404970E5" w:rsidR="00215F5E" w:rsidRPr="00C64585" w:rsidRDefault="004C49B0" w:rsidP="00B15EF0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8532" w:type="dxa"/>
          </w:tcPr>
          <w:p w14:paraId="0FBB52DF" w14:textId="210D614C" w:rsidR="00215F5E" w:rsidRPr="006666FA" w:rsidRDefault="00215F5E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การซื้อบริษัทย่อย</w:t>
            </w:r>
          </w:p>
        </w:tc>
      </w:tr>
      <w:tr w:rsidR="00FE2C4A" w:rsidRPr="006666FA" w14:paraId="0C56BF4F" w14:textId="77777777" w:rsidTr="00034A32">
        <w:tc>
          <w:tcPr>
            <w:tcW w:w="1188" w:type="dxa"/>
          </w:tcPr>
          <w:p w14:paraId="48DD123C" w14:textId="75108E72" w:rsidR="00B15EF0" w:rsidRPr="006666FA" w:rsidRDefault="004C49B0" w:rsidP="00B15EF0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8532" w:type="dxa"/>
          </w:tcPr>
          <w:p w14:paraId="64117231" w14:textId="23C761B3" w:rsidR="00B15EF0" w:rsidRPr="006666FA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FE2C4A" w:rsidRPr="006666FA" w14:paraId="57878665" w14:textId="77777777" w:rsidTr="00034A32">
        <w:tc>
          <w:tcPr>
            <w:tcW w:w="1188" w:type="dxa"/>
          </w:tcPr>
          <w:p w14:paraId="76F5F6B0" w14:textId="11730FCA" w:rsidR="00B15EF0" w:rsidRPr="006666FA" w:rsidRDefault="004C49B0" w:rsidP="00B15EF0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8532" w:type="dxa"/>
          </w:tcPr>
          <w:p w14:paraId="5505B898" w14:textId="029E79F9" w:rsidR="00B15EF0" w:rsidRPr="006666FA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FE2C4A" w:rsidRPr="006666FA" w14:paraId="28D314FD" w14:textId="77777777" w:rsidTr="00034A32">
        <w:tc>
          <w:tcPr>
            <w:tcW w:w="1188" w:type="dxa"/>
          </w:tcPr>
          <w:p w14:paraId="053BAF1B" w14:textId="75D8B23E" w:rsidR="00B15EF0" w:rsidRPr="006666FA" w:rsidRDefault="004C49B0" w:rsidP="00B15EF0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8532" w:type="dxa"/>
          </w:tcPr>
          <w:p w14:paraId="5DB94D30" w14:textId="4021FCE2" w:rsidR="00B15EF0" w:rsidRPr="006666FA" w:rsidRDefault="00B15EF0" w:rsidP="00B15EF0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และลูกหนี้อื่น</w:t>
            </w:r>
          </w:p>
        </w:tc>
      </w:tr>
      <w:tr w:rsidR="00FE2C4A" w:rsidRPr="006666FA" w14:paraId="5AC20190" w14:textId="77777777" w:rsidTr="00034A32">
        <w:tc>
          <w:tcPr>
            <w:tcW w:w="1188" w:type="dxa"/>
          </w:tcPr>
          <w:p w14:paraId="36BBF1F4" w14:textId="73B23B84" w:rsidR="00215F5E" w:rsidRPr="00434BE1" w:rsidRDefault="004C49B0" w:rsidP="00215F5E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8532" w:type="dxa"/>
          </w:tcPr>
          <w:p w14:paraId="633DF3E2" w14:textId="39C6F617" w:rsidR="00215F5E" w:rsidRPr="00434BE1" w:rsidRDefault="00215F5E" w:rsidP="00215F5E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FE2C4A" w:rsidRPr="006666FA" w14:paraId="0B357568" w14:textId="77777777" w:rsidTr="00034A32">
        <w:tc>
          <w:tcPr>
            <w:tcW w:w="1188" w:type="dxa"/>
          </w:tcPr>
          <w:p w14:paraId="5FC2D0B2" w14:textId="777A94DE" w:rsidR="00215F5E" w:rsidRPr="00434BE1" w:rsidRDefault="00BE7E77" w:rsidP="00215F5E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8532" w:type="dxa"/>
          </w:tcPr>
          <w:p w14:paraId="4FCD1F45" w14:textId="272B45AE" w:rsidR="00215F5E" w:rsidRPr="00434BE1" w:rsidRDefault="00215F5E" w:rsidP="00215F5E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ยานพาหนะรอการขาย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สำหรับสินทรัพย์ให้เช่า</w:t>
            </w:r>
          </w:p>
        </w:tc>
      </w:tr>
      <w:tr w:rsidR="00FE2C4A" w:rsidRPr="006666FA" w14:paraId="7AF4032F" w14:textId="77777777" w:rsidTr="00034A32">
        <w:tc>
          <w:tcPr>
            <w:tcW w:w="1188" w:type="dxa"/>
          </w:tcPr>
          <w:p w14:paraId="1CE5DA5E" w14:textId="05BC4D83" w:rsidR="00215F5E" w:rsidRPr="00434BE1" w:rsidRDefault="00BE7E77" w:rsidP="00215F5E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8532" w:type="dxa"/>
          </w:tcPr>
          <w:p w14:paraId="38F71BD8" w14:textId="6CAA11A2" w:rsidR="00215F5E" w:rsidRPr="00434BE1" w:rsidRDefault="00215F5E" w:rsidP="00215F5E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</w:t>
            </w:r>
            <w:r w:rsidRPr="00034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ร่วมและการร่วมค้า</w:t>
            </w:r>
          </w:p>
        </w:tc>
      </w:tr>
      <w:tr w:rsidR="00FE2C4A" w:rsidRPr="006666FA" w14:paraId="4C1ACE09" w14:textId="77777777" w:rsidTr="00034A32">
        <w:tc>
          <w:tcPr>
            <w:tcW w:w="1188" w:type="dxa"/>
          </w:tcPr>
          <w:p w14:paraId="2B9A13A9" w14:textId="59A645A6" w:rsidR="00215F5E" w:rsidRPr="006666FA" w:rsidRDefault="00BE7E77" w:rsidP="00215F5E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8532" w:type="dxa"/>
          </w:tcPr>
          <w:p w14:paraId="50F11761" w14:textId="0F3DCE94" w:rsidR="00215F5E" w:rsidRPr="006666FA" w:rsidRDefault="00215F5E" w:rsidP="00215F5E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FE2C4A" w:rsidRPr="006666FA" w14:paraId="6D87B918" w14:textId="77777777" w:rsidTr="00034A32">
        <w:tc>
          <w:tcPr>
            <w:tcW w:w="1188" w:type="dxa"/>
          </w:tcPr>
          <w:p w14:paraId="34F6BA9F" w14:textId="34941AFC" w:rsidR="00215F5E" w:rsidRPr="006666FA" w:rsidRDefault="00BE7E77" w:rsidP="00215F5E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532" w:type="dxa"/>
          </w:tcPr>
          <w:p w14:paraId="78624897" w14:textId="6F6A0B4B" w:rsidR="00215F5E" w:rsidRPr="006666FA" w:rsidRDefault="00215F5E" w:rsidP="00215F5E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4A3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FE2C4A" w:rsidRPr="006666FA" w14:paraId="1855D95C" w14:textId="77777777" w:rsidTr="00034A32">
        <w:tc>
          <w:tcPr>
            <w:tcW w:w="1188" w:type="dxa"/>
          </w:tcPr>
          <w:p w14:paraId="0AD4D1D2" w14:textId="0361507F" w:rsidR="00215F5E" w:rsidRPr="00434BE1" w:rsidRDefault="00BE7E77" w:rsidP="00215F5E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8532" w:type="dxa"/>
          </w:tcPr>
          <w:p w14:paraId="218221C2" w14:textId="05F9F27D" w:rsidR="00215F5E" w:rsidRPr="00034A32" w:rsidRDefault="00215F5E" w:rsidP="00215F5E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สินทรัพย์ให้เช่าตามสัญญาเช่าดำเนินงาน</w:t>
            </w:r>
          </w:p>
        </w:tc>
      </w:tr>
      <w:tr w:rsidR="00FE2C4A" w:rsidRPr="006666FA" w14:paraId="496656FE" w14:textId="77777777" w:rsidTr="00034A32">
        <w:tc>
          <w:tcPr>
            <w:tcW w:w="1188" w:type="dxa"/>
          </w:tcPr>
          <w:p w14:paraId="308055A5" w14:textId="5BB6EE44" w:rsidR="00215F5E" w:rsidRPr="00434BE1" w:rsidRDefault="00BE7E77" w:rsidP="00215F5E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8532" w:type="dxa"/>
          </w:tcPr>
          <w:p w14:paraId="46626FC3" w14:textId="696350C7" w:rsidR="00215F5E" w:rsidRPr="00034A32" w:rsidRDefault="00215F5E" w:rsidP="00215F5E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FE2C4A" w:rsidRPr="006666FA" w14:paraId="22DAEE94" w14:textId="77777777" w:rsidTr="00034A32">
        <w:tc>
          <w:tcPr>
            <w:tcW w:w="1188" w:type="dxa"/>
          </w:tcPr>
          <w:p w14:paraId="1B25A67F" w14:textId="012ABC79" w:rsidR="00215F5E" w:rsidRPr="00434BE1" w:rsidRDefault="00BE7E77" w:rsidP="00215F5E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8532" w:type="dxa"/>
          </w:tcPr>
          <w:p w14:paraId="0E711262" w14:textId="139C6E11" w:rsidR="00215F5E" w:rsidRPr="00434BE1" w:rsidRDefault="00215F5E" w:rsidP="00215F5E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>สัญญาเช่า</w:t>
            </w:r>
          </w:p>
        </w:tc>
      </w:tr>
      <w:tr w:rsidR="00FE2C4A" w:rsidRPr="006666FA" w14:paraId="3499C055" w14:textId="77777777" w:rsidTr="00034A32">
        <w:tc>
          <w:tcPr>
            <w:tcW w:w="1188" w:type="dxa"/>
          </w:tcPr>
          <w:p w14:paraId="76242F3A" w14:textId="43E3D586" w:rsidR="00215F5E" w:rsidRPr="00434BE1" w:rsidRDefault="00BE7E77" w:rsidP="00215F5E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8532" w:type="dxa"/>
          </w:tcPr>
          <w:p w14:paraId="6534C5EB" w14:textId="26E446EC" w:rsidR="00215F5E" w:rsidRPr="00434BE1" w:rsidRDefault="00215F5E" w:rsidP="00215F5E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>ค่าความนิยม</w:t>
            </w:r>
          </w:p>
        </w:tc>
      </w:tr>
      <w:tr w:rsidR="00FE2C4A" w:rsidRPr="006666FA" w14:paraId="37437D9D" w14:textId="77777777" w:rsidTr="00034A32">
        <w:tc>
          <w:tcPr>
            <w:tcW w:w="1188" w:type="dxa"/>
          </w:tcPr>
          <w:p w14:paraId="3C57A91F" w14:textId="46D36FE2" w:rsidR="00215F5E" w:rsidRPr="00434BE1" w:rsidRDefault="00BE7E77" w:rsidP="00215F5E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8532" w:type="dxa"/>
          </w:tcPr>
          <w:p w14:paraId="09FFD964" w14:textId="42BC23A3" w:rsidR="00215F5E" w:rsidRPr="00434BE1" w:rsidRDefault="00215F5E" w:rsidP="00215F5E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FE2C4A" w:rsidRPr="006666FA" w14:paraId="6C905188" w14:textId="77777777" w:rsidTr="00034A32">
        <w:tc>
          <w:tcPr>
            <w:tcW w:w="1188" w:type="dxa"/>
          </w:tcPr>
          <w:p w14:paraId="3D51D974" w14:textId="72A43610" w:rsidR="00215F5E" w:rsidRPr="00434BE1" w:rsidRDefault="00BE7E77" w:rsidP="00215F5E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8532" w:type="dxa"/>
          </w:tcPr>
          <w:p w14:paraId="081018B3" w14:textId="687E7315" w:rsidR="00215F5E" w:rsidRPr="00434BE1" w:rsidRDefault="00215F5E" w:rsidP="00215F5E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และเจ้าหนี้อื่น</w:t>
            </w:r>
          </w:p>
        </w:tc>
      </w:tr>
      <w:tr w:rsidR="00FE2C4A" w:rsidRPr="006666FA" w14:paraId="5F9FAA05" w14:textId="77777777" w:rsidTr="00034A32">
        <w:tc>
          <w:tcPr>
            <w:tcW w:w="1188" w:type="dxa"/>
          </w:tcPr>
          <w:p w14:paraId="0775CC9D" w14:textId="34809258" w:rsidR="00215F5E" w:rsidRPr="00434BE1" w:rsidRDefault="00BE7E77" w:rsidP="00215F5E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8532" w:type="dxa"/>
          </w:tcPr>
          <w:p w14:paraId="4D375AB5" w14:textId="65ABF5DA" w:rsidR="00215F5E" w:rsidRPr="00434BE1" w:rsidRDefault="00215F5E" w:rsidP="00215F5E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</w:tr>
      <w:tr w:rsidR="00527211" w:rsidRPr="006666FA" w14:paraId="6B1A86D8" w14:textId="77777777" w:rsidTr="00034A32">
        <w:tc>
          <w:tcPr>
            <w:tcW w:w="1188" w:type="dxa"/>
          </w:tcPr>
          <w:p w14:paraId="6387E30A" w14:textId="5FA04CD1" w:rsidR="00527211" w:rsidRPr="00434BE1" w:rsidRDefault="00BE7E77" w:rsidP="00527211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8532" w:type="dxa"/>
          </w:tcPr>
          <w:p w14:paraId="6F1DF3B0" w14:textId="07E3EBF2" w:rsidR="00527211" w:rsidRPr="00434BE1" w:rsidRDefault="000D7569" w:rsidP="00527211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</w:tr>
      <w:tr w:rsidR="00527211" w:rsidRPr="006666FA" w14:paraId="3FB99C71" w14:textId="77777777" w:rsidTr="00034A32">
        <w:tc>
          <w:tcPr>
            <w:tcW w:w="1188" w:type="dxa"/>
          </w:tcPr>
          <w:p w14:paraId="392DBEF4" w14:textId="158A709B" w:rsidR="00527211" w:rsidRPr="00450F64" w:rsidRDefault="00BE7E77" w:rsidP="00527211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8532" w:type="dxa"/>
          </w:tcPr>
          <w:p w14:paraId="2B037C05" w14:textId="25DA2DCC" w:rsidR="00527211" w:rsidRPr="006666FA" w:rsidRDefault="00E11997" w:rsidP="00527211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ส่วนเกิน</w:t>
            </w:r>
            <w:r w:rsidR="00B97B0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มูลค่าหุ้น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และสำรอง</w:t>
            </w:r>
          </w:p>
        </w:tc>
      </w:tr>
      <w:tr w:rsidR="00527211" w:rsidRPr="006666FA" w14:paraId="0802EA5E" w14:textId="77777777" w:rsidTr="00034A32">
        <w:tc>
          <w:tcPr>
            <w:tcW w:w="1188" w:type="dxa"/>
          </w:tcPr>
          <w:p w14:paraId="7492BDC0" w14:textId="7D6B7B4C" w:rsidR="00527211" w:rsidRPr="006666FA" w:rsidRDefault="00BE7E77" w:rsidP="00527211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532" w:type="dxa"/>
          </w:tcPr>
          <w:p w14:paraId="3C8651F5" w14:textId="2F073667" w:rsidR="00527211" w:rsidRPr="006666FA" w:rsidRDefault="00527211" w:rsidP="00527211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527211" w:rsidRPr="006666FA" w14:paraId="5414E446" w14:textId="77777777" w:rsidTr="00034A32">
        <w:tc>
          <w:tcPr>
            <w:tcW w:w="1188" w:type="dxa"/>
          </w:tcPr>
          <w:p w14:paraId="0A8F980D" w14:textId="2876D820" w:rsidR="00527211" w:rsidRPr="006666FA" w:rsidRDefault="00BE7E77" w:rsidP="00527211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8532" w:type="dxa"/>
          </w:tcPr>
          <w:p w14:paraId="41C8EC0F" w14:textId="2E61DBAE" w:rsidR="00527211" w:rsidRPr="006666FA" w:rsidRDefault="00527211" w:rsidP="00527211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4E9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ค่าใช้จ่ายตามธรรมชาติ</w:t>
            </w:r>
          </w:p>
        </w:tc>
      </w:tr>
      <w:tr w:rsidR="00527211" w:rsidRPr="006666FA" w14:paraId="18D3DE9A" w14:textId="77777777" w:rsidTr="00034A32">
        <w:trPr>
          <w:trHeight w:val="254"/>
        </w:trPr>
        <w:tc>
          <w:tcPr>
            <w:tcW w:w="1188" w:type="dxa"/>
          </w:tcPr>
          <w:p w14:paraId="40862FB1" w14:textId="34D3C932" w:rsidR="00527211" w:rsidRPr="006666FA" w:rsidRDefault="00BE7E77" w:rsidP="00527211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8532" w:type="dxa"/>
          </w:tcPr>
          <w:p w14:paraId="76E0601B" w14:textId="4AABD583" w:rsidR="00527211" w:rsidRPr="006666FA" w:rsidRDefault="00527211" w:rsidP="00527211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27211" w:rsidRPr="006666FA" w14:paraId="075FDD71" w14:textId="77777777" w:rsidTr="00034A32">
        <w:trPr>
          <w:trHeight w:val="254"/>
        </w:trPr>
        <w:tc>
          <w:tcPr>
            <w:tcW w:w="1188" w:type="dxa"/>
          </w:tcPr>
          <w:p w14:paraId="6C77A07E" w14:textId="40C1DCF8" w:rsidR="00527211" w:rsidRPr="00C64585" w:rsidRDefault="00BE7E77" w:rsidP="00527211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8532" w:type="dxa"/>
          </w:tcPr>
          <w:p w14:paraId="4454E19B" w14:textId="357B7045" w:rsidR="00527211" w:rsidRPr="006666FA" w:rsidRDefault="00527211" w:rsidP="00527211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ขั้นพื้นฐาน</w:t>
            </w:r>
          </w:p>
        </w:tc>
      </w:tr>
      <w:tr w:rsidR="00527211" w:rsidRPr="006666FA" w14:paraId="4342844F" w14:textId="77777777" w:rsidTr="00034A32">
        <w:trPr>
          <w:trHeight w:val="254"/>
        </w:trPr>
        <w:tc>
          <w:tcPr>
            <w:tcW w:w="1188" w:type="dxa"/>
          </w:tcPr>
          <w:p w14:paraId="0A92BF0D" w14:textId="058928D3" w:rsidR="00527211" w:rsidRPr="00C64585" w:rsidRDefault="00BE7E77" w:rsidP="00527211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8532" w:type="dxa"/>
          </w:tcPr>
          <w:p w14:paraId="3AB81676" w14:textId="17E48A2E" w:rsidR="00527211" w:rsidRPr="00B60F4A" w:rsidRDefault="00527211" w:rsidP="00527211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527211" w:rsidRPr="006666FA" w14:paraId="31FFC797" w14:textId="77777777" w:rsidTr="00034A32">
        <w:trPr>
          <w:trHeight w:val="254"/>
        </w:trPr>
        <w:tc>
          <w:tcPr>
            <w:tcW w:w="1188" w:type="dxa"/>
          </w:tcPr>
          <w:p w14:paraId="60B313CA" w14:textId="04365725" w:rsidR="00527211" w:rsidRPr="00C64585" w:rsidRDefault="00BE7E77" w:rsidP="00527211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8532" w:type="dxa"/>
          </w:tcPr>
          <w:p w14:paraId="510B1A60" w14:textId="5AE6DCDA" w:rsidR="00527211" w:rsidRPr="006666FA" w:rsidRDefault="00527211" w:rsidP="00527211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527211" w:rsidRPr="006666FA" w14:paraId="7BD46C8A" w14:textId="77777777" w:rsidTr="00034A32">
        <w:trPr>
          <w:trHeight w:val="254"/>
        </w:trPr>
        <w:tc>
          <w:tcPr>
            <w:tcW w:w="1188" w:type="dxa"/>
          </w:tcPr>
          <w:p w14:paraId="44D5FEB7" w14:textId="79D8F5D6" w:rsidR="00527211" w:rsidRDefault="00BE7E77" w:rsidP="00527211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8532" w:type="dxa"/>
          </w:tcPr>
          <w:p w14:paraId="6099801B" w14:textId="11642FE5" w:rsidR="00527211" w:rsidRPr="006666FA" w:rsidRDefault="00527211" w:rsidP="00527211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A37BF" w:rsidRPr="006666FA" w14:paraId="6BC2678B" w14:textId="77777777" w:rsidTr="00034A32">
        <w:trPr>
          <w:trHeight w:val="254"/>
        </w:trPr>
        <w:tc>
          <w:tcPr>
            <w:tcW w:w="1188" w:type="dxa"/>
          </w:tcPr>
          <w:p w14:paraId="385E046C" w14:textId="42DF080A" w:rsidR="006A37BF" w:rsidRPr="004C49B0" w:rsidRDefault="006A37BF" w:rsidP="00527211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8532" w:type="dxa"/>
          </w:tcPr>
          <w:p w14:paraId="09DC840C" w14:textId="2AF92100" w:rsidR="006A37BF" w:rsidRPr="006666FA" w:rsidRDefault="006A37BF" w:rsidP="00527211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6C43F997" w14:textId="77777777" w:rsidR="00A23436" w:rsidRPr="006666FA" w:rsidRDefault="00F61E11" w:rsidP="009D7981">
      <w:pPr>
        <w:pStyle w:val="IndexHeading1"/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  <w:lang w:val="pt-BR" w:bidi="th-TH"/>
        </w:rPr>
      </w:pPr>
      <w:r w:rsidRPr="006666FA">
        <w:rPr>
          <w:rFonts w:asciiTheme="majorBidi" w:hAnsiTheme="majorBidi" w:cstheme="majorBidi"/>
        </w:rPr>
        <w:br w:type="page"/>
      </w:r>
      <w:r w:rsidR="00A23436" w:rsidRPr="006666FA">
        <w:rPr>
          <w:rFonts w:asciiTheme="majorBidi" w:hAnsiTheme="majorBidi" w:cstheme="majorBidi"/>
          <w:sz w:val="30"/>
          <w:szCs w:val="30"/>
          <w:cs/>
          <w:lang w:val="pt-BR"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06CAF5FE" w14:textId="77777777" w:rsidR="00C3069E" w:rsidRPr="006666FA" w:rsidRDefault="00C3069E" w:rsidP="00C3069E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334BC68C" w14:textId="69F39AAB" w:rsidR="00A23436" w:rsidRPr="00E67E9F" w:rsidRDefault="00A23436" w:rsidP="00F61E11">
      <w:pPr>
        <w:pStyle w:val="Heading1"/>
        <w:numPr>
          <w:ilvl w:val="0"/>
          <w:numId w:val="0"/>
        </w:numPr>
        <w:spacing w:before="0" w:after="0" w:line="240" w:lineRule="atLeast"/>
        <w:ind w:left="54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pt-BR" w:bidi="th-TH"/>
        </w:rPr>
        <w:t>งบการเงินนี้ได้รับอนุมัติให้ออกงบการเงินจากคณะกรรมการเมื่อวันที่</w:t>
      </w:r>
      <w:r w:rsidR="00BC4A7A">
        <w:rPr>
          <w:rFonts w:asciiTheme="majorBidi" w:hAnsiTheme="majorBidi" w:cstheme="majorBidi"/>
          <w:b w:val="0"/>
          <w:bCs/>
          <w:sz w:val="30"/>
          <w:szCs w:val="30"/>
          <w:lang w:val="pt-BR" w:bidi="th-TH"/>
        </w:rPr>
        <w:t xml:space="preserve"> </w:t>
      </w:r>
      <w:r w:rsidR="00BE7E77" w:rsidRPr="00BE7E77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4</w:t>
      </w:r>
      <w:r w:rsidR="00F26A3A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 xml:space="preserve"> </w:t>
      </w:r>
      <w:r w:rsidR="00F26A3A" w:rsidRPr="00F26A3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กุมภาพันธ์</w:t>
      </w:r>
      <w:r w:rsidR="00F26A3A"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569</w:t>
      </w:r>
    </w:p>
    <w:p w14:paraId="7D0CC851" w14:textId="77777777" w:rsidR="00C3069E" w:rsidRPr="006666FA" w:rsidRDefault="00C3069E" w:rsidP="00C3069E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6E6DB4FF" w14:textId="77777777" w:rsidR="009A5D10" w:rsidRPr="006666FA" w:rsidRDefault="005E66EC" w:rsidP="007D27B4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val="pt-BR"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val="pt-BR" w:bidi="th-TH"/>
        </w:rPr>
        <w:t>ข้อมูลทั่วไป</w:t>
      </w:r>
    </w:p>
    <w:p w14:paraId="01C5984C" w14:textId="77777777" w:rsidR="00C3069E" w:rsidRPr="006666FA" w:rsidRDefault="00C3069E" w:rsidP="00C3069E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528127FA" w14:textId="3B02ACEC" w:rsidR="008218DE" w:rsidRDefault="008A0999" w:rsidP="00145B0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pt-BR" w:bidi="th-TH"/>
        </w:rPr>
      </w:pPr>
      <w:r w:rsidRPr="0017672E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r w:rsidR="00811E11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มิลเลนเนียม</w:t>
      </w:r>
      <w:r w:rsidRPr="0017672E">
        <w:rPr>
          <w:rFonts w:asciiTheme="majorBidi" w:eastAsia="Calibri" w:hAnsiTheme="majorBidi" w:cstheme="majorBidi"/>
          <w:sz w:val="30"/>
          <w:szCs w:val="30"/>
          <w:cs/>
        </w:rPr>
        <w:t xml:space="preserve"> กรุ๊ป คอร์ปอเรชั่น (เอเชีย) </w:t>
      </w:r>
      <w:r w:rsidR="00F36B37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จำกัด (มหาชน) </w:t>
      </w:r>
      <w:r w:rsidR="00A95F4B">
        <w:rPr>
          <w:rFonts w:asciiTheme="majorBidi" w:eastAsia="Calibri" w:hAnsiTheme="majorBidi" w:cstheme="majorBidi"/>
          <w:sz w:val="30"/>
          <w:szCs w:val="30"/>
          <w:lang w:bidi="th-TH"/>
        </w:rPr>
        <w:t>(</w:t>
      </w:r>
      <w:r w:rsidR="007B1A5D" w:rsidRPr="0017672E">
        <w:rPr>
          <w:rFonts w:asciiTheme="majorBidi" w:hAnsiTheme="majorBidi" w:cstheme="majorBidi"/>
          <w:sz w:val="30"/>
          <w:szCs w:val="30"/>
          <w:lang w:val="pt-BR" w:bidi="th-TH"/>
        </w:rPr>
        <w:t>“</w:t>
      </w:r>
      <w:r w:rsidR="007B1A5D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บริษัท</w:t>
      </w:r>
      <w:r w:rsidR="007B1A5D" w:rsidRPr="0017672E">
        <w:rPr>
          <w:rFonts w:asciiTheme="majorBidi" w:hAnsiTheme="majorBidi" w:cstheme="majorBidi"/>
          <w:sz w:val="30"/>
          <w:szCs w:val="30"/>
          <w:lang w:val="pt-BR" w:bidi="th-TH"/>
        </w:rPr>
        <w:t>”</w:t>
      </w:r>
      <w:r w:rsidR="00A95F4B">
        <w:rPr>
          <w:rFonts w:asciiTheme="majorBidi" w:hAnsiTheme="majorBidi" w:cstheme="majorBidi"/>
          <w:sz w:val="30"/>
          <w:szCs w:val="30"/>
          <w:lang w:val="pt-BR" w:bidi="th-TH"/>
        </w:rPr>
        <w:t>)</w:t>
      </w:r>
      <w:r w:rsidR="00CF7B9A" w:rsidRPr="0017672E">
        <w:rPr>
          <w:rFonts w:asciiTheme="majorBidi" w:hAnsiTheme="majorBidi" w:cstheme="majorBidi"/>
          <w:sz w:val="30"/>
          <w:szCs w:val="30"/>
          <w:lang w:val="pt-BR"/>
        </w:rPr>
        <w:t xml:space="preserve"> </w:t>
      </w:r>
      <w:r w:rsidR="00C7356A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เป็นนิติบุคคลที่จัดตั</w:t>
      </w:r>
      <w:r w:rsidR="00574CBC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 xml:space="preserve">้งขึ้นในประเทศไทย </w:t>
      </w:r>
      <w:r w:rsidR="008A4D5C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โดย</w:t>
      </w:r>
      <w:r w:rsidR="00574CBC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มีที่อยู่จด</w:t>
      </w:r>
      <w:r w:rsidR="003905A6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ทะ</w:t>
      </w:r>
      <w:r w:rsidR="00C7356A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เบียน</w:t>
      </w:r>
      <w:r w:rsidR="008218DE">
        <w:rPr>
          <w:rFonts w:asciiTheme="majorBidi" w:hAnsiTheme="majorBidi" w:cstheme="majorBidi"/>
          <w:sz w:val="30"/>
          <w:szCs w:val="30"/>
          <w:lang w:val="pt-BR" w:bidi="th-TH"/>
        </w:rPr>
        <w:t xml:space="preserve"> </w:t>
      </w:r>
      <w:r w:rsidR="008218DE">
        <w:rPr>
          <w:rFonts w:asciiTheme="majorBidi" w:hAnsiTheme="majorBidi" w:cstheme="majorBidi" w:hint="cs"/>
          <w:sz w:val="30"/>
          <w:szCs w:val="30"/>
          <w:cs/>
          <w:lang w:val="pt-BR" w:bidi="th-TH"/>
        </w:rPr>
        <w:t>ดังนี้</w:t>
      </w:r>
    </w:p>
    <w:p w14:paraId="50681EDE" w14:textId="77777777" w:rsidR="008218DE" w:rsidRDefault="008218DE" w:rsidP="00145B0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14704041" w14:textId="6A6F193A" w:rsidR="00CF7B9A" w:rsidRDefault="008218DE" w:rsidP="00145B0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pt-BR" w:bidi="th-TH"/>
        </w:rPr>
        <w:t>สำนักงานใหญ่</w:t>
      </w:r>
      <w:r>
        <w:rPr>
          <w:rFonts w:asciiTheme="majorBidi" w:hAnsiTheme="majorBidi" w:cstheme="majorBidi"/>
          <w:sz w:val="30"/>
          <w:szCs w:val="30"/>
          <w:lang w:val="pt-BR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pt-BR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: </w:t>
      </w:r>
      <w:r w:rsidR="00C7356A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 xml:space="preserve">เลขที่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2222</w:t>
      </w:r>
      <w:r w:rsidR="000B13E4" w:rsidRPr="0017672E">
        <w:rPr>
          <w:rFonts w:asciiTheme="majorBidi" w:hAnsiTheme="majorBidi" w:cstheme="majorBidi"/>
          <w:sz w:val="30"/>
          <w:szCs w:val="30"/>
        </w:rPr>
        <w:t>/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0B13E4" w:rsidRPr="0017672E">
        <w:rPr>
          <w:rFonts w:asciiTheme="majorBidi" w:hAnsiTheme="majorBidi" w:cstheme="majorBidi"/>
          <w:sz w:val="30"/>
          <w:szCs w:val="30"/>
        </w:rPr>
        <w:t xml:space="preserve"> </w:t>
      </w:r>
      <w:r w:rsidR="000B13E4" w:rsidRPr="0017672E">
        <w:rPr>
          <w:rFonts w:asciiTheme="majorBidi" w:hAnsiTheme="majorBidi" w:cstheme="majorBidi"/>
          <w:sz w:val="30"/>
          <w:szCs w:val="30"/>
          <w:cs/>
        </w:rPr>
        <w:t xml:space="preserve">ถนนลาดพร้าว แขวงพลับพลา เขตวังทองหลาง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จังหวัด</w:t>
      </w:r>
      <w:r w:rsidR="000B13E4" w:rsidRPr="0017672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999B1D8" w14:textId="68486D7A" w:rsidR="008218DE" w:rsidRDefault="008218DE" w:rsidP="00145B0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11244" w14:textId="29814FC3" w:rsidR="008218DE" w:rsidRPr="0017672E" w:rsidRDefault="008218DE" w:rsidP="008218DE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สำนักงานสาขา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: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เลขที่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หมู่ที่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ตำบลบางขุนกอง อำเภอบางกรวย จังหวัดนนทบุรี</w:t>
      </w:r>
    </w:p>
    <w:p w14:paraId="315DAA46" w14:textId="77777777" w:rsidR="00AD1644" w:rsidRPr="0017672E" w:rsidRDefault="00AD1644" w:rsidP="00AD1644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715A13CC" w14:textId="3F7E5E5D" w:rsidR="000B13E4" w:rsidRPr="0017672E" w:rsidRDefault="007B6957" w:rsidP="000B13E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</w:t>
      </w:r>
      <w:r w:rsidR="000B13E4" w:rsidRPr="00805A97">
        <w:rPr>
          <w:rFonts w:asciiTheme="majorBidi" w:hAnsiTheme="majorBidi" w:cstheme="majorBidi"/>
          <w:sz w:val="30"/>
          <w:szCs w:val="30"/>
          <w:cs/>
          <w:lang w:val="en-US" w:bidi="th-TH"/>
        </w:rPr>
        <w:t>ใหญ่</w:t>
      </w:r>
      <w:r w:rsidR="003E58C0" w:rsidRPr="00805A9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ของ</w:t>
      </w:r>
      <w:r w:rsidR="00AE342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</w:t>
      </w:r>
      <w:r w:rsidR="003E58C0" w:rsidRPr="00805A9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</w:t>
      </w:r>
      <w:r w:rsidR="0071715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ในระหว่างปีการเงิน </w:t>
      </w:r>
      <w:r w:rsidR="000B13E4" w:rsidRPr="0017672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ได้แก่ </w:t>
      </w:r>
      <w:r w:rsidR="002C047A" w:rsidRPr="0017672E">
        <w:rPr>
          <w:rFonts w:asciiTheme="majorBidi" w:hAnsiTheme="majorBidi" w:cstheme="majorBidi"/>
          <w:sz w:val="30"/>
          <w:szCs w:val="30"/>
          <w:cs/>
          <w:lang w:val="en-US"/>
        </w:rPr>
        <w:t>บ</w:t>
      </w:r>
      <w:r w:rsidR="002C047A" w:rsidRPr="001767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ริษัท </w:t>
      </w:r>
      <w:r w:rsidR="002C047A" w:rsidRPr="0017672E">
        <w:rPr>
          <w:rFonts w:asciiTheme="majorBidi" w:hAnsiTheme="majorBidi" w:cstheme="majorBidi"/>
          <w:sz w:val="30"/>
          <w:szCs w:val="30"/>
          <w:cs/>
          <w:lang w:val="en-US"/>
        </w:rPr>
        <w:t>ธรรม โฮลดิ้งส์</w:t>
      </w:r>
      <w:r w:rsidR="002C047A" w:rsidRPr="001767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จำกัด</w:t>
      </w:r>
      <w:r w:rsidR="000B13E4" w:rsidRPr="0017672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0B13E4" w:rsidRPr="0017672E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0B13E4" w:rsidRPr="0017672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ถือหุ้นร้อยละ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0B13E4" w:rsidRPr="0017672E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2C047A" w:rsidRPr="0017672E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</w:t>
      </w:r>
      <w:r w:rsidR="00AE342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</w:t>
      </w:r>
      <w:r w:rsidR="002C047A" w:rsidRPr="0017672E">
        <w:rPr>
          <w:rFonts w:asciiTheme="majorBidi" w:hAnsiTheme="majorBidi" w:cstheme="majorBidi"/>
          <w:sz w:val="30"/>
          <w:szCs w:val="30"/>
          <w:cs/>
          <w:lang w:bidi="th-TH"/>
        </w:rPr>
        <w:t>นิติบุคคลที่จัดตั้งขึ้นในประเทศไทย</w:t>
      </w:r>
    </w:p>
    <w:p w14:paraId="27B6672E" w14:textId="77777777" w:rsidR="000B13E4" w:rsidRPr="0017672E" w:rsidRDefault="000B13E4" w:rsidP="000B13E4">
      <w:pPr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BA1231C" w14:textId="7F107A08" w:rsidR="00AD1644" w:rsidRPr="00FF460E" w:rsidRDefault="000B13E4" w:rsidP="00FF460E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17672E">
        <w:rPr>
          <w:rFonts w:asciiTheme="majorBidi" w:hAnsiTheme="majorBidi" w:cstheme="majorBidi"/>
          <w:cs/>
          <w:lang w:val="en-US"/>
        </w:rPr>
        <w:t>บริษัท</w:t>
      </w:r>
      <w:r w:rsidR="00FF460E" w:rsidRPr="0051428D">
        <w:rPr>
          <w:rFonts w:asciiTheme="majorBidi" w:hAnsiTheme="majorBidi" w:cstheme="majorBidi"/>
          <w:cs/>
          <w:lang w:val="en-US"/>
        </w:rPr>
        <w:t xml:space="preserve">ดำเนินธุรกิจหลักเกี่ยวกับการรับให้บริการปรึกษาด้านบริหารงานและเป็นผู้จัดการดูแลผลประโยชน์ </w:t>
      </w:r>
      <w:r w:rsidR="003810C1">
        <w:rPr>
          <w:rFonts w:asciiTheme="majorBidi" w:hAnsiTheme="majorBidi" w:cstheme="majorBidi"/>
          <w:lang w:val="en-US"/>
        </w:rPr>
        <w:t xml:space="preserve">              </w:t>
      </w:r>
      <w:r w:rsidR="007B6957" w:rsidRPr="007B6957">
        <w:rPr>
          <w:rFonts w:asciiTheme="majorBidi" w:hAnsiTheme="majorBidi" w:cs="Angsana New" w:hint="cs"/>
          <w:cs/>
          <w:lang w:val="en-US"/>
        </w:rPr>
        <w:t>บริษัท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 </w:t>
      </w:r>
      <w:r w:rsidR="007B6957" w:rsidRPr="007B6957">
        <w:rPr>
          <w:rFonts w:asciiTheme="majorBidi" w:hAnsiTheme="majorBidi" w:cs="Angsana New" w:hint="cs"/>
          <w:cs/>
          <w:lang w:val="en-US"/>
        </w:rPr>
        <w:t>มิลเลนเนียม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 </w:t>
      </w:r>
      <w:r w:rsidR="007B6957" w:rsidRPr="007B6957">
        <w:rPr>
          <w:rFonts w:asciiTheme="majorBidi" w:hAnsiTheme="majorBidi" w:cs="Angsana New" w:hint="cs"/>
          <w:cs/>
          <w:lang w:val="en-US"/>
        </w:rPr>
        <w:t>กรุ๊ป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 </w:t>
      </w:r>
      <w:r w:rsidR="007B6957" w:rsidRPr="007B6957">
        <w:rPr>
          <w:rFonts w:asciiTheme="majorBidi" w:hAnsiTheme="majorBidi" w:cs="Angsana New" w:hint="cs"/>
          <w:cs/>
          <w:lang w:val="en-US"/>
        </w:rPr>
        <w:t>คอร์ปอเรชั่น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 (</w:t>
      </w:r>
      <w:r w:rsidR="007B6957" w:rsidRPr="007B6957">
        <w:rPr>
          <w:rFonts w:asciiTheme="majorBidi" w:hAnsiTheme="majorBidi" w:cs="Angsana New" w:hint="cs"/>
          <w:cs/>
          <w:lang w:val="en-US"/>
        </w:rPr>
        <w:t>เอเชีย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) </w:t>
      </w:r>
      <w:r w:rsidR="007B6957" w:rsidRPr="007B6957">
        <w:rPr>
          <w:rFonts w:asciiTheme="majorBidi" w:hAnsiTheme="majorBidi" w:cs="Angsana New" w:hint="cs"/>
          <w:cs/>
          <w:lang w:val="en-US"/>
        </w:rPr>
        <w:t>จำกัด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 (</w:t>
      </w:r>
      <w:r w:rsidR="007B6957" w:rsidRPr="007B6957">
        <w:rPr>
          <w:rFonts w:asciiTheme="majorBidi" w:hAnsiTheme="majorBidi" w:cs="Angsana New" w:hint="cs"/>
          <w:cs/>
          <w:lang w:val="en-US"/>
        </w:rPr>
        <w:t>มหาชน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) </w:t>
      </w:r>
      <w:r w:rsidR="007B6957" w:rsidRPr="007B6957">
        <w:rPr>
          <w:rFonts w:asciiTheme="majorBidi" w:hAnsiTheme="majorBidi" w:cs="Angsana New" w:hint="cs"/>
          <w:cs/>
          <w:lang w:val="en-US"/>
        </w:rPr>
        <w:t>และบริษัทย่อย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 (</w:t>
      </w:r>
      <w:r w:rsidR="007B6957" w:rsidRPr="007B6957">
        <w:rPr>
          <w:rFonts w:asciiTheme="majorBidi" w:hAnsiTheme="majorBidi" w:cs="Angsana New" w:hint="cs"/>
          <w:cs/>
          <w:lang w:val="en-US"/>
        </w:rPr>
        <w:t>รวมกันเรียกว่า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 “</w:t>
      </w:r>
      <w:r w:rsidR="007B6957" w:rsidRPr="007B6957">
        <w:rPr>
          <w:rFonts w:asciiTheme="majorBidi" w:hAnsiTheme="majorBidi" w:cs="Angsana New" w:hint="cs"/>
          <w:cs/>
          <w:lang w:val="en-US"/>
        </w:rPr>
        <w:t>กลุ่มบริษัท</w:t>
      </w:r>
      <w:r w:rsidR="007B6957" w:rsidRPr="007B6957">
        <w:rPr>
          <w:rFonts w:asciiTheme="majorBidi" w:hAnsiTheme="majorBidi" w:cs="Angsana New" w:hint="eastAsia"/>
          <w:cs/>
          <w:lang w:val="en-US"/>
        </w:rPr>
        <w:t>”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) </w:t>
      </w:r>
      <w:r w:rsidR="00FF460E" w:rsidRPr="0051428D">
        <w:rPr>
          <w:rFonts w:asciiTheme="majorBidi" w:hAnsiTheme="majorBidi" w:cstheme="majorBidi"/>
          <w:cs/>
          <w:lang w:val="en-US"/>
        </w:rPr>
        <w:t>ดำเนินธุรกิจหลักเกี่ยวกับการจำหน่ายรถยนต์ เรือ และอะไหล่อุปกรณ์ทั้งในฐานะผู้นำเข้าและตัวแทนจัดจำหน่าย บริการซ่อมแซมบำรุงรักษารถยนต์และบริการอื่นๆ บริการให้เช่ารถยนต์และบริการคนขับรถ บริการวางระบบคอมพิวเตอร์ ระบบโทรศัพท์ โปรแกรมคอมพิวเตอร์ บริการด้านการพัฒนาและฝึกอบรมทรัพยากรบุคคล</w:t>
      </w:r>
      <w:r w:rsidR="007B6957">
        <w:rPr>
          <w:rFonts w:asciiTheme="majorBidi" w:hAnsiTheme="majorBidi" w:cstheme="majorBidi"/>
          <w:lang w:val="en-US"/>
        </w:rPr>
        <w:t xml:space="preserve">                  </w:t>
      </w:r>
      <w:r w:rsidR="00FF460E" w:rsidRPr="0051428D">
        <w:rPr>
          <w:rFonts w:asciiTheme="majorBidi" w:hAnsiTheme="majorBidi" w:cstheme="majorBidi"/>
          <w:cs/>
          <w:lang w:val="en-US"/>
        </w:rPr>
        <w:t>บริการบริหารงานด้านการตลาด นายหน้าประกันภัย</w:t>
      </w:r>
      <w:r w:rsidR="00FF460E">
        <w:rPr>
          <w:rFonts w:asciiTheme="majorBidi" w:hAnsiTheme="majorBidi" w:cstheme="majorBidi"/>
          <w:lang w:val="en-US"/>
        </w:rPr>
        <w:t xml:space="preserve"> </w:t>
      </w:r>
      <w:r w:rsidR="00FF460E" w:rsidRPr="0051428D">
        <w:rPr>
          <w:rFonts w:asciiTheme="majorBidi" w:hAnsiTheme="majorBidi" w:cstheme="majorBidi"/>
          <w:cs/>
          <w:lang w:val="en-US"/>
        </w:rPr>
        <w:t xml:space="preserve">การให้สินเชื่อสำหรับยานพาหนะ </w:t>
      </w:r>
      <w:r w:rsidR="00FF460E">
        <w:rPr>
          <w:rFonts w:asciiTheme="majorBidi" w:hAnsiTheme="majorBidi" w:cstheme="majorBidi" w:hint="cs"/>
          <w:cs/>
          <w:lang w:val="en-US"/>
        </w:rPr>
        <w:t>และธุรกิจการจัดหาลูกค้าสำหรับบริการให้เช่าเครื่องบินเจ็ตส่วนตัว</w:t>
      </w:r>
      <w:r w:rsidR="003810C1">
        <w:rPr>
          <w:rFonts w:asciiTheme="majorBidi" w:hAnsiTheme="majorBidi" w:cstheme="majorBidi"/>
          <w:lang w:val="en-US"/>
        </w:rPr>
        <w:t xml:space="preserve"> </w:t>
      </w:r>
      <w:r w:rsidR="003810C1" w:rsidRPr="003810C1">
        <w:rPr>
          <w:rFonts w:asciiTheme="majorBidi" w:hAnsiTheme="majorBidi" w:cs="Angsana New" w:hint="cs"/>
          <w:cs/>
          <w:lang w:val="en-US"/>
        </w:rPr>
        <w:t>โดยรายละเอียดของบริษัทย่อย</w:t>
      </w:r>
      <w:r w:rsidR="003810C1">
        <w:rPr>
          <w:rFonts w:asciiTheme="majorBidi" w:hAnsiTheme="majorBidi" w:cs="Angsana New"/>
          <w:lang w:val="en-US"/>
        </w:rPr>
        <w:t xml:space="preserve"> </w:t>
      </w:r>
      <w:r w:rsidR="003810C1">
        <w:rPr>
          <w:rFonts w:asciiTheme="majorBidi" w:hAnsiTheme="majorBidi" w:cs="Angsana New" w:hint="cs"/>
          <w:cs/>
          <w:lang w:val="en-US"/>
        </w:rPr>
        <w:t>บริษัทร่วมและการร่วมค้า</w:t>
      </w:r>
      <w:r w:rsidR="003810C1" w:rsidRPr="003810C1">
        <w:rPr>
          <w:rFonts w:asciiTheme="majorBidi" w:hAnsiTheme="majorBidi" w:cs="Angsana New"/>
          <w:cs/>
          <w:lang w:val="en-US"/>
        </w:rPr>
        <w:t xml:space="preserve"> </w:t>
      </w:r>
      <w:r w:rsidR="003810C1" w:rsidRPr="003810C1">
        <w:rPr>
          <w:rFonts w:asciiTheme="majorBidi" w:hAnsiTheme="majorBidi" w:cs="Angsana New" w:hint="cs"/>
          <w:cs/>
          <w:lang w:val="en-US"/>
        </w:rPr>
        <w:t>ณ</w:t>
      </w:r>
      <w:r w:rsidR="003810C1" w:rsidRPr="003810C1">
        <w:rPr>
          <w:rFonts w:asciiTheme="majorBidi" w:hAnsiTheme="majorBidi" w:cs="Angsana New"/>
          <w:cs/>
          <w:lang w:val="en-US"/>
        </w:rPr>
        <w:t xml:space="preserve"> </w:t>
      </w:r>
      <w:r w:rsidR="003810C1" w:rsidRPr="003810C1">
        <w:rPr>
          <w:rFonts w:asciiTheme="majorBidi" w:hAnsiTheme="majorBidi" w:cs="Angsana New" w:hint="cs"/>
          <w:cs/>
          <w:lang w:val="en-US"/>
        </w:rPr>
        <w:t>วันที่</w:t>
      </w:r>
      <w:r w:rsidR="003810C1" w:rsidRPr="003810C1">
        <w:rPr>
          <w:rFonts w:asciiTheme="majorBidi" w:hAnsiTheme="majorBidi" w:cs="Angsana New"/>
          <w:cs/>
          <w:lang w:val="en-US"/>
        </w:rPr>
        <w:t xml:space="preserve"> </w:t>
      </w:r>
      <w:r w:rsidR="007B6957">
        <w:rPr>
          <w:rFonts w:asciiTheme="majorBidi" w:hAnsiTheme="majorBidi" w:cs="Angsana New" w:hint="cs"/>
          <w:cs/>
          <w:lang w:val="en-US"/>
        </w:rPr>
        <w:t xml:space="preserve">                     </w:t>
      </w:r>
      <w:r w:rsidR="004C49B0" w:rsidRPr="004C49B0">
        <w:rPr>
          <w:rFonts w:asciiTheme="majorBidi" w:hAnsiTheme="majorBidi" w:cstheme="majorBidi"/>
          <w:lang w:val="en-US"/>
        </w:rPr>
        <w:t>3</w:t>
      </w:r>
      <w:r w:rsidR="00BE7E77" w:rsidRPr="00BE7E77">
        <w:rPr>
          <w:rFonts w:asciiTheme="majorBidi" w:hAnsiTheme="majorBidi" w:cstheme="majorBidi"/>
          <w:lang w:val="en-US"/>
        </w:rPr>
        <w:t>1</w:t>
      </w:r>
      <w:r w:rsidR="003810C1" w:rsidRPr="003810C1">
        <w:rPr>
          <w:rFonts w:asciiTheme="majorBidi" w:hAnsiTheme="majorBidi" w:cstheme="majorBidi"/>
          <w:lang w:val="en-US"/>
        </w:rPr>
        <w:t xml:space="preserve"> </w:t>
      </w:r>
      <w:r w:rsidR="003810C1" w:rsidRPr="003810C1">
        <w:rPr>
          <w:rFonts w:asciiTheme="majorBidi" w:hAnsiTheme="majorBidi" w:cs="Angsana New" w:hint="cs"/>
          <w:cs/>
          <w:lang w:val="en-US"/>
        </w:rPr>
        <w:t>ธันวาคม</w:t>
      </w:r>
      <w:r w:rsidR="003810C1" w:rsidRPr="003810C1">
        <w:rPr>
          <w:rFonts w:asciiTheme="majorBidi" w:hAnsiTheme="majorBidi" w:cs="Angsana New"/>
          <w:cs/>
          <w:lang w:val="en-US"/>
        </w:rPr>
        <w:t xml:space="preserve"> </w:t>
      </w:r>
      <w:r w:rsidR="00BE7E77" w:rsidRPr="00BE7E77">
        <w:rPr>
          <w:rFonts w:asciiTheme="majorBidi" w:hAnsiTheme="majorBidi" w:cstheme="majorBidi"/>
          <w:lang w:val="en-US"/>
        </w:rPr>
        <w:t>2</w:t>
      </w:r>
      <w:r w:rsidR="004C49B0" w:rsidRPr="004C49B0">
        <w:rPr>
          <w:rFonts w:asciiTheme="majorBidi" w:hAnsiTheme="majorBidi" w:cstheme="majorBidi"/>
          <w:lang w:val="en-US"/>
        </w:rPr>
        <w:t>568</w:t>
      </w:r>
      <w:r w:rsidR="003810C1" w:rsidRPr="003810C1">
        <w:rPr>
          <w:rFonts w:asciiTheme="majorBidi" w:hAnsiTheme="majorBidi" w:cstheme="majorBidi"/>
          <w:lang w:val="en-US"/>
        </w:rPr>
        <w:t xml:space="preserve"> </w:t>
      </w:r>
      <w:r w:rsidR="003810C1" w:rsidRPr="003810C1">
        <w:rPr>
          <w:rFonts w:asciiTheme="majorBidi" w:hAnsiTheme="majorBidi" w:cs="Angsana New" w:hint="cs"/>
          <w:cs/>
          <w:lang w:val="en-US"/>
        </w:rPr>
        <w:t>และ</w:t>
      </w:r>
      <w:r w:rsidR="003810C1" w:rsidRPr="003810C1">
        <w:rPr>
          <w:rFonts w:asciiTheme="majorBidi" w:hAnsiTheme="majorBidi" w:cs="Angsana New"/>
          <w:cs/>
          <w:lang w:val="en-US"/>
        </w:rPr>
        <w:t xml:space="preserve"> </w:t>
      </w:r>
      <w:r w:rsidR="00BE7E77" w:rsidRPr="00BE7E77">
        <w:rPr>
          <w:rFonts w:asciiTheme="majorBidi" w:hAnsiTheme="majorBidi" w:cstheme="majorBidi"/>
          <w:lang w:val="en-US"/>
        </w:rPr>
        <w:t>2</w:t>
      </w:r>
      <w:r w:rsidR="004C49B0" w:rsidRPr="004C49B0">
        <w:rPr>
          <w:rFonts w:asciiTheme="majorBidi" w:hAnsiTheme="majorBidi" w:cstheme="majorBidi"/>
          <w:lang w:val="en-US"/>
        </w:rPr>
        <w:t>567</w:t>
      </w:r>
      <w:r w:rsidR="003810C1" w:rsidRPr="003810C1">
        <w:rPr>
          <w:rFonts w:asciiTheme="majorBidi" w:hAnsiTheme="majorBidi" w:cstheme="majorBidi"/>
          <w:lang w:val="en-US"/>
        </w:rPr>
        <w:t xml:space="preserve"> </w:t>
      </w:r>
      <w:r w:rsidR="003810C1" w:rsidRPr="003810C1">
        <w:rPr>
          <w:rFonts w:asciiTheme="majorBidi" w:hAnsiTheme="majorBidi" w:cs="Angsana New" w:hint="cs"/>
          <w:cs/>
          <w:lang w:val="en-US"/>
        </w:rPr>
        <w:t>ได้เปิดเผยไว้ในห</w:t>
      </w:r>
      <w:r w:rsidR="003810C1" w:rsidRPr="00D50A59">
        <w:rPr>
          <w:rFonts w:asciiTheme="majorBidi" w:hAnsiTheme="majorBidi" w:cs="Angsana New" w:hint="cs"/>
          <w:cs/>
          <w:lang w:val="en-US"/>
        </w:rPr>
        <w:t>มายเหตุข้อ</w:t>
      </w:r>
      <w:r w:rsidR="003810C1" w:rsidRPr="00D50A59">
        <w:rPr>
          <w:rFonts w:asciiTheme="majorBidi" w:hAnsiTheme="majorBidi" w:cs="Angsana New"/>
          <w:cs/>
          <w:lang w:val="en-US"/>
        </w:rPr>
        <w:t xml:space="preserve"> </w:t>
      </w:r>
      <w:r w:rsidR="00BE7E77" w:rsidRPr="00BE7E77">
        <w:rPr>
          <w:rFonts w:asciiTheme="majorBidi" w:hAnsiTheme="majorBidi" w:cstheme="majorBidi"/>
          <w:lang w:val="en-US"/>
        </w:rPr>
        <w:t>11</w:t>
      </w:r>
      <w:r w:rsidR="003810C1" w:rsidRPr="00D50A59">
        <w:rPr>
          <w:rFonts w:asciiTheme="majorBidi" w:hAnsiTheme="majorBidi" w:cstheme="majorBidi"/>
          <w:lang w:val="en-US"/>
        </w:rPr>
        <w:t xml:space="preserve"> </w:t>
      </w:r>
      <w:r w:rsidR="003810C1" w:rsidRPr="00D50A59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BE7E77" w:rsidRPr="00BE7E77">
        <w:rPr>
          <w:rFonts w:asciiTheme="majorBidi" w:hAnsiTheme="majorBidi" w:cstheme="majorBidi"/>
          <w:lang w:val="en-US"/>
        </w:rPr>
        <w:t>12</w:t>
      </w:r>
    </w:p>
    <w:p w14:paraId="60AF78FB" w14:textId="77777777" w:rsidR="00B517C6" w:rsidRPr="00B517C6" w:rsidRDefault="00B517C6" w:rsidP="00B517C6">
      <w:pPr>
        <w:tabs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6C12EF1" w14:textId="7F7F8CE6" w:rsidR="00B517C6" w:rsidRPr="00B517C6" w:rsidRDefault="00FF460E" w:rsidP="00B517C6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FF460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บริษัทได้จดทะเบียนกับตลาดหลักทรัพย์แห่งประเทศไทยเมื่อเดือนเมษายน</w:t>
      </w:r>
      <w:r w:rsidRPr="00FF460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566</w:t>
      </w:r>
    </w:p>
    <w:p w14:paraId="27A90A1E" w14:textId="77777777" w:rsidR="00B517C6" w:rsidRPr="00B517C6" w:rsidRDefault="00B517C6" w:rsidP="00453A05">
      <w:pPr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  <w:lang w:val="en-US"/>
        </w:rPr>
      </w:pPr>
    </w:p>
    <w:p w14:paraId="151A4B4C" w14:textId="77777777" w:rsidR="00341633" w:rsidRDefault="00341633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  <w:lang w:val="pt-BR"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pt-BR" w:bidi="th-TH"/>
        </w:rPr>
        <w:br w:type="page"/>
      </w:r>
    </w:p>
    <w:p w14:paraId="3896B2FC" w14:textId="58822D8C" w:rsidR="00046845" w:rsidRPr="006666FA" w:rsidRDefault="005E66EC" w:rsidP="007D27B4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val="pt-BR"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val="pt-BR" w:bidi="th-TH"/>
        </w:rPr>
        <w:lastRenderedPageBreak/>
        <w:t>เกณฑ์การจัดทำงบการเงิน</w:t>
      </w:r>
    </w:p>
    <w:p w14:paraId="048E7E97" w14:textId="77777777" w:rsidR="00E372A9" w:rsidRPr="00033AB3" w:rsidRDefault="00E372A9" w:rsidP="00034A32">
      <w:pPr>
        <w:pStyle w:val="BodyText"/>
        <w:spacing w:after="0" w:line="240" w:lineRule="atLeast"/>
        <w:jc w:val="thaiDistribute"/>
        <w:rPr>
          <w:rFonts w:asciiTheme="majorBidi" w:hAnsiTheme="majorBidi" w:cstheme="majorBidi"/>
          <w:sz w:val="18"/>
          <w:szCs w:val="18"/>
        </w:rPr>
      </w:pPr>
    </w:p>
    <w:p w14:paraId="005C4400" w14:textId="5CD7745B" w:rsidR="002C047A" w:rsidRDefault="00B517C6" w:rsidP="005D59D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C73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0B7C73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        </w:t>
      </w:r>
      <w:r w:rsidRPr="000B7C7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สภาวิชาชีพบัญชีฯ </w:t>
      </w:r>
      <w:r w:rsidR="001B1DE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กฎระเบียบและประกาศคณะกรรมการกำกับ</w:t>
      </w:r>
      <w:r w:rsidR="00580EB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หลักทรัพย์และตลาดหลักทรัพย์ที่เกี่ยวข้อง                    </w:t>
      </w:r>
      <w:r w:rsidR="00580EB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34A32" w:rsidRPr="000B7C7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5D59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นโยบายการบัญชีที่เปิดเผย</w:t>
      </w:r>
      <w:r w:rsidR="00F47D6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</w:t>
      </w:r>
      <w:r w:rsidR="005D59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ในหมายเหตุข้อ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5D59D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D59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ได้ถือปฏิบัติโดยสม่ำเสมอสำหรับการเงินทุกรอบระยะเวลารายงาน</w:t>
      </w:r>
      <w:r w:rsidR="00F47D6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ยกเว้นที่กล่าวไว้ใน</w:t>
      </w:r>
      <w:r w:rsidR="00F47D66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     </w:t>
      </w:r>
      <w:r w:rsidR="00F47D6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หมายเหตุข้อ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3</w:t>
      </w:r>
    </w:p>
    <w:p w14:paraId="7951F83A" w14:textId="77777777" w:rsidR="00341633" w:rsidRPr="00033AB3" w:rsidRDefault="00341633" w:rsidP="005D59D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0F28A6ED" w14:textId="04B49930" w:rsidR="00034A32" w:rsidRPr="000B7C73" w:rsidRDefault="005D59D8" w:rsidP="005D59D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="00034A32" w:rsidRPr="000B7C73">
        <w:rPr>
          <w:rFonts w:asciiTheme="majorBidi" w:hAnsiTheme="majorBidi" w:cstheme="majorBidi"/>
          <w:sz w:val="30"/>
          <w:szCs w:val="30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</w:t>
      </w:r>
      <w:r w:rsidR="00034A32" w:rsidRPr="00453FB0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และข้อสมมติหลายประการ ซึ่งมีผลกระทบต่อการปฏิบัติตามนโยบายการบัญชีของกลุ่มบริษัท</w:t>
      </w:r>
      <w:r w:rsidR="002C047A" w:rsidRPr="00453FB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="00034A32" w:rsidRPr="00453FB0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ทั้งนี้ ผลที่เกิดขึ้น</w:t>
      </w:r>
      <w:r w:rsidR="00034A32" w:rsidRPr="000B7C73">
        <w:rPr>
          <w:rFonts w:asciiTheme="majorBidi" w:hAnsiTheme="majorBidi" w:cstheme="majorBidi"/>
          <w:sz w:val="30"/>
          <w:szCs w:val="30"/>
          <w:cs/>
          <w:lang w:val="en-US"/>
        </w:rPr>
        <w:t>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</w:t>
      </w:r>
      <w:r w:rsidR="0023305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 </w:t>
      </w:r>
      <w:r w:rsidR="00034A32" w:rsidRPr="000B7C73">
        <w:rPr>
          <w:rFonts w:asciiTheme="majorBidi" w:hAnsiTheme="majorBidi" w:cstheme="majorBidi"/>
          <w:sz w:val="30"/>
          <w:szCs w:val="30"/>
          <w:cs/>
          <w:lang w:val="en-US"/>
        </w:rPr>
        <w:t>อย่างต่อเนื่อง การปรับประมาณการทางบัญชีจะบันทึกโดยวิธีเปลี่ยนทันทีเป็นต้นไป</w:t>
      </w:r>
    </w:p>
    <w:p w14:paraId="652FE68F" w14:textId="77777777" w:rsidR="00B517C6" w:rsidRPr="00033AB3" w:rsidRDefault="00B517C6" w:rsidP="000B7C7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506D32A6" w14:textId="24AB7E8F" w:rsidR="007638CF" w:rsidRPr="00763369" w:rsidRDefault="007638CF" w:rsidP="00963E6E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bookmarkStart w:id="0" w:name="_Hlk89001651"/>
      <w:r w:rsidRPr="00763369">
        <w:rPr>
          <w:rFonts w:asciiTheme="majorBidi" w:hAnsiTheme="majorBidi" w:cs="Angsana New" w:hint="cs"/>
          <w:b w:val="0"/>
          <w:bCs/>
          <w:sz w:val="30"/>
          <w:szCs w:val="30"/>
          <w:cs/>
          <w:lang w:bidi="th-TH"/>
        </w:rPr>
        <w:t>การเปลี่ยนแปลงนโยบายการบัญชีที่มีสาระสำคัญ</w:t>
      </w:r>
    </w:p>
    <w:p w14:paraId="23624D1B" w14:textId="77777777" w:rsidR="007638CF" w:rsidRPr="00033AB3" w:rsidRDefault="007638CF" w:rsidP="007638CF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p w14:paraId="6FE6256D" w14:textId="0C992FF2" w:rsidR="00B9327C" w:rsidRPr="004B5495" w:rsidRDefault="00A4057B" w:rsidP="00143964">
      <w:pPr>
        <w:pStyle w:val="Heading8"/>
        <w:keepNext/>
        <w:spacing w:line="240" w:lineRule="atLeast"/>
        <w:ind w:left="540"/>
        <w:jc w:val="thaiDistribute"/>
        <w:rPr>
          <w:rFonts w:ascii="Angsana New" w:hAnsi="Angsana New"/>
          <w:bCs/>
          <w:i/>
          <w:iCs/>
          <w:sz w:val="30"/>
          <w:szCs w:val="30"/>
          <w:shd w:val="clear" w:color="auto" w:fill="D9D9D9" w:themeFill="background1" w:themeFillShade="D9"/>
          <w:cs/>
        </w:rPr>
      </w:pPr>
      <w:r>
        <w:rPr>
          <w:rFonts w:asciiTheme="majorBidi" w:hAnsiTheme="majorBidi" w:cs="Angsana New" w:hint="cs"/>
          <w:bCs/>
          <w:i/>
          <w:iCs/>
          <w:sz w:val="30"/>
          <w:szCs w:val="30"/>
          <w:cs/>
          <w:lang w:bidi="th-TH"/>
        </w:rPr>
        <w:t>การวัดมูลค่าที่ดิน</w:t>
      </w:r>
    </w:p>
    <w:p w14:paraId="7147F09A" w14:textId="77777777" w:rsidR="00B9327C" w:rsidRPr="00033AB3" w:rsidRDefault="00B9327C" w:rsidP="004B5495">
      <w:pPr>
        <w:spacing w:line="240" w:lineRule="auto"/>
        <w:ind w:left="504" w:right="-45"/>
        <w:jc w:val="thaiDistribute"/>
        <w:rPr>
          <w:rFonts w:asciiTheme="majorBidi" w:hAnsiTheme="majorBidi" w:cstheme="majorBidi"/>
          <w:b/>
          <w:sz w:val="16"/>
          <w:szCs w:val="16"/>
          <w:lang w:bidi="th-TH"/>
        </w:rPr>
      </w:pPr>
    </w:p>
    <w:p w14:paraId="6BB084A3" w14:textId="610D5E16" w:rsidR="00A4057B" w:rsidRDefault="00A4057B" w:rsidP="00A4057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C6B8D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2C6B8D">
        <w:rPr>
          <w:rFonts w:asciiTheme="majorBidi" w:hAnsiTheme="majorBidi" w:cstheme="majorBidi"/>
          <w:sz w:val="30"/>
          <w:szCs w:val="30"/>
        </w:rPr>
        <w:t xml:space="preserve"> </w:t>
      </w:r>
      <w:r w:rsidRPr="002C6B8D">
        <w:rPr>
          <w:rFonts w:asciiTheme="majorBidi" w:hAnsiTheme="majorBidi" w:cstheme="majorBidi"/>
          <w:sz w:val="30"/>
          <w:szCs w:val="30"/>
          <w:cs/>
        </w:rPr>
        <w:t>ปี</w:t>
      </w:r>
      <w:r w:rsidRPr="002C6B8D">
        <w:rPr>
          <w:rFonts w:asciiTheme="majorBidi" w:hAnsiTheme="majorBidi" w:cstheme="majorBidi"/>
          <w:sz w:val="30"/>
          <w:szCs w:val="30"/>
        </w:rPr>
        <w:t> 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568</w:t>
      </w:r>
      <w:r w:rsidRPr="002C6B8D">
        <w:rPr>
          <w:rFonts w:asciiTheme="majorBidi" w:hAnsiTheme="majorBidi" w:cstheme="majorBidi"/>
          <w:sz w:val="30"/>
          <w:szCs w:val="30"/>
        </w:rPr>
        <w:t xml:space="preserve"> </w:t>
      </w:r>
      <w:r w:rsidRPr="002C6B8D">
        <w:rPr>
          <w:rFonts w:asciiTheme="majorBidi" w:hAnsiTheme="majorBidi" w:cstheme="majorBidi"/>
          <w:sz w:val="30"/>
          <w:szCs w:val="30"/>
          <w:cs/>
        </w:rPr>
        <w:t>กลุ่มบริษัทได้นำนโยบายบัญชีสำหรับการบันทึกมูลค่าที่ดินด้วยวิธีการตีราคาใหม่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2C6B8D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Pr="009D3596">
        <w:rPr>
          <w:rFonts w:asciiTheme="majorBidi" w:hAnsiTheme="majorBidi" w:cstheme="majorBidi"/>
          <w:sz w:val="30"/>
          <w:szCs w:val="30"/>
          <w:cs/>
        </w:rPr>
        <w:t>การบัญชีฉบับที่</w:t>
      </w:r>
      <w:r w:rsidRPr="009D3596">
        <w:rPr>
          <w:rFonts w:asciiTheme="majorBidi" w:hAnsiTheme="majorBidi" w:cstheme="majorBidi"/>
          <w:sz w:val="30"/>
          <w:szCs w:val="30"/>
        </w:rPr>
        <w:t> 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9D3596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9D3596">
        <w:rPr>
          <w:rFonts w:asciiTheme="majorBidi" w:hAnsiTheme="majorBidi" w:cstheme="majorBidi"/>
          <w:sz w:val="30"/>
          <w:szCs w:val="30"/>
        </w:rPr>
        <w:t xml:space="preserve"> </w:t>
      </w:r>
      <w:r w:rsidRPr="009D3596">
        <w:rPr>
          <w:rFonts w:asciiTheme="majorBidi" w:hAnsiTheme="majorBidi" w:cstheme="majorBidi"/>
          <w:i/>
          <w:iCs/>
          <w:sz w:val="30"/>
          <w:szCs w:val="30"/>
          <w:cs/>
        </w:rPr>
        <w:t>ที่ดิน อาคารและอุปกรณ์</w:t>
      </w:r>
      <w:r w:rsidRPr="009D3596">
        <w:rPr>
          <w:rFonts w:asciiTheme="majorBidi" w:hAnsiTheme="majorBidi" w:cstheme="majorBidi"/>
          <w:sz w:val="30"/>
          <w:szCs w:val="30"/>
        </w:rPr>
        <w:t> </w:t>
      </w:r>
      <w:r w:rsidRPr="009D3596">
        <w:rPr>
          <w:rFonts w:asciiTheme="majorBidi" w:hAnsiTheme="majorBidi" w:cstheme="majorBidi"/>
          <w:sz w:val="30"/>
          <w:szCs w:val="30"/>
          <w:cs/>
        </w:rPr>
        <w:t>มาถือปฏิบัติ</w:t>
      </w:r>
      <w:r w:rsidRPr="009D3596">
        <w:rPr>
          <w:rFonts w:asciiTheme="majorBidi" w:hAnsiTheme="majorBidi" w:cstheme="majorBidi"/>
          <w:sz w:val="30"/>
          <w:szCs w:val="30"/>
        </w:rPr>
        <w:t> </w:t>
      </w:r>
      <w:r w:rsidRPr="009D3596">
        <w:rPr>
          <w:rFonts w:asciiTheme="majorBidi" w:hAnsiTheme="majorBidi" w:cstheme="majorBidi"/>
          <w:sz w:val="30"/>
          <w:szCs w:val="30"/>
          <w:cs/>
        </w:rPr>
        <w:t>โดยใช้วิธีเปลี่ยนทันที จากเดิมที่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9D3596">
        <w:rPr>
          <w:rFonts w:asciiTheme="majorBidi" w:hAnsiTheme="majorBidi" w:cstheme="majorBidi"/>
          <w:sz w:val="30"/>
          <w:szCs w:val="30"/>
          <w:cs/>
        </w:rPr>
        <w:t>กลุ่มบริษัทใช้วิธีราคาทุน</w:t>
      </w:r>
      <w:r w:rsidRPr="002C6B8D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2C6B8D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C6B8D">
        <w:rPr>
          <w:rFonts w:asciiTheme="majorBidi" w:hAnsiTheme="majorBidi" w:cstheme="majorBidi"/>
          <w:sz w:val="30"/>
          <w:szCs w:val="30"/>
        </w:rPr>
        <w:t xml:space="preserve">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568</w:t>
      </w:r>
      <w:r w:rsidRPr="002C6B8D">
        <w:rPr>
          <w:rFonts w:asciiTheme="majorBidi" w:hAnsiTheme="majorBidi" w:cstheme="majorBidi"/>
          <w:sz w:val="30"/>
          <w:szCs w:val="30"/>
        </w:rPr>
        <w:t xml:space="preserve"> </w:t>
      </w:r>
      <w:r w:rsidRPr="002C6B8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C6B8D">
        <w:rPr>
          <w:rFonts w:asciiTheme="majorBidi" w:hAnsiTheme="majorBidi" w:cstheme="majorBidi"/>
          <w:sz w:val="30"/>
          <w:szCs w:val="30"/>
          <w:cs/>
        </w:rPr>
        <w:t>บริษัทได้ประเมินมูลค่าที่ดินซึ่งมีมูลค่า</w:t>
      </w:r>
      <w:r w:rsidRPr="002C6B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02</w:t>
      </w:r>
      <w:r w:rsidRPr="002C6B8D">
        <w:rPr>
          <w:rFonts w:asciiTheme="majorBidi" w:hAnsiTheme="majorBidi" w:cstheme="majorBidi"/>
          <w:sz w:val="30"/>
          <w:szCs w:val="30"/>
        </w:rPr>
        <w:t>.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2C6B8D">
        <w:rPr>
          <w:rFonts w:asciiTheme="majorBidi" w:hAnsiTheme="majorBidi" w:cstheme="majorBidi"/>
          <w:sz w:val="30"/>
          <w:szCs w:val="30"/>
        </w:rPr>
        <w:t xml:space="preserve"> </w:t>
      </w:r>
      <w:r w:rsidRPr="002C6B8D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C6B8D">
        <w:rPr>
          <w:rFonts w:asciiTheme="majorBidi" w:hAnsiTheme="majorBidi" w:cstheme="majorBidi"/>
          <w:sz w:val="30"/>
          <w:szCs w:val="30"/>
          <w:cs/>
        </w:rPr>
        <w:t>โดยผู้ประเมินราคาอิสระ</w:t>
      </w:r>
    </w:p>
    <w:p w14:paraId="6DDD5D72" w14:textId="77777777" w:rsidR="00A4057B" w:rsidRPr="00033AB3" w:rsidRDefault="00A4057B" w:rsidP="00A4057B">
      <w:pPr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p w14:paraId="6056BE8C" w14:textId="0EC25EA0" w:rsidR="00A4057B" w:rsidRPr="00DC61EC" w:rsidRDefault="00A4057B" w:rsidP="00A4057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C0779">
        <w:rPr>
          <w:rFonts w:asciiTheme="majorBidi" w:hAnsiTheme="majorBidi" w:cstheme="majorBidi"/>
          <w:sz w:val="30"/>
          <w:szCs w:val="30"/>
          <w:cs/>
        </w:rPr>
        <w:t xml:space="preserve">ผลกระทบต่อรายการในงบฐานะการเงิน ณ วันที่ </w:t>
      </w:r>
      <w:r w:rsidR="004C49B0" w:rsidRPr="004C49B0">
        <w:rPr>
          <w:rFonts w:asciiTheme="majorBidi" w:hAnsiTheme="majorBidi" w:cstheme="majorBidi"/>
          <w:spacing w:val="4"/>
          <w:sz w:val="30"/>
          <w:szCs w:val="30"/>
          <w:lang w:val="en-US"/>
        </w:rPr>
        <w:t>3</w:t>
      </w:r>
      <w:r w:rsidR="00BE7E77" w:rsidRPr="00BE7E77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1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  <w:lang w:bidi="th-TH"/>
        </w:rPr>
        <w:t>ธันวาคม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568</w:t>
      </w:r>
      <w:r w:rsidRPr="002C0779">
        <w:rPr>
          <w:rFonts w:asciiTheme="majorBidi" w:hAnsiTheme="majorBidi" w:cstheme="majorBidi"/>
          <w:sz w:val="30"/>
          <w:szCs w:val="30"/>
        </w:rPr>
        <w:t xml:space="preserve"> </w:t>
      </w:r>
      <w:r w:rsidRPr="002C0779">
        <w:rPr>
          <w:rFonts w:asciiTheme="majorBidi" w:hAnsiTheme="majorBidi" w:cstheme="majorBidi"/>
          <w:sz w:val="30"/>
          <w:szCs w:val="30"/>
          <w:cs/>
        </w:rPr>
        <w:t>และงบกำไรขาดทุนเบ็ดเสร็จสำหรับ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ปี</w:t>
      </w:r>
      <w:r w:rsidRPr="002C0779">
        <w:rPr>
          <w:rFonts w:asciiTheme="majorBidi" w:hAnsiTheme="majorBidi" w:cstheme="majorBidi"/>
          <w:sz w:val="30"/>
          <w:szCs w:val="30"/>
          <w:cs/>
        </w:rPr>
        <w:t>สิ้นสุดวันเดียวกัน มีดังนี้</w:t>
      </w:r>
    </w:p>
    <w:p w14:paraId="7AD8DC7E" w14:textId="77777777" w:rsidR="00A4057B" w:rsidRPr="00033AB3" w:rsidRDefault="00A4057B" w:rsidP="00A4057B">
      <w:pPr>
        <w:spacing w:line="240" w:lineRule="auto"/>
        <w:ind w:left="-13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13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0"/>
        <w:gridCol w:w="2025"/>
      </w:tblGrid>
      <w:tr w:rsidR="00A4057B" w:rsidRPr="005232E2" w14:paraId="1BFB9DC8" w14:textId="77777777" w:rsidTr="00A4057B">
        <w:trPr>
          <w:cantSplit/>
        </w:trPr>
        <w:tc>
          <w:tcPr>
            <w:tcW w:w="7110" w:type="dxa"/>
            <w:vAlign w:val="bottom"/>
          </w:tcPr>
          <w:p w14:paraId="6C8FD398" w14:textId="77777777" w:rsidR="00A4057B" w:rsidRPr="005232E2" w:rsidRDefault="00A4057B" w:rsidP="009C3121">
            <w:pPr>
              <w:snapToGrid w:val="0"/>
              <w:spacing w:line="256" w:lineRule="auto"/>
              <w:ind w:left="90" w:right="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  <w:hideMark/>
          </w:tcPr>
          <w:p w14:paraId="64B557F1" w14:textId="77777777" w:rsidR="00A4057B" w:rsidRPr="005232E2" w:rsidRDefault="00A4057B" w:rsidP="009C3121">
            <w:pPr>
              <w:snapToGrid w:val="0"/>
              <w:spacing w:line="256" w:lineRule="auto"/>
              <w:ind w:left="90" w:right="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A4057B" w:rsidRPr="005232E2" w14:paraId="3A30D660" w14:textId="77777777" w:rsidTr="00A4057B">
        <w:trPr>
          <w:cantSplit/>
        </w:trPr>
        <w:tc>
          <w:tcPr>
            <w:tcW w:w="7110" w:type="dxa"/>
          </w:tcPr>
          <w:p w14:paraId="1EE0C458" w14:textId="77777777" w:rsidR="00A4057B" w:rsidRPr="005232E2" w:rsidRDefault="00A4057B" w:rsidP="009C3121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025" w:type="dxa"/>
            <w:vAlign w:val="bottom"/>
          </w:tcPr>
          <w:p w14:paraId="2FD930C6" w14:textId="77777777" w:rsidR="00A4057B" w:rsidRPr="00F9324D" w:rsidRDefault="00A4057B" w:rsidP="009C3121">
            <w:pPr>
              <w:snapToGrid w:val="0"/>
              <w:spacing w:line="256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32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324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932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4057B" w:rsidRPr="005232E2" w14:paraId="209BABA4" w14:textId="77777777" w:rsidTr="00A4057B">
        <w:trPr>
          <w:cantSplit/>
        </w:trPr>
        <w:tc>
          <w:tcPr>
            <w:tcW w:w="7110" w:type="dxa"/>
            <w:hideMark/>
          </w:tcPr>
          <w:p w14:paraId="7E9CEE6C" w14:textId="20EFEF14" w:rsidR="00A4057B" w:rsidRPr="00D0795E" w:rsidRDefault="00A4057B" w:rsidP="009C3121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079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งบฐานะการเงิน</w:t>
            </w:r>
            <w:r w:rsidRPr="00D079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ณ 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0B45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0B458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568</w:t>
            </w:r>
          </w:p>
        </w:tc>
        <w:tc>
          <w:tcPr>
            <w:tcW w:w="2025" w:type="dxa"/>
            <w:vAlign w:val="bottom"/>
          </w:tcPr>
          <w:p w14:paraId="6573A55C" w14:textId="77777777" w:rsidR="00A4057B" w:rsidRPr="005232E2" w:rsidRDefault="00A4057B" w:rsidP="009C3121">
            <w:pPr>
              <w:tabs>
                <w:tab w:val="decimal" w:pos="1262"/>
              </w:tabs>
              <w:snapToGrid w:val="0"/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057B" w:rsidRPr="005232E2" w14:paraId="6146382C" w14:textId="77777777" w:rsidTr="00A4057B">
        <w:trPr>
          <w:cantSplit/>
        </w:trPr>
        <w:tc>
          <w:tcPr>
            <w:tcW w:w="7110" w:type="dxa"/>
          </w:tcPr>
          <w:p w14:paraId="0F1477AA" w14:textId="77777777" w:rsidR="00A4057B" w:rsidRPr="005232E2" w:rsidRDefault="00A4057B" w:rsidP="009C3121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ที่ดิน อาคารและอุปกรณ์เพิ่มขึ้น</w:t>
            </w:r>
          </w:p>
        </w:tc>
        <w:tc>
          <w:tcPr>
            <w:tcW w:w="2025" w:type="dxa"/>
            <w:vAlign w:val="bottom"/>
          </w:tcPr>
          <w:p w14:paraId="1F3F7A5E" w14:textId="5BD407D4" w:rsidR="00A4057B" w:rsidRPr="004F1F75" w:rsidRDefault="004C49B0" w:rsidP="001B726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790" w:right="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  <w:r w:rsidR="00A405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A4057B" w:rsidRPr="005232E2" w14:paraId="2F9422FB" w14:textId="77777777" w:rsidTr="00A4057B">
        <w:trPr>
          <w:cantSplit/>
        </w:trPr>
        <w:tc>
          <w:tcPr>
            <w:tcW w:w="7110" w:type="dxa"/>
          </w:tcPr>
          <w:p w14:paraId="5DE5C986" w14:textId="77777777" w:rsidR="00A4057B" w:rsidRPr="005232E2" w:rsidRDefault="00A4057B" w:rsidP="009C3121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2025" w:type="dxa"/>
            <w:vAlign w:val="bottom"/>
          </w:tcPr>
          <w:p w14:paraId="5370F5D7" w14:textId="2AC3F56B" w:rsidR="00A4057B" w:rsidRPr="004F1F75" w:rsidRDefault="004C49B0" w:rsidP="009C31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790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A405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558</w:t>
            </w:r>
          </w:p>
        </w:tc>
      </w:tr>
      <w:tr w:rsidR="00A4057B" w:rsidRPr="008A7B6A" w14:paraId="2A1FB5B8" w14:textId="77777777" w:rsidTr="00A4057B">
        <w:trPr>
          <w:cantSplit/>
        </w:trPr>
        <w:tc>
          <w:tcPr>
            <w:tcW w:w="7110" w:type="dxa"/>
          </w:tcPr>
          <w:p w14:paraId="610EC3E9" w14:textId="77777777" w:rsidR="00A4057B" w:rsidRPr="00165AFC" w:rsidRDefault="00A4057B" w:rsidP="009C3121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5AF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องค์ประกอบอื่นของส่วนของผู้ถือหุ้น</w:t>
            </w:r>
          </w:p>
        </w:tc>
        <w:tc>
          <w:tcPr>
            <w:tcW w:w="2025" w:type="dxa"/>
            <w:vAlign w:val="bottom"/>
          </w:tcPr>
          <w:p w14:paraId="0E7E9B7D" w14:textId="77777777" w:rsidR="00A4057B" w:rsidRPr="005232E2" w:rsidRDefault="00A4057B" w:rsidP="009C31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790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4057B" w:rsidRPr="005232E2" w14:paraId="33C022EF" w14:textId="77777777" w:rsidTr="00A4057B">
        <w:trPr>
          <w:cantSplit/>
        </w:trPr>
        <w:tc>
          <w:tcPr>
            <w:tcW w:w="7110" w:type="dxa"/>
          </w:tcPr>
          <w:p w14:paraId="1D8B2D3C" w14:textId="77777777" w:rsidR="00A4057B" w:rsidRDefault="00A4057B" w:rsidP="009C3121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สำรองการตีราคาที่ดินใหม่เพิ่มขึ้น</w:t>
            </w:r>
          </w:p>
        </w:tc>
        <w:tc>
          <w:tcPr>
            <w:tcW w:w="2025" w:type="dxa"/>
            <w:vAlign w:val="bottom"/>
          </w:tcPr>
          <w:p w14:paraId="7F532505" w14:textId="3FE83980" w:rsidR="00A4057B" w:rsidRPr="005232E2" w:rsidRDefault="00BE7E77" w:rsidP="009C31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790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A405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A4057B" w:rsidRPr="00033AB3" w14:paraId="24949C9F" w14:textId="77777777" w:rsidTr="00A4057B">
        <w:trPr>
          <w:cantSplit/>
        </w:trPr>
        <w:tc>
          <w:tcPr>
            <w:tcW w:w="7110" w:type="dxa"/>
            <w:vAlign w:val="bottom"/>
          </w:tcPr>
          <w:p w14:paraId="6D08F6E0" w14:textId="77777777" w:rsidR="00A4057B" w:rsidRPr="00033AB3" w:rsidRDefault="00A4057B" w:rsidP="009C3121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025" w:type="dxa"/>
            <w:vAlign w:val="bottom"/>
          </w:tcPr>
          <w:p w14:paraId="0BF3D73B" w14:textId="77777777" w:rsidR="00A4057B" w:rsidRPr="00033AB3" w:rsidRDefault="00A4057B" w:rsidP="009C31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790" w:right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A4057B" w:rsidRPr="005232E2" w14:paraId="40C6A815" w14:textId="77777777" w:rsidTr="00A4057B">
        <w:trPr>
          <w:cantSplit/>
        </w:trPr>
        <w:tc>
          <w:tcPr>
            <w:tcW w:w="7110" w:type="dxa"/>
            <w:vAlign w:val="bottom"/>
            <w:hideMark/>
          </w:tcPr>
          <w:p w14:paraId="74493D5A" w14:textId="5CDAE9D6" w:rsidR="00A4057B" w:rsidRPr="005232E2" w:rsidRDefault="00A4057B" w:rsidP="009C3121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</w:t>
            </w:r>
            <w:r w:rsidRPr="00523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กำไรขาดทุนเบ็ดเสร็จ</w:t>
            </w:r>
            <w:r w:rsidRPr="005232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0B45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0B458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568</w:t>
            </w:r>
          </w:p>
        </w:tc>
        <w:tc>
          <w:tcPr>
            <w:tcW w:w="2025" w:type="dxa"/>
            <w:vAlign w:val="bottom"/>
          </w:tcPr>
          <w:p w14:paraId="38C38B60" w14:textId="77777777" w:rsidR="00A4057B" w:rsidRPr="004F1F75" w:rsidRDefault="00A4057B" w:rsidP="009C31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790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4057B" w:rsidRPr="005232E2" w14:paraId="4870C90D" w14:textId="77777777" w:rsidTr="00A4057B">
        <w:trPr>
          <w:cantSplit/>
        </w:trPr>
        <w:tc>
          <w:tcPr>
            <w:tcW w:w="7110" w:type="dxa"/>
            <w:vAlign w:val="bottom"/>
            <w:hideMark/>
          </w:tcPr>
          <w:p w14:paraId="202B0F0A" w14:textId="77777777" w:rsidR="00A4057B" w:rsidRPr="005232E2" w:rsidRDefault="00A4057B" w:rsidP="009C3121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ผลกำไร</w:t>
            </w:r>
            <w:r w:rsidRPr="005232E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การตีราคา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ที่ดินใหม่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สุทธิจากภาษี</w:t>
            </w:r>
            <w:r w:rsidRPr="005232E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025" w:type="dxa"/>
            <w:vAlign w:val="bottom"/>
          </w:tcPr>
          <w:p w14:paraId="2EECAB34" w14:textId="672582D9" w:rsidR="00A4057B" w:rsidRPr="004F1F75" w:rsidRDefault="00BE7E77" w:rsidP="009C31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790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A405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32649E1A" w14:textId="083CE678" w:rsidR="00963E6E" w:rsidRPr="006666FA" w:rsidRDefault="00963E6E" w:rsidP="00963E6E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นโยบายการบัญชีที่มีสาระสำคัญ</w:t>
      </w:r>
    </w:p>
    <w:p w14:paraId="59120CB5" w14:textId="77777777" w:rsidR="00963E6E" w:rsidRPr="00C7546E" w:rsidRDefault="00963E6E" w:rsidP="00963E6E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pt-BR"/>
        </w:rPr>
      </w:pPr>
    </w:p>
    <w:p w14:paraId="247E5D9D" w14:textId="77777777" w:rsidR="00963E6E" w:rsidRPr="006666FA" w:rsidRDefault="00963E6E" w:rsidP="0009777A">
      <w:pPr>
        <w:pStyle w:val="Heading8"/>
        <w:keepNext/>
        <w:numPr>
          <w:ilvl w:val="1"/>
          <w:numId w:val="28"/>
        </w:numPr>
        <w:tabs>
          <w:tab w:val="clear" w:pos="518"/>
        </w:tabs>
        <w:spacing w:line="240" w:lineRule="atLeast"/>
        <w:ind w:left="558" w:hanging="55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1EDA0C0E" w14:textId="77777777" w:rsidR="00963E6E" w:rsidRPr="00C7546E" w:rsidRDefault="00963E6E" w:rsidP="00963E6E">
      <w:pPr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5C2A544F" w14:textId="7DA5DC0D" w:rsidR="00C7546E" w:rsidRDefault="00963E6E" w:rsidP="00267C2C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</w:t>
      </w:r>
      <w:r w:rsidR="00371C2E">
        <w:rPr>
          <w:rFonts w:asciiTheme="majorBidi" w:hAnsiTheme="majorBidi" w:cstheme="majorBidi"/>
          <w:sz w:val="30"/>
          <w:szCs w:val="30"/>
        </w:rPr>
        <w:t xml:space="preserve"> </w:t>
      </w:r>
      <w:r w:rsidRPr="00277B1A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371C2E" w:rsidRPr="00277B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1C2E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371C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รวมกันเรียกว่า </w:t>
      </w:r>
      <w:r w:rsidR="00371C2E">
        <w:rPr>
          <w:rFonts w:asciiTheme="majorBidi" w:hAnsiTheme="majorBidi" w:cstheme="majorBidi"/>
          <w:sz w:val="30"/>
          <w:szCs w:val="30"/>
          <w:lang w:val="en-US" w:bidi="th-TH"/>
        </w:rPr>
        <w:t>“</w:t>
      </w:r>
      <w:r w:rsidR="00371C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</w:t>
      </w:r>
      <w:r w:rsidR="00371C2E">
        <w:rPr>
          <w:rFonts w:asciiTheme="majorBidi" w:hAnsiTheme="majorBidi" w:cstheme="majorBidi"/>
          <w:sz w:val="30"/>
          <w:szCs w:val="30"/>
          <w:lang w:val="en-US" w:bidi="th-TH"/>
        </w:rPr>
        <w:t xml:space="preserve">”) </w:t>
      </w:r>
      <w:r w:rsidRPr="00277B1A">
        <w:rPr>
          <w:rFonts w:asciiTheme="majorBidi" w:hAnsiTheme="majorBidi" w:cstheme="majorBidi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  <w:r w:rsidR="00A62298">
        <w:rPr>
          <w:rFonts w:asciiTheme="majorBidi" w:hAnsiTheme="majorBidi" w:cstheme="majorBidi"/>
          <w:sz w:val="30"/>
          <w:szCs w:val="30"/>
        </w:rPr>
        <w:t xml:space="preserve"> </w:t>
      </w:r>
      <w:r w:rsidR="00A62298" w:rsidRPr="00A62298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7F067AB" w14:textId="77777777" w:rsidR="00267C2C" w:rsidRPr="00267C2C" w:rsidRDefault="00267C2C" w:rsidP="00267C2C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B59349D" w14:textId="075B7F2B" w:rsidR="00963E6E" w:rsidRPr="00A62298" w:rsidRDefault="00963E6E" w:rsidP="00963E6E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77B1A">
        <w:rPr>
          <w:rFonts w:asciiTheme="majorBidi" w:eastAsia="Calibr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</w:t>
      </w:r>
      <w:r w:rsidRPr="00277B1A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>
        <w:rPr>
          <w:rFonts w:asciiTheme="majorBidi" w:hAnsiTheme="majorBidi" w:cstheme="majorBidi"/>
          <w:sz w:val="30"/>
          <w:szCs w:val="30"/>
        </w:rPr>
        <w:t xml:space="preserve">            </w:t>
      </w:r>
      <w:r w:rsidRPr="00277B1A">
        <w:rPr>
          <w:rFonts w:asciiTheme="majorBidi" w:hAnsiTheme="majorBidi" w:cstheme="majorBidi"/>
          <w:sz w:val="30"/>
          <w:szCs w:val="30"/>
          <w:cs/>
        </w:rPr>
        <w:t xml:space="preserve">การควบคุม </w:t>
      </w:r>
      <w:r w:rsidRPr="00277B1A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</w:t>
      </w:r>
      <w:r w:rsidRPr="00277B1A">
        <w:rPr>
          <w:rFonts w:asciiTheme="majorBidi" w:hAnsiTheme="majorBidi" w:cstheme="majorBidi"/>
          <w:sz w:val="30"/>
          <w:szCs w:val="30"/>
          <w:cs/>
        </w:rPr>
        <w:t>เป็นส่วนเกิน</w:t>
      </w:r>
      <w:r w:rsidRPr="00277B1A">
        <w:rPr>
          <w:rFonts w:asciiTheme="majorBidi" w:hAnsiTheme="majorBidi" w:cstheme="majorBidi"/>
          <w:sz w:val="30"/>
          <w:szCs w:val="30"/>
        </w:rPr>
        <w:t>/</w:t>
      </w:r>
      <w:r w:rsidRPr="00277B1A">
        <w:rPr>
          <w:rFonts w:asciiTheme="majorBidi" w:hAnsiTheme="majorBidi" w:cstheme="majorBidi"/>
          <w:sz w:val="30"/>
          <w:szCs w:val="30"/>
          <w:cs/>
        </w:rPr>
        <w:t>ส่วนต่ำกว่าทุนอื่นในส่วนของเจ้าของ</w:t>
      </w:r>
      <w:r w:rsidRPr="00277B1A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 </w:t>
      </w:r>
    </w:p>
    <w:p w14:paraId="584461A5" w14:textId="77777777" w:rsidR="00963E6E" w:rsidRPr="00113EA0" w:rsidRDefault="00963E6E" w:rsidP="00963E6E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262E576" w14:textId="02704D01" w:rsidR="00D97A93" w:rsidRDefault="00963E6E" w:rsidP="00963E6E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946D2C4" w14:textId="2ED4C683" w:rsidR="00D97A93" w:rsidRPr="00113EA0" w:rsidRDefault="00D97A93">
      <w:pPr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23535CB2" w14:textId="35724E52" w:rsidR="00503893" w:rsidRDefault="00503893" w:rsidP="00963E6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3893">
        <w:rPr>
          <w:rFonts w:asciiTheme="majorBidi" w:hAnsiTheme="majorBidi" w:cstheme="majorBidi"/>
          <w:sz w:val="30"/>
          <w:szCs w:val="30"/>
          <w:cs/>
        </w:rPr>
        <w:t>กลุ่มบริษัทมีอิทธิพลอย่างมีนัยสำคัญ</w:t>
      </w:r>
      <w:r w:rsidRPr="00503893">
        <w:rPr>
          <w:rFonts w:asciiTheme="majorBidi" w:hAnsiTheme="majorBidi" w:cstheme="majorBidi"/>
          <w:sz w:val="30"/>
          <w:szCs w:val="30"/>
        </w:rPr>
        <w:t>/</w:t>
      </w:r>
      <w:r w:rsidRPr="00503893">
        <w:rPr>
          <w:rFonts w:asciiTheme="majorBidi" w:hAnsiTheme="majorBidi" w:cstheme="majorBidi" w:hint="cs"/>
          <w:sz w:val="30"/>
          <w:szCs w:val="30"/>
          <w:cs/>
        </w:rPr>
        <w:t>การควบคุมร่วม</w:t>
      </w:r>
      <w:r w:rsidRPr="00503893">
        <w:rPr>
          <w:rFonts w:asciiTheme="majorBidi" w:hAnsiTheme="majorBidi" w:cstheme="majorBidi"/>
          <w:sz w:val="30"/>
          <w:szCs w:val="30"/>
          <w:cs/>
        </w:rPr>
        <w:t>ในผู้ได้รับการลงทุนตามที่เปิดเผยในหมายเหตุข้</w:t>
      </w:r>
      <w:r w:rsidRPr="00D50A59">
        <w:rPr>
          <w:rFonts w:asciiTheme="majorBidi" w:hAnsiTheme="majorBidi" w:cstheme="majorBidi"/>
          <w:sz w:val="30"/>
          <w:szCs w:val="30"/>
          <w:cs/>
        </w:rPr>
        <w:t xml:space="preserve">อ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11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503893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จนถึงวันที่</w:t>
      </w:r>
      <w:r w:rsidR="00F8606F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503893">
        <w:rPr>
          <w:rFonts w:asciiTheme="majorBidi" w:hAnsiTheme="majorBidi" w:cstheme="majorBidi"/>
          <w:sz w:val="30"/>
          <w:szCs w:val="30"/>
          <w:cs/>
        </w:rPr>
        <w:t>ความมีอิทธิพลอย่างมีนัยสำคัญหรือการควบคุมร่วมสิ้นสุดลง</w:t>
      </w:r>
      <w:r w:rsidRPr="00503893">
        <w:rPr>
          <w:rFonts w:asciiTheme="majorBidi" w:hAnsiTheme="majorBidi" w:cstheme="majorBidi"/>
          <w:sz w:val="30"/>
          <w:szCs w:val="30"/>
        </w:rPr>
        <w:t xml:space="preserve"> </w:t>
      </w:r>
      <w:r w:rsidRPr="00503893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419B5BAD" w14:textId="77777777" w:rsidR="00B52519" w:rsidRDefault="00B52519" w:rsidP="00590BFD">
      <w:pPr>
        <w:pStyle w:val="BodyText"/>
        <w:tabs>
          <w:tab w:val="left" w:pos="540"/>
        </w:tabs>
        <w:spacing w:after="0"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07696BD3" w14:textId="633D4C0C" w:rsidR="00963E6E" w:rsidRDefault="008731D3" w:rsidP="00590BFD">
      <w:pPr>
        <w:pStyle w:val="BodyText"/>
        <w:tabs>
          <w:tab w:val="left" w:pos="540"/>
        </w:tabs>
        <w:spacing w:after="0"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731D3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8731D3">
        <w:rPr>
          <w:rFonts w:asciiTheme="majorBidi" w:hAnsiTheme="majorBidi" w:cstheme="majorBidi"/>
          <w:sz w:val="30"/>
          <w:szCs w:val="30"/>
        </w:rPr>
        <w:t xml:space="preserve"> </w:t>
      </w:r>
      <w:r w:rsidRPr="008731D3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8731D3">
        <w:rPr>
          <w:rFonts w:asciiTheme="majorBidi" w:hAnsiTheme="majorBidi" w:cstheme="majorBidi"/>
          <w:sz w:val="30"/>
          <w:szCs w:val="30"/>
        </w:rPr>
        <w:t xml:space="preserve"> </w:t>
      </w:r>
      <w:r w:rsidRPr="008731D3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8731D3">
        <w:rPr>
          <w:rFonts w:asciiTheme="majorBidi" w:hAnsiTheme="majorBidi" w:cstheme="majorBidi"/>
          <w:sz w:val="30"/>
          <w:szCs w:val="30"/>
        </w:rPr>
        <w:t xml:space="preserve"> </w:t>
      </w:r>
      <w:r w:rsidRPr="008731D3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8731D3">
        <w:rPr>
          <w:rFonts w:asciiTheme="majorBidi" w:hAnsiTheme="majorBidi" w:cstheme="majorBidi"/>
          <w:sz w:val="30"/>
          <w:szCs w:val="30"/>
        </w:rPr>
        <w:t xml:space="preserve"> </w:t>
      </w:r>
      <w:r w:rsidRPr="008731D3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6D79281" w14:textId="77777777" w:rsidR="00D50A59" w:rsidRPr="00557634" w:rsidRDefault="00D50A59" w:rsidP="00590BFD">
      <w:pPr>
        <w:pStyle w:val="BodyText"/>
        <w:tabs>
          <w:tab w:val="left" w:pos="540"/>
        </w:tabs>
        <w:spacing w:after="0"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25A4056" w14:textId="102D0B64" w:rsidR="00963E6E" w:rsidRPr="0036624B" w:rsidRDefault="00963E6E" w:rsidP="00963E6E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 w:bidi="th-TH"/>
        </w:rPr>
      </w:pPr>
      <w:r w:rsidRPr="0036624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การรวมธุรกิจ</w:t>
      </w:r>
    </w:p>
    <w:p w14:paraId="0B631669" w14:textId="77777777" w:rsidR="00963E6E" w:rsidRPr="00557634" w:rsidRDefault="00963E6E" w:rsidP="00963E6E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 w:bidi="th-TH"/>
        </w:rPr>
      </w:pPr>
      <w:r w:rsidRPr="00557634">
        <w:rPr>
          <w:rFonts w:asciiTheme="majorBidi" w:hAnsiTheme="majorBidi" w:cstheme="majorBidi"/>
          <w:sz w:val="30"/>
          <w:szCs w:val="30"/>
          <w:cs/>
          <w:lang w:val="th-TH" w:bidi="th-TH"/>
        </w:rPr>
        <w:lastRenderedPageBreak/>
        <w:tab/>
      </w:r>
    </w:p>
    <w:p w14:paraId="300B7247" w14:textId="639DA33D" w:rsidR="00963E6E" w:rsidRPr="00250705" w:rsidRDefault="00250705" w:rsidP="0025070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50705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</w:t>
      </w:r>
      <w:r w:rsidR="00612245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250705">
        <w:rPr>
          <w:rFonts w:asciiTheme="majorBidi" w:hAnsiTheme="majorBidi" w:cstheme="majorBidi"/>
          <w:sz w:val="30"/>
          <w:szCs w:val="30"/>
          <w:cs/>
        </w:rPr>
        <w:t>ที่ซื้อมานั้นเข้านิยามธุรกิจและอำนาจในการควบคุมได้ถูกโอนมาให้กลุ่มบริษัท ยกเว้นกรณีการรวมธุรกิจภายใต้การควบคุมเดียวกัน</w:t>
      </w:r>
    </w:p>
    <w:p w14:paraId="28C10AC4" w14:textId="4363033A" w:rsidR="00963E6E" w:rsidRPr="00557634" w:rsidRDefault="000B4C89" w:rsidP="00C16BA1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557634">
        <w:rPr>
          <w:rFonts w:asciiTheme="majorBidi" w:hAnsiTheme="majorBidi" w:cstheme="majorBidi"/>
          <w:sz w:val="30"/>
          <w:szCs w:val="30"/>
        </w:rPr>
        <w:tab/>
      </w:r>
    </w:p>
    <w:p w14:paraId="54718695" w14:textId="4310C5B3" w:rsidR="00A23D28" w:rsidRPr="00A23D28" w:rsidRDefault="00A23D28" w:rsidP="00A23D28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23D28">
        <w:rPr>
          <w:rFonts w:asciiTheme="majorBidi" w:hAnsiTheme="majorBidi" w:cstheme="majorBidi"/>
          <w:sz w:val="30"/>
          <w:szCs w:val="30"/>
          <w:cs/>
        </w:rPr>
        <w:t>สิ่งตอบแทนที่โอน</w:t>
      </w:r>
      <w:r w:rsidRPr="00A23D28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A23D28">
        <w:rPr>
          <w:rFonts w:asciiTheme="majorBidi" w:hAnsiTheme="majorBidi" w:cstheme="majorBidi"/>
          <w:sz w:val="30"/>
          <w:szCs w:val="30"/>
          <w:cs/>
        </w:rPr>
        <w:t xml:space="preserve">สำหรับการรวมธุรกิจและสินทรัพย์สุทธิที่ระบุได้ที่ได้มาวัดมูลค่าด้วยมูลค่ายุติธรรม </w:t>
      </w:r>
      <w:r w:rsidR="00953865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A23D28">
        <w:rPr>
          <w:rFonts w:asciiTheme="majorBidi" w:hAnsiTheme="majorBidi" w:cstheme="majorBidi"/>
          <w:sz w:val="30"/>
          <w:szCs w:val="30"/>
          <w:cs/>
        </w:rPr>
        <w:t>ค่าความนิยมที่เกิดขึ้นจะถูกทดสอบการด้อยค่าเป็</w:t>
      </w:r>
      <w:r w:rsidRPr="00A7049A">
        <w:rPr>
          <w:rFonts w:asciiTheme="majorBidi" w:hAnsiTheme="majorBidi" w:cstheme="majorBidi"/>
          <w:sz w:val="30"/>
          <w:szCs w:val="30"/>
          <w:cs/>
        </w:rPr>
        <w:t xml:space="preserve">นประจำทุกปี (ดูหมายเหตุข้อ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A7049A">
        <w:rPr>
          <w:rFonts w:asciiTheme="majorBidi" w:hAnsiTheme="majorBidi" w:cstheme="majorBidi"/>
          <w:sz w:val="30"/>
          <w:szCs w:val="30"/>
          <w:cs/>
        </w:rPr>
        <w:t>(</w:t>
      </w:r>
      <w:r w:rsidR="007B2063">
        <w:rPr>
          <w:rFonts w:asciiTheme="majorBidi" w:hAnsiTheme="majorBidi" w:cstheme="majorBidi" w:hint="cs"/>
          <w:sz w:val="30"/>
          <w:szCs w:val="30"/>
          <w:cs/>
          <w:lang w:bidi="th-TH"/>
        </w:rPr>
        <w:t>ฎ</w:t>
      </w:r>
      <w:r w:rsidRPr="00A7049A">
        <w:rPr>
          <w:rFonts w:asciiTheme="majorBidi" w:hAnsiTheme="majorBidi" w:cstheme="majorBidi"/>
          <w:sz w:val="30"/>
          <w:szCs w:val="30"/>
          <w:cs/>
        </w:rPr>
        <w:t>))</w:t>
      </w:r>
      <w:r w:rsidRPr="00A7049A">
        <w:rPr>
          <w:rFonts w:asciiTheme="majorBidi" w:hAnsiTheme="majorBidi" w:cstheme="majorBidi"/>
          <w:sz w:val="30"/>
          <w:szCs w:val="30"/>
        </w:rPr>
        <w:t xml:space="preserve"> </w:t>
      </w:r>
      <w:r w:rsidRPr="00A7049A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BC599A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A23D28">
        <w:rPr>
          <w:rFonts w:asciiTheme="majorBidi" w:hAnsiTheme="majorBidi" w:cstheme="majorBidi" w:hint="cs"/>
          <w:sz w:val="30"/>
          <w:szCs w:val="30"/>
          <w:cs/>
        </w:rPr>
        <w:t>การซื้อในราคา</w:t>
      </w:r>
      <w:r w:rsidRPr="00A23D28">
        <w:rPr>
          <w:rFonts w:asciiTheme="majorBidi" w:hAnsiTheme="majorBidi" w:cstheme="majorBidi"/>
          <w:sz w:val="30"/>
          <w:szCs w:val="30"/>
          <w:cs/>
        </w:rPr>
        <w:t>ต่อรอง</w:t>
      </w:r>
      <w:r w:rsidRPr="00A23D28">
        <w:rPr>
          <w:rFonts w:asciiTheme="majorBidi" w:hAnsiTheme="majorBidi" w:cstheme="majorBidi" w:hint="cs"/>
          <w:sz w:val="30"/>
          <w:szCs w:val="30"/>
          <w:cs/>
        </w:rPr>
        <w:t xml:space="preserve">รับรู้ในกำไรหรือขาดทุนทันที </w:t>
      </w:r>
      <w:r w:rsidRPr="00A23D28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ต้นทุนที่เกี่ยวข้องกับการซื้อรับรู้เป็นค่าใช้จ่ายเมื่อเกิดขึ้น</w:t>
      </w:r>
    </w:p>
    <w:p w14:paraId="37D3C669" w14:textId="77777777" w:rsidR="00963E6E" w:rsidRPr="00557634" w:rsidRDefault="00963E6E" w:rsidP="00963E6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5427439" w14:textId="21567E28" w:rsidR="0037348C" w:rsidRPr="0037348C" w:rsidRDefault="0037348C" w:rsidP="0037348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7348C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สิ่งตอบแทนที่คาดว่าจะต้องจ่ายวัดมูลค่าด้วยมูลค่ายุติธรรม ณ วันซื้อธุรกิจ </w:t>
      </w:r>
      <w:r w:rsidRPr="0037348C">
        <w:rPr>
          <w:rFonts w:asciiTheme="majorBidi" w:hAnsiTheme="majorBidi" w:cstheme="majorBidi" w:hint="cs"/>
          <w:sz w:val="30"/>
          <w:szCs w:val="30"/>
          <w:cs/>
        </w:rPr>
        <w:t>สิ่งตอบแทนที่คาดว่าจะต้องจ่าย</w:t>
      </w:r>
      <w:r w:rsidR="00392234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37348C">
        <w:rPr>
          <w:rFonts w:asciiTheme="majorBidi" w:hAnsiTheme="majorBidi" w:cstheme="majorBidi" w:hint="cs"/>
          <w:sz w:val="30"/>
          <w:szCs w:val="30"/>
          <w:cs/>
        </w:rPr>
        <w:t xml:space="preserve">ที่จัดประเภทเป็นส่วนของผู้ถือหุ้นจะไม่มีการวัดมูลค่าใหม่และการตัดรายการจะรับรู้ในส่วนของผู้ถือหุ้น สำหรับสิ่งตอบแทนที่คาดว่าจะต้องจ่ายอื่นๆ </w:t>
      </w:r>
      <w:r w:rsidRPr="0037348C">
        <w:rPr>
          <w:rFonts w:asciiTheme="majorBidi" w:hAnsiTheme="majorBidi" w:cstheme="majorBidi"/>
          <w:sz w:val="30"/>
          <w:szCs w:val="30"/>
          <w:cs/>
        </w:rPr>
        <w:t>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31717BA9" w14:textId="77777777" w:rsidR="0037348C" w:rsidRPr="00557634" w:rsidRDefault="0037348C" w:rsidP="0037348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9A1CAC6" w14:textId="6DBEB86C" w:rsidR="0037348C" w:rsidRDefault="0037348C" w:rsidP="0037348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37348C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DACE2A9" w14:textId="77777777" w:rsidR="00637786" w:rsidRDefault="00637786" w:rsidP="0037348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A54511E" w14:textId="1EBB1865" w:rsidR="00295BF9" w:rsidRDefault="00295BF9" w:rsidP="0037348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95BF9">
        <w:rPr>
          <w:rFonts w:asciiTheme="majorBidi" w:hAnsiTheme="majorBidi" w:cs="Angsana New" w:hint="cs"/>
          <w:sz w:val="30"/>
          <w:szCs w:val="30"/>
          <w:cs/>
          <w:lang w:bidi="th-TH"/>
        </w:rPr>
        <w:t>ในการรวมธุรกิจที่ดำเนินการสำเร็จจากการทยอยซื้อ</w:t>
      </w:r>
      <w:r w:rsidRPr="00295BF9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295BF9">
        <w:rPr>
          <w:rFonts w:asciiTheme="majorBidi" w:hAnsiTheme="majorBidi" w:cs="Angsana New" w:hint="cs"/>
          <w:sz w:val="30"/>
          <w:szCs w:val="30"/>
          <w:cs/>
          <w:lang w:bidi="th-TH"/>
        </w:rPr>
        <w:t>กลุ่มบริษัทต้องวัดมูลค่าส่วนได้เสียของเงินลงทุนที่</w:t>
      </w:r>
      <w:r w:rsidR="00143964">
        <w:rPr>
          <w:rFonts w:asciiTheme="majorBidi" w:hAnsiTheme="majorBidi" w:cs="Angsana New"/>
          <w:sz w:val="30"/>
          <w:szCs w:val="30"/>
          <w:lang w:bidi="th-TH"/>
        </w:rPr>
        <w:t xml:space="preserve">                             </w:t>
      </w:r>
      <w:r w:rsidRPr="00295BF9">
        <w:rPr>
          <w:rFonts w:asciiTheme="majorBidi" w:hAnsiTheme="majorBidi" w:cs="Angsana New" w:hint="cs"/>
          <w:sz w:val="30"/>
          <w:szCs w:val="30"/>
          <w:cs/>
          <w:lang w:bidi="th-TH"/>
        </w:rPr>
        <w:t>กลุ่มบริษัทถืออยู่ในผู้ถูกซื้อก่อนการรวมธุรกิจใหม่ด้วยมูลค่ายุติธรรม</w:t>
      </w:r>
      <w:r w:rsidRPr="00295BF9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295BF9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295BF9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295BF9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วันที่ซื้อและรับรู้ผลกำไรหรือขาดทุน</w:t>
      </w:r>
      <w:r w:rsidR="007B6464">
        <w:rPr>
          <w:rFonts w:asciiTheme="majorBidi" w:hAnsiTheme="majorBidi" w:cs="Angsana New"/>
          <w:sz w:val="30"/>
          <w:szCs w:val="30"/>
          <w:lang w:bidi="th-TH"/>
        </w:rPr>
        <w:br/>
      </w:r>
      <w:r w:rsidRPr="00295BF9">
        <w:rPr>
          <w:rFonts w:asciiTheme="majorBidi" w:hAnsiTheme="majorBidi" w:cs="Angsana New" w:hint="cs"/>
          <w:sz w:val="30"/>
          <w:szCs w:val="30"/>
          <w:cs/>
          <w:lang w:bidi="th-TH"/>
        </w:rPr>
        <w:t>ที่เกิดขึ้นในกำไรหรือขาดทุนหรือในกำไรขาดทุนเบ็ดเสร็จอื่นที่เกี่ยวข้อง</w:t>
      </w:r>
      <w:r w:rsidRPr="00295BF9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295BF9">
        <w:rPr>
          <w:rFonts w:asciiTheme="majorBidi" w:hAnsiTheme="majorBidi" w:cs="Angsana New" w:hint="cs"/>
          <w:sz w:val="30"/>
          <w:szCs w:val="30"/>
          <w:cs/>
          <w:lang w:bidi="th-TH"/>
        </w:rPr>
        <w:t>มูลค่าของส่วนได้เสียในผู้ถูกซื้อก่อนการรวมธุรกิจที่เคยรับรู้ในกำไรขาดทุนเบ็ดเสร็จอื่นจะถูกรับรู้เสมือนว่าได้ขายเงินลงทุนดังกล่าวออกไป</w:t>
      </w:r>
    </w:p>
    <w:p w14:paraId="0BD8A989" w14:textId="77777777" w:rsidR="00191C60" w:rsidRPr="0037348C" w:rsidRDefault="00191C60" w:rsidP="0037348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0893422" w14:textId="62E781C0" w:rsidR="00D97637" w:rsidRPr="00D97637" w:rsidRDefault="00963E6E" w:rsidP="00D9763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412A2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</w:t>
      </w:r>
      <w:r w:rsidRPr="009412A2">
        <w:rPr>
          <w:rFonts w:asciiTheme="majorBidi" w:hAnsiTheme="majorBidi" w:cstheme="majorBidi"/>
          <w:sz w:val="30"/>
          <w:szCs w:val="30"/>
        </w:rPr>
        <w:t xml:space="preserve">      </w:t>
      </w:r>
      <w:r w:rsidRPr="009412A2">
        <w:rPr>
          <w:rFonts w:asciiTheme="majorBidi" w:hAnsiTheme="majorBidi" w:cstheme="majorBidi"/>
          <w:sz w:val="30"/>
          <w:szCs w:val="30"/>
          <w:cs/>
        </w:rPr>
        <w:t>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</w:t>
      </w:r>
      <w:r w:rsidR="00235169" w:rsidRPr="009412A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235169" w:rsidRPr="009412A2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235169" w:rsidRPr="00941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ต่ำกว่า</w:t>
      </w:r>
      <w:r w:rsidR="00235169" w:rsidRPr="009412A2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235169" w:rsidRPr="00941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</w:t>
      </w:r>
      <w:r w:rsidRPr="009412A2">
        <w:rPr>
          <w:rFonts w:asciiTheme="majorBidi" w:hAnsiTheme="majorBidi" w:cstheme="majorBidi"/>
          <w:sz w:val="30"/>
          <w:szCs w:val="30"/>
          <w:cs/>
        </w:rPr>
        <w:t>จากการรวมธุรกิจภายใต้การควบคุมเดียวกันในส่วนของผู้ถือหุ้น รายการส่วนเกิน</w:t>
      </w:r>
      <w:r w:rsidR="009412A2" w:rsidRPr="009412A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9412A2" w:rsidRPr="009412A2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9412A2" w:rsidRPr="00941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ต่ำกว่า</w:t>
      </w:r>
      <w:r w:rsidR="009412A2" w:rsidRPr="009412A2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9412A2" w:rsidRPr="00941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</w:t>
      </w:r>
      <w:r w:rsidR="0065471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ดังกล่าว</w:t>
      </w:r>
      <w:r w:rsidRPr="009412A2">
        <w:rPr>
          <w:rFonts w:asciiTheme="majorBidi" w:hAnsiTheme="majorBidi" w:cstheme="majorBidi"/>
          <w:sz w:val="30"/>
          <w:szCs w:val="30"/>
          <w:cs/>
        </w:rPr>
        <w:t>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</w:t>
      </w:r>
      <w:r w:rsidRPr="009412A2">
        <w:rPr>
          <w:rFonts w:asciiTheme="majorBidi" w:hAnsiTheme="majorBidi" w:cstheme="majorBidi" w:hint="cs"/>
          <w:sz w:val="30"/>
          <w:szCs w:val="30"/>
          <w:cs/>
          <w:lang w:bidi="th-TH"/>
        </w:rPr>
        <w:t>สุด</w:t>
      </w:r>
    </w:p>
    <w:p w14:paraId="707BDDA2" w14:textId="77777777" w:rsidR="00B93A1D" w:rsidRDefault="00B93A1D" w:rsidP="00963E6E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788FB682" w14:textId="77777777" w:rsidR="00AE278A" w:rsidRDefault="00AE278A">
      <w:pPr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br w:type="page"/>
      </w:r>
    </w:p>
    <w:p w14:paraId="707899EF" w14:textId="6669813C" w:rsidR="00963E6E" w:rsidRPr="006666FA" w:rsidRDefault="00963E6E" w:rsidP="0073391C">
      <w:pPr>
        <w:pStyle w:val="Heading8"/>
        <w:keepNext/>
        <w:numPr>
          <w:ilvl w:val="1"/>
          <w:numId w:val="28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666F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เงินลงทุนใน</w:t>
      </w:r>
      <w:r w:rsidRPr="002B17C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บริษัทย่อย</w:t>
      </w:r>
      <w:r w:rsidRPr="002B17C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</w:t>
      </w:r>
      <w:r w:rsidRPr="002B17C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บริษัทร่วมและการร่วมค้า</w:t>
      </w:r>
    </w:p>
    <w:p w14:paraId="5DB66A12" w14:textId="77777777" w:rsidR="00963E6E" w:rsidRPr="009A620C" w:rsidRDefault="00963E6E" w:rsidP="00963E6E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A10254F" w14:textId="03246419" w:rsidR="00963E6E" w:rsidRPr="006666FA" w:rsidRDefault="00963E6E" w:rsidP="00963E6E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B17C8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</w:t>
      </w:r>
      <w:r w:rsidRPr="002B17C8">
        <w:rPr>
          <w:rFonts w:asciiTheme="majorBidi" w:hAnsiTheme="majorBidi" w:cstheme="majorBidi" w:hint="cs"/>
          <w:sz w:val="30"/>
          <w:szCs w:val="30"/>
          <w:cs/>
        </w:rPr>
        <w:t>บริษัทร่วมและการร่วมค้า</w:t>
      </w:r>
      <w:r w:rsidRPr="002B17C8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ในงบการเงินเฉพาะกิจการวัดมูลค่าด้วยราคาทุนหักค่าเผื่อ</w:t>
      </w:r>
      <w:r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2B17C8">
        <w:rPr>
          <w:rFonts w:asciiTheme="majorBidi" w:hAnsiTheme="majorBidi" w:cstheme="majorBidi"/>
          <w:sz w:val="30"/>
          <w:szCs w:val="30"/>
          <w:cs/>
        </w:rPr>
        <w:t>การด้อยค่า</w:t>
      </w:r>
      <w:r w:rsidRPr="002B17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17C8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</w:t>
      </w:r>
      <w:r w:rsidRPr="002B17C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B17C8">
        <w:rPr>
          <w:rFonts w:asciiTheme="majorBidi" w:hAnsiTheme="majorBidi" w:cstheme="majorBidi"/>
          <w:sz w:val="30"/>
          <w:szCs w:val="30"/>
          <w:cs/>
        </w:rPr>
        <w:t>มีสิทธิได้รับเงินปันผล กรณีที่บริษัทจำหน่าย</w:t>
      </w:r>
      <w:r w:rsidR="00E178A1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2B17C8">
        <w:rPr>
          <w:rFonts w:asciiTheme="majorBidi" w:hAnsiTheme="majorBidi" w:cstheme="majorBidi"/>
          <w:sz w:val="30"/>
          <w:szCs w:val="30"/>
          <w:cs/>
        </w:rPr>
        <w:t>เงินลงทุนบางส่วนต้นทุนเงินลงทุนคำนวณโดยวิธี</w:t>
      </w:r>
      <w:r w:rsidRPr="002B17C8">
        <w:rPr>
          <w:rFonts w:asciiTheme="majorBidi" w:hAnsiTheme="majorBidi" w:cstheme="majorBidi" w:hint="cs"/>
          <w:sz w:val="30"/>
          <w:szCs w:val="30"/>
          <w:cs/>
        </w:rPr>
        <w:t>ถัวเฉลี่ยถ่วงน้ำหนัก กำไรหรือขาดทุนจากการขายเงินลงทุนบันทึกในกำไรหรือขาดทุน</w:t>
      </w:r>
    </w:p>
    <w:p w14:paraId="18740957" w14:textId="77777777" w:rsidR="00963E6E" w:rsidRPr="008B05FD" w:rsidRDefault="00963E6E" w:rsidP="00963E6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36970694" w14:textId="77777777" w:rsidR="00963E6E" w:rsidRPr="006666FA" w:rsidRDefault="00963E6E" w:rsidP="0073391C">
      <w:pPr>
        <w:pStyle w:val="Heading8"/>
        <w:keepNext/>
        <w:numPr>
          <w:ilvl w:val="1"/>
          <w:numId w:val="28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666F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5AE4298A" w14:textId="77777777" w:rsidR="00963E6E" w:rsidRPr="00E1463A" w:rsidRDefault="00963E6E" w:rsidP="00963E6E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E1A81CC" w14:textId="44E020A7" w:rsidR="00963E6E" w:rsidRPr="00CD7D88" w:rsidRDefault="00963E6E" w:rsidP="00963E6E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D7D88">
        <w:rPr>
          <w:rFonts w:asciiTheme="majorBidi" w:hAnsiTheme="majorBidi" w:cstheme="majorBidi"/>
          <w:sz w:val="30"/>
          <w:szCs w:val="30"/>
          <w:cs/>
        </w:rPr>
        <w:t xml:space="preserve">รายการบัญชีที่เป็นเงินตราต่างประเทศ </w:t>
      </w:r>
      <w:r w:rsidRPr="00CD7D88">
        <w:rPr>
          <w:rFonts w:asciiTheme="majorBidi" w:hAnsiTheme="majorBidi" w:cstheme="majorBidi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CD7D88">
        <w:rPr>
          <w:rFonts w:asciiTheme="majorBidi" w:hAnsiTheme="majorBidi" w:cstheme="majorBidi"/>
          <w:sz w:val="30"/>
          <w:szCs w:val="30"/>
          <w:cs/>
        </w:rPr>
        <w:t xml:space="preserve"> แปลงค่าเป็นสกุลเงินที่ใช้ในการดำเนินงาน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CD7D88">
        <w:rPr>
          <w:rFonts w:asciiTheme="majorBidi" w:hAnsiTheme="majorBidi" w:cstheme="majorBidi" w:hint="cs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59F27A2D" w14:textId="77777777" w:rsidR="00963E6E" w:rsidRPr="00E1463A" w:rsidRDefault="00963E6E" w:rsidP="00963E6E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645EEFB" w14:textId="77777777" w:rsidR="00963E6E" w:rsidRDefault="00963E6E" w:rsidP="00963E6E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CD7D88">
        <w:rPr>
          <w:rFonts w:asciiTheme="majorBidi" w:hAnsiTheme="majorBidi" w:cstheme="majorBidi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03EDFCD6" w14:textId="77777777" w:rsidR="00963E6E" w:rsidRPr="00CD7D88" w:rsidRDefault="00963E6E" w:rsidP="00963E6E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C095590" w14:textId="77777777" w:rsidR="00963E6E" w:rsidRPr="00EE187E" w:rsidRDefault="00963E6E" w:rsidP="0073391C">
      <w:pPr>
        <w:pStyle w:val="Heading8"/>
        <w:keepNext/>
        <w:numPr>
          <w:ilvl w:val="1"/>
          <w:numId w:val="28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EE187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6D245B83" w14:textId="77777777" w:rsidR="00963E6E" w:rsidRPr="0014513C" w:rsidRDefault="00963E6E" w:rsidP="00963E6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6D7A781" w14:textId="77777777" w:rsidR="00963E6E" w:rsidRDefault="00963E6E" w:rsidP="00963E6E">
      <w:pPr>
        <w:pStyle w:val="BodyText"/>
        <w:numPr>
          <w:ilvl w:val="0"/>
          <w:numId w:val="13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931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3A41BD88" w14:textId="77777777" w:rsidR="00963E6E" w:rsidRPr="0014513C" w:rsidRDefault="00963E6E" w:rsidP="00963E6E">
      <w:pPr>
        <w:pStyle w:val="BodyText"/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0710D0B1" w14:textId="6316E429" w:rsidR="00963E6E" w:rsidRPr="001A05BC" w:rsidRDefault="00963E6E" w:rsidP="001A05BC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bidi="th-TH"/>
        </w:rPr>
      </w:pP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893184">
        <w:rPr>
          <w:rFonts w:asciiTheme="majorBidi" w:hAnsiTheme="majorBidi" w:cstheme="majorBidi"/>
          <w:sz w:val="30"/>
          <w:szCs w:val="30"/>
          <w:cs/>
        </w:rPr>
        <w:t>อื่นๆ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(นอกเหนือจาก</w:t>
      </w:r>
      <w:r w:rsidRPr="007F0314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</w:t>
      </w:r>
      <w:r w:rsidR="001A05BC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และลูกหนี้อื่น</w:t>
      </w:r>
      <w:r w:rsidRPr="007F03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(ดูหมายเหตุ</w:t>
      </w:r>
      <w:r w:rsidR="001A05BC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 xml:space="preserve">        </w:t>
      </w:r>
      <w:r w:rsidRPr="007F0314">
        <w:rPr>
          <w:rFonts w:asciiTheme="majorBidi" w:hAnsiTheme="majorBidi" w:cstheme="majorBidi"/>
          <w:color w:val="000000"/>
          <w:sz w:val="30"/>
          <w:szCs w:val="30"/>
          <w:cs/>
        </w:rPr>
        <w:t>ข้อ</w:t>
      </w:r>
      <w:r w:rsidRPr="007F031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C49B0" w:rsidRPr="004C49B0">
        <w:rPr>
          <w:rFonts w:asciiTheme="majorBidi" w:hAnsiTheme="majorBidi" w:cstheme="majorBidi"/>
          <w:color w:val="000000"/>
          <w:sz w:val="30"/>
          <w:szCs w:val="30"/>
          <w:lang w:val="en-US"/>
        </w:rPr>
        <w:t>4</w:t>
      </w:r>
      <w:r w:rsidRPr="007F031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7F0314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7F0314" w:rsidRPr="007F0314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จ</w:t>
      </w:r>
      <w:r w:rsidRPr="007F0314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7F0314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7F0314">
        <w:rPr>
          <w:rFonts w:asciiTheme="majorBidi" w:hAnsiTheme="majorBidi" w:cstheme="majorBidi"/>
          <w:color w:val="000000"/>
          <w:sz w:val="30"/>
          <w:szCs w:val="30"/>
          <w:cs/>
        </w:rPr>
        <w:t>) รับรู้รายการ</w:t>
      </w:r>
      <w:r w:rsidRPr="00153895">
        <w:rPr>
          <w:rFonts w:asciiTheme="majorBidi" w:hAnsiTheme="majorBidi" w:cstheme="majorBidi"/>
          <w:color w:val="000000"/>
          <w:sz w:val="30"/>
          <w:szCs w:val="30"/>
          <w:cs/>
        </w:rPr>
        <w:t>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Pr="00153895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เมื่อเริ่มแรก</w:t>
      </w:r>
      <w:r w:rsidRPr="00153895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Pr="00042E5F">
        <w:rPr>
          <w:rFonts w:asciiTheme="majorBidi" w:hAnsiTheme="majorBidi" w:cstheme="majorBidi"/>
          <w:sz w:val="30"/>
          <w:szCs w:val="30"/>
          <w:cs/>
        </w:rPr>
        <w:t>ทั้งนี้ สินทรัพย์ทางการเงินและหนี้สิน</w:t>
      </w:r>
      <w:r w:rsidRPr="00042E5F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ทางการเงินที่ไม่ได้วัดมูลค่า</w:t>
      </w:r>
      <w:r w:rsidRPr="001A05B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ด้วยมูลค่ายุติธรรมผ่านกำไรหรือขาดทุน</w:t>
      </w:r>
      <w:r w:rsidRPr="001A05BC">
        <w:rPr>
          <w:rFonts w:asciiTheme="majorBidi" w:hAnsiTheme="majorBidi" w:cstheme="majorBidi"/>
          <w:spacing w:val="-4"/>
          <w:sz w:val="30"/>
          <w:szCs w:val="30"/>
          <w:cs/>
        </w:rPr>
        <w:t>จะรวม</w:t>
      </w:r>
      <w:r w:rsidRPr="001A05BC">
        <w:rPr>
          <w:rFonts w:asciiTheme="majorBidi" w:hAnsiTheme="majorBidi" w:cstheme="majorBidi" w:hint="cs"/>
          <w:spacing w:val="-4"/>
          <w:sz w:val="30"/>
          <w:szCs w:val="30"/>
          <w:cs/>
        </w:rPr>
        <w:t>หรือหัก</w:t>
      </w:r>
      <w:r w:rsidRPr="001A05BC">
        <w:rPr>
          <w:rFonts w:asciiTheme="majorBidi" w:hAnsiTheme="majorBidi" w:cstheme="majorBidi"/>
          <w:spacing w:val="-4"/>
          <w:sz w:val="30"/>
          <w:szCs w:val="30"/>
          <w:cs/>
        </w:rPr>
        <w:t>ต้นทุนการทำรายการที่เกี่ยวข้องโดยตรงกับการได้มาด้วย</w:t>
      </w:r>
    </w:p>
    <w:p w14:paraId="37329E96" w14:textId="77777777" w:rsidR="002B49E8" w:rsidRDefault="002B49E8" w:rsidP="00963E6E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22D850" w14:textId="5E13C327" w:rsidR="00963E6E" w:rsidRPr="00893184" w:rsidRDefault="00963E6E" w:rsidP="00963E6E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r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893184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893184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72D14FDF" w14:textId="77777777" w:rsidR="00963E6E" w:rsidRPr="0014513C" w:rsidRDefault="00963E6E" w:rsidP="00963E6E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2F223E8" w14:textId="0A5FA77D" w:rsidR="00963E6E" w:rsidRPr="00893184" w:rsidRDefault="00963E6E" w:rsidP="00963E6E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89318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 กำไรและขาดทุนจากอัตราแลกเปลี่ยน และกำไร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หรือขาดทุนที่เกิดจากการตัดรายการออกจากบัญชีรับรู้ในกำไรหรือขาดทุน </w:t>
      </w:r>
    </w:p>
    <w:p w14:paraId="7E586BE5" w14:textId="77777777" w:rsidR="00963E6E" w:rsidRPr="0014513C" w:rsidRDefault="00963E6E" w:rsidP="00963E6E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130309F" w14:textId="77777777" w:rsidR="00963E6E" w:rsidRPr="00893184" w:rsidRDefault="00963E6E" w:rsidP="00963E6E">
      <w:pPr>
        <w:pStyle w:val="BodyText"/>
        <w:tabs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>
        <w:rPr>
          <w:rFonts w:asciiTheme="majorBidi" w:hAnsiTheme="majorBidi" w:cstheme="majorBidi"/>
          <w:sz w:val="30"/>
          <w:szCs w:val="30"/>
        </w:rPr>
        <w:t xml:space="preserve">         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5FA804D7" w14:textId="77777777" w:rsidR="00DE19A3" w:rsidRPr="0014513C" w:rsidRDefault="00DE19A3" w:rsidP="00963E6E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57991A96" w14:textId="77777777" w:rsidR="00963E6E" w:rsidRDefault="00963E6E" w:rsidP="00963E6E">
      <w:pPr>
        <w:pStyle w:val="BodyText"/>
        <w:numPr>
          <w:ilvl w:val="0"/>
          <w:numId w:val="13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931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79DD9F7" w14:textId="77777777" w:rsidR="00963E6E" w:rsidRPr="0014513C" w:rsidRDefault="00963E6E" w:rsidP="00963E6E">
      <w:pPr>
        <w:pStyle w:val="BodyText"/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6DBF9AAA" w14:textId="77777777" w:rsidR="00963E6E" w:rsidRDefault="00963E6E" w:rsidP="00963E6E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bidi="th-TH"/>
        </w:rPr>
      </w:pPr>
      <w:r w:rsidRPr="00893184">
        <w:rPr>
          <w:rFonts w:asciiTheme="majorBidi" w:eastAsia="Calibri" w:hAnsiTheme="majorBidi" w:cstheme="majorBidi"/>
          <w:sz w:val="30"/>
          <w:szCs w:val="30"/>
          <w:cs/>
          <w:lang w:bidi="th-TH"/>
        </w:rPr>
        <w:t>กลุ่มบริษัท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</w:t>
      </w:r>
      <w:r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 xml:space="preserve">  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ที่</w:t>
      </w:r>
      <w:r w:rsidRPr="00893184">
        <w:rPr>
          <w:rFonts w:asciiTheme="majorBidi" w:eastAsia="Calibri" w:hAnsiTheme="majorBidi" w:cstheme="majorBidi"/>
          <w:sz w:val="30"/>
          <w:szCs w:val="30"/>
          <w:cs/>
          <w:lang w:bidi="th-TH"/>
        </w:rPr>
        <w:t>กลุ่มบริษัท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ไม่ได้ทั้งโอนหรือคงไว้ซึ่งความเสี่ยงและผลตอบแทนของความเป็นเจ้าของเกือบทั้งหมด</w:t>
      </w:r>
      <w:r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 xml:space="preserve"> 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 xml:space="preserve">และไม่ได้คงไว้ซึ่งการควบคุมในสินทรัพย์ทางการเงิน </w:t>
      </w:r>
    </w:p>
    <w:p w14:paraId="607731A0" w14:textId="77777777" w:rsidR="00143964" w:rsidRDefault="00143964" w:rsidP="00963E6E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bidi="th-TH"/>
        </w:rPr>
      </w:pPr>
    </w:p>
    <w:p w14:paraId="335D9876" w14:textId="77777777" w:rsidR="00963E6E" w:rsidRPr="00893184" w:rsidRDefault="00963E6E" w:rsidP="00963E6E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ตัดรายการหนี้สินทางการเงินออกจากบัญชีเมื่อภาระผูกพันตามสัญญาสิ้นสุดลง ยกเลิก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        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หรือหมดอายุ </w:t>
      </w:r>
      <w:r w:rsidRPr="0089318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     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และกระแสเงินสดจากการเปลี่ยนแปลงหนี้สินมีความแตกต่างอย่างมีนัยสำคัญ โดยรับรู้หนี้สิน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 xml:space="preserve">             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ทางการเงินใหม่ด้วยมูลค่ายุติธรรมที่สะท้อนเงื่อนไขที่เปลี่ยนแปลงแล้ว </w:t>
      </w:r>
    </w:p>
    <w:p w14:paraId="28AEB7A4" w14:textId="77777777" w:rsidR="00963E6E" w:rsidRPr="0014513C" w:rsidRDefault="00963E6E" w:rsidP="00963E6E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1C7E113" w14:textId="77777777" w:rsidR="00963E6E" w:rsidRPr="00893184" w:rsidRDefault="00963E6E" w:rsidP="00963E6E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C126F37" w14:textId="77777777" w:rsidR="00963E6E" w:rsidRPr="0014513C" w:rsidRDefault="00963E6E" w:rsidP="00963E6E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A417E99" w14:textId="3DF9FE05" w:rsidR="00963E6E" w:rsidRDefault="00963E6E" w:rsidP="00963E6E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893184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งบฐานะการเงิน</w:t>
      </w:r>
      <w:r w:rsidRPr="00893184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683FF84" w14:textId="77777777" w:rsidR="00267C2C" w:rsidRDefault="00267C2C" w:rsidP="00963E6E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A2A9E4" w14:textId="77777777" w:rsidR="00963E6E" w:rsidRPr="00893184" w:rsidRDefault="00963E6E" w:rsidP="00963E6E">
      <w:pPr>
        <w:pStyle w:val="BodyText"/>
        <w:numPr>
          <w:ilvl w:val="0"/>
          <w:numId w:val="13"/>
        </w:numPr>
        <w:shd w:val="clear" w:color="auto" w:fill="FFFFFF"/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931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อนุพันธ์ </w:t>
      </w:r>
    </w:p>
    <w:p w14:paraId="145C88C4" w14:textId="77777777" w:rsidR="00963E6E" w:rsidRPr="0014513C" w:rsidRDefault="00963E6E" w:rsidP="00963E6E">
      <w:pPr>
        <w:pStyle w:val="BodyText"/>
        <w:shd w:val="clear" w:color="auto" w:fill="FFFFFF"/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23AD87C5" w14:textId="108DF916" w:rsidR="00637786" w:rsidRDefault="00963E6E" w:rsidP="00CA7813">
      <w:pPr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9318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E272B80" w14:textId="1E6BDD50" w:rsidR="00963E6E" w:rsidRPr="00893184" w:rsidRDefault="00963E6E" w:rsidP="00963E6E">
      <w:pPr>
        <w:pStyle w:val="BodyText"/>
        <w:numPr>
          <w:ilvl w:val="0"/>
          <w:numId w:val="13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318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3FBCBBDF" w14:textId="77777777" w:rsidR="00963E6E" w:rsidRPr="0014513C" w:rsidRDefault="00963E6E" w:rsidP="00963E6E">
      <w:pPr>
        <w:pStyle w:val="BodyText"/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68022EB" w14:textId="77777777" w:rsidR="00963E6E" w:rsidRPr="00893184" w:rsidRDefault="00963E6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</w:t>
      </w:r>
    </w:p>
    <w:p w14:paraId="3CC86118" w14:textId="77777777" w:rsidR="00963E6E" w:rsidRPr="0014513C" w:rsidRDefault="00963E6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6E41B9BF" w14:textId="642217B6" w:rsidR="00963E6E" w:rsidRDefault="00963E6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</w:t>
      </w:r>
      <w:r w:rsidRPr="00893184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อีก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93184">
        <w:rPr>
          <w:rFonts w:asciiTheme="majorBidi" w:hAnsiTheme="majorBidi" w:cstheme="majorBidi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</w:t>
      </w:r>
      <w:r w:rsidRPr="00893184">
        <w:rPr>
          <w:rFonts w:asciiTheme="majorBidi" w:hAnsiTheme="majorBidi" w:cstheme="majorBidi"/>
          <w:sz w:val="30"/>
          <w:szCs w:val="30"/>
          <w:cs/>
        </w:rPr>
        <w:t>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6A7FC108" w14:textId="77777777" w:rsidR="00963E6E" w:rsidRPr="0014513C" w:rsidRDefault="00963E6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1D386E" w14:textId="77777777" w:rsidR="00963E6E" w:rsidRDefault="00963E6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</w:t>
      </w:r>
      <w:r w:rsidRPr="00937AEA">
        <w:rPr>
          <w:rFonts w:asciiTheme="majorBidi" w:hAnsiTheme="majorBidi" w:cstheme="majorBidi"/>
          <w:sz w:val="30"/>
          <w:szCs w:val="30"/>
          <w:cs/>
        </w:rPr>
        <w:t>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C84585B" w14:textId="28B261B2" w:rsidR="0014513C" w:rsidRDefault="00963E6E" w:rsidP="00DE19A3">
      <w:pPr>
        <w:tabs>
          <w:tab w:val="left" w:pos="99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14513C">
        <w:rPr>
          <w:rFonts w:asciiTheme="majorBidi" w:hAnsiTheme="majorBidi" w:cstheme="majorBidi"/>
          <w:sz w:val="30"/>
          <w:szCs w:val="30"/>
        </w:rPr>
        <w:tab/>
      </w:r>
    </w:p>
    <w:p w14:paraId="14F66969" w14:textId="76365FD2" w:rsidR="00963E6E" w:rsidRDefault="00963E6E" w:rsidP="00963E6E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C36AC26" w14:textId="77777777" w:rsidR="00963E6E" w:rsidRPr="0014513C" w:rsidRDefault="00963E6E" w:rsidP="00963E6E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700D3" w14:textId="77777777" w:rsidR="00963E6E" w:rsidRPr="00937AEA" w:rsidRDefault="00963E6E" w:rsidP="00963E6E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38678262" w14:textId="77777777" w:rsidR="00963E6E" w:rsidRPr="00937AEA" w:rsidRDefault="00963E6E" w:rsidP="00963E6E">
      <w:pPr>
        <w:tabs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>-</w:t>
      </w:r>
      <w:r w:rsidRPr="00937AEA">
        <w:rPr>
          <w:rFonts w:asciiTheme="majorBidi" w:hAnsiTheme="majorBidi" w:cs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7601BA5F" w14:textId="69F66200" w:rsidR="00963E6E" w:rsidRPr="00893184" w:rsidRDefault="00963E6E" w:rsidP="00963E6E">
      <w:pPr>
        <w:tabs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>-</w:t>
      </w:r>
      <w:r w:rsidRPr="00937AEA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074742F9" w14:textId="77777777" w:rsidR="00267C2C" w:rsidRPr="0014513C" w:rsidRDefault="00267C2C" w:rsidP="00963E6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18860E7" w14:textId="77777777" w:rsidR="00963E6E" w:rsidRPr="00937AEA" w:rsidRDefault="00963E6E" w:rsidP="00963E6E">
      <w:pPr>
        <w:pStyle w:val="BodyText"/>
        <w:numPr>
          <w:ilvl w:val="0"/>
          <w:numId w:val="13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57FA4C24" w14:textId="77777777" w:rsidR="00963E6E" w:rsidRPr="0014513C" w:rsidRDefault="00963E6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34D780" w14:textId="638D82F9" w:rsidR="00A05CDE" w:rsidRDefault="00963E6E" w:rsidP="00CA7813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37AEA">
        <w:rPr>
          <w:rFonts w:asciiTheme="majorBidi" w:hAnsiTheme="majorBidi" w:cstheme="majorBidi"/>
          <w:sz w:val="30"/>
          <w:szCs w:val="30"/>
          <w:cs/>
          <w:lang w:bidi="th-TH"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</w:t>
      </w:r>
      <w:r w:rsidRPr="00937AE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</w:t>
      </w:r>
      <w:r w:rsidRPr="00937AEA">
        <w:rPr>
          <w:rFonts w:asciiTheme="majorBidi" w:hAnsiTheme="majorBidi" w:cstheme="majorBidi"/>
          <w:sz w:val="30"/>
          <w:szCs w:val="30"/>
          <w:cs/>
          <w:lang w:bidi="th-TH"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78AAD2B9" w14:textId="77777777" w:rsidR="00A05CDE" w:rsidRDefault="00A05CD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04D93CA" w14:textId="77777777" w:rsidR="00647263" w:rsidRDefault="00647263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B499124" w14:textId="04DC5744" w:rsidR="00963E6E" w:rsidRPr="00937AEA" w:rsidRDefault="00963E6E" w:rsidP="00963E6E">
      <w:pPr>
        <w:pStyle w:val="BodyText"/>
        <w:numPr>
          <w:ilvl w:val="0"/>
          <w:numId w:val="13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937AE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ดอกเบี้ย </w:t>
      </w:r>
    </w:p>
    <w:p w14:paraId="1051F2F7" w14:textId="77777777" w:rsidR="00963E6E" w:rsidRPr="00647263" w:rsidRDefault="00963E6E" w:rsidP="00647263">
      <w:pPr>
        <w:pStyle w:val="BodyText"/>
        <w:shd w:val="clear" w:color="auto" w:fill="FFFFFF"/>
        <w:tabs>
          <w:tab w:val="left" w:pos="99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  <w:shd w:val="clear" w:color="auto" w:fill="E0E0E0"/>
        </w:rPr>
      </w:pPr>
    </w:p>
    <w:p w14:paraId="32E29BE3" w14:textId="272700CC" w:rsidR="00963E6E" w:rsidRDefault="00963E6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>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7247942A" w14:textId="77777777" w:rsidR="00A05CDE" w:rsidRPr="00D4063D" w:rsidRDefault="00A05CDE" w:rsidP="00963E6E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26"/>
          <w:szCs w:val="26"/>
          <w:shd w:val="clear" w:color="auto" w:fill="D9D9D9" w:themeFill="background1" w:themeFillShade="D9"/>
        </w:rPr>
      </w:pPr>
    </w:p>
    <w:p w14:paraId="54CCE240" w14:textId="30EEE93D" w:rsidR="00963E6E" w:rsidRPr="0001754D" w:rsidRDefault="00963E6E" w:rsidP="0073391C">
      <w:pPr>
        <w:pStyle w:val="Heading8"/>
        <w:keepNext/>
        <w:numPr>
          <w:ilvl w:val="1"/>
          <w:numId w:val="28"/>
        </w:numPr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01754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ลูกหนี้การค้า</w:t>
      </w:r>
      <w:r w:rsidRPr="0001754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bidi="th-TH"/>
        </w:rPr>
        <w:t>และ</w:t>
      </w:r>
      <w:r w:rsidRPr="0001754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ลูกหนี้อื่น</w:t>
      </w:r>
    </w:p>
    <w:p w14:paraId="53108B3D" w14:textId="77777777" w:rsidR="00963E6E" w:rsidRPr="00647263" w:rsidRDefault="00963E6E" w:rsidP="00963E6E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92CE139" w14:textId="17625E52" w:rsidR="00A60D0B" w:rsidRDefault="00963E6E" w:rsidP="00DE19A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01754D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Pr="0001754D">
        <w:rPr>
          <w:rFonts w:asciiTheme="majorBidi" w:hAnsiTheme="majorBidi" w:cstheme="majorBidi" w:hint="cs"/>
          <w:sz w:val="30"/>
          <w:szCs w:val="30"/>
          <w:cs/>
          <w:lang w:bidi="th-TH"/>
        </w:rPr>
        <w:t>การค้าและลูกหนี้อื่น</w:t>
      </w:r>
      <w:r w:rsidRPr="0001754D">
        <w:rPr>
          <w:rFonts w:asciiTheme="majorBidi" w:hAnsiTheme="majorBidi" w:cstheme="majorBidi"/>
          <w:sz w:val="30"/>
          <w:szCs w:val="30"/>
          <w:cs/>
        </w:rPr>
        <w:t>รับรู้เมื่อ</w:t>
      </w:r>
      <w:r w:rsidRPr="0001754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1754D">
        <w:rPr>
          <w:rFonts w:asciiTheme="majorBidi" w:hAnsiTheme="majorBidi" w:cstheme="majorBidi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ลูกหนี้การค้า</w:t>
      </w:r>
      <w:r w:rsidRPr="0001754D">
        <w:rPr>
          <w:rFonts w:asciiTheme="majorBidi" w:hAnsiTheme="majorBidi" w:cstheme="majorBidi" w:hint="cs"/>
          <w:sz w:val="30"/>
          <w:szCs w:val="30"/>
          <w:cs/>
          <w:lang w:bidi="th-TH"/>
        </w:rPr>
        <w:t>และลูกหนี้อื่น</w:t>
      </w:r>
      <w:r w:rsidRPr="0001754D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AB1E2D" w:rsidRPr="0001754D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01754D">
        <w:rPr>
          <w:rFonts w:asciiTheme="majorBidi" w:hAnsiTheme="majorBidi" w:cstheme="majorBidi"/>
          <w:sz w:val="30"/>
          <w:szCs w:val="30"/>
          <w:cs/>
        </w:rPr>
        <w:t>หนี้สูญจะถูกตัดจำหน่ายเมื่อ</w:t>
      </w:r>
      <w:r w:rsidR="00C26793" w:rsidRPr="0001754D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กลุ่มบริษัทไม่สามารถคาดการณ์ได้อย่างสมเหตุสมผลว่าจะได้รับเงินคืน</w:t>
      </w:r>
    </w:p>
    <w:p w14:paraId="200A5C61" w14:textId="77777777" w:rsidR="00143964" w:rsidRPr="00647263" w:rsidRDefault="00143964" w:rsidP="00963E6E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20B78B75" w14:textId="3CDA5C0E" w:rsidR="00963E6E" w:rsidRPr="0001754D" w:rsidRDefault="00963E6E" w:rsidP="00963E6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54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1754D">
        <w:rPr>
          <w:rFonts w:asciiTheme="majorBidi" w:hAnsiTheme="majorBidi" w:cstheme="majorBidi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01754D">
        <w:rPr>
          <w:rFonts w:asciiTheme="majorBidi" w:hAnsiTheme="majorBidi" w:cstheme="majorBidi"/>
          <w:sz w:val="30"/>
          <w:szCs w:val="30"/>
        </w:rPr>
        <w:t xml:space="preserve">         </w:t>
      </w:r>
      <w:r w:rsidRPr="0001754D">
        <w:rPr>
          <w:rFonts w:asciiTheme="majorBidi" w:hAnsiTheme="majorBidi" w:cs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01754D">
        <w:rPr>
          <w:rFonts w:asciiTheme="majorBidi" w:hAnsiTheme="majorBidi" w:cstheme="majorBidi"/>
          <w:sz w:val="30"/>
          <w:szCs w:val="30"/>
        </w:rPr>
        <w:t xml:space="preserve"> </w:t>
      </w:r>
      <w:r w:rsidRPr="0001754D">
        <w:rPr>
          <w:rFonts w:asciiTheme="majorBidi" w:hAnsiTheme="majorBidi" w:cstheme="majorBidi"/>
          <w:sz w:val="30"/>
          <w:szCs w:val="30"/>
          <w:cs/>
        </w:rPr>
        <w:t>โดยนำข้อมูลผลขาดทุนที่เกิดขึ้นในอดีต</w:t>
      </w:r>
      <w:r w:rsidRPr="0001754D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01754D">
        <w:rPr>
          <w:rFonts w:asciiTheme="majorBidi" w:hAnsiTheme="majorBidi" w:cstheme="majorBidi"/>
          <w:sz w:val="30"/>
          <w:szCs w:val="30"/>
          <w:cs/>
        </w:rPr>
        <w:t xml:space="preserve"> การปรับปรุงปัจจัยที่มีความเฉพาะเจาะจงกับลูกหนี้นั้นๆ ตลอดจนการประเมินข้อมูลสภาวการณ์เศรษฐกิจ</w:t>
      </w:r>
      <w:r w:rsidRPr="0001754D">
        <w:rPr>
          <w:rFonts w:asciiTheme="majorBidi" w:hAnsiTheme="majorBidi" w:cstheme="majorBidi"/>
          <w:sz w:val="30"/>
          <w:szCs w:val="30"/>
        </w:rPr>
        <w:t xml:space="preserve">                  </w:t>
      </w:r>
      <w:r w:rsidRPr="0001754D">
        <w:rPr>
          <w:rFonts w:asciiTheme="majorBidi" w:hAnsiTheme="majorBidi" w:cstheme="majorBidi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3C6DCC37" w14:textId="77777777" w:rsidR="00963E6E" w:rsidRPr="00D4063D" w:rsidRDefault="00963E6E" w:rsidP="00963E6E">
      <w:pPr>
        <w:spacing w:line="240" w:lineRule="auto"/>
        <w:rPr>
          <w:rFonts w:asciiTheme="majorBidi" w:hAnsiTheme="majorBidi" w:cstheme="majorBidi"/>
          <w:sz w:val="26"/>
          <w:szCs w:val="26"/>
          <w:cs/>
          <w:lang w:val="th-TH" w:bidi="th-TH"/>
        </w:rPr>
      </w:pPr>
    </w:p>
    <w:p w14:paraId="5B40231C" w14:textId="535B5ED2" w:rsidR="00963E6E" w:rsidRPr="006666FA" w:rsidRDefault="00963E6E" w:rsidP="0073391C">
      <w:pPr>
        <w:pStyle w:val="Heading8"/>
        <w:keepNext/>
        <w:numPr>
          <w:ilvl w:val="1"/>
          <w:numId w:val="28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14:paraId="468FCDCD" w14:textId="77777777" w:rsidR="00963E6E" w:rsidRPr="00D4063D" w:rsidRDefault="00963E6E" w:rsidP="00963E6E">
      <w:pPr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41BC7FDB" w14:textId="0231E2EA" w:rsidR="00963E6E" w:rsidRDefault="00963E6E" w:rsidP="00533680">
      <w:pPr>
        <w:pStyle w:val="BodyText"/>
        <w:shd w:val="clear" w:color="auto" w:fill="FFFFFF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</w:t>
      </w:r>
      <w:r w:rsidRPr="006666FA">
        <w:rPr>
          <w:rFonts w:asciiTheme="majorBidi" w:hAnsiTheme="majorBidi" w:cstheme="majorBidi"/>
          <w:sz w:val="30"/>
          <w:szCs w:val="30"/>
          <w:cs/>
        </w:rPr>
        <w:t>ต้นทุนของ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ยาน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ยนต์คำนวณโดยวิธีเฉพาะเจาะจง ส่วนต้นทุนของอะไหล่และอุปกรณ์คำนวณโดยวิธีถัวเฉลี่ย </w:t>
      </w:r>
      <w:r>
        <w:rPr>
          <w:rFonts w:asciiTheme="majorBidi" w:hAnsiTheme="majorBidi" w:cstheme="majorBidi"/>
          <w:sz w:val="30"/>
          <w:szCs w:val="30"/>
        </w:rPr>
        <w:t xml:space="preserve">               </w:t>
      </w:r>
    </w:p>
    <w:p w14:paraId="70EECCEE" w14:textId="77777777" w:rsidR="005E2E81" w:rsidRPr="00D4063D" w:rsidRDefault="005E2E81" w:rsidP="00963E6E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36401E52" w14:textId="77777777" w:rsidR="00963E6E" w:rsidRPr="006666FA" w:rsidRDefault="00963E6E" w:rsidP="0073391C">
      <w:pPr>
        <w:pStyle w:val="Heading8"/>
        <w:keepNext/>
        <w:numPr>
          <w:ilvl w:val="1"/>
          <w:numId w:val="28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สินค้าเพื่อการจัดแสดง</w:t>
      </w:r>
    </w:p>
    <w:p w14:paraId="54D807FB" w14:textId="77777777" w:rsidR="00963E6E" w:rsidRPr="00D4063D" w:rsidRDefault="00963E6E" w:rsidP="00963E6E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  <w:lang w:val="en-US"/>
        </w:rPr>
      </w:pPr>
    </w:p>
    <w:p w14:paraId="7EB6FA00" w14:textId="4C52C97D" w:rsidR="00963E6E" w:rsidRPr="009F6B5E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F6B5E">
        <w:rPr>
          <w:rFonts w:asciiTheme="majorBidi" w:hAnsiTheme="majorBidi" w:cstheme="majorBidi"/>
          <w:spacing w:val="-4"/>
          <w:sz w:val="30"/>
          <w:szCs w:val="30"/>
          <w:cs/>
        </w:rPr>
        <w:t>สินค้าเพื่อการจัดแสดงคือสินค้าภายใต้สินเชื่อจาก</w:t>
      </w:r>
      <w:r w:rsidRPr="009F6B5E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กิจการอื่น</w:t>
      </w:r>
      <w:r w:rsidRPr="009F6B5E">
        <w:rPr>
          <w:rFonts w:asciiTheme="majorBidi" w:hAnsiTheme="majorBidi" w:cstheme="majorBidi"/>
          <w:spacing w:val="-4"/>
          <w:sz w:val="30"/>
          <w:szCs w:val="30"/>
          <w:cs/>
        </w:rPr>
        <w:t>ที่มีไว้เพื่อการจัดแสดง โดยแสดงมูลค่าตามยอดหนี้คงค้าง</w:t>
      </w:r>
    </w:p>
    <w:p w14:paraId="790F4F5B" w14:textId="77777777" w:rsidR="00963E6E" w:rsidRPr="00D4063D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B644FE4" w14:textId="77777777" w:rsidR="00963E6E" w:rsidRPr="006666FA" w:rsidRDefault="00963E6E" w:rsidP="0073391C">
      <w:pPr>
        <w:pStyle w:val="Heading8"/>
        <w:keepNext/>
        <w:numPr>
          <w:ilvl w:val="1"/>
          <w:numId w:val="28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ยานพาหนะรอการขาย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bidi="th-TH"/>
        </w:rPr>
        <w:t>สำหรับสินทรัพย์ให้เช่า</w:t>
      </w:r>
    </w:p>
    <w:p w14:paraId="3259C528" w14:textId="77777777" w:rsidR="00963E6E" w:rsidRPr="00D4063D" w:rsidRDefault="00963E6E" w:rsidP="00647263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  <w:lang w:bidi="th-TH"/>
        </w:rPr>
      </w:pPr>
    </w:p>
    <w:p w14:paraId="38ED5584" w14:textId="77777777" w:rsidR="00963E6E" w:rsidRPr="00125934" w:rsidRDefault="00963E6E" w:rsidP="00963E6E">
      <w:pPr>
        <w:spacing w:line="240" w:lineRule="atLeast"/>
        <w:ind w:left="518"/>
        <w:jc w:val="thaiDistribute"/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</w:pPr>
      <w:r w:rsidRPr="00125934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>สินทรัพย์ให้เช่าตามสัญญาเช่าดำเนินงานถูกโอนเป็นยานพาหนะรอการขายเมื่อวันที่ได้หยุดการให้เช่าและ</w:t>
      </w:r>
      <w:r w:rsidRPr="00125934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br/>
        <w:t>ถือไว้เพื่อขาย วัดมูลค่าด้วยราคาตามบัญชี ณ วันที่สินทรัพย์ดังกล่าวได้หยุดการให้เช่าหรือมูลค่าสุทธิที่จะได้รับแล้วแต่ราคาใดจะต่ำกว่า</w:t>
      </w:r>
    </w:p>
    <w:p w14:paraId="03F67575" w14:textId="77777777" w:rsidR="00963E6E" w:rsidRPr="00647263" w:rsidRDefault="00963E6E" w:rsidP="00963E6E">
      <w:pPr>
        <w:spacing w:line="240" w:lineRule="atLeast"/>
        <w:ind w:left="518"/>
        <w:jc w:val="thaiDistribute"/>
        <w:rPr>
          <w:rFonts w:asciiTheme="majorBidi" w:eastAsia="MS Mincho" w:hAnsiTheme="majorBidi" w:cstheme="majorBidi"/>
          <w:sz w:val="26"/>
          <w:szCs w:val="26"/>
          <w:cs/>
          <w:lang w:val="th-TH" w:bidi="th-TH"/>
        </w:rPr>
      </w:pPr>
    </w:p>
    <w:p w14:paraId="066D9D7A" w14:textId="18415C94" w:rsidR="00963E6E" w:rsidRDefault="00963E6E" w:rsidP="00F54954">
      <w:pPr>
        <w:spacing w:line="240" w:lineRule="atLeast"/>
        <w:ind w:left="518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125934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>ต้นทุนของยานพาหนะรอการขายคำนวณโดยใช้วิธีราคาเฉพาะเจาะจง</w:t>
      </w:r>
    </w:p>
    <w:p w14:paraId="2A7F9998" w14:textId="27AA312C" w:rsidR="00963E6E" w:rsidRPr="00125934" w:rsidRDefault="00963E6E" w:rsidP="0073391C">
      <w:pPr>
        <w:pStyle w:val="Heading8"/>
        <w:keepNext/>
        <w:numPr>
          <w:ilvl w:val="1"/>
          <w:numId w:val="28"/>
        </w:numPr>
        <w:spacing w:line="240" w:lineRule="atLeast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125934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อสังหาริมทรัพย์เพื่อการลงทุน</w:t>
      </w:r>
    </w:p>
    <w:p w14:paraId="7C342293" w14:textId="77777777" w:rsidR="00963E6E" w:rsidRPr="00125934" w:rsidRDefault="00963E6E" w:rsidP="000324A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71F50BE" w14:textId="0759C271" w:rsidR="00963E6E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125934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อสังหาริมทรัพย์เพื่อการลงทุนวัดมูลค่าด้วยราค</w:t>
      </w:r>
      <w:r w:rsidR="0001754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า</w:t>
      </w:r>
      <w:r w:rsidR="009E067D" w:rsidRPr="00125934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ทุน</w:t>
      </w:r>
      <w:r w:rsidR="0024149B" w:rsidRPr="00125934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(</w:t>
      </w:r>
      <w:r w:rsidR="009E067D" w:rsidRPr="0012593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รวมถึงต้นทุนการกู้ยืม</w:t>
      </w:r>
      <w:r w:rsidR="0024149B" w:rsidRPr="00125934">
        <w:rPr>
          <w:rFonts w:asciiTheme="majorBidi" w:eastAsia="MS Mincho" w:hAnsiTheme="majorBidi" w:cstheme="majorBidi"/>
          <w:sz w:val="30"/>
          <w:szCs w:val="30"/>
          <w:lang w:val="en-US" w:bidi="th-TH"/>
        </w:rPr>
        <w:t>)</w:t>
      </w:r>
      <w:r w:rsidR="009E067D" w:rsidRPr="00125934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 </w:t>
      </w:r>
      <w:r w:rsidRPr="00125934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หักค่าเสื่อมราคาสะสม</w:t>
      </w:r>
      <w:r w:rsidRPr="00125934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และขาดทุน</w:t>
      </w:r>
      <w:r w:rsidR="002B2F71" w:rsidRPr="00125934">
        <w:rPr>
          <w:rFonts w:asciiTheme="majorBidi" w:eastAsia="MS Mincho" w:hAnsiTheme="majorBidi" w:cstheme="majorBidi"/>
          <w:sz w:val="30"/>
          <w:szCs w:val="30"/>
          <w:lang w:val="en-US"/>
        </w:rPr>
        <w:br/>
      </w:r>
      <w:r w:rsidRPr="00125934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จากการด้อยค่า</w:t>
      </w:r>
      <w:r w:rsidRPr="00125934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 </w:t>
      </w:r>
    </w:p>
    <w:p w14:paraId="32C96F26" w14:textId="77777777" w:rsidR="002F6A97" w:rsidRPr="00125934" w:rsidRDefault="002F6A97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</w:p>
    <w:p w14:paraId="764F4CFD" w14:textId="121C3FC4" w:rsidR="00963E6E" w:rsidRPr="001341F5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  <w:r w:rsidRPr="00BB1EB2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ค่าเสื่อมราคาคำนวณโดยวิธีเส้นตรงตามอายุการให้ประโยชน์โดยประมาณของ</w:t>
      </w:r>
      <w:r w:rsidRPr="00B71A5C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อาคารและส่วนปรับปรุงอาคาร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                และ</w:t>
      </w:r>
      <w:r w:rsidRPr="00B71A5C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สินทรัพย์สิทธิการใช้</w:t>
      </w:r>
      <w:r w:rsidRPr="00B46664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จำนวน </w:t>
      </w:r>
      <w:r w:rsidR="004C49B0" w:rsidRPr="004C49B0">
        <w:rPr>
          <w:rFonts w:asciiTheme="majorBidi" w:eastAsia="MS Mincho" w:hAnsiTheme="majorBidi" w:cs="Arial" w:hint="cs"/>
          <w:sz w:val="30"/>
          <w:szCs w:val="30"/>
          <w:lang w:val="en-US"/>
        </w:rPr>
        <w:t>3</w:t>
      </w:r>
      <w:r w:rsidRPr="00BB1EB2">
        <w:rPr>
          <w:rFonts w:asciiTheme="majorBidi" w:eastAsia="MS Mincho" w:hAnsiTheme="majorBidi" w:cstheme="majorBidi"/>
          <w:sz w:val="30"/>
          <w:szCs w:val="30"/>
          <w:lang w:val="th-TH"/>
        </w:rPr>
        <w:t xml:space="preserve"> - </w:t>
      </w:r>
      <w:r w:rsidR="004C49B0" w:rsidRPr="004C49B0">
        <w:rPr>
          <w:rFonts w:asciiTheme="majorBidi" w:eastAsia="MS Mincho" w:hAnsiTheme="majorBidi" w:cstheme="majorBidi" w:hint="cs"/>
          <w:sz w:val="30"/>
          <w:szCs w:val="30"/>
          <w:lang w:val="en-US"/>
        </w:rPr>
        <w:t>3</w:t>
      </w:r>
      <w:r w:rsidR="00BE7E77" w:rsidRPr="00BE7E77">
        <w:rPr>
          <w:rFonts w:asciiTheme="majorBidi" w:eastAsia="MS Mincho" w:hAnsiTheme="majorBidi" w:cstheme="majorBidi"/>
          <w:sz w:val="30"/>
          <w:szCs w:val="30"/>
          <w:lang w:val="en-US"/>
        </w:rPr>
        <w:t>0</w:t>
      </w:r>
      <w:r w:rsidRPr="00BB1EB2">
        <w:rPr>
          <w:rFonts w:asciiTheme="majorBidi" w:eastAsia="MS Mincho" w:hAnsiTheme="majorBidi" w:cstheme="majorBidi"/>
          <w:sz w:val="30"/>
          <w:szCs w:val="30"/>
          <w:lang w:val="th-TH"/>
        </w:rPr>
        <w:t xml:space="preserve"> </w:t>
      </w:r>
      <w:r w:rsidRPr="00BB1EB2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ปี</w:t>
      </w:r>
      <w:r w:rsidRPr="00BB1EB2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 </w:t>
      </w:r>
      <w:r w:rsidRPr="00BB1EB2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และรับรู้ในกำไรหรือขาดทุน ทั้งนี้ </w:t>
      </w:r>
      <w:r w:rsidRPr="00BB1EB2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กลุ่มบริษัท</w:t>
      </w:r>
      <w:r w:rsidRPr="00BB1EB2">
        <w:rPr>
          <w:rFonts w:asciiTheme="majorBidi" w:eastAsia="MS Mincho" w:hAnsiTheme="majorBidi" w:cstheme="majorBidi"/>
          <w:sz w:val="30"/>
          <w:szCs w:val="30"/>
          <w:cs/>
          <w:lang w:val="th-TH"/>
        </w:rPr>
        <w:t>ไม่คิดค่าเสื่อมราคาสำหรับ</w:t>
      </w:r>
      <w:r w:rsidR="00A340FC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ที่ดินและ</w:t>
      </w:r>
      <w:r w:rsidRPr="00BB1EB2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สินทรัพย์ที่อยู่ระหว่างการก่อสร้าง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 </w:t>
      </w:r>
    </w:p>
    <w:p w14:paraId="5B4971A8" w14:textId="77777777" w:rsidR="00963E6E" w:rsidRPr="005D15B3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th-TH"/>
        </w:rPr>
      </w:pPr>
    </w:p>
    <w:p w14:paraId="2B9A1BAA" w14:textId="77777777" w:rsidR="00963E6E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5EB625CC" w14:textId="77777777" w:rsidR="005E2E81" w:rsidRPr="005D15B3" w:rsidRDefault="005E2E81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5224163C" w14:textId="77777777" w:rsidR="00963E6E" w:rsidRPr="00937240" w:rsidRDefault="00963E6E" w:rsidP="0073391C">
      <w:pPr>
        <w:pStyle w:val="Heading8"/>
        <w:keepNext/>
        <w:numPr>
          <w:ilvl w:val="1"/>
          <w:numId w:val="28"/>
        </w:numPr>
        <w:spacing w:line="240" w:lineRule="atLeast"/>
        <w:ind w:right="45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1341F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สินทรัพย์ให้เช่าตามสัญญาเช่า</w:t>
      </w:r>
      <w:r w:rsidRPr="001341F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ดำเนินงาน</w:t>
      </w:r>
      <w:r w:rsidRPr="009372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</w:t>
      </w:r>
      <w:r w:rsidRPr="0093724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4D75CE98" w14:textId="77777777" w:rsidR="00963E6E" w:rsidRPr="005D15B3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</w:p>
    <w:p w14:paraId="3B836C0B" w14:textId="49FC1B62" w:rsidR="00963E6E" w:rsidRPr="00B35AB4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สินทรัพย์ให้เช่าตามสัญญาเช่าดำเนินงานและ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อาคารและอุปกรณ์วัดมูลค่าด้วยราคาทุนหักค่าเสื่อมราคาสะสม</w:t>
      </w: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และขาดทุนจากการด้อยค่า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 </w:t>
      </w:r>
      <w:r w:rsidR="00994DE8" w:rsidRPr="00B35AB4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ที่ดิน</w:t>
      </w:r>
      <w:r w:rsidR="00956A12" w:rsidRPr="00B35AB4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วัดมูลค่าด้วยราคาที่ตีใหม่</w:t>
      </w:r>
      <w:r w:rsidR="00B35AB4" w:rsidRPr="00B35AB4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 ราคาที่ตีใหม่หมายถึงมูลค่ายุติธรรมซึ่งกำหนดจากเกณฑ์</w:t>
      </w:r>
      <w:r w:rsidR="00554877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br/>
      </w:r>
      <w:r w:rsidR="00B35AB4" w:rsidRPr="00B35AB4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การใช้งานของสินทรัพย์ที่มีอยู่จริง ณ วันที่มีการตีราคาใหม่ที่คำนวณจากมูลค่ายุติธรรมในภายหลังจากนั้นและ</w:t>
      </w:r>
      <w:r w:rsidR="00647263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          </w:t>
      </w:r>
      <w:r w:rsidR="00B35AB4" w:rsidRPr="00B35AB4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ค่าเผื่อการด้อยค่าของสินทรัพย์</w:t>
      </w:r>
    </w:p>
    <w:p w14:paraId="1AFF4676" w14:textId="77777777" w:rsidR="00EA4E84" w:rsidRDefault="00EA4E84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</w:p>
    <w:p w14:paraId="254D3917" w14:textId="488D1674" w:rsidR="00963E6E" w:rsidRPr="00933246" w:rsidRDefault="00933246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  <w:r w:rsidRPr="00933246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ราคาทุนรวมถึงต้นทุนการกู้ยืม</w:t>
      </w:r>
      <w:r w:rsidR="00EA4E84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และ</w:t>
      </w:r>
      <w:r w:rsidRPr="00933246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ต้นทุนในการรื้อถอน</w:t>
      </w:r>
      <w:r w:rsidRPr="00933246">
        <w:rPr>
          <w:rFonts w:asciiTheme="majorBidi" w:eastAsia="MS Mincho" w:hAnsiTheme="majorBidi" w:cstheme="majorBidi"/>
          <w:sz w:val="30"/>
          <w:szCs w:val="30"/>
          <w:lang w:val="th-TH"/>
        </w:rPr>
        <w:t xml:space="preserve"> </w:t>
      </w:r>
      <w:r w:rsidRPr="00933246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การขนย้าย</w:t>
      </w:r>
      <w:r w:rsidRPr="00933246">
        <w:rPr>
          <w:rFonts w:asciiTheme="majorBidi" w:eastAsia="MS Mincho" w:hAnsiTheme="majorBidi" w:cstheme="majorBidi"/>
          <w:sz w:val="30"/>
          <w:szCs w:val="30"/>
          <w:lang w:val="th-TH"/>
        </w:rPr>
        <w:t xml:space="preserve"> </w:t>
      </w:r>
      <w:r w:rsidRPr="00933246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การบูรณะสถานที่ตั้งของสินทรัพย์</w:t>
      </w:r>
    </w:p>
    <w:p w14:paraId="3F4D1749" w14:textId="77777777" w:rsidR="00933246" w:rsidRPr="005D15B3" w:rsidRDefault="00933246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2770D157" w14:textId="2F29B404" w:rsidR="00FF3444" w:rsidRPr="00415788" w:rsidRDefault="00963E6E" w:rsidP="00FF34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415788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Pr="00415788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สินทรัพย์ให้เช่าตามสัญญาเช่าดำเนินงานและ</w:t>
      </w:r>
      <w:r w:rsidRPr="00415788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ที่ดิน อาคารและอุปกรณ์รับรู้ในกำไรหรือขาดทุน </w:t>
      </w:r>
    </w:p>
    <w:p w14:paraId="0BDA47FB" w14:textId="77777777" w:rsidR="00FF3444" w:rsidRPr="00415788" w:rsidRDefault="00FF3444" w:rsidP="00FF34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</w:p>
    <w:p w14:paraId="16EEF6F7" w14:textId="55B8FA06" w:rsidR="00BB2CA4" w:rsidRPr="00415788" w:rsidRDefault="00BB2CA4" w:rsidP="00FF34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lang w:bidi="th-TH"/>
        </w:rPr>
      </w:pPr>
      <w:r w:rsidRPr="00415788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สินทรัพย์ที่ตีราคาใหม่</w:t>
      </w:r>
    </w:p>
    <w:p w14:paraId="560C9298" w14:textId="77777777" w:rsidR="00BB2CA4" w:rsidRPr="00415788" w:rsidRDefault="00BB2CA4" w:rsidP="00FF34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2E1BB120" w14:textId="0D5CF528" w:rsidR="00FF3444" w:rsidRPr="00415788" w:rsidRDefault="005F6072" w:rsidP="00FF34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15788">
        <w:rPr>
          <w:rFonts w:asciiTheme="majorBidi" w:hAnsiTheme="majorBidi" w:cs="Angsana New" w:hint="cs"/>
          <w:sz w:val="30"/>
          <w:szCs w:val="30"/>
          <w:cs/>
          <w:lang w:bidi="th-TH"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</w:t>
      </w:r>
      <w:r w:rsidRPr="0041578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15788">
        <w:rPr>
          <w:rFonts w:asciiTheme="majorBidi" w:hAnsiTheme="majorBidi" w:cs="Angsana New" w:hint="cs"/>
          <w:sz w:val="30"/>
          <w:szCs w:val="30"/>
          <w:cs/>
          <w:lang w:bidi="th-TH"/>
        </w:rPr>
        <w:t>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</w:t>
      </w:r>
      <w:r w:rsidRPr="0041578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647263">
        <w:rPr>
          <w:rFonts w:asciiTheme="majorBidi" w:hAnsiTheme="majorBidi" w:cs="Angsana New"/>
          <w:sz w:val="30"/>
          <w:szCs w:val="30"/>
          <w:lang w:bidi="th-TH"/>
        </w:rPr>
        <w:t xml:space="preserve">                    </w:t>
      </w:r>
      <w:r w:rsidRPr="00415788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41578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15788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วันที่รายงาน</w:t>
      </w:r>
      <w:r w:rsidRPr="0041578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15788">
        <w:rPr>
          <w:rFonts w:asciiTheme="majorBidi" w:hAnsiTheme="majorBidi" w:cs="Angsana New" w:hint="cs"/>
          <w:sz w:val="30"/>
          <w:szCs w:val="30"/>
          <w:cs/>
          <w:lang w:bidi="th-TH"/>
        </w:rPr>
        <w:t>ซึ่งมูลค่าของสินทรัพย์ส่วนที่ตีเพิ่มขึ้นจะบันทึกไปยังกำไรขาดทุนเบ็ดเสร็จอื่นและแสดงเป็น</w:t>
      </w:r>
      <w:r w:rsidRPr="00415788">
        <w:rPr>
          <w:rFonts w:asciiTheme="majorBidi" w:hAnsiTheme="majorBidi" w:cs="Angsana New"/>
          <w:sz w:val="30"/>
          <w:szCs w:val="30"/>
          <w:cs/>
          <w:lang w:bidi="th-TH"/>
        </w:rPr>
        <w:t xml:space="preserve"> “</w:t>
      </w:r>
      <w:r w:rsidRPr="00415788">
        <w:rPr>
          <w:rFonts w:asciiTheme="majorBidi" w:hAnsiTheme="majorBidi" w:cs="Angsana New" w:hint="cs"/>
          <w:sz w:val="30"/>
          <w:szCs w:val="30"/>
          <w:cs/>
          <w:lang w:bidi="th-TH"/>
        </w:rPr>
        <w:t>สำรองการตีราคาสินทรัพย์</w:t>
      </w:r>
      <w:r w:rsidRPr="00415788">
        <w:rPr>
          <w:rFonts w:asciiTheme="majorBidi" w:hAnsiTheme="majorBidi" w:cs="Angsana New" w:hint="eastAsia"/>
          <w:sz w:val="30"/>
          <w:szCs w:val="30"/>
          <w:cs/>
          <w:lang w:bidi="th-TH"/>
        </w:rPr>
        <w:t>”</w:t>
      </w:r>
      <w:r w:rsidRPr="0041578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15788">
        <w:rPr>
          <w:rFonts w:asciiTheme="majorBidi" w:hAnsiTheme="majorBidi" w:cs="Angsana New" w:hint="cs"/>
          <w:sz w:val="30"/>
          <w:szCs w:val="30"/>
          <w:cs/>
          <w:lang w:bidi="th-TH"/>
        </w:rPr>
        <w:t>ในองค์ประกอบอื่นของส่วนของผู้ถือหุ้น</w:t>
      </w:r>
      <w:r w:rsidRPr="0041578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15788">
        <w:rPr>
          <w:rFonts w:asciiTheme="majorBidi" w:hAnsiTheme="majorBidi" w:cs="Angsana New" w:hint="cs"/>
          <w:sz w:val="30"/>
          <w:szCs w:val="30"/>
          <w:cs/>
          <w:lang w:bidi="th-TH"/>
        </w:rPr>
        <w:t>ในกรณีที่มูลค่าของสินทรัพย์ลดลงจากการ</w:t>
      </w:r>
      <w:r w:rsidR="00647263">
        <w:rPr>
          <w:rFonts w:asciiTheme="majorBidi" w:hAnsiTheme="majorBidi" w:cs="Angsana New"/>
          <w:sz w:val="30"/>
          <w:szCs w:val="30"/>
          <w:lang w:bidi="th-TH"/>
        </w:rPr>
        <w:t xml:space="preserve">     </w:t>
      </w:r>
      <w:r w:rsidRPr="00415788">
        <w:rPr>
          <w:rFonts w:asciiTheme="majorBidi" w:hAnsiTheme="majorBidi" w:cs="Angsana New" w:hint="cs"/>
          <w:sz w:val="30"/>
          <w:szCs w:val="30"/>
          <w:cs/>
          <w:lang w:bidi="th-TH"/>
        </w:rPr>
        <w:t>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</w:p>
    <w:p w14:paraId="29FCA684" w14:textId="77777777" w:rsidR="00963E6E" w:rsidRPr="00415788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th-TH"/>
        </w:rPr>
      </w:pPr>
      <w:r w:rsidRPr="00415788">
        <w:rPr>
          <w:rFonts w:asciiTheme="majorBidi" w:eastAsia="MS Mincho" w:hAnsiTheme="majorBidi" w:cstheme="majorBidi"/>
          <w:i/>
          <w:iCs/>
          <w:sz w:val="30"/>
          <w:szCs w:val="30"/>
          <w:cs/>
          <w:lang w:val="th-TH"/>
        </w:rPr>
        <w:lastRenderedPageBreak/>
        <w:t xml:space="preserve">ต้นทุนที่เกิดขึ้นในภายหลัง </w:t>
      </w:r>
    </w:p>
    <w:p w14:paraId="5C8CEBE5" w14:textId="77777777" w:rsidR="00963E6E" w:rsidRPr="00415788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th-TH"/>
        </w:rPr>
      </w:pPr>
    </w:p>
    <w:p w14:paraId="25429725" w14:textId="77777777" w:rsidR="00963E6E" w:rsidRPr="00415788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415788">
        <w:rPr>
          <w:rFonts w:asciiTheme="majorBidi" w:eastAsia="MS Mincho" w:hAnsiTheme="majorBidi" w:cstheme="majorBidi"/>
          <w:spacing w:val="-6"/>
          <w:sz w:val="30"/>
          <w:szCs w:val="30"/>
          <w:cs/>
          <w:lang w:val="th-TH"/>
        </w:rPr>
        <w:t>ต้นทุนในการเปลี่ยนแทนส่วนประกอบรับรู้เป็นส่วนหนึ่งของมูลค่าตามบัญชีของรายการ</w:t>
      </w:r>
      <w:r w:rsidRPr="00415788">
        <w:rPr>
          <w:rFonts w:asciiTheme="majorBidi" w:eastAsia="MS Mincho" w:hAnsiTheme="majorBidi" w:cstheme="majorBidi" w:hint="cs"/>
          <w:spacing w:val="-6"/>
          <w:sz w:val="30"/>
          <w:szCs w:val="30"/>
          <w:cs/>
          <w:lang w:val="th-TH" w:bidi="th-TH"/>
        </w:rPr>
        <w:t>สินทรัพย์ให้เช่าตามสัญญาเช่า</w:t>
      </w:r>
      <w:r w:rsidRPr="00415788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ดำเนินงานและ</w:t>
      </w:r>
      <w:r w:rsidRPr="00415788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ที่ดิน อาคารและอุปกรณ์ เมื่อ</w:t>
      </w:r>
      <w:r w:rsidRPr="00415788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กลุ่มบริษัท</w:t>
      </w:r>
      <w:r w:rsidRPr="00415788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</w:t>
      </w:r>
      <w:r w:rsidRPr="00415788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สินทรัพย์ให้เช่าตามสัญญาเช่าดำเนินงานและ</w:t>
      </w:r>
      <w:r w:rsidRPr="00415788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ที่ดิน อาคารและอุปกรณ์จะรับรู้ในกำไรหรือขาดทุนเมื่อเกิดขึ้น</w:t>
      </w:r>
    </w:p>
    <w:p w14:paraId="06AD2FF3" w14:textId="77777777" w:rsidR="00963E6E" w:rsidRPr="00415788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3D153806" w14:textId="219FDD9E" w:rsidR="00963E6E" w:rsidRPr="00415788" w:rsidRDefault="00963E6E" w:rsidP="00CA7813">
      <w:pPr>
        <w:spacing w:line="240" w:lineRule="auto"/>
        <w:ind w:firstLine="540"/>
        <w:rPr>
          <w:rFonts w:asciiTheme="majorBidi" w:eastAsia="MS Mincho" w:hAnsiTheme="majorBidi" w:cstheme="majorBidi"/>
          <w:i/>
          <w:iCs/>
          <w:sz w:val="30"/>
          <w:szCs w:val="30"/>
          <w:lang w:val="th-TH"/>
        </w:rPr>
      </w:pPr>
      <w:r w:rsidRPr="00415788">
        <w:rPr>
          <w:rFonts w:asciiTheme="majorBidi" w:eastAsia="MS Mincho" w:hAnsiTheme="majorBidi" w:cstheme="majorBidi"/>
          <w:i/>
          <w:iCs/>
          <w:sz w:val="30"/>
          <w:szCs w:val="30"/>
          <w:cs/>
          <w:lang w:val="th-TH"/>
        </w:rPr>
        <w:t>ค่าเสื่อมราคา</w:t>
      </w:r>
    </w:p>
    <w:p w14:paraId="7213013D" w14:textId="77777777" w:rsidR="00963E6E" w:rsidRPr="00415788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</w:p>
    <w:p w14:paraId="7EB290B3" w14:textId="63E62BB4" w:rsidR="00CF7047" w:rsidRPr="00415788" w:rsidRDefault="00963E6E" w:rsidP="001B3FB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415788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</w:t>
      </w:r>
      <w:r w:rsidRPr="00415788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กลุ่มบริษัท</w:t>
      </w:r>
      <w:r w:rsidRPr="00415788">
        <w:rPr>
          <w:rFonts w:asciiTheme="majorBidi" w:eastAsia="MS Mincho" w:hAnsiTheme="majorBidi" w:cstheme="majorBidi"/>
          <w:sz w:val="30"/>
          <w:szCs w:val="30"/>
          <w:cs/>
          <w:lang w:val="th-TH"/>
        </w:rPr>
        <w:t>ไม่คิดค่าเสื่อมราคาสำหรับ</w:t>
      </w:r>
      <w:r w:rsidR="001B3FB8" w:rsidRPr="00415788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ที่ดินและ</w:t>
      </w:r>
      <w:r w:rsidRPr="00415788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สินทรัพย์ที่อยู่ระหว่างการก่อสร้าง</w:t>
      </w:r>
      <w:r w:rsidR="00EA4E84" w:rsidRPr="00415788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และติดตั้ง</w:t>
      </w:r>
    </w:p>
    <w:p w14:paraId="5986175B" w14:textId="77777777" w:rsidR="001B3FB8" w:rsidRPr="00415788" w:rsidRDefault="001B3FB8" w:rsidP="001B3FB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</w:pPr>
    </w:p>
    <w:p w14:paraId="18D61DCD" w14:textId="736405C7" w:rsidR="00963E6E" w:rsidRPr="00415788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  <w:r w:rsidRPr="00415788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ประมาณการอายุการให้ประโยชน์ของสินทรัพย์แสดงได้ดังนี้ </w:t>
      </w:r>
    </w:p>
    <w:p w14:paraId="69420162" w14:textId="77777777" w:rsidR="00963E6E" w:rsidRPr="00415788" w:rsidRDefault="00963E6E" w:rsidP="00963E6E">
      <w:pPr>
        <w:pStyle w:val="Default"/>
        <w:ind w:left="45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5310"/>
        <w:gridCol w:w="2322"/>
        <w:gridCol w:w="1476"/>
      </w:tblGrid>
      <w:tr w:rsidR="00464D83" w:rsidRPr="00415788" w14:paraId="5799DE01" w14:textId="77777777" w:rsidTr="00293DBA">
        <w:tc>
          <w:tcPr>
            <w:tcW w:w="5310" w:type="dxa"/>
            <w:vAlign w:val="bottom"/>
          </w:tcPr>
          <w:p w14:paraId="243C0A7C" w14:textId="77777777" w:rsidR="00963E6E" w:rsidRPr="00415788" w:rsidRDefault="00963E6E" w:rsidP="00293DBA">
            <w:pPr>
              <w:ind w:right="-86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8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สินทรัพย์ให้เช่าตามสัญญาเช่า</w:t>
            </w:r>
            <w:r w:rsidRPr="004157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ดำเนินงาน</w:t>
            </w:r>
          </w:p>
        </w:tc>
        <w:tc>
          <w:tcPr>
            <w:tcW w:w="3798" w:type="dxa"/>
            <w:gridSpan w:val="2"/>
          </w:tcPr>
          <w:p w14:paraId="2E6AF085" w14:textId="77777777" w:rsidR="00963E6E" w:rsidRPr="00415788" w:rsidRDefault="00963E6E" w:rsidP="00293DBA">
            <w:pPr>
              <w:pStyle w:val="BodyText"/>
              <w:spacing w:after="0" w:line="240" w:lineRule="atLeast"/>
              <w:ind w:left="-57" w:right="11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15788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ตามอายุสัญญาเช่า</w:t>
            </w:r>
          </w:p>
        </w:tc>
      </w:tr>
      <w:tr w:rsidR="00757B1C" w:rsidRPr="00415788" w14:paraId="679A6393" w14:textId="77777777" w:rsidTr="00293DBA">
        <w:tc>
          <w:tcPr>
            <w:tcW w:w="5310" w:type="dxa"/>
            <w:vAlign w:val="bottom"/>
          </w:tcPr>
          <w:p w14:paraId="44E6B556" w14:textId="77777777" w:rsidR="00963E6E" w:rsidRPr="00415788" w:rsidRDefault="00963E6E" w:rsidP="00293DBA">
            <w:pPr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57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ส่วนปรับปรุงที่ดิน</w:t>
            </w:r>
          </w:p>
        </w:tc>
        <w:tc>
          <w:tcPr>
            <w:tcW w:w="2322" w:type="dxa"/>
          </w:tcPr>
          <w:p w14:paraId="61C79070" w14:textId="326869B8" w:rsidR="00963E6E" w:rsidRPr="00415788" w:rsidRDefault="00BE7E77" w:rsidP="00293DBA">
            <w:pPr>
              <w:pStyle w:val="BodyText"/>
              <w:spacing w:after="0" w:line="240" w:lineRule="atLeast"/>
              <w:ind w:left="-57"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57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476" w:type="dxa"/>
          </w:tcPr>
          <w:p w14:paraId="3FFCFD9E" w14:textId="77777777" w:rsidR="00963E6E" w:rsidRPr="00415788" w:rsidRDefault="00963E6E" w:rsidP="00293DBA">
            <w:pPr>
              <w:pStyle w:val="BodyText"/>
              <w:spacing w:after="0" w:line="240" w:lineRule="atLeast"/>
              <w:ind w:left="-57" w:right="-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1578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757B1C" w:rsidRPr="00415788" w14:paraId="56844E23" w14:textId="77777777" w:rsidTr="00293DBA">
        <w:tc>
          <w:tcPr>
            <w:tcW w:w="5310" w:type="dxa"/>
            <w:vAlign w:val="bottom"/>
          </w:tcPr>
          <w:p w14:paraId="28EADBB1" w14:textId="77777777" w:rsidR="00963E6E" w:rsidRPr="00415788" w:rsidRDefault="00963E6E" w:rsidP="00293DBA">
            <w:pPr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57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อาคารและส่วนปรับปรุง</w:t>
            </w:r>
            <w:r w:rsidRPr="004157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2322" w:type="dxa"/>
          </w:tcPr>
          <w:p w14:paraId="54FACE3F" w14:textId="640ECD48" w:rsidR="00963E6E" w:rsidRPr="00415788" w:rsidRDefault="00BE7E77" w:rsidP="00293DBA">
            <w:pPr>
              <w:pStyle w:val="BodyText"/>
              <w:spacing w:after="0" w:line="240" w:lineRule="atLeast"/>
              <w:ind w:left="-57"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57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63E6E" w:rsidRPr="004157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="004C49B0" w:rsidRPr="004157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4157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76" w:type="dxa"/>
          </w:tcPr>
          <w:p w14:paraId="34C72286" w14:textId="77777777" w:rsidR="00963E6E" w:rsidRPr="00415788" w:rsidRDefault="00963E6E" w:rsidP="00293DBA">
            <w:pPr>
              <w:pStyle w:val="BodyText"/>
              <w:spacing w:after="0" w:line="240" w:lineRule="atLeast"/>
              <w:ind w:left="-57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578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757B1C" w:rsidRPr="00415788" w14:paraId="37C01F08" w14:textId="77777777" w:rsidTr="00293DBA">
        <w:tc>
          <w:tcPr>
            <w:tcW w:w="5310" w:type="dxa"/>
            <w:vAlign w:val="bottom"/>
          </w:tcPr>
          <w:p w14:paraId="2CB67E4A" w14:textId="77777777" w:rsidR="00963E6E" w:rsidRPr="00415788" w:rsidRDefault="00963E6E" w:rsidP="00293DBA">
            <w:pPr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57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2322" w:type="dxa"/>
          </w:tcPr>
          <w:p w14:paraId="7017B419" w14:textId="5EE538EB" w:rsidR="00963E6E" w:rsidRPr="00415788" w:rsidRDefault="004C49B0" w:rsidP="00293DBA">
            <w:pPr>
              <w:pStyle w:val="BodyText"/>
              <w:spacing w:after="0" w:line="240" w:lineRule="atLeast"/>
              <w:ind w:left="-57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57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76" w:type="dxa"/>
          </w:tcPr>
          <w:p w14:paraId="58650D67" w14:textId="77777777" w:rsidR="00963E6E" w:rsidRPr="00415788" w:rsidRDefault="00963E6E" w:rsidP="00293DBA">
            <w:pPr>
              <w:pStyle w:val="BodyText"/>
              <w:spacing w:after="0" w:line="240" w:lineRule="atLeast"/>
              <w:ind w:left="-57"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41578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757B1C" w:rsidRPr="00415788" w14:paraId="6F81C246" w14:textId="77777777" w:rsidTr="00293DBA">
        <w:tc>
          <w:tcPr>
            <w:tcW w:w="5310" w:type="dxa"/>
            <w:vAlign w:val="bottom"/>
          </w:tcPr>
          <w:p w14:paraId="60733DFC" w14:textId="77777777" w:rsidR="00963E6E" w:rsidRPr="00415788" w:rsidRDefault="00963E6E" w:rsidP="00293DBA">
            <w:pPr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578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322" w:type="dxa"/>
          </w:tcPr>
          <w:p w14:paraId="401DE2B6" w14:textId="76A057CC" w:rsidR="00963E6E" w:rsidRPr="00415788" w:rsidRDefault="004C49B0" w:rsidP="00293DBA">
            <w:pPr>
              <w:pStyle w:val="BodyText"/>
              <w:spacing w:after="0" w:line="240" w:lineRule="atLeast"/>
              <w:ind w:left="-57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57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63E6E" w:rsidRPr="004157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="00BE7E77" w:rsidRPr="004157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963E6E" w:rsidRPr="004157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76" w:type="dxa"/>
          </w:tcPr>
          <w:p w14:paraId="558F24C0" w14:textId="77777777" w:rsidR="00963E6E" w:rsidRPr="00415788" w:rsidRDefault="00963E6E" w:rsidP="00293DBA">
            <w:pPr>
              <w:pStyle w:val="BodyText"/>
              <w:spacing w:after="0" w:line="240" w:lineRule="atLeast"/>
              <w:ind w:left="-57"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41578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757B1C" w:rsidRPr="00415788" w14:paraId="2E8B6615" w14:textId="77777777" w:rsidTr="00293DBA">
        <w:tc>
          <w:tcPr>
            <w:tcW w:w="5310" w:type="dxa"/>
            <w:vAlign w:val="bottom"/>
          </w:tcPr>
          <w:p w14:paraId="6006E02E" w14:textId="77777777" w:rsidR="00963E6E" w:rsidRPr="00415788" w:rsidRDefault="00963E6E" w:rsidP="00293DBA">
            <w:pPr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578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</w:t>
            </w:r>
            <w:r w:rsidRPr="004157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ะเครื่องใช้สำนักงาน</w:t>
            </w:r>
          </w:p>
        </w:tc>
        <w:tc>
          <w:tcPr>
            <w:tcW w:w="2322" w:type="dxa"/>
          </w:tcPr>
          <w:p w14:paraId="02D31C28" w14:textId="6694018E" w:rsidR="00963E6E" w:rsidRPr="00415788" w:rsidRDefault="00BE7E77" w:rsidP="00293DBA">
            <w:pPr>
              <w:pStyle w:val="BodyText"/>
              <w:spacing w:after="0" w:line="240" w:lineRule="atLeast"/>
              <w:ind w:left="-57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57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63E6E" w:rsidRPr="0041578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4C49B0" w:rsidRPr="004157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76" w:type="dxa"/>
          </w:tcPr>
          <w:p w14:paraId="77EBDD08" w14:textId="77777777" w:rsidR="00963E6E" w:rsidRPr="00415788" w:rsidRDefault="00963E6E" w:rsidP="00293DBA">
            <w:pPr>
              <w:pStyle w:val="BodyText"/>
              <w:spacing w:after="0" w:line="240" w:lineRule="atLeast"/>
              <w:ind w:left="-57"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41578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</w:tbl>
    <w:p w14:paraId="015F43C2" w14:textId="77777777" w:rsidR="00914C5E" w:rsidRPr="00415788" w:rsidRDefault="00914C5E" w:rsidP="00BC4DD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4D80CDF" w14:textId="070FBA00" w:rsidR="00963E6E" w:rsidRPr="00415788" w:rsidRDefault="00963E6E" w:rsidP="0073391C">
      <w:pPr>
        <w:pStyle w:val="Heading8"/>
        <w:keepNext/>
        <w:numPr>
          <w:ilvl w:val="1"/>
          <w:numId w:val="28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 w:rsidRPr="0041578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bidi="th-TH"/>
        </w:rPr>
        <w:t>ค่าความนิยม</w:t>
      </w:r>
    </w:p>
    <w:p w14:paraId="5F72874C" w14:textId="77777777" w:rsidR="00963E6E" w:rsidRPr="00415788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</w:p>
    <w:p w14:paraId="47BD68F8" w14:textId="2394DF02" w:rsidR="00963E6E" w:rsidRPr="00415788" w:rsidRDefault="00963E6E" w:rsidP="00963E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415788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</w:t>
      </w:r>
      <w:r w:rsidR="00E83A1D" w:rsidRPr="00415788">
        <w:rPr>
          <w:rFonts w:asciiTheme="majorBidi" w:eastAsia="MS Mincho" w:hAnsiTheme="majorBidi" w:cstheme="majorBidi"/>
          <w:sz w:val="30"/>
          <w:szCs w:val="30"/>
          <w:lang w:val="en-US"/>
        </w:rPr>
        <w:br/>
      </w:r>
      <w:r w:rsidRPr="00415788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ตามวิธีส่วนได้เสียรวมอยู่ในมูลค่าตามบัญชีของเงินลงทุน</w:t>
      </w:r>
    </w:p>
    <w:p w14:paraId="08B6C08C" w14:textId="010784F7" w:rsidR="00596A3A" w:rsidRDefault="00596A3A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5C5D3ECE" w14:textId="77777777" w:rsidR="00415788" w:rsidRDefault="00415788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97BD4AC" w14:textId="77777777" w:rsidR="00415788" w:rsidRDefault="00415788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4943965F" w14:textId="77777777" w:rsidR="00415788" w:rsidRPr="00415788" w:rsidRDefault="00415788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281BDAB7" w14:textId="0B9FB386" w:rsidR="00963E6E" w:rsidRPr="00415788" w:rsidRDefault="00963E6E" w:rsidP="0073391C">
      <w:pPr>
        <w:pStyle w:val="Heading8"/>
        <w:keepNext/>
        <w:numPr>
          <w:ilvl w:val="1"/>
          <w:numId w:val="28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 w:rsidRPr="0041578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สินทรัพย์ไม่มีตัวตน</w:t>
      </w:r>
    </w:p>
    <w:p w14:paraId="4FA275D9" w14:textId="77777777" w:rsidR="00963E6E" w:rsidRPr="00415788" w:rsidRDefault="00963E6E" w:rsidP="00963E6E">
      <w:pPr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181D2BE8" w14:textId="5FDD5A9E" w:rsidR="00C5387B" w:rsidRDefault="00963E6E" w:rsidP="00CA781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415788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="001C4E3C" w:rsidRPr="00415788">
        <w:rPr>
          <w:rFonts w:asciiTheme="majorBidi" w:eastAsia="MS Mincho" w:hAnsiTheme="majorBidi" w:cstheme="minorBidi"/>
          <w:sz w:val="30"/>
          <w:szCs w:val="30"/>
          <w:lang w:val="en-US" w:bidi="th-TH"/>
        </w:rPr>
        <w:t xml:space="preserve"> </w:t>
      </w:r>
      <w:r w:rsidRPr="00415788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</w:t>
      </w:r>
      <w:r w:rsidRPr="00386A97">
        <w:rPr>
          <w:rFonts w:asciiTheme="majorBidi" w:eastAsia="MS Mincho" w:hAnsiTheme="majorBidi" w:cstheme="majorBidi"/>
          <w:spacing w:val="-2"/>
          <w:sz w:val="30"/>
          <w:szCs w:val="30"/>
          <w:cs/>
          <w:lang w:val="th-TH"/>
        </w:rPr>
        <w:t>เส้นตรงตามระยะเวลาที่คาดว่าจะได้รับประโยชน์</w:t>
      </w:r>
      <w:r w:rsidRPr="00386A97">
        <w:rPr>
          <w:rFonts w:asciiTheme="majorBidi" w:eastAsia="MS Mincho" w:hAnsiTheme="majorBidi" w:cstheme="majorBidi" w:hint="cs"/>
          <w:spacing w:val="-2"/>
          <w:sz w:val="30"/>
          <w:szCs w:val="30"/>
          <w:cs/>
          <w:lang w:val="th-TH" w:bidi="th-TH"/>
        </w:rPr>
        <w:t>ของสินทรัพย์ไม่มีตัวตน</w:t>
      </w:r>
      <w:r w:rsidR="00112D6E" w:rsidRPr="00386A97">
        <w:rPr>
          <w:rFonts w:asciiTheme="majorBidi" w:eastAsia="MS Mincho" w:hAnsiTheme="majorBidi" w:cstheme="majorBidi" w:hint="cs"/>
          <w:spacing w:val="-2"/>
          <w:sz w:val="30"/>
          <w:szCs w:val="30"/>
          <w:cs/>
          <w:lang w:val="th-TH" w:bidi="th-TH"/>
        </w:rPr>
        <w:t>และรับรู้ในกำไรหรือขาดทุน</w:t>
      </w:r>
      <w:r w:rsidR="001C4E3C" w:rsidRPr="00386A97">
        <w:rPr>
          <w:rFonts w:asciiTheme="majorBidi" w:eastAsia="MS Mincho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="00112D6E" w:rsidRPr="00386A97">
        <w:rPr>
          <w:rFonts w:asciiTheme="majorBidi" w:eastAsia="MS Mincho" w:hAnsiTheme="majorBidi" w:cstheme="majorBidi" w:hint="cs"/>
          <w:spacing w:val="-2"/>
          <w:sz w:val="30"/>
          <w:szCs w:val="30"/>
          <w:cs/>
          <w:lang w:val="th-TH" w:bidi="th-TH"/>
        </w:rPr>
        <w:t>ประมาณการ</w:t>
      </w:r>
      <w:r w:rsidR="00112D6E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ระยะเวลาที่คาดว่าจะได้รับประโยชน์ของลิขสิทธิ์ซอฟต์แวร์คือ </w:t>
      </w:r>
      <w:r w:rsidR="004C49B0" w:rsidRPr="004C49B0">
        <w:rPr>
          <w:rFonts w:asciiTheme="majorBidi" w:eastAsia="MS Mincho" w:hAnsiTheme="majorBidi" w:cstheme="majorBidi"/>
          <w:sz w:val="30"/>
          <w:szCs w:val="30"/>
          <w:lang w:val="en-US" w:bidi="th-TH"/>
        </w:rPr>
        <w:t>5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ปี</w:t>
      </w:r>
      <w:r w:rsidR="001B3FB8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และ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BE7E77" w:rsidRPr="00BE7E77">
        <w:rPr>
          <w:rFonts w:asciiTheme="majorBidi" w:eastAsia="MS Mincho" w:hAnsiTheme="majorBidi" w:cstheme="majorBidi"/>
          <w:sz w:val="30"/>
          <w:szCs w:val="30"/>
          <w:lang w:val="en-US" w:bidi="th-TH"/>
        </w:rPr>
        <w:t>10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ปี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 ทั้งนี้ กลุ่มบริษัทไม่คิดค่าตัดจำหน่ายสำหรับซอฟต์แวร์ระหว่างติดตั้ง</w:t>
      </w:r>
    </w:p>
    <w:p w14:paraId="413318F7" w14:textId="77777777" w:rsidR="00CA7813" w:rsidRPr="00350AD4" w:rsidRDefault="00CA7813" w:rsidP="00CA781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6"/>
          <w:szCs w:val="26"/>
          <w:cs/>
          <w:lang w:val="en-US" w:bidi="th-TH"/>
        </w:rPr>
      </w:pPr>
    </w:p>
    <w:p w14:paraId="7753E8DD" w14:textId="31D37430" w:rsidR="00963E6E" w:rsidRPr="00583E32" w:rsidRDefault="00963E6E" w:rsidP="0073391C">
      <w:pPr>
        <w:pStyle w:val="Heading8"/>
        <w:keepNext/>
        <w:numPr>
          <w:ilvl w:val="1"/>
          <w:numId w:val="28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583E3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bidi="th-TH"/>
        </w:rPr>
        <w:t>สั</w:t>
      </w:r>
      <w:r w:rsidRPr="00583E3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ญญา</w:t>
      </w:r>
      <w:r w:rsidRPr="00583E3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bidi="th-TH"/>
        </w:rPr>
        <w:t>เช่า</w:t>
      </w:r>
    </w:p>
    <w:p w14:paraId="69194E82" w14:textId="77777777" w:rsidR="00963E6E" w:rsidRPr="00350AD4" w:rsidRDefault="00963E6E" w:rsidP="00963E6E">
      <w:pPr>
        <w:ind w:left="547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p w14:paraId="598EF4AD" w14:textId="7038DC51" w:rsidR="00526C39" w:rsidRPr="00267C2C" w:rsidRDefault="00963E6E" w:rsidP="00267C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1A3B5A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สัญญานั้นให้สิทธิในการควบคุมการใช้สินทรัพย์ที่ระบุ</w:t>
      </w:r>
      <w:r w:rsidRPr="001A3B5A">
        <w:rPr>
          <w:rFonts w:ascii="Angsana New" w:hAnsi="Angsana New" w:cs="Angsana New" w:hint="cs"/>
          <w:sz w:val="30"/>
          <w:szCs w:val="30"/>
          <w:cs/>
          <w:lang w:val="en-US" w:bidi="th-TH"/>
        </w:rPr>
        <w:t>สำหรับช่วงเวลาหนึ่งเพื่อแลกเปลี่ยนกับสิ่งตอบแทน</w:t>
      </w:r>
    </w:p>
    <w:p w14:paraId="021363B7" w14:textId="77777777" w:rsidR="00526C39" w:rsidRPr="00350AD4" w:rsidRDefault="00526C39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 w:cs="Angsana New"/>
          <w:bCs/>
          <w:sz w:val="26"/>
          <w:szCs w:val="26"/>
          <w:lang w:val="en-US" w:bidi="th-TH"/>
        </w:rPr>
      </w:pPr>
    </w:p>
    <w:p w14:paraId="5FA70D0C" w14:textId="77777777" w:rsidR="00963E6E" w:rsidRPr="001A3B5A" w:rsidRDefault="00963E6E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1A3B5A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26AC5FE0" w14:textId="77777777" w:rsidR="00963E6E" w:rsidRPr="00350AD4" w:rsidRDefault="00963E6E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3DE6D809" w14:textId="30378129" w:rsidR="00A448FE" w:rsidRDefault="00963E6E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ของแต่ละส่วนประกอบ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สำหรับสัญญาเช่าอสังหาริมทรัพย์</w:t>
      </w:r>
      <w:r w:rsidR="007468B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="007468B2">
        <w:rPr>
          <w:rFonts w:ascii="Angsana New" w:hAnsi="Angsana New" w:cs="Angsana New" w:hint="cs"/>
          <w:sz w:val="30"/>
          <w:szCs w:val="30"/>
          <w:cs/>
          <w:lang w:val="en-US" w:bidi="th-TH"/>
        </w:rPr>
        <w:t>เลือกที่จะไม่แยกส่วนประกอบที่ไม่เป็นการเช่าและ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รับรู้สัญญาเช่าและส่วนประกอบ</w:t>
      </w:r>
      <w:r w:rsidR="00D32D9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          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ที่ไม่เป็นการเช่าเป็นสัญญาเช่า</w:t>
      </w:r>
      <w:r w:rsidRPr="001A3B5A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ทั้งหมด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7B831299" w14:textId="77777777" w:rsidR="00596A3A" w:rsidRDefault="00596A3A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AA2C16C" w14:textId="77777777" w:rsidR="00963E6E" w:rsidRDefault="00963E6E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US" w:bidi="th-TH"/>
        </w:rPr>
      </w:pPr>
      <w:r w:rsidRPr="001A3B5A">
        <w:rPr>
          <w:rFonts w:ascii="Angsana New" w:eastAsia="Calibri" w:hAnsi="Angsana New" w:cs="Angsana New"/>
          <w:sz w:val="30"/>
          <w:szCs w:val="30"/>
          <w:cs/>
          <w:lang w:val="en-US" w:bidi="th-TH"/>
        </w:rPr>
        <w:t>กลุ่มบริษัท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1A3B5A">
        <w:rPr>
          <w:rFonts w:ascii="Angsana New" w:eastAsia="Calibri" w:hAnsi="Angsana New" w:cs="Angsana New"/>
          <w:sz w:val="30"/>
          <w:szCs w:val="30"/>
          <w:cs/>
          <w:lang w:val="en-US" w:bidi="th-TH"/>
        </w:rPr>
        <w:t>ยกเว้นสัญญาเช่า</w:t>
      </w:r>
      <w:r>
        <w:rPr>
          <w:rFonts w:ascii="Angsana New" w:eastAsia="Calibri" w:hAnsi="Angsana New" w:cs="Angsana New"/>
          <w:sz w:val="30"/>
          <w:szCs w:val="30"/>
          <w:lang w:val="en-US" w:bidi="th-TH"/>
        </w:rPr>
        <w:t xml:space="preserve">                      </w:t>
      </w:r>
      <w:r w:rsidRPr="001A3B5A">
        <w:rPr>
          <w:rFonts w:ascii="Angsana New" w:eastAsia="Calibri" w:hAnsi="Angsana New" w:cs="Angsana New"/>
          <w:sz w:val="30"/>
          <w:szCs w:val="30"/>
          <w:cs/>
          <w:lang w:val="en-US" w:bidi="th-TH"/>
        </w:rPr>
        <w:t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0E31EA9" w14:textId="77777777" w:rsidR="00963E6E" w:rsidRPr="00496426" w:rsidRDefault="00963E6E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US" w:bidi="th-TH"/>
        </w:rPr>
      </w:pPr>
    </w:p>
    <w:p w14:paraId="741BE560" w14:textId="237F2814" w:rsidR="00963E6E" w:rsidRDefault="00963E6E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en-US" w:bidi="th-TH"/>
        </w:rPr>
      </w:pP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D32D93">
        <w:rPr>
          <w:rFonts w:ascii="Angsana New" w:eastAsia="Calibri" w:hAnsi="Angsana New" w:cs="Angsana New" w:hint="cs"/>
          <w:b/>
          <w:sz w:val="30"/>
          <w:szCs w:val="30"/>
          <w:cs/>
          <w:lang w:val="en-US" w:bidi="th-TH"/>
        </w:rPr>
        <w:t>เงินจ่ายล่วงหน้า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รวมกับต้นทุนทางตรงเริ่มแรก</w:t>
      </w:r>
      <w:r w:rsidR="00CC05F2">
        <w:rPr>
          <w:rFonts w:ascii="Angsana New" w:eastAsia="Calibri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ประมาณการต้นทุนในการบูรณะ</w:t>
      </w:r>
      <w:r w:rsidRPr="001A3B5A">
        <w:rPr>
          <w:rFonts w:ascii="Angsana New" w:eastAsia="Calibri" w:hAnsi="Angsana New" w:cs="Angsana New" w:hint="cs"/>
          <w:b/>
          <w:sz w:val="30"/>
          <w:szCs w:val="30"/>
          <w:cs/>
          <w:lang w:val="en-US" w:bidi="th-TH"/>
        </w:rPr>
        <w:t>และ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สุทธิจากสิ่งจูงใจในสัญญาเช่าที่ได้รับ</w:t>
      </w:r>
      <w:r w:rsidRPr="001A3B5A">
        <w:rPr>
          <w:rFonts w:ascii="Angsana New" w:eastAsia="Calibri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1A3B5A">
        <w:rPr>
          <w:rFonts w:ascii="Angsana New" w:eastAsia="Calibri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เว้นแต่สัญญาเช่าดังกล่าวมีการโอนกรรมสิทธิ์ในสินทรัพย์</w:t>
      </w:r>
      <w:r w:rsidR="00CC05F2">
        <w:rPr>
          <w:rFonts w:ascii="Angsana New" w:eastAsia="Calibri" w:hAnsi="Angsana New" w:cs="Angsana New" w:hint="cs"/>
          <w:b/>
          <w:sz w:val="30"/>
          <w:szCs w:val="30"/>
          <w:cs/>
          <w:lang w:val="en-US" w:bidi="th-TH"/>
        </w:rPr>
        <w:t xml:space="preserve">               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ที่เช่าให้กับ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เมื่อสิ้นสุดสัญญาเช่า หรือ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จะใช้สิทธิในการซื้อสินทรัพย์ ในกรณีนี้จะบันทึก</w:t>
      </w:r>
      <w:r w:rsidR="000056D8">
        <w:rPr>
          <w:rFonts w:ascii="Angsana New" w:eastAsia="Calibri" w:hAnsi="Angsana New" w:cs="Angsana New" w:hint="cs"/>
          <w:b/>
          <w:sz w:val="30"/>
          <w:szCs w:val="30"/>
          <w:cs/>
          <w:lang w:val="en-US" w:bidi="th-TH"/>
        </w:rPr>
        <w:t xml:space="preserve">                  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 xml:space="preserve">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6D3B859D" w14:textId="77777777" w:rsidR="00963E6E" w:rsidRPr="001C4E3C" w:rsidRDefault="00963E6E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Cs/>
          <w:color w:val="0000FF"/>
          <w:sz w:val="30"/>
          <w:szCs w:val="30"/>
          <w:lang w:val="en-US" w:bidi="th-TH"/>
        </w:rPr>
      </w:pPr>
    </w:p>
    <w:p w14:paraId="1F81CE0D" w14:textId="77777777" w:rsidR="00963E6E" w:rsidRPr="00A05C50" w:rsidRDefault="00963E6E" w:rsidP="00963E6E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cyan"/>
          <w:lang w:val="en-US" w:bidi="th-TH"/>
        </w:rPr>
      </w:pPr>
      <w:r w:rsidRPr="00A05C50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Pr="00A05C5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05C50">
        <w:rPr>
          <w:rFonts w:asciiTheme="majorBidi" w:hAnsiTheme="majorBidi" w:cstheme="majorBidi"/>
          <w:sz w:val="30"/>
          <w:szCs w:val="30"/>
          <w:cs/>
        </w:rPr>
        <w:t>ใช้</w:t>
      </w:r>
      <w:r w:rsidRPr="00A05C50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</w:t>
      </w:r>
      <w:r w:rsidRPr="00A05C5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05C50">
        <w:rPr>
          <w:rFonts w:asciiTheme="majorBidi" w:hAnsiTheme="majorBidi" w:cstheme="majorBidi"/>
          <w:b/>
          <w:sz w:val="30"/>
          <w:szCs w:val="30"/>
          <w:cs/>
        </w:rPr>
        <w:t xml:space="preserve">ในการคิดลดเป็นมูลค่าปัจจุบัน </w:t>
      </w:r>
      <w:r w:rsidRPr="00A05C5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05C50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1CA7F7F" w14:textId="77777777" w:rsidR="00963E6E" w:rsidRPr="00415788" w:rsidRDefault="00963E6E" w:rsidP="00963E6E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6089FC82" w14:textId="77777777" w:rsidR="00963E6E" w:rsidRPr="00A05C50" w:rsidRDefault="00963E6E" w:rsidP="00963E6E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 w:rsidRPr="00A05C50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C5387B">
        <w:rPr>
          <w:rFonts w:asciiTheme="majorBidi" w:hAnsiTheme="majorBidi" w:cstheme="majorBidi"/>
          <w:b/>
          <w:spacing w:val="-2"/>
          <w:sz w:val="30"/>
          <w:szCs w:val="30"/>
          <w:cs/>
        </w:rPr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A05C50">
        <w:rPr>
          <w:rFonts w:asciiTheme="majorBidi" w:hAnsiTheme="majorBidi" w:cstheme="majorBidi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7687979" w14:textId="77777777" w:rsidR="00596A3A" w:rsidRPr="00415788" w:rsidRDefault="00596A3A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Cs/>
          <w:sz w:val="28"/>
          <w:szCs w:val="28"/>
          <w:lang w:val="en-US" w:bidi="th-TH"/>
        </w:rPr>
      </w:pPr>
    </w:p>
    <w:p w14:paraId="73504984" w14:textId="6E6D6FD7" w:rsidR="00963E6E" w:rsidRPr="00A05C50" w:rsidRDefault="00963E6E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i/>
          <w:iCs/>
          <w:sz w:val="30"/>
          <w:szCs w:val="30"/>
          <w:lang w:val="en-US" w:bidi="th-TH"/>
        </w:rPr>
      </w:pPr>
      <w:r w:rsidRPr="00A05C50">
        <w:rPr>
          <w:rFonts w:ascii="Angsana New" w:eastAsia="Calibri" w:hAnsi="Angsana New" w:cs="Angsana New"/>
          <w:b/>
          <w:i/>
          <w:iCs/>
          <w:sz w:val="30"/>
          <w:szCs w:val="30"/>
          <w:cs/>
          <w:lang w:val="en-US" w:bidi="th-TH"/>
        </w:rPr>
        <w:t>ในฐานะผู้ให้เช่า</w:t>
      </w:r>
    </w:p>
    <w:p w14:paraId="6A213D91" w14:textId="77777777" w:rsidR="00963E6E" w:rsidRPr="00415788" w:rsidRDefault="00963E6E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Cs/>
          <w:sz w:val="28"/>
          <w:szCs w:val="28"/>
          <w:lang w:val="en-US" w:bidi="th-TH"/>
        </w:rPr>
      </w:pPr>
    </w:p>
    <w:p w14:paraId="1843E42E" w14:textId="77777777" w:rsidR="00963E6E" w:rsidRDefault="00963E6E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en-US" w:bidi="th-TH"/>
        </w:rPr>
      </w:pPr>
      <w:r w:rsidRPr="00A05C50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Pr="00A05C50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A05C50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 xml:space="preserve">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357D1AA3" w14:textId="77777777" w:rsidR="000324A9" w:rsidRPr="00415788" w:rsidRDefault="000324A9" w:rsidP="00963E6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Cs/>
          <w:sz w:val="28"/>
          <w:szCs w:val="28"/>
          <w:lang w:val="en-US" w:bidi="th-TH"/>
        </w:rPr>
      </w:pPr>
    </w:p>
    <w:p w14:paraId="25583D19" w14:textId="77777777" w:rsidR="00963E6E" w:rsidRPr="00A05C50" w:rsidRDefault="00963E6E" w:rsidP="00963E6E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 w:rsidRPr="00A05C50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ณ วันเริ่มต้นของสัญญาเช่า</w:t>
      </w:r>
      <w:r w:rsidRPr="00A05C50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Pr="00A05C50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A05C50">
        <w:rPr>
          <w:rFonts w:ascii="Angsana New" w:hAnsi="Angsana New" w:cs="Angsana New" w:hint="cs"/>
          <w:sz w:val="30"/>
          <w:szCs w:val="30"/>
          <w:cs/>
          <w:lang w:val="en-US" w:bidi="th-TH"/>
        </w:rPr>
        <w:t>พิจารณาจัดประเภทสัญญาเช่า</w:t>
      </w:r>
      <w:r w:rsidRPr="00A05C50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ที่ได้</w:t>
      </w:r>
      <w:r w:rsidRPr="00A05C50">
        <w:rPr>
          <w:rFonts w:ascii="Angsana New" w:hAnsi="Angsana New" w:cs="Angsana New"/>
          <w:b/>
          <w:sz w:val="30"/>
          <w:szCs w:val="30"/>
          <w:cs/>
          <w:lang w:val="en-US" w:bidi="th-TH"/>
        </w:rPr>
        <w:t>โอนความเสี่ยงและผลตอบแทน</w:t>
      </w:r>
      <w:r w:rsidRPr="00A05C50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ทั้งหมดหรือเกือบ</w:t>
      </w:r>
      <w:r w:rsidRPr="00A05C50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Pr="00A05C50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ที่ไม่เข้าเงื่อนไขดังกล่าว</w:t>
      </w:r>
      <w:r w:rsidRPr="00A05C50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จะจัดประเภทเป็นสัญญาเช่าดำเนินงาน</w:t>
      </w:r>
    </w:p>
    <w:p w14:paraId="452CB7E1" w14:textId="77777777" w:rsidR="00963E6E" w:rsidRPr="00415788" w:rsidRDefault="00963E6E" w:rsidP="00963E6E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bCs/>
          <w:sz w:val="28"/>
          <w:szCs w:val="28"/>
          <w:lang w:val="en-US" w:bidi="th-TH"/>
        </w:rPr>
      </w:pPr>
    </w:p>
    <w:p w14:paraId="5F971DBC" w14:textId="7AB39F36" w:rsidR="00963E6E" w:rsidRPr="00A05C50" w:rsidRDefault="00963E6E" w:rsidP="00963E6E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05C50">
        <w:rPr>
          <w:rFonts w:ascii="Angsana New" w:hAnsi="Angsana New" w:cs="Angsana New"/>
          <w:sz w:val="30"/>
          <w:szCs w:val="30"/>
          <w:cs/>
          <w:lang w:val="en-US" w:bidi="th-TH"/>
        </w:rPr>
        <w:t>เมื่อกลุ่มบริษัทเป็นผู้ให้เช่าช่วง</w:t>
      </w:r>
      <w:r w:rsidRPr="00A05C5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05C50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กลุ่มบริษัทจะ</w:t>
      </w:r>
      <w:r w:rsidR="00517541">
        <w:rPr>
          <w:rFonts w:ascii="Angsana New" w:hAnsi="Angsana New" w:cs="Angsana New" w:hint="cs"/>
          <w:sz w:val="30"/>
          <w:szCs w:val="30"/>
          <w:cs/>
          <w:lang w:val="en-US" w:bidi="th-TH"/>
        </w:rPr>
        <w:t>จัดประเภทสัญญาเช่าช่วงเป็นสัญญาเช่าเงินทุนหรือสัญญาเช่า</w:t>
      </w:r>
      <w:r w:rsidR="008C5FB6">
        <w:rPr>
          <w:rFonts w:ascii="Angsana New" w:hAnsi="Angsana New" w:cs="Angsana New" w:hint="cs"/>
          <w:sz w:val="30"/>
          <w:szCs w:val="30"/>
          <w:cs/>
          <w:lang w:val="en-US" w:bidi="th-TH"/>
        </w:rPr>
        <w:t>ดำเนินงาน</w:t>
      </w:r>
      <w:r w:rsidRPr="00A05C50">
        <w:rPr>
          <w:rFonts w:ascii="Angsana New" w:hAnsi="Angsana New" w:cs="Angsana New"/>
          <w:sz w:val="30"/>
          <w:szCs w:val="30"/>
          <w:cs/>
          <w:lang w:val="en-US" w:bidi="th-TH"/>
        </w:rPr>
        <w:t>โดยอ้างอิงสินทรัพย์สิทธิการใช้ที่เกิดจากสัญญาเช่าหลัก หากสัญญาเช่าหลักเป็นสัญญาเช่าระยะสั้นกลุ่มบริษัทจะจัดประเภทสัญญาเช่าช่วงเป็นสัญญาเช่าดำเนินงาน</w:t>
      </w:r>
      <w:r w:rsidR="008C5FB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สินทรัพย์สิทธิการใช้ดังกล่าวจะแสดงเป็นอสังหาริมทรัพย์เพื่อการลงทุน</w:t>
      </w:r>
    </w:p>
    <w:p w14:paraId="435C9DD2" w14:textId="77777777" w:rsidR="00963E6E" w:rsidRPr="00415788" w:rsidRDefault="00963E6E" w:rsidP="00963E6E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531F6A0A" w14:textId="1ED1FEB9" w:rsidR="00963E6E" w:rsidRPr="00A05C50" w:rsidRDefault="00963E6E" w:rsidP="00963E6E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05C50">
        <w:rPr>
          <w:rFonts w:ascii="Angsana New" w:hAnsi="Angsana New" w:cs="Angsana New"/>
          <w:sz w:val="30"/>
          <w:szCs w:val="30"/>
          <w:cs/>
          <w:lang w:val="en-US"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="008C5FB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                    </w:t>
      </w:r>
      <w:r w:rsidRPr="00A05C50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</w:t>
      </w:r>
      <w:r w:rsidRPr="00A05C50">
        <w:rPr>
          <w:rFonts w:ascii="Angsana New" w:hAnsi="Angsana New" w:cs="Angsana New"/>
          <w:sz w:val="30"/>
          <w:szCs w:val="30"/>
          <w:cs/>
          <w:lang w:val="en-US"/>
        </w:rPr>
        <w:t>ที่ได้จากเงินลงทุนสุทธิคงเหลือตามสัญญาเช่า</w:t>
      </w:r>
    </w:p>
    <w:p w14:paraId="0E86C81F" w14:textId="77777777" w:rsidR="005161E0" w:rsidRPr="00415788" w:rsidRDefault="005161E0" w:rsidP="00963E6E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1B15C707" w14:textId="77777777" w:rsidR="00963E6E" w:rsidRPr="00A05C50" w:rsidRDefault="00963E6E" w:rsidP="00963E6E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05C50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</w:t>
      </w:r>
      <w:r w:rsidRPr="00A05C50">
        <w:rPr>
          <w:rFonts w:ascii="Angsana New" w:hAnsi="Angsana New" w:cs="Angsana New"/>
          <w:sz w:val="30"/>
          <w:szCs w:val="30"/>
          <w:cs/>
          <w:lang w:val="en-US"/>
        </w:rPr>
        <w:t>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</w:t>
      </w:r>
      <w:r w:rsidRPr="00A05C50">
        <w:rPr>
          <w:rFonts w:ascii="Angsana New" w:hAnsi="Angsana New" w:cs="Angsana New" w:hint="cs"/>
          <w:sz w:val="30"/>
          <w:szCs w:val="30"/>
          <w:cs/>
          <w:lang w:val="en-US"/>
        </w:rPr>
        <w:t>รายได้ค่าเช่า</w:t>
      </w:r>
      <w:r w:rsidRPr="00A05C5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05C50">
        <w:rPr>
          <w:rFonts w:ascii="Angsana New" w:hAnsi="Angsana New" w:cs="Angsana New"/>
          <w:sz w:val="30"/>
          <w:szCs w:val="30"/>
          <w:cs/>
          <w:lang w:val="en-US"/>
        </w:rPr>
        <w:t xml:space="preserve"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</w:t>
      </w:r>
      <w:r w:rsidRPr="00A05C50">
        <w:rPr>
          <w:rFonts w:ascii="Angsana New" w:hAnsi="Angsana New" w:cs="Angsana New" w:hint="cs"/>
          <w:sz w:val="30"/>
          <w:szCs w:val="30"/>
          <w:cs/>
          <w:lang w:val="en-US"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3E538F3B" w14:textId="63B8078E" w:rsidR="00C81847" w:rsidRPr="00CA7813" w:rsidRDefault="00963E6E" w:rsidP="00CA7813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F0237">
        <w:rPr>
          <w:rFonts w:ascii="Angsana New" w:hAnsi="Angsana New" w:cs="Angsana New" w:hint="cs"/>
          <w:sz w:val="30"/>
          <w:szCs w:val="30"/>
          <w:cs/>
          <w:lang w:val="en-US" w:bidi="th-TH"/>
        </w:rPr>
        <w:lastRenderedPageBreak/>
        <w:t>กลุ่มบริษัท</w:t>
      </w:r>
      <w:r w:rsidRPr="000F0237">
        <w:rPr>
          <w:rFonts w:ascii="Angsana New" w:hAnsi="Angsana New" w:cs="Angsana New"/>
          <w:sz w:val="30"/>
          <w:szCs w:val="30"/>
          <w:cs/>
          <w:lang w:val="en-US" w:bidi="th-TH"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Pr="000F023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0F023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</w:t>
      </w:r>
      <w:r w:rsidRPr="000F0237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กลุ่มบริษัท</w:t>
      </w:r>
      <w:r w:rsidRPr="000F023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ตัดรายการลูกหนี้สัญญาเช่าตามที่เปิดเผยในหมายเหตุข้อ 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0F023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0F0237">
        <w:rPr>
          <w:rFonts w:ascii="Angsana New" w:hAnsi="Angsana New" w:cs="Angsana New"/>
          <w:sz w:val="30"/>
          <w:szCs w:val="30"/>
          <w:cs/>
          <w:lang w:val="en-US" w:bidi="th-TH"/>
        </w:rPr>
        <w:t>(</w:t>
      </w:r>
      <w:r w:rsidR="00EB0A1E">
        <w:rPr>
          <w:rFonts w:ascii="Angsana New" w:hAnsi="Angsana New" w:cs="Angsana New" w:hint="cs"/>
          <w:sz w:val="30"/>
          <w:szCs w:val="30"/>
          <w:cs/>
          <w:lang w:val="en-US" w:bidi="th-TH"/>
        </w:rPr>
        <w:t>ง</w:t>
      </w:r>
      <w:r w:rsidRPr="000F0237">
        <w:rPr>
          <w:rFonts w:ascii="Angsana New" w:hAnsi="Angsana New" w:cs="Angsana New"/>
          <w:sz w:val="30"/>
          <w:szCs w:val="30"/>
          <w:cs/>
          <w:lang w:val="en-US" w:bidi="th-TH"/>
        </w:rPr>
        <w:t>)</w:t>
      </w:r>
    </w:p>
    <w:p w14:paraId="2742CF99" w14:textId="77777777" w:rsidR="00E61539" w:rsidRPr="005161E0" w:rsidRDefault="00E61539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 w:bidi="th-TH"/>
        </w:rPr>
      </w:pPr>
    </w:p>
    <w:p w14:paraId="15341D35" w14:textId="0E611AF3" w:rsidR="00963E6E" w:rsidRPr="000F0237" w:rsidRDefault="00963E6E" w:rsidP="0073391C">
      <w:pPr>
        <w:pStyle w:val="Heading8"/>
        <w:keepNext/>
        <w:numPr>
          <w:ilvl w:val="1"/>
          <w:numId w:val="28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 w:rsidRPr="000F023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การด้อยค่า</w:t>
      </w:r>
      <w:r w:rsidRPr="000F023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th-TH" w:bidi="th-TH"/>
        </w:rPr>
        <w:t>สินทรัพย์</w:t>
      </w:r>
      <w:r w:rsidRPr="000F023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ที่ไม่ใช่สินทรัพย์ทางการเงิน</w:t>
      </w:r>
    </w:p>
    <w:p w14:paraId="0B5141D0" w14:textId="77777777" w:rsidR="00963E6E" w:rsidRPr="000F0237" w:rsidRDefault="00963E6E" w:rsidP="00963E6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7568DF2" w14:textId="51682CC2" w:rsidR="00963E6E" w:rsidRPr="000F0237" w:rsidRDefault="00963E6E" w:rsidP="00963E6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F0237">
        <w:rPr>
          <w:rFonts w:asciiTheme="majorBidi" w:hAnsiTheme="majorBidi" w:cstheme="majorBidi"/>
          <w:sz w:val="30"/>
          <w:szCs w:val="30"/>
          <w:cs/>
          <w:lang w:val="en-US"/>
        </w:rPr>
        <w:t>ยอดสินทรัพย์ตามบัญชีของ</w:t>
      </w:r>
      <w:r w:rsidRPr="000F0237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</w:t>
      </w:r>
      <w:r w:rsidRPr="000F0237">
        <w:rPr>
          <w:rFonts w:asciiTheme="majorBidi" w:hAnsiTheme="majorBidi" w:cstheme="majorBidi"/>
          <w:sz w:val="30"/>
          <w:szCs w:val="30"/>
          <w:cs/>
          <w:lang w:val="en-US"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0F023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    </w:t>
      </w:r>
      <w:r w:rsidRPr="000F0237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0F0237">
        <w:rPr>
          <w:rFonts w:asciiTheme="majorBidi" w:hAnsiTheme="majorBidi" w:cstheme="majorBidi" w:hint="cs"/>
          <w:sz w:val="30"/>
          <w:szCs w:val="30"/>
          <w:cs/>
          <w:lang w:val="en-US"/>
        </w:rPr>
        <w:t>สำหรับค่าความนิยมจะประมาณมูลค่าที่คาดว่าจะได้รับคืนทุกปีในช่วงเวลาเดียวกัน</w:t>
      </w:r>
    </w:p>
    <w:p w14:paraId="5E905E65" w14:textId="77777777" w:rsidR="00963E6E" w:rsidRPr="000F0237" w:rsidRDefault="00963E6E" w:rsidP="00963E6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3822E98" w14:textId="08F11126" w:rsidR="00963E6E" w:rsidRDefault="00963E6E" w:rsidP="00963E6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F0237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 </w:t>
      </w:r>
      <w:r w:rsidR="0015632A" w:rsidRPr="000F0237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="006E0DB4" w:rsidRPr="000F0237">
        <w:rPr>
          <w:rFonts w:asciiTheme="majorBidi" w:hAnsiTheme="majorBidi" w:cstheme="majorBidi"/>
          <w:sz w:val="30"/>
          <w:szCs w:val="30"/>
          <w:cs/>
          <w:lang w:val="en-US"/>
        </w:rPr>
        <w:t>มูลค่าที่คาดว่าจะได้รับคืนคำนว</w:t>
      </w:r>
      <w:r w:rsidR="006E0DB4" w:rsidRPr="000F0237">
        <w:rPr>
          <w:rFonts w:asciiTheme="majorBidi" w:hAnsiTheme="majorBidi" w:cstheme="majorBidi" w:hint="cs"/>
          <w:sz w:val="30"/>
          <w:szCs w:val="30"/>
          <w:cs/>
          <w:lang w:val="en-US"/>
        </w:rPr>
        <w:t>ณ</w:t>
      </w:r>
      <w:r w:rsidR="006E0DB4" w:rsidRPr="000F0237">
        <w:rPr>
          <w:rFonts w:asciiTheme="majorBidi" w:hAnsiTheme="majorBidi" w:cstheme="majorBidi"/>
          <w:sz w:val="30"/>
          <w:szCs w:val="30"/>
          <w:cs/>
          <w:lang w:val="en-US"/>
        </w:rPr>
        <w:t>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38AC9FF7" w14:textId="77777777" w:rsidR="002E48CF" w:rsidRPr="000F0237" w:rsidRDefault="002E48CF" w:rsidP="00963E6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9EAA23" w14:textId="51393E93" w:rsidR="00963E6E" w:rsidRPr="000F0237" w:rsidRDefault="00963E6E" w:rsidP="00963E6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F0237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0F0237">
        <w:rPr>
          <w:rFonts w:asciiTheme="majorBidi" w:hAnsiTheme="majorBidi" w:cstheme="majorBidi" w:hint="cs"/>
          <w:sz w:val="30"/>
          <w:szCs w:val="30"/>
          <w:cs/>
          <w:lang w:val="en-US"/>
        </w:rPr>
        <w:t>ยกเว้นขาดทุนจากการด้อยค่าของค่าความนิยมจะไม่มีการปรับปรุง</w:t>
      </w:r>
      <w:r w:rsidR="0070337F">
        <w:rPr>
          <w:rFonts w:asciiTheme="majorBidi" w:hAnsiTheme="majorBidi" w:cstheme="majorBidi"/>
          <w:sz w:val="30"/>
          <w:szCs w:val="30"/>
          <w:lang w:val="en-US"/>
        </w:rPr>
        <w:t xml:space="preserve">              </w:t>
      </w:r>
      <w:r w:rsidRPr="000F0237">
        <w:rPr>
          <w:rFonts w:asciiTheme="majorBidi" w:hAnsiTheme="majorBidi" w:cstheme="majorBidi" w:hint="cs"/>
          <w:sz w:val="30"/>
          <w:szCs w:val="30"/>
          <w:cs/>
          <w:lang w:val="en-US"/>
        </w:rPr>
        <w:t>กลับรายการ</w:t>
      </w:r>
      <w:r w:rsidRPr="000F0237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0F023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705E34CC" w14:textId="77777777" w:rsidR="00A45B87" w:rsidRPr="000F0237" w:rsidRDefault="00A45B87" w:rsidP="00963E6E">
      <w:pPr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84BC065" w14:textId="77777777" w:rsidR="00963E6E" w:rsidRPr="000F0237" w:rsidRDefault="00963E6E" w:rsidP="0073391C">
      <w:pPr>
        <w:pStyle w:val="Heading8"/>
        <w:keepNext/>
        <w:numPr>
          <w:ilvl w:val="1"/>
          <w:numId w:val="28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0F023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403D89A0" w14:textId="77777777" w:rsidR="00963E6E" w:rsidRPr="000F0237" w:rsidRDefault="00963E6E" w:rsidP="00BF7A06">
      <w:pPr>
        <w:spacing w:line="240" w:lineRule="atLeast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3D5869C" w14:textId="77777777" w:rsidR="00963E6E" w:rsidRPr="000F0237" w:rsidRDefault="00963E6E" w:rsidP="00963E6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0F023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เจ้าหนี้สินเชื่อสำหรับสินค้าเพื่อการจัดแสดง</w:t>
      </w:r>
    </w:p>
    <w:p w14:paraId="0199CD17" w14:textId="77777777" w:rsidR="00963E6E" w:rsidRPr="000F0237" w:rsidRDefault="00963E6E" w:rsidP="00963E6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45DAA99" w14:textId="77777777" w:rsidR="00963E6E" w:rsidRDefault="00963E6E" w:rsidP="00963E6E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F0237">
        <w:rPr>
          <w:rFonts w:asciiTheme="majorBidi" w:hAnsiTheme="majorBidi" w:cstheme="majorBidi"/>
          <w:sz w:val="30"/>
          <w:szCs w:val="30"/>
          <w:cs/>
          <w:lang w:val="en-US" w:bidi="th-TH"/>
        </w:rPr>
        <w:t>เจ้าหนี้สินเชื่อสำหรับสินค้าเพื่อการจัดแสดงได้แก่สินเชื่อที่ได้รับเพื่อนำรถยนต์ไปจัดแสดงและขายให้ลูกค้า ภายใต้การบังคับชำระเงินตามเวลาที่กำหนด โดยแสดงมูลค่าตามยอดคงค้าง</w:t>
      </w:r>
    </w:p>
    <w:p w14:paraId="0843B20A" w14:textId="691C74D0" w:rsidR="00892F57" w:rsidRDefault="00892F57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E53CD9F" w14:textId="77777777" w:rsidR="00691380" w:rsidRPr="00691380" w:rsidRDefault="00691380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2CB37F72" w14:textId="548B8A41" w:rsidR="00963E6E" w:rsidRPr="0024606F" w:rsidRDefault="00963E6E" w:rsidP="00607480">
      <w:pPr>
        <w:pStyle w:val="Heading8"/>
        <w:keepNext/>
        <w:numPr>
          <w:ilvl w:val="1"/>
          <w:numId w:val="28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24606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bidi="th-TH"/>
        </w:rPr>
        <w:lastRenderedPageBreak/>
        <w:t>ผลประโยชน์ของพนักงาน</w:t>
      </w:r>
    </w:p>
    <w:p w14:paraId="2F45FB0B" w14:textId="77777777" w:rsidR="00143964" w:rsidRPr="0064414E" w:rsidRDefault="00143964" w:rsidP="00143964">
      <w:pPr>
        <w:ind w:firstLine="518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D56115F" w14:textId="6E1824BB" w:rsidR="00143964" w:rsidRPr="0064414E" w:rsidRDefault="00143964" w:rsidP="0064414E">
      <w:pPr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64414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โครงการสมทบเงิน</w:t>
      </w:r>
    </w:p>
    <w:p w14:paraId="099B1307" w14:textId="79E54B71" w:rsidR="0000149A" w:rsidRPr="0064414E" w:rsidRDefault="0000149A" w:rsidP="0064414E">
      <w:pPr>
        <w:ind w:left="51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0D3B0BE" w14:textId="0D72D36B" w:rsidR="0000149A" w:rsidRPr="0064414E" w:rsidRDefault="0000149A" w:rsidP="0064414E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4414E">
        <w:rPr>
          <w:rFonts w:asciiTheme="majorBidi" w:hAnsiTheme="majorBidi" w:cstheme="majorBidi"/>
          <w:sz w:val="30"/>
          <w:szCs w:val="30"/>
          <w:cs/>
          <w:lang w:val="en-US"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0CAE913" w14:textId="77777777" w:rsidR="001D1F2B" w:rsidRPr="0064414E" w:rsidRDefault="001D1F2B" w:rsidP="0064414E">
      <w:pPr>
        <w:ind w:left="51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28CC912" w14:textId="26AA91B1" w:rsidR="001D1F2B" w:rsidRPr="0064414E" w:rsidRDefault="001D1F2B" w:rsidP="0064414E">
      <w:pPr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64414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โครงการผลประโยชน์ที่กำหนดไว้</w:t>
      </w:r>
    </w:p>
    <w:p w14:paraId="3E0A6EFD" w14:textId="77777777" w:rsidR="001D1F2B" w:rsidRPr="0064414E" w:rsidRDefault="001D1F2B" w:rsidP="0064414E">
      <w:pPr>
        <w:ind w:left="51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A2B93D9" w14:textId="753DA2A4" w:rsidR="001D1F2B" w:rsidRPr="0064414E" w:rsidRDefault="001D1F2B" w:rsidP="0064414E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4414E">
        <w:rPr>
          <w:rFonts w:asciiTheme="majorBidi" w:hAnsiTheme="majorBidi" w:cstheme="majorBidi"/>
          <w:sz w:val="30"/>
          <w:szCs w:val="30"/>
          <w:cs/>
          <w:lang w:val="en-US"/>
        </w:rPr>
        <w:t>ภาระผูกพันสุทธิของ</w:t>
      </w:r>
      <w:r w:rsidRPr="0064414E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</w:t>
      </w:r>
      <w:r w:rsidRPr="0064414E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14:paraId="0708BAA6" w14:textId="77777777" w:rsidR="00E938B1" w:rsidRPr="0064414E" w:rsidRDefault="00E938B1" w:rsidP="0064414E">
      <w:pPr>
        <w:ind w:left="51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B15C068" w14:textId="2DDB48BD" w:rsidR="00963E6E" w:rsidRPr="0064414E" w:rsidRDefault="00963E6E" w:rsidP="0064414E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4414E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Pr="0064414E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</w:t>
      </w:r>
      <w:r w:rsidRPr="0064414E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64414E">
        <w:rPr>
          <w:rFonts w:asciiTheme="majorBidi" w:hAnsiTheme="majorBidi" w:cstheme="majorBidi"/>
          <w:sz w:val="30"/>
          <w:szCs w:val="30"/>
          <w:lang w:val="en-US"/>
        </w:rPr>
        <w:t xml:space="preserve">                       </w:t>
      </w:r>
      <w:r w:rsidRPr="0064414E">
        <w:rPr>
          <w:rFonts w:asciiTheme="majorBidi" w:hAnsiTheme="majorBidi" w:cstheme="majorBidi"/>
          <w:sz w:val="30"/>
          <w:szCs w:val="30"/>
          <w:cs/>
          <w:lang w:val="en-US"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6F3D03E4" w14:textId="77777777" w:rsidR="00A45B87" w:rsidRPr="0064414E" w:rsidRDefault="00A45B87" w:rsidP="0064414E">
      <w:pPr>
        <w:ind w:left="51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CD916BD" w14:textId="1AF5BAEE" w:rsidR="00BF7A06" w:rsidRPr="0064414E" w:rsidRDefault="00BF7A06" w:rsidP="0064414E">
      <w:pPr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64414E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ผลประโยชน์เมื่อเลิกจ้าง</w:t>
      </w:r>
    </w:p>
    <w:p w14:paraId="6459BDBE" w14:textId="77777777" w:rsidR="00BF7A06" w:rsidRPr="0064414E" w:rsidRDefault="00BF7A06" w:rsidP="0064414E">
      <w:pPr>
        <w:ind w:left="51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F5C01C9" w14:textId="17B971FC" w:rsidR="009D7463" w:rsidRPr="0064414E" w:rsidRDefault="00963E6E" w:rsidP="0064414E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4414E">
        <w:rPr>
          <w:rFonts w:asciiTheme="majorBidi" w:hAnsiTheme="majorBidi" w:cstheme="majorBidi"/>
          <w:sz w:val="30"/>
          <w:szCs w:val="30"/>
          <w:cs/>
          <w:lang w:val="en-US"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64414E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Pr="0064414E">
        <w:rPr>
          <w:rFonts w:asciiTheme="majorBidi" w:hAnsiTheme="majorBidi" w:cstheme="majorBidi"/>
          <w:sz w:val="30"/>
          <w:szCs w:val="30"/>
          <w:lang w:val="en-US"/>
        </w:rPr>
        <w:t xml:space="preserve">                   </w:t>
      </w:r>
      <w:r w:rsidRPr="0064414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หากระยะเวลาการจ่ายผลประโยชน์เกินกว่า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64414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4414E">
        <w:rPr>
          <w:rFonts w:asciiTheme="majorBidi" w:hAnsiTheme="majorBidi" w:cstheme="majorBidi" w:hint="cs"/>
          <w:sz w:val="30"/>
          <w:szCs w:val="30"/>
          <w:cs/>
          <w:lang w:val="en-US"/>
        </w:rPr>
        <w:t>เดือนนับจากวันสิ้นรอบระยะเวลารายงาน ผลประโยชน์เมื่อเลิกจ้างจะถูกคิดลดกระแสเงินส</w:t>
      </w:r>
      <w:r w:rsidR="009D7463" w:rsidRPr="0064414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ด</w:t>
      </w:r>
    </w:p>
    <w:p w14:paraId="492FE119" w14:textId="77777777" w:rsidR="009D7463" w:rsidRPr="0064414E" w:rsidRDefault="009D7463" w:rsidP="009D7463">
      <w:pPr>
        <w:ind w:left="540"/>
        <w:jc w:val="thaiDistribute"/>
        <w:rPr>
          <w:rFonts w:asciiTheme="majorBidi" w:hAnsiTheme="majorBidi" w:cs="Angsana New"/>
          <w:i/>
          <w:sz w:val="28"/>
          <w:szCs w:val="28"/>
          <w:lang w:bidi="th-TH"/>
        </w:rPr>
      </w:pPr>
    </w:p>
    <w:p w14:paraId="77BD588E" w14:textId="10E8AB47" w:rsidR="009D7463" w:rsidRPr="0064414E" w:rsidRDefault="009D7463" w:rsidP="0064414E">
      <w:pPr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64414E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ผลประโยชน์ระยะสั้นของพนักงาน </w:t>
      </w:r>
    </w:p>
    <w:p w14:paraId="58929D54" w14:textId="77777777" w:rsidR="009D7463" w:rsidRPr="0064414E" w:rsidRDefault="009D7463" w:rsidP="0064414E">
      <w:pPr>
        <w:ind w:left="518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28C35167" w14:textId="3787B4C3" w:rsidR="009D7463" w:rsidRPr="0064414E" w:rsidRDefault="009D7463" w:rsidP="0064414E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4414E">
        <w:rPr>
          <w:rFonts w:asciiTheme="majorBidi" w:hAnsiTheme="majorBidi" w:cstheme="majorBidi"/>
          <w:sz w:val="30"/>
          <w:szCs w:val="30"/>
          <w:cs/>
          <w:lang w:val="en-US"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4414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4414E">
        <w:rPr>
          <w:rFonts w:asciiTheme="majorBidi" w:hAnsiTheme="majorBidi" w:cstheme="majorBidi"/>
          <w:sz w:val="30"/>
          <w:szCs w:val="30"/>
          <w:cs/>
          <w:lang w:val="en-US"/>
        </w:rPr>
        <w:t>หนี้สินรับรู้ด้วยมูลค่าที่คาดว่าจะจ่ายชำระ หากกลุ่มบริษัท</w:t>
      </w:r>
      <w:r w:rsidRPr="0064414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</w:t>
      </w:r>
      <w:r w:rsidRPr="0064414E">
        <w:rPr>
          <w:rFonts w:asciiTheme="majorBidi" w:hAnsiTheme="majorBidi" w:cstheme="majorBidi"/>
          <w:sz w:val="30"/>
          <w:szCs w:val="30"/>
          <w:cs/>
          <w:lang w:val="en-US"/>
        </w:rPr>
        <w:t>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64414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3F1E0C9F" w14:textId="77777777" w:rsidR="00963E6E" w:rsidRPr="00B608FB" w:rsidRDefault="00963E6E" w:rsidP="0073391C">
      <w:pPr>
        <w:pStyle w:val="Heading8"/>
        <w:keepNext/>
        <w:numPr>
          <w:ilvl w:val="1"/>
          <w:numId w:val="28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B608F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7ED70CBF" w14:textId="77777777" w:rsidR="00963E6E" w:rsidRPr="00B608FB" w:rsidRDefault="00963E6E" w:rsidP="00963E6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B10E530" w14:textId="4E01417C" w:rsidR="00963E6E" w:rsidRPr="00B608FB" w:rsidRDefault="0099790E" w:rsidP="00963E6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  <w:r w:rsidRPr="0099790E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99790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99790E">
        <w:rPr>
          <w:rFonts w:asciiTheme="majorBidi" w:hAnsiTheme="majorBidi" w:cstheme="majorBidi"/>
          <w:i/>
          <w:sz w:val="30"/>
          <w:szCs w:val="30"/>
          <w:cs/>
        </w:rPr>
        <w:t xml:space="preserve"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99790E">
        <w:rPr>
          <w:rFonts w:asciiTheme="majorBidi" w:hAnsiTheme="majorBidi" w:cstheme="majorBidi"/>
          <w:i/>
          <w:sz w:val="30"/>
          <w:szCs w:val="30"/>
          <w:lang w:bidi="th-TH"/>
        </w:rPr>
        <w:t xml:space="preserve"> </w:t>
      </w:r>
    </w:p>
    <w:p w14:paraId="2BE805C2" w14:textId="77777777" w:rsidR="005E2E81" w:rsidRDefault="005E2E81" w:rsidP="00963E6E">
      <w:pPr>
        <w:tabs>
          <w:tab w:val="left" w:pos="720"/>
        </w:tabs>
        <w:ind w:left="540"/>
        <w:jc w:val="thaiDistribute"/>
        <w:rPr>
          <w:rFonts w:asciiTheme="majorBidi" w:hAnsiTheme="majorBidi" w:cs="Angsana New"/>
          <w:iCs/>
          <w:sz w:val="30"/>
          <w:szCs w:val="30"/>
          <w:lang w:bidi="th-TH"/>
        </w:rPr>
      </w:pPr>
    </w:p>
    <w:p w14:paraId="7C53E41F" w14:textId="75332DC6" w:rsidR="00963E6E" w:rsidRPr="00B608FB" w:rsidRDefault="00963E6E" w:rsidP="0073391C">
      <w:pPr>
        <w:pStyle w:val="Heading8"/>
        <w:keepNext/>
        <w:numPr>
          <w:ilvl w:val="1"/>
          <w:numId w:val="28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B608F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39637113" w14:textId="77777777" w:rsidR="00963E6E" w:rsidRPr="00E61539" w:rsidRDefault="00963E6E" w:rsidP="00963E6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</w:p>
    <w:p w14:paraId="36F5AA76" w14:textId="77777777" w:rsidR="00963E6E" w:rsidRPr="00B608FB" w:rsidRDefault="00963E6E" w:rsidP="00963E6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  <w:r w:rsidRPr="00B608FB">
        <w:rPr>
          <w:rFonts w:asciiTheme="majorBidi" w:hAnsiTheme="majorBidi" w:cstheme="majorBidi"/>
          <w:i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</w:t>
      </w:r>
      <w:r w:rsidRPr="00B608FB">
        <w:rPr>
          <w:rFonts w:asciiTheme="majorBidi" w:hAnsiTheme="majorBidi" w:cstheme="majorBidi"/>
          <w:i/>
          <w:sz w:val="30"/>
          <w:szCs w:val="30"/>
        </w:rPr>
        <w:t xml:space="preserve">                      </w:t>
      </w:r>
      <w:r w:rsidRPr="00B608FB">
        <w:rPr>
          <w:rFonts w:asciiTheme="majorBidi" w:hAnsiTheme="majorBidi" w:cstheme="majorBidi"/>
          <w:i/>
          <w:sz w:val="30"/>
          <w:szCs w:val="30"/>
          <w:cs/>
        </w:rPr>
        <w:t>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B608FB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B608FB">
        <w:rPr>
          <w:rFonts w:asciiTheme="majorBidi" w:hAnsiTheme="majorBidi" w:cstheme="majorBidi"/>
          <w:i/>
          <w:sz w:val="30"/>
          <w:szCs w:val="30"/>
          <w:cs/>
        </w:rPr>
        <w:t xml:space="preserve">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999526D" w14:textId="77777777" w:rsidR="00963E6E" w:rsidRPr="00B608FB" w:rsidRDefault="00963E6E" w:rsidP="00963E6E">
      <w:pPr>
        <w:tabs>
          <w:tab w:val="left" w:pos="720"/>
        </w:tabs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</w:p>
    <w:p w14:paraId="59FBE61B" w14:textId="77777777" w:rsidR="00963E6E" w:rsidRPr="0099790E" w:rsidRDefault="00963E6E" w:rsidP="00963E6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  <w:r w:rsidRPr="0099790E">
        <w:rPr>
          <w:rFonts w:asciiTheme="majorBidi" w:hAnsiTheme="majorBidi" w:cstheme="majorBidi"/>
          <w:i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FB770BA" w14:textId="6A0C92E6" w:rsidR="00963E6E" w:rsidRPr="0099790E" w:rsidRDefault="00963E6E" w:rsidP="00963E6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  <w:r w:rsidRPr="0099790E">
        <w:rPr>
          <w:rFonts w:asciiTheme="majorBidi" w:hAnsiTheme="majorBidi" w:cstheme="majorBidi"/>
          <w:i/>
          <w:sz w:val="30"/>
          <w:szCs w:val="30"/>
          <w:lang w:bidi="th-TH"/>
        </w:rPr>
        <w:t>-</w:t>
      </w:r>
      <w:r w:rsidRPr="0099790E">
        <w:rPr>
          <w:rFonts w:asciiTheme="majorBidi" w:hAnsiTheme="majorBidi" w:cstheme="majorBidi"/>
          <w:i/>
          <w:sz w:val="30"/>
          <w:szCs w:val="30"/>
          <w:lang w:bidi="th-TH"/>
        </w:rPr>
        <w:tab/>
      </w:r>
      <w:r w:rsidRPr="0099790E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ข้อมูลระดับ </w:t>
      </w:r>
      <w:proofErr w:type="gramStart"/>
      <w:r w:rsidR="00BE7E77" w:rsidRPr="00BE7E77">
        <w:rPr>
          <w:rFonts w:asciiTheme="majorBidi" w:hAnsiTheme="majorBidi" w:cstheme="majorBidi"/>
          <w:iCs/>
          <w:sz w:val="30"/>
          <w:szCs w:val="30"/>
          <w:lang w:val="en-US" w:bidi="th-TH"/>
        </w:rPr>
        <w:t>1</w:t>
      </w:r>
      <w:r w:rsidRPr="0099790E">
        <w:rPr>
          <w:rFonts w:asciiTheme="majorBidi" w:hAnsiTheme="majorBidi" w:cstheme="majorBidi"/>
          <w:iCs/>
          <w:sz w:val="30"/>
          <w:szCs w:val="30"/>
          <w:cs/>
          <w:lang w:bidi="th-TH"/>
        </w:rPr>
        <w:t xml:space="preserve"> </w:t>
      </w:r>
      <w:r w:rsidRPr="0099790E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2B6C5E06" w14:textId="53EDF683" w:rsidR="00963E6E" w:rsidRPr="0099790E" w:rsidRDefault="00963E6E" w:rsidP="002A6EBC">
      <w:pPr>
        <w:tabs>
          <w:tab w:val="left" w:pos="720"/>
        </w:tabs>
        <w:ind w:left="720" w:hanging="180"/>
        <w:jc w:val="thaiDistribute"/>
        <w:rPr>
          <w:rFonts w:asciiTheme="majorBidi" w:hAnsiTheme="majorBidi" w:cstheme="majorBidi"/>
          <w:iCs/>
          <w:sz w:val="30"/>
          <w:szCs w:val="30"/>
          <w:lang w:bidi="th-TH"/>
        </w:rPr>
      </w:pPr>
      <w:r w:rsidRPr="0099790E">
        <w:rPr>
          <w:rFonts w:asciiTheme="majorBidi" w:hAnsiTheme="majorBidi" w:cstheme="majorBidi"/>
          <w:i/>
          <w:sz w:val="30"/>
          <w:szCs w:val="30"/>
          <w:lang w:bidi="th-TH"/>
        </w:rPr>
        <w:t>-</w:t>
      </w:r>
      <w:r w:rsidRPr="0099790E">
        <w:rPr>
          <w:rFonts w:asciiTheme="majorBidi" w:hAnsiTheme="majorBidi" w:cstheme="majorBidi"/>
          <w:i/>
          <w:sz w:val="30"/>
          <w:szCs w:val="30"/>
          <w:lang w:bidi="th-TH"/>
        </w:rPr>
        <w:tab/>
      </w:r>
      <w:r w:rsidRPr="0099790E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ข้อมูลระดับ </w:t>
      </w:r>
      <w:proofErr w:type="gramStart"/>
      <w:r w:rsidR="00BE7E77" w:rsidRPr="00BE7E77">
        <w:rPr>
          <w:rFonts w:asciiTheme="majorBidi" w:hAnsiTheme="majorBidi" w:cstheme="majorBidi"/>
          <w:iCs/>
          <w:sz w:val="30"/>
          <w:szCs w:val="30"/>
          <w:lang w:val="en-US" w:bidi="th-TH"/>
        </w:rPr>
        <w:t>2</w:t>
      </w:r>
      <w:r w:rsidRPr="0099790E">
        <w:rPr>
          <w:rFonts w:asciiTheme="majorBidi" w:hAnsiTheme="majorBidi" w:cstheme="majorBidi"/>
          <w:iCs/>
          <w:sz w:val="30"/>
          <w:szCs w:val="30"/>
          <w:cs/>
          <w:lang w:bidi="th-TH"/>
        </w:rPr>
        <w:t xml:space="preserve"> </w:t>
      </w:r>
      <w:r w:rsidRPr="0099790E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proofErr w:type="gramEnd"/>
      <w:r w:rsidR="002A6EBC">
        <w:rPr>
          <w:rFonts w:asciiTheme="majorBidi" w:hAnsiTheme="majorBidi" w:cstheme="majorBidi" w:hint="cs"/>
          <w:i/>
          <w:sz w:val="30"/>
          <w:szCs w:val="30"/>
          <w:cs/>
          <w:lang w:bidi="th-TH"/>
        </w:rPr>
        <w:t xml:space="preserve">   </w:t>
      </w:r>
      <w:r w:rsidRPr="0099790E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="00BE7E77" w:rsidRPr="00BE7E77">
        <w:rPr>
          <w:rFonts w:asciiTheme="majorBidi" w:hAnsiTheme="majorBidi" w:cstheme="majorBidi"/>
          <w:iCs/>
          <w:sz w:val="30"/>
          <w:szCs w:val="30"/>
          <w:lang w:val="en-US" w:bidi="th-TH"/>
        </w:rPr>
        <w:t>1</w:t>
      </w:r>
    </w:p>
    <w:p w14:paraId="775FC679" w14:textId="07061BE0" w:rsidR="00963E6E" w:rsidRPr="0099790E" w:rsidRDefault="00963E6E" w:rsidP="00963E6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  <w:r w:rsidRPr="0099790E">
        <w:rPr>
          <w:rFonts w:asciiTheme="majorBidi" w:hAnsiTheme="majorBidi" w:cstheme="majorBidi"/>
          <w:i/>
          <w:sz w:val="30"/>
          <w:szCs w:val="30"/>
          <w:lang w:bidi="th-TH"/>
        </w:rPr>
        <w:t>-</w:t>
      </w:r>
      <w:r w:rsidRPr="0099790E">
        <w:rPr>
          <w:rFonts w:asciiTheme="majorBidi" w:hAnsiTheme="majorBidi" w:cstheme="majorBidi"/>
          <w:i/>
          <w:sz w:val="30"/>
          <w:szCs w:val="30"/>
          <w:lang w:bidi="th-TH"/>
        </w:rPr>
        <w:tab/>
      </w:r>
      <w:r w:rsidRPr="0099790E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ข้อมูลระดับ </w:t>
      </w:r>
      <w:proofErr w:type="gramStart"/>
      <w:r w:rsidR="004C49B0" w:rsidRPr="004C49B0">
        <w:rPr>
          <w:rFonts w:asciiTheme="majorBidi" w:hAnsiTheme="majorBidi" w:cstheme="majorBidi"/>
          <w:iCs/>
          <w:sz w:val="30"/>
          <w:szCs w:val="30"/>
          <w:lang w:val="en-US" w:bidi="th-TH"/>
        </w:rPr>
        <w:t>3</w:t>
      </w:r>
      <w:r w:rsidRPr="0099790E">
        <w:rPr>
          <w:rFonts w:asciiTheme="majorBidi" w:hAnsiTheme="majorBidi" w:cstheme="majorBidi"/>
          <w:iCs/>
          <w:sz w:val="30"/>
          <w:szCs w:val="30"/>
          <w:cs/>
          <w:lang w:bidi="th-TH"/>
        </w:rPr>
        <w:t xml:space="preserve"> </w:t>
      </w:r>
      <w:r w:rsidRPr="0099790E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304DF5F0" w14:textId="77777777" w:rsidR="00963E6E" w:rsidRPr="00B608FB" w:rsidRDefault="00963E6E" w:rsidP="00963E6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  <w:lang w:bidi="th-TH"/>
        </w:rPr>
      </w:pPr>
    </w:p>
    <w:p w14:paraId="39E0B3E8" w14:textId="77777777" w:rsidR="00963E6E" w:rsidRPr="00B608FB" w:rsidRDefault="00963E6E" w:rsidP="00963E6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608FB">
        <w:rPr>
          <w:rFonts w:asciiTheme="majorBidi" w:hAnsiTheme="majorBidi" w:cstheme="majorBidi"/>
          <w:i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B608FB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B608FB">
        <w:rPr>
          <w:rFonts w:asciiTheme="majorBidi" w:hAnsiTheme="majorBidi" w:cstheme="majorBidi"/>
          <w:i/>
          <w:sz w:val="30"/>
          <w:szCs w:val="30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C629C33" w14:textId="77777777" w:rsidR="00963E6E" w:rsidRPr="00B608FB" w:rsidRDefault="00963E6E" w:rsidP="00963E6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D95DC4C" w14:textId="042D3F9A" w:rsidR="00963E6E" w:rsidRDefault="00963E6E" w:rsidP="00045A5B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608FB">
        <w:rPr>
          <w:rFonts w:asciiTheme="majorBidi" w:hAnsiTheme="majorBidi" w:cstheme="majorBidi"/>
          <w:i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  <w:r w:rsidRPr="00B608FB">
        <w:rPr>
          <w:rFonts w:asciiTheme="majorBidi" w:hAnsiTheme="majorBidi" w:cstheme="majorBidi" w:hint="cs"/>
          <w:i/>
          <w:sz w:val="30"/>
          <w:szCs w:val="30"/>
          <w:cs/>
        </w:rPr>
        <w:t>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</w:t>
      </w:r>
      <w:r w:rsidRPr="0062113E">
        <w:rPr>
          <w:rFonts w:asciiTheme="majorBidi" w:hAnsiTheme="majorBidi" w:cstheme="majorBidi" w:hint="cs"/>
          <w:i/>
          <w:sz w:val="30"/>
          <w:szCs w:val="30"/>
          <w:cs/>
        </w:rPr>
        <w:t xml:space="preserve">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 </w:t>
      </w:r>
      <w:r w:rsidR="004C49B0" w:rsidRPr="004C49B0">
        <w:rPr>
          <w:rFonts w:asciiTheme="majorBidi" w:hAnsiTheme="majorBidi" w:cstheme="majorBidi"/>
          <w:iCs/>
          <w:sz w:val="30"/>
          <w:szCs w:val="30"/>
          <w:lang w:val="en-US"/>
        </w:rPr>
        <w:t>3</w:t>
      </w:r>
      <w:r w:rsidRPr="007934D0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  <w:r w:rsidRPr="0062113E">
        <w:rPr>
          <w:rFonts w:asciiTheme="majorBidi" w:hAnsiTheme="majorBidi" w:cstheme="majorBidi" w:hint="cs"/>
          <w:i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97BA259" w14:textId="08F2E3CE" w:rsidR="009F79CB" w:rsidRDefault="009F79CB" w:rsidP="009F79CB">
      <w:pPr>
        <w:pStyle w:val="Heading8"/>
        <w:keepNext/>
        <w:numPr>
          <w:ilvl w:val="1"/>
          <w:numId w:val="28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bidi="th-TH"/>
        </w:rPr>
        <w:lastRenderedPageBreak/>
        <w:t>หุ้นทุนซื้อคืน</w:t>
      </w:r>
    </w:p>
    <w:p w14:paraId="717216C6" w14:textId="77777777" w:rsidR="00EA61A1" w:rsidRPr="00EA61A1" w:rsidRDefault="00EA61A1" w:rsidP="00EA61A1">
      <w:pPr>
        <w:rPr>
          <w:rFonts w:asciiTheme="majorBidi" w:hAnsiTheme="majorBidi" w:cstheme="majorBidi"/>
          <w:sz w:val="30"/>
          <w:szCs w:val="30"/>
          <w:cs/>
          <w:lang w:val="th-TH" w:bidi="th-TH"/>
        </w:rPr>
      </w:pPr>
    </w:p>
    <w:p w14:paraId="03B285B5" w14:textId="2DA41A2D" w:rsidR="00EA61A1" w:rsidRPr="00EA61A1" w:rsidRDefault="00EA61A1" w:rsidP="0061645A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th-TH" w:bidi="th-TH"/>
        </w:rPr>
      </w:pPr>
      <w:r w:rsidRPr="00EA61A1">
        <w:rPr>
          <w:rFonts w:asciiTheme="majorBidi" w:hAnsiTheme="majorBidi" w:cstheme="majorBidi"/>
          <w:sz w:val="30"/>
          <w:szCs w:val="30"/>
          <w:cs/>
          <w:lang w:val="th-TH" w:bidi="th-TH"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</w:t>
      </w:r>
      <w:r w:rsidRPr="0061645A">
        <w:rPr>
          <w:rFonts w:asciiTheme="majorBidi" w:hAnsiTheme="majorBidi" w:cstheme="majorBidi"/>
          <w:spacing w:val="-4"/>
          <w:sz w:val="30"/>
          <w:szCs w:val="30"/>
          <w:cs/>
          <w:lang w:val="th-TH" w:bidi="th-TH"/>
        </w:rPr>
        <w:t>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</w:t>
      </w:r>
      <w:r w:rsidRPr="00EA61A1">
        <w:rPr>
          <w:rFonts w:asciiTheme="majorBidi" w:hAnsiTheme="majorBidi" w:cstheme="majorBidi"/>
          <w:sz w:val="30"/>
          <w:szCs w:val="30"/>
          <w:cs/>
          <w:lang w:val="th-TH" w:bidi="th-TH"/>
        </w:rPr>
        <w:t>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</w:t>
      </w:r>
      <w:r w:rsidR="00290AEB">
        <w:rPr>
          <w:rFonts w:asciiTheme="majorBidi" w:hAnsiTheme="majorBidi" w:cstheme="majorBidi"/>
          <w:sz w:val="30"/>
          <w:szCs w:val="30"/>
          <w:cs/>
          <w:lang w:val="th-TH" w:bidi="th-TH"/>
        </w:rPr>
        <w:br/>
      </w:r>
      <w:r w:rsidRPr="00EA61A1">
        <w:rPr>
          <w:rFonts w:asciiTheme="majorBidi" w:hAnsiTheme="majorBidi" w:cstheme="majorBidi"/>
          <w:sz w:val="30"/>
          <w:szCs w:val="30"/>
          <w:cs/>
          <w:lang w:val="th-TH" w:bidi="th-TH"/>
        </w:rPr>
        <w:t>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</w:t>
      </w:r>
      <w:r w:rsidR="00290AEB">
        <w:rPr>
          <w:rFonts w:asciiTheme="majorBidi" w:hAnsiTheme="majorBidi" w:cstheme="majorBidi"/>
          <w:sz w:val="30"/>
          <w:szCs w:val="30"/>
          <w:cs/>
          <w:lang w:val="th-TH" w:bidi="th-TH"/>
        </w:rPr>
        <w:br/>
      </w:r>
      <w:r w:rsidRPr="00EA61A1">
        <w:rPr>
          <w:rFonts w:asciiTheme="majorBidi" w:hAnsiTheme="majorBidi" w:cstheme="majorBidi"/>
          <w:sz w:val="30"/>
          <w:szCs w:val="30"/>
          <w:cs/>
          <w:lang w:val="th-TH" w:bidi="th-TH"/>
        </w:rPr>
        <w:t>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</w:t>
      </w:r>
      <w:r w:rsidR="00290AEB">
        <w:rPr>
          <w:rFonts w:asciiTheme="majorBidi" w:hAnsiTheme="majorBidi" w:cstheme="majorBidi"/>
          <w:sz w:val="30"/>
          <w:szCs w:val="30"/>
          <w:cs/>
          <w:lang w:val="th-TH" w:bidi="th-TH"/>
        </w:rPr>
        <w:br/>
      </w:r>
      <w:r w:rsidRPr="00EA61A1">
        <w:rPr>
          <w:rFonts w:asciiTheme="majorBidi" w:hAnsiTheme="majorBidi" w:cstheme="majorBidi"/>
          <w:sz w:val="30"/>
          <w:szCs w:val="30"/>
          <w:cs/>
          <w:lang w:val="th-TH" w:bidi="th-TH"/>
        </w:rPr>
        <w:t>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372FD7CF" w14:textId="65F2F900" w:rsidR="00E6760F" w:rsidRDefault="00E6760F" w:rsidP="0046235C">
      <w:pPr>
        <w:tabs>
          <w:tab w:val="left" w:pos="720"/>
        </w:tabs>
        <w:jc w:val="thaiDistribute"/>
        <w:rPr>
          <w:rFonts w:asciiTheme="majorBidi" w:hAnsiTheme="majorBidi" w:cstheme="majorBidi"/>
          <w:i/>
          <w:sz w:val="30"/>
          <w:szCs w:val="30"/>
          <w:cs/>
          <w:lang w:bidi="th-TH"/>
        </w:rPr>
      </w:pPr>
    </w:p>
    <w:p w14:paraId="59314505" w14:textId="541BF1FF" w:rsidR="00963E6E" w:rsidRDefault="00963E6E" w:rsidP="0073391C">
      <w:pPr>
        <w:pStyle w:val="Heading8"/>
        <w:keepNext/>
        <w:numPr>
          <w:ilvl w:val="1"/>
          <w:numId w:val="28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CB7A2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รายได้</w:t>
      </w:r>
      <w:r w:rsidRPr="00CB7A2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bidi="th-TH"/>
        </w:rPr>
        <w:t>จากสัญญาที่ทำกับลูกค้า</w:t>
      </w:r>
    </w:p>
    <w:p w14:paraId="20FC75E1" w14:textId="77777777" w:rsidR="00E6760F" w:rsidRPr="00E6760F" w:rsidRDefault="00E6760F" w:rsidP="00E6760F">
      <w:pPr>
        <w:rPr>
          <w:lang w:val="en-US" w:bidi="th-TH"/>
        </w:rPr>
      </w:pPr>
    </w:p>
    <w:p w14:paraId="1042EBD8" w14:textId="1073D195" w:rsidR="00E6760F" w:rsidRPr="00B17EFB" w:rsidRDefault="00E6760F" w:rsidP="00E6760F">
      <w:pPr>
        <w:ind w:left="540"/>
        <w:jc w:val="thaiDistribute"/>
        <w:rPr>
          <w:rFonts w:asciiTheme="majorBidi" w:hAnsiTheme="majorBidi" w:cs="Angsana New"/>
          <w:iCs/>
          <w:sz w:val="30"/>
          <w:szCs w:val="30"/>
          <w:lang w:bidi="th-TH"/>
        </w:rPr>
      </w:pPr>
      <w:r w:rsidRPr="00B17EFB">
        <w:rPr>
          <w:rFonts w:asciiTheme="majorBidi" w:hAnsiTheme="majorBidi" w:cs="Angsana New" w:hint="cs"/>
          <w:iCs/>
          <w:sz w:val="30"/>
          <w:szCs w:val="30"/>
          <w:cs/>
          <w:lang w:bidi="th-TH"/>
        </w:rPr>
        <w:t>การรับรู้รายได้</w:t>
      </w:r>
    </w:p>
    <w:p w14:paraId="5231C2DB" w14:textId="77777777" w:rsidR="00963E6E" w:rsidRPr="00B17EFB" w:rsidRDefault="00963E6E" w:rsidP="00B17EFB">
      <w:pPr>
        <w:ind w:left="540"/>
        <w:jc w:val="thaiDistribute"/>
        <w:rPr>
          <w:rFonts w:asciiTheme="majorBidi" w:hAnsiTheme="majorBidi" w:cs="Angsana New"/>
          <w:iCs/>
          <w:sz w:val="30"/>
          <w:szCs w:val="30"/>
          <w:lang w:bidi="th-TH"/>
        </w:rPr>
      </w:pPr>
    </w:p>
    <w:p w14:paraId="48012D77" w14:textId="5298C5DC" w:rsidR="00963E6E" w:rsidRDefault="00963E6E" w:rsidP="00E6760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B7A25">
        <w:rPr>
          <w:rFonts w:asciiTheme="majorBidi" w:hAnsiTheme="majorBidi" w:cstheme="majorBidi"/>
          <w:sz w:val="30"/>
          <w:szCs w:val="30"/>
          <w:cs/>
          <w:lang w:val="en-US"/>
        </w:rPr>
        <w:t>รายได้รับรู้เมื่อลูกค้ามีอำนาจควบคุมในสินค้า</w:t>
      </w:r>
      <w:r w:rsidRPr="00CB7A25">
        <w:rPr>
          <w:rFonts w:asciiTheme="majorBidi" w:hAnsiTheme="majorBidi" w:cstheme="majorBidi" w:hint="cs"/>
          <w:sz w:val="30"/>
          <w:szCs w:val="30"/>
          <w:cs/>
          <w:lang w:val="en-US"/>
        </w:rPr>
        <w:t>หรือบริการ</w:t>
      </w:r>
      <w:r w:rsidRPr="00CB7A25">
        <w:rPr>
          <w:rFonts w:asciiTheme="majorBidi" w:hAnsiTheme="majorBidi" w:cstheme="majorBidi"/>
          <w:sz w:val="30"/>
          <w:szCs w:val="30"/>
          <w:cs/>
          <w:lang w:val="en-US"/>
        </w:rPr>
        <w:t>ด้วยจำนวนเงินที่สะท้อนถึงสิ่งตอบแทนที่กลุ่มบริษัท</w:t>
      </w:r>
      <w:r w:rsidR="00A4063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</w:t>
      </w:r>
      <w:r w:rsidRPr="00CB7A25">
        <w:rPr>
          <w:rFonts w:asciiTheme="majorBidi" w:hAnsiTheme="majorBidi" w:cstheme="majorBidi"/>
          <w:sz w:val="30"/>
          <w:szCs w:val="30"/>
          <w:cs/>
          <w:lang w:val="en-US"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16D3152C" w14:textId="77777777" w:rsidR="00A4063A" w:rsidRPr="00F27606" w:rsidRDefault="00A4063A" w:rsidP="00E6760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03A025F" w14:textId="0B8600D1" w:rsidR="00963E6E" w:rsidRPr="006E1836" w:rsidRDefault="00963E6E" w:rsidP="00963E6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E1836">
        <w:rPr>
          <w:rFonts w:asciiTheme="majorBidi" w:hAnsiTheme="majorBidi" w:cstheme="majorBidi"/>
          <w:sz w:val="30"/>
          <w:szCs w:val="30"/>
          <w:cs/>
          <w:lang w:val="en-US"/>
        </w:rPr>
        <w:t>รายได้จากการขายสินค้ารับรู้ ณ วันที่มีการส่งมอบสินค้าให้กับลูกค้า</w:t>
      </w:r>
      <w:r w:rsidRPr="006E183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7C79F609" w14:textId="77777777" w:rsidR="00963E6E" w:rsidRPr="00F27606" w:rsidRDefault="00963E6E" w:rsidP="00963E6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DE0BD77" w14:textId="79F12FA2" w:rsidR="00963E6E" w:rsidRPr="00496426" w:rsidRDefault="00963E6E" w:rsidP="00963E6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836">
        <w:rPr>
          <w:rFonts w:asciiTheme="majorBidi" w:hAnsiTheme="majorBidi" w:cstheme="majorBidi"/>
          <w:sz w:val="30"/>
          <w:szCs w:val="30"/>
          <w:cs/>
          <w:lang w:val="en-US"/>
        </w:rPr>
        <w:t>รายได้จากการให้บริการรับรู้</w:t>
      </w:r>
      <w:r w:rsidR="0083507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ตลอดช่วงเวลาหนึ่ง</w:t>
      </w:r>
      <w:r w:rsidRPr="006E1836">
        <w:rPr>
          <w:rFonts w:asciiTheme="majorBidi" w:hAnsiTheme="majorBidi" w:cstheme="majorBidi"/>
          <w:sz w:val="30"/>
          <w:szCs w:val="30"/>
          <w:cs/>
          <w:lang w:val="en-US"/>
        </w:rPr>
        <w:t>เมื่อได้</w:t>
      </w:r>
      <w:r w:rsidRPr="00CB7A25">
        <w:rPr>
          <w:rFonts w:asciiTheme="majorBidi" w:hAnsiTheme="majorBidi" w:cstheme="majorBidi"/>
          <w:sz w:val="30"/>
          <w:szCs w:val="30"/>
          <w:cs/>
        </w:rPr>
        <w:t>ให้บริการ</w:t>
      </w:r>
      <w:r w:rsidRPr="00CB7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7A25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1F8595B8" w14:textId="77777777" w:rsidR="00B17EFB" w:rsidRPr="00F27606" w:rsidRDefault="00B17EFB" w:rsidP="00963E6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03E714" w14:textId="77777777" w:rsidR="00963E6E" w:rsidRPr="004D2D54" w:rsidRDefault="00963E6E" w:rsidP="00963E6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D2D54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/>
        </w:rPr>
        <w:t>หรือมีการให้บริการหลายๆ ประเภทในรอบระยะเวลารายงานที่แตกต่างกัน</w:t>
      </w:r>
      <w:r w:rsidRPr="004D2D5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/>
        </w:rPr>
        <w:t>สิ่งตอบแทนที่ได้รับจะถูกปันส่วนตามสัดส่วน</w:t>
      </w:r>
      <w:r w:rsidRPr="004D2D54">
        <w:rPr>
          <w:rFonts w:asciiTheme="majorBidi" w:hAnsiTheme="majorBidi" w:cstheme="majorBidi"/>
          <w:sz w:val="30"/>
          <w:szCs w:val="30"/>
          <w:cs/>
          <w:lang w:val="en-US"/>
        </w:rPr>
        <w:t>ของราคาขายที่เป็นเอกเทศของสินค้าและบริการนั้นๆ</w:t>
      </w:r>
    </w:p>
    <w:p w14:paraId="54C38A95" w14:textId="6253124D" w:rsidR="000A6780" w:rsidRDefault="00963E6E" w:rsidP="00B06448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D2D54">
        <w:rPr>
          <w:rFonts w:asciiTheme="majorBidi" w:hAnsiTheme="majorBidi" w:cstheme="majorBidi"/>
          <w:sz w:val="30"/>
          <w:szCs w:val="30"/>
          <w:lang w:bidi="th-TH"/>
        </w:rPr>
        <w:tab/>
      </w:r>
    </w:p>
    <w:p w14:paraId="4A4FE821" w14:textId="77777777" w:rsidR="009B2C0B" w:rsidRDefault="009B2C0B" w:rsidP="00B06448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3630259" w14:textId="77777777" w:rsidR="009B2C0B" w:rsidRDefault="009B2C0B" w:rsidP="00B06448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F5EB730" w14:textId="77777777" w:rsidR="009B2C0B" w:rsidRDefault="009B2C0B" w:rsidP="00B06448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B22380B" w14:textId="77777777" w:rsidR="009B2C0B" w:rsidRDefault="009B2C0B" w:rsidP="00B06448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F492BFF" w14:textId="59BF26DC" w:rsidR="00F061E4" w:rsidRPr="00B17EFB" w:rsidRDefault="00F061E4" w:rsidP="00F061E4">
      <w:pPr>
        <w:ind w:left="540"/>
        <w:jc w:val="thaiDistribute"/>
        <w:rPr>
          <w:rFonts w:asciiTheme="majorBidi" w:hAnsiTheme="majorBidi" w:cs="Angsana New"/>
          <w:iCs/>
          <w:sz w:val="30"/>
          <w:szCs w:val="30"/>
          <w:cs/>
          <w:lang w:val="en-US" w:bidi="th-TH"/>
        </w:rPr>
      </w:pPr>
      <w:r>
        <w:rPr>
          <w:rFonts w:asciiTheme="majorBidi" w:hAnsiTheme="majorBidi" w:cs="Angsana New" w:hint="cs"/>
          <w:iCs/>
          <w:sz w:val="30"/>
          <w:szCs w:val="30"/>
          <w:cs/>
          <w:lang w:bidi="th-TH"/>
        </w:rPr>
        <w:lastRenderedPageBreak/>
        <w:t>โปรแกรมสิทธิพิเศษแก่ลูกค้า</w:t>
      </w:r>
    </w:p>
    <w:p w14:paraId="40581C79" w14:textId="77777777" w:rsidR="00F061E4" w:rsidRPr="00F27606" w:rsidRDefault="00F061E4" w:rsidP="00F061E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611CF19" w14:textId="77777777" w:rsidR="00963E6E" w:rsidRPr="004D2D54" w:rsidRDefault="00963E6E" w:rsidP="00963E6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D2D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สำหรับโปรแกรมสิทธิพิเศษที่กลุ่มบริษัทมีให้ลูกค้า</w:t>
      </w:r>
      <w:r w:rsidRPr="004D2D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สิ่งตอบแทนที่ได้รับจะปันส่วนตามสัดส่วนของราคาขายที่เป็นเอกเทศของสินค้าและคะแนน</w:t>
      </w:r>
      <w:r w:rsidRPr="004D2D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จำนวนเงินที่ปันส่วนให้กับคะแนนจะรับรู้เป็นหนี้สินที่เกิดจากสัญญา</w:t>
      </w:r>
      <w:r w:rsidRPr="004D2D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</w:t>
      </w:r>
      <w:r w:rsidRPr="004D2D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ทั้งนี้</w:t>
      </w:r>
      <w:r w:rsidRPr="004D2D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</w:t>
      </w:r>
      <w:r w:rsidRPr="004D2D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และจะได้รับการทบทวนการประมาณการดังกล่าว</w:t>
      </w:r>
      <w:r w:rsidRPr="004D2D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ณ</w:t>
      </w:r>
      <w:r w:rsidRPr="004D2D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วันสิ้นรอบระยะเวลารายงาน</w:t>
      </w:r>
    </w:p>
    <w:p w14:paraId="3F574BA3" w14:textId="77777777" w:rsidR="003372CC" w:rsidRPr="00F27606" w:rsidRDefault="003372CC" w:rsidP="00C8184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7F3769B1" w14:textId="71DC2429" w:rsidR="00963E6E" w:rsidRPr="003372CC" w:rsidRDefault="00963E6E" w:rsidP="00963E6E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-18" w:firstLine="540"/>
        <w:rPr>
          <w:rFonts w:asciiTheme="majorBidi" w:hAnsiTheme="majorBidi" w:cs="Angsana New"/>
          <w:iCs/>
          <w:sz w:val="30"/>
          <w:szCs w:val="30"/>
        </w:rPr>
      </w:pPr>
      <w:r w:rsidRPr="003372CC">
        <w:rPr>
          <w:rFonts w:asciiTheme="majorBidi" w:hAnsiTheme="majorBidi" w:cs="Angsana New"/>
          <w:iCs/>
          <w:sz w:val="30"/>
          <w:szCs w:val="30"/>
          <w:cs/>
          <w:lang w:bidi="th-TH"/>
        </w:rPr>
        <w:t>รายได้ค่านายหน้า</w:t>
      </w:r>
    </w:p>
    <w:p w14:paraId="0BDE9E3F" w14:textId="77777777" w:rsidR="00963E6E" w:rsidRPr="00F27606" w:rsidRDefault="00963E6E" w:rsidP="00963E6E">
      <w:pPr>
        <w:tabs>
          <w:tab w:val="left" w:pos="540"/>
        </w:tabs>
        <w:spacing w:line="240" w:lineRule="atLeast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6697C93" w14:textId="77777777" w:rsidR="00963E6E" w:rsidRDefault="00963E6E" w:rsidP="00963E6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D2D54">
        <w:rPr>
          <w:rFonts w:asciiTheme="majorBidi" w:hAnsiTheme="majorBidi" w:cstheme="majorBidi"/>
          <w:sz w:val="30"/>
          <w:szCs w:val="30"/>
          <w:cs/>
          <w:lang w:val="en-US" w:bidi="th-TH"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4D2D5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D2D54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Pr="004D2D5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D2D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เมื่อภาระผูกพันในการจัดหาสินค้าหรือบริการที่กำหนดไว้เสร็จสิ้น</w:t>
      </w:r>
    </w:p>
    <w:p w14:paraId="4D7A23A8" w14:textId="77777777" w:rsidR="00B06448" w:rsidRPr="00F27606" w:rsidRDefault="00B06448" w:rsidP="00D97375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84E5CF4" w14:textId="6E11EE45" w:rsidR="00124453" w:rsidRPr="00F27606" w:rsidRDefault="00124453" w:rsidP="00124453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-18" w:firstLine="540"/>
        <w:rPr>
          <w:rFonts w:asciiTheme="majorBidi" w:eastAsia="Calibri" w:hAnsiTheme="majorBidi" w:cstheme="majorBidi"/>
          <w:i/>
          <w:iCs/>
          <w:sz w:val="30"/>
          <w:szCs w:val="30"/>
          <w:lang w:val="en-US"/>
        </w:rPr>
      </w:pPr>
      <w:r w:rsidRPr="00F27606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val="en-US"/>
        </w:rPr>
        <w:t>ยอดคงเหลือของสัญญา</w:t>
      </w:r>
      <w:r w:rsidRPr="00F27606">
        <w:rPr>
          <w:rFonts w:asciiTheme="majorBidi" w:eastAsia="Calibri" w:hAnsiTheme="majorBidi" w:cstheme="majorBidi"/>
          <w:i/>
          <w:iCs/>
          <w:sz w:val="30"/>
          <w:szCs w:val="30"/>
          <w:cs/>
          <w:lang w:val="en-US"/>
        </w:rPr>
        <w:t xml:space="preserve"> </w:t>
      </w:r>
    </w:p>
    <w:p w14:paraId="47DCFB41" w14:textId="77777777" w:rsidR="00963E6E" w:rsidRPr="00F27606" w:rsidRDefault="00963E6E" w:rsidP="000308D5">
      <w:pPr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434EAC5" w14:textId="213078F0" w:rsidR="0024056B" w:rsidRPr="00F27606" w:rsidRDefault="0024056B" w:rsidP="000308D5">
      <w:pPr>
        <w:ind w:left="54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27606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หนี้สินที่เกิดจากสัญญา</w:t>
      </w:r>
      <w:r w:rsidRPr="00F27606">
        <w:rPr>
          <w:rFonts w:asciiTheme="majorBidi" w:hAnsiTheme="majorBidi" w:cstheme="majorBidi" w:hint="cs"/>
          <w:sz w:val="30"/>
          <w:szCs w:val="30"/>
          <w:cs/>
          <w:lang w:val="en-US"/>
        </w:rPr>
        <w:t>รวมถึง</w:t>
      </w:r>
      <w:r w:rsidRPr="00F27606">
        <w:rPr>
          <w:rFonts w:asciiTheme="majorBidi" w:hAnsiTheme="majorBidi" w:cstheme="majorBidi"/>
          <w:sz w:val="30"/>
          <w:szCs w:val="30"/>
          <w:cs/>
          <w:lang w:val="en-US"/>
        </w:rPr>
        <w:t>เงินรับล่วงหน้าจากลูกค้าเป็นภาระผูกพันที่จะต้องโอนสินค้าหรือบริการให้กับลูกค้า หนี้สินที่เกิดจากสัญญา</w:t>
      </w:r>
      <w:r w:rsidRPr="00F27606">
        <w:rPr>
          <w:rFonts w:asciiTheme="majorBidi" w:hAnsiTheme="majorBidi" w:cstheme="majorBidi" w:hint="cs"/>
          <w:sz w:val="30"/>
          <w:szCs w:val="30"/>
          <w:cs/>
          <w:lang w:val="en-US"/>
        </w:rPr>
        <w:t>รวมถึง</w:t>
      </w:r>
      <w:r w:rsidRPr="00F27606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3673971A" w14:textId="77777777" w:rsidR="00415788" w:rsidRPr="009B2C0B" w:rsidRDefault="00415788" w:rsidP="00963E6E">
      <w:pPr>
        <w:spacing w:line="240" w:lineRule="auto"/>
        <w:rPr>
          <w:rFonts w:asciiTheme="majorBidi" w:hAnsiTheme="majorBidi" w:cstheme="majorBidi"/>
          <w:iCs/>
          <w:sz w:val="30"/>
          <w:szCs w:val="30"/>
        </w:rPr>
      </w:pPr>
    </w:p>
    <w:p w14:paraId="3D45FCEC" w14:textId="0C17DC71" w:rsidR="00564175" w:rsidRPr="00F27606" w:rsidRDefault="00564175" w:rsidP="0073391C">
      <w:pPr>
        <w:pStyle w:val="Heading8"/>
        <w:keepNext/>
        <w:numPr>
          <w:ilvl w:val="1"/>
          <w:numId w:val="28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 w:rsidRPr="00F2760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bidi="th-TH"/>
        </w:rPr>
        <w:t>ภาษีเงินได้</w:t>
      </w:r>
    </w:p>
    <w:p w14:paraId="1991B44E" w14:textId="77777777" w:rsidR="00564175" w:rsidRPr="00F27606" w:rsidRDefault="00564175" w:rsidP="00564175">
      <w:pPr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054B2318" w14:textId="77777777" w:rsidR="00564175" w:rsidRPr="00F27606" w:rsidRDefault="00564175" w:rsidP="00564175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27606">
        <w:rPr>
          <w:rFonts w:asciiTheme="majorBidi" w:hAnsiTheme="majorBidi" w:cstheme="majorBidi"/>
          <w:i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</w:t>
      </w:r>
      <w:r w:rsidRPr="00F27606">
        <w:rPr>
          <w:rFonts w:asciiTheme="majorBidi" w:hAnsiTheme="majorBidi" w:cstheme="majorBidi" w:hint="cs"/>
          <w:i/>
          <w:sz w:val="30"/>
          <w:szCs w:val="30"/>
          <w:cs/>
        </w:rPr>
        <w:t>รายการที่เกี่ยวข้องในการรวมธุรกิจ หรือ</w:t>
      </w:r>
      <w:r w:rsidRPr="00F27606">
        <w:rPr>
          <w:rFonts w:asciiTheme="majorBidi" w:hAnsiTheme="majorBidi" w:cstheme="majorBidi"/>
          <w:i/>
          <w:sz w:val="30"/>
          <w:szCs w:val="30"/>
          <w:cs/>
        </w:rPr>
        <w:t>รายการที่รับรู้โดยตรงใน</w:t>
      </w:r>
      <w:r w:rsidRPr="00F27606">
        <w:rPr>
          <w:rFonts w:asciiTheme="majorBidi" w:hAnsiTheme="majorBidi" w:cstheme="majorBidi" w:hint="cs"/>
          <w:i/>
          <w:sz w:val="30"/>
          <w:szCs w:val="30"/>
          <w:cs/>
        </w:rPr>
        <w:t>ส่วนของผู้ถือหุ้นหรือ</w:t>
      </w:r>
      <w:r w:rsidRPr="00F27606">
        <w:rPr>
          <w:rFonts w:asciiTheme="majorBidi" w:hAnsiTheme="majorBidi" w:cstheme="majorBidi"/>
          <w:i/>
          <w:sz w:val="30"/>
          <w:szCs w:val="30"/>
          <w:cs/>
        </w:rPr>
        <w:t xml:space="preserve">กำไรขาดทุนเบ็ดเสร็จอื่น </w:t>
      </w:r>
    </w:p>
    <w:p w14:paraId="2E8E031F" w14:textId="77777777" w:rsidR="00564175" w:rsidRPr="00F27606" w:rsidRDefault="00564175" w:rsidP="00564175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91A86F8" w14:textId="77777777" w:rsidR="00564175" w:rsidRPr="00F27606" w:rsidRDefault="00564175" w:rsidP="00564175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27606">
        <w:rPr>
          <w:rFonts w:asciiTheme="majorBidi" w:hAnsiTheme="majorBidi" w:cstheme="majorBidi"/>
          <w:i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</w:t>
      </w:r>
      <w:r w:rsidRPr="00F27606">
        <w:rPr>
          <w:rFonts w:asciiTheme="majorBidi" w:hAnsiTheme="majorBidi" w:cstheme="majorBidi" w:hint="cs"/>
          <w:i/>
          <w:sz w:val="30"/>
          <w:szCs w:val="30"/>
          <w:cs/>
          <w:lang w:bidi="th-TH"/>
        </w:rPr>
        <w:t xml:space="preserve">                        </w:t>
      </w:r>
      <w:r w:rsidRPr="00F27606">
        <w:rPr>
          <w:rFonts w:asciiTheme="majorBidi" w:hAnsiTheme="majorBidi" w:cstheme="majorBidi"/>
          <w:i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DD70A58" w14:textId="77777777" w:rsidR="007A20ED" w:rsidRDefault="007A20ED" w:rsidP="00564175">
      <w:pPr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8D5C358" w14:textId="77777777" w:rsidR="00DC3BB0" w:rsidRPr="009B2C0B" w:rsidRDefault="00DC3BB0" w:rsidP="00564175">
      <w:pPr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85C0B60" w14:textId="39F1B6C0" w:rsidR="00564175" w:rsidRDefault="00564175" w:rsidP="00266336">
      <w:pPr>
        <w:spacing w:line="240" w:lineRule="auto"/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27606">
        <w:rPr>
          <w:rFonts w:asciiTheme="majorBidi" w:hAnsiTheme="majorBidi" w:cstheme="majorBidi"/>
          <w:i/>
          <w:sz w:val="30"/>
          <w:szCs w:val="30"/>
          <w:cs/>
        </w:rPr>
        <w:lastRenderedPageBreak/>
        <w:t>ภาษีเงินได้รอการตัดบัญชี</w:t>
      </w:r>
      <w:r w:rsidRPr="008020B2">
        <w:rPr>
          <w:rFonts w:asciiTheme="majorBidi" w:hAnsiTheme="majorBidi" w:cstheme="majorBidi"/>
          <w:i/>
          <w:sz w:val="30"/>
          <w:szCs w:val="30"/>
          <w:cs/>
        </w:rPr>
        <w:t>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8307B9">
        <w:rPr>
          <w:rFonts w:asciiTheme="majorBidi" w:hAnsiTheme="majorBidi" w:cstheme="majorBidi"/>
          <w:i/>
          <w:sz w:val="30"/>
          <w:szCs w:val="30"/>
        </w:rPr>
        <w:t xml:space="preserve">                    </w:t>
      </w:r>
      <w:r w:rsidRPr="008020B2">
        <w:rPr>
          <w:rFonts w:asciiTheme="majorBidi" w:hAnsiTheme="majorBidi" w:cstheme="majorBidi"/>
          <w:i/>
          <w:sz w:val="30"/>
          <w:szCs w:val="30"/>
          <w:cs/>
        </w:rPr>
        <w:t>ผลแตกต่างชั่วคราว สำหรับ</w:t>
      </w:r>
      <w:r w:rsidRPr="008020B2">
        <w:rPr>
          <w:rFonts w:asciiTheme="majorBidi" w:hAnsiTheme="majorBidi" w:cstheme="majorBidi" w:hint="cs"/>
          <w:i/>
          <w:sz w:val="30"/>
          <w:szCs w:val="30"/>
          <w:cs/>
        </w:rPr>
        <w:t>การรับรู้ค่าความนิยมในครั้งแรก</w:t>
      </w:r>
      <w:r w:rsidRPr="008020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020B2">
        <w:rPr>
          <w:rFonts w:asciiTheme="majorBidi" w:hAnsiTheme="majorBidi" w:cstheme="majorBidi" w:hint="cs"/>
          <w:i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Pr="00A31A05">
        <w:rPr>
          <w:rFonts w:asciiTheme="majorBidi" w:hAnsiTheme="majorBidi" w:cstheme="majorBidi"/>
          <w:i/>
          <w:sz w:val="30"/>
          <w:szCs w:val="30"/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</w:t>
      </w:r>
      <w:r w:rsidR="000B66C0">
        <w:rPr>
          <w:rFonts w:asciiTheme="majorBidi" w:hAnsiTheme="majorBidi" w:cstheme="majorBidi" w:hint="cs"/>
          <w:i/>
          <w:sz w:val="30"/>
          <w:szCs w:val="30"/>
          <w:cs/>
          <w:lang w:bidi="th-TH"/>
        </w:rPr>
        <w:t xml:space="preserve"> </w:t>
      </w:r>
      <w:r w:rsidRPr="00A31A05">
        <w:rPr>
          <w:rFonts w:asciiTheme="majorBidi" w:hAnsiTheme="majorBidi" w:cstheme="majorBidi"/>
          <w:i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</w:t>
      </w:r>
      <w:r w:rsidR="000B66C0">
        <w:rPr>
          <w:rFonts w:asciiTheme="majorBidi" w:hAnsiTheme="majorBidi" w:cstheme="majorBidi" w:hint="cs"/>
          <w:i/>
          <w:sz w:val="30"/>
          <w:szCs w:val="30"/>
          <w:cs/>
          <w:lang w:bidi="th-TH"/>
        </w:rPr>
        <w:t xml:space="preserve">                 </w:t>
      </w:r>
      <w:r w:rsidRPr="00A31A05">
        <w:rPr>
          <w:rFonts w:asciiTheme="majorBidi" w:hAnsiTheme="majorBidi" w:cstheme="majorBidi"/>
          <w:i/>
          <w:sz w:val="30"/>
          <w:szCs w:val="30"/>
          <w:cs/>
        </w:rPr>
        <w:t xml:space="preserve">เกิดรายการนั้น </w:t>
      </w:r>
      <w:r w:rsidRPr="008020B2">
        <w:rPr>
          <w:rFonts w:asciiTheme="majorBidi" w:hAnsiTheme="majorBidi" w:cstheme="majorBidi" w:hint="cs"/>
          <w:i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2B423C3B" w14:textId="77777777" w:rsidR="008307B9" w:rsidRPr="00DC3BB0" w:rsidRDefault="008307B9" w:rsidP="00564175">
      <w:pPr>
        <w:ind w:left="518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56C35F63" w14:textId="1EEF6E71" w:rsidR="00564175" w:rsidRDefault="00564175" w:rsidP="00564175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  <w:r w:rsidRPr="008020B2">
        <w:rPr>
          <w:rFonts w:asciiTheme="majorBidi" w:hAnsiTheme="majorBidi" w:cstheme="majorBidi"/>
          <w:i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8307B9">
        <w:rPr>
          <w:rFonts w:asciiTheme="majorBidi" w:hAnsiTheme="majorBidi" w:cstheme="majorBidi"/>
          <w:i/>
          <w:sz w:val="30"/>
          <w:szCs w:val="30"/>
        </w:rPr>
        <w:t xml:space="preserve">                    </w:t>
      </w:r>
      <w:r w:rsidRPr="008020B2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8020B2">
        <w:rPr>
          <w:rFonts w:asciiTheme="majorBidi" w:hAnsiTheme="majorBidi" w:cstheme="majorBidi"/>
          <w:i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</w:t>
      </w:r>
      <w:r w:rsidR="000B66C0">
        <w:rPr>
          <w:rFonts w:asciiTheme="majorBidi" w:hAnsiTheme="majorBidi" w:cstheme="majorBidi" w:hint="cs"/>
          <w:i/>
          <w:sz w:val="30"/>
          <w:szCs w:val="30"/>
          <w:cs/>
          <w:lang w:bidi="th-TH"/>
        </w:rPr>
        <w:t xml:space="preserve">           </w:t>
      </w:r>
      <w:r w:rsidRPr="008020B2">
        <w:rPr>
          <w:rFonts w:asciiTheme="majorBidi" w:hAnsiTheme="majorBidi" w:cstheme="majorBidi"/>
          <w:i/>
          <w:sz w:val="30"/>
          <w:szCs w:val="30"/>
          <w:cs/>
        </w:rPr>
        <w:t xml:space="preserve">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2A529AB6" w14:textId="77777777" w:rsidR="00CF64E6" w:rsidRPr="00DC3BB0" w:rsidRDefault="00CF64E6" w:rsidP="00564175">
      <w:pPr>
        <w:ind w:left="518"/>
        <w:jc w:val="thaiDistribute"/>
        <w:rPr>
          <w:rFonts w:asciiTheme="majorBidi" w:hAnsiTheme="majorBidi" w:cstheme="majorBidi"/>
          <w:iCs/>
          <w:sz w:val="28"/>
          <w:szCs w:val="28"/>
          <w:cs/>
          <w:lang w:bidi="th-TH"/>
        </w:rPr>
      </w:pPr>
    </w:p>
    <w:p w14:paraId="202F380D" w14:textId="77777777" w:rsidR="00564175" w:rsidRDefault="00564175" w:rsidP="00564175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020B2">
        <w:rPr>
          <w:rFonts w:asciiTheme="majorBidi" w:hAnsiTheme="majorBidi" w:cstheme="majorBidi"/>
          <w:i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79DA6F1" w14:textId="18A805EB" w:rsidR="00F27606" w:rsidRPr="00DC3BB0" w:rsidRDefault="00C56BB9" w:rsidP="00C56BB9">
      <w:pPr>
        <w:jc w:val="thaiDistribute"/>
        <w:rPr>
          <w:rFonts w:asciiTheme="majorBidi" w:hAnsiTheme="majorBidi" w:cstheme="majorBidi"/>
          <w:iCs/>
          <w:sz w:val="30"/>
          <w:szCs w:val="30"/>
          <w:lang w:bidi="th-TH"/>
        </w:rPr>
      </w:pPr>
      <w:r>
        <w:rPr>
          <w:rFonts w:asciiTheme="majorBidi" w:hAnsiTheme="majorBidi" w:cstheme="majorBidi"/>
          <w:i/>
          <w:sz w:val="30"/>
          <w:szCs w:val="30"/>
        </w:rPr>
        <w:tab/>
      </w:r>
    </w:p>
    <w:p w14:paraId="43F5D268" w14:textId="39836D7A" w:rsidR="00A35B7B" w:rsidRPr="00A35B7B" w:rsidRDefault="00A35B7B" w:rsidP="00A35B7B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การ</w:t>
      </w:r>
      <w:r w:rsidRPr="00A35B7B">
        <w:rPr>
          <w:rFonts w:asciiTheme="majorBidi" w:hAnsiTheme="majorBidi" w:cstheme="majorBidi" w:hint="cs"/>
          <w:b w:val="0"/>
          <w:bCs/>
          <w:sz w:val="30"/>
          <w:szCs w:val="30"/>
          <w:cs/>
        </w:rPr>
        <w:t>ซื้อบริษัทย่อย</w:t>
      </w:r>
    </w:p>
    <w:p w14:paraId="143246EF" w14:textId="77777777" w:rsidR="00A35B7B" w:rsidRDefault="00A35B7B" w:rsidP="00A35B7B">
      <w:pPr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03458338" w14:textId="020BA7D5" w:rsidR="00A35B7B" w:rsidRPr="00994DC6" w:rsidRDefault="00A35B7B" w:rsidP="00A35B7B">
      <w:pPr>
        <w:ind w:left="540" w:right="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4DC6">
        <w:rPr>
          <w:rFonts w:asciiTheme="majorBidi" w:hAnsiTheme="majorBidi" w:cstheme="majorBidi"/>
          <w:i/>
          <w:iCs/>
          <w:sz w:val="30"/>
          <w:szCs w:val="30"/>
          <w:cs/>
        </w:rPr>
        <w:t>การซื้อบริษัท นีโอ โมบิลิตี้ เอเชีย จำกัด</w:t>
      </w:r>
    </w:p>
    <w:p w14:paraId="1CC79AE4" w14:textId="77777777" w:rsidR="00A35B7B" w:rsidRPr="00810649" w:rsidRDefault="00A35B7B" w:rsidP="00A35B7B">
      <w:pPr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308DE25D" w14:textId="6824312C" w:rsidR="00A35B7B" w:rsidRPr="007C127B" w:rsidRDefault="00A35B7B" w:rsidP="00A35B7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3A1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763A1F">
        <w:rPr>
          <w:rFonts w:asciiTheme="majorBidi" w:hAnsiTheme="majorBidi" w:cstheme="majorBidi"/>
          <w:sz w:val="30"/>
          <w:szCs w:val="30"/>
        </w:rPr>
        <w:t xml:space="preserve"> </w:t>
      </w:r>
      <w:r w:rsidRPr="00763A1F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568</w:t>
      </w:r>
      <w:r w:rsidRPr="00763A1F">
        <w:rPr>
          <w:rFonts w:asciiTheme="majorBidi" w:hAnsiTheme="majorBidi" w:cstheme="majorBidi"/>
          <w:sz w:val="30"/>
          <w:szCs w:val="30"/>
        </w:rPr>
        <w:t xml:space="preserve"> </w:t>
      </w:r>
      <w:r w:rsidRPr="00763A1F">
        <w:rPr>
          <w:rFonts w:asciiTheme="majorBidi" w:hAnsiTheme="majorBidi" w:cstheme="majorBidi"/>
          <w:sz w:val="30"/>
          <w:szCs w:val="30"/>
          <w:cs/>
        </w:rPr>
        <w:t>กลุ่มบริษัทได้มาซึ่งอำนาจควบคุมในบริษัท นีโอ โมบิลิตี้ เอเชีย</w:t>
      </w:r>
      <w:r w:rsidRPr="00763A1F">
        <w:rPr>
          <w:rFonts w:asciiTheme="majorBidi" w:hAnsiTheme="majorBidi" w:cstheme="majorBidi"/>
          <w:sz w:val="30"/>
          <w:szCs w:val="30"/>
        </w:rPr>
        <w:t xml:space="preserve"> </w:t>
      </w:r>
      <w:r w:rsidRPr="00763A1F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763A1F">
        <w:rPr>
          <w:rFonts w:asciiTheme="majorBidi" w:hAnsiTheme="majorBidi" w:cstheme="majorBidi"/>
          <w:sz w:val="30"/>
          <w:szCs w:val="30"/>
        </w:rPr>
        <w:t xml:space="preserve"> (</w:t>
      </w:r>
      <w:r>
        <w:rPr>
          <w:rFonts w:asciiTheme="majorBidi" w:hAnsiTheme="majorBidi" w:cstheme="majorBidi" w:hint="cs"/>
          <w:sz w:val="30"/>
          <w:szCs w:val="30"/>
          <w:cs/>
        </w:rPr>
        <w:t>นีโอ</w:t>
      </w:r>
      <w:r w:rsidRPr="00763A1F">
        <w:rPr>
          <w:rFonts w:asciiTheme="majorBidi" w:hAnsiTheme="majorBidi" w:cstheme="majorBidi"/>
          <w:sz w:val="30"/>
          <w:szCs w:val="30"/>
        </w:rPr>
        <w:t xml:space="preserve">) </w:t>
      </w:r>
      <w:r w:rsidRPr="00763A1F">
        <w:rPr>
          <w:rFonts w:asciiTheme="majorBidi" w:hAnsiTheme="majorBidi" w:cstheme="majorBidi"/>
          <w:sz w:val="30"/>
          <w:szCs w:val="30"/>
          <w:cs/>
        </w:rPr>
        <w:t>ซึ่งเป็น</w:t>
      </w:r>
      <w:r>
        <w:rPr>
          <w:rFonts w:asciiTheme="majorBidi" w:hAnsiTheme="majorBidi" w:cstheme="majorBidi"/>
          <w:sz w:val="30"/>
          <w:szCs w:val="30"/>
        </w:rPr>
        <w:t xml:space="preserve">            </w:t>
      </w:r>
      <w:r w:rsidRPr="00763A1F">
        <w:rPr>
          <w:rFonts w:asciiTheme="majorBidi" w:hAnsiTheme="majorBidi" w:cstheme="majorBidi"/>
          <w:sz w:val="30"/>
          <w:szCs w:val="30"/>
          <w:cs/>
        </w:rPr>
        <w:t>ผู้จัดจำหน่าย</w:t>
      </w:r>
      <w:r w:rsidRPr="00763A1F">
        <w:rPr>
          <w:rFonts w:asciiTheme="majorBidi" w:hAnsiTheme="majorBidi" w:cstheme="majorBidi" w:hint="cs"/>
          <w:sz w:val="30"/>
          <w:szCs w:val="30"/>
          <w:cs/>
        </w:rPr>
        <w:t>และให้บริการหลังการขายสำหรับรถยนต์ไฟฟ้า</w:t>
      </w:r>
      <w:r w:rsidRPr="00763A1F">
        <w:rPr>
          <w:rFonts w:asciiTheme="majorBidi" w:hAnsiTheme="majorBidi" w:cstheme="majorBidi"/>
          <w:sz w:val="30"/>
          <w:szCs w:val="30"/>
          <w:cs/>
        </w:rPr>
        <w:t xml:space="preserve"> โดยการซื้อหุ้น</w:t>
      </w:r>
      <w:r w:rsidRPr="00763A1F">
        <w:rPr>
          <w:rFonts w:asciiTheme="majorBidi" w:hAnsiTheme="majorBidi" w:cstheme="majorBidi" w:hint="cs"/>
          <w:sz w:val="30"/>
          <w:szCs w:val="30"/>
          <w:cs/>
        </w:rPr>
        <w:t>สามัญ</w:t>
      </w:r>
      <w:r w:rsidRPr="00763A1F">
        <w:rPr>
          <w:rFonts w:asciiTheme="majorBidi" w:hAnsiTheme="majorBidi" w:cstheme="majorBidi"/>
          <w:sz w:val="30"/>
          <w:szCs w:val="30"/>
          <w:cs/>
        </w:rPr>
        <w:t>ใน</w:t>
      </w:r>
      <w:r>
        <w:rPr>
          <w:rFonts w:asciiTheme="majorBidi" w:hAnsiTheme="majorBidi" w:cstheme="majorBidi" w:hint="cs"/>
          <w:sz w:val="30"/>
          <w:szCs w:val="30"/>
          <w:cs/>
        </w:rPr>
        <w:t>นีโอ</w:t>
      </w:r>
      <w:r w:rsidRPr="00763A1F">
        <w:rPr>
          <w:rFonts w:asciiTheme="majorBidi" w:hAnsiTheme="majorBidi" w:cstheme="majorBidi"/>
          <w:sz w:val="30"/>
          <w:szCs w:val="30"/>
        </w:rPr>
        <w:t xml:space="preserve"> </w:t>
      </w:r>
      <w:r w:rsidRPr="00763A1F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763A1F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763A1F">
        <w:rPr>
          <w:rFonts w:asciiTheme="majorBidi" w:hAnsiTheme="majorBidi" w:cstheme="majorBidi"/>
          <w:sz w:val="30"/>
          <w:szCs w:val="30"/>
        </w:rPr>
        <w:t>.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763A1F">
        <w:rPr>
          <w:rFonts w:asciiTheme="majorBidi" w:hAnsiTheme="majorBidi" w:cstheme="majorBidi"/>
          <w:sz w:val="30"/>
          <w:szCs w:val="30"/>
          <w:cs/>
        </w:rPr>
        <w:t xml:space="preserve"> ทำให้กลุ่มบริษัทมีส่วนได้เสียเพิ่มขึ้นจากเดิมร้อยละ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49</w:t>
      </w:r>
      <w:r w:rsidRPr="00763A1F">
        <w:rPr>
          <w:rFonts w:asciiTheme="majorBidi" w:hAnsiTheme="majorBidi" w:cstheme="majorBidi"/>
          <w:sz w:val="30"/>
          <w:szCs w:val="30"/>
        </w:rPr>
        <w:t>.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99</w:t>
      </w:r>
      <w:r w:rsidRPr="00763A1F">
        <w:rPr>
          <w:rFonts w:asciiTheme="majorBidi" w:hAnsiTheme="majorBidi" w:cstheme="majorBidi"/>
          <w:sz w:val="30"/>
          <w:szCs w:val="30"/>
          <w:cs/>
        </w:rPr>
        <w:t xml:space="preserve"> เป็นร้อยละ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99</w:t>
      </w:r>
      <w:r w:rsidRPr="00763A1F">
        <w:rPr>
          <w:rFonts w:asciiTheme="majorBidi" w:hAnsiTheme="majorBidi" w:cstheme="majorBidi"/>
          <w:sz w:val="30"/>
          <w:szCs w:val="30"/>
        </w:rPr>
        <w:t>.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99</w:t>
      </w:r>
      <w:r w:rsidRPr="00763A1F">
        <w:rPr>
          <w:rFonts w:asciiTheme="majorBidi" w:hAnsiTheme="majorBidi" w:cstheme="majorBidi"/>
          <w:sz w:val="30"/>
          <w:szCs w:val="30"/>
        </w:rPr>
        <w:t xml:space="preserve"> </w:t>
      </w:r>
      <w:r w:rsidRPr="00763A1F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83</w:t>
      </w:r>
      <w:r w:rsidRPr="00763A1F">
        <w:rPr>
          <w:rFonts w:asciiTheme="majorBidi" w:hAnsiTheme="majorBidi" w:cstheme="majorBidi"/>
          <w:sz w:val="30"/>
          <w:szCs w:val="30"/>
        </w:rPr>
        <w:t xml:space="preserve"> </w:t>
      </w:r>
      <w:r w:rsidRPr="00763A1F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7C127B">
        <w:rPr>
          <w:rFonts w:asciiTheme="majorBidi" w:hAnsiTheme="majorBidi" w:cstheme="majorBidi"/>
          <w:sz w:val="30"/>
          <w:szCs w:val="30"/>
          <w:cs/>
        </w:rPr>
        <w:t>กลุ่มบริษัทมีค่าใช้จ่ายที่เกี่ยวข้องกับการซื้อประมาณ</w:t>
      </w:r>
      <w:r w:rsidRPr="007C127B">
        <w:rPr>
          <w:rFonts w:asciiTheme="majorBidi" w:hAnsiTheme="majorBidi" w:cstheme="majorBidi"/>
          <w:sz w:val="30"/>
          <w:szCs w:val="30"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7C127B">
        <w:rPr>
          <w:rFonts w:asciiTheme="majorBidi" w:hAnsiTheme="majorBidi" w:cstheme="majorBidi"/>
          <w:sz w:val="30"/>
          <w:szCs w:val="30"/>
        </w:rPr>
        <w:t>.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7C127B">
        <w:rPr>
          <w:rFonts w:asciiTheme="majorBidi" w:hAnsiTheme="majorBidi" w:cstheme="majorBidi"/>
          <w:sz w:val="30"/>
          <w:szCs w:val="30"/>
        </w:rPr>
        <w:t xml:space="preserve"> </w:t>
      </w:r>
      <w:r w:rsidRPr="007C127B">
        <w:rPr>
          <w:rFonts w:asciiTheme="majorBidi" w:hAnsiTheme="majorBidi" w:cstheme="majorBidi"/>
          <w:sz w:val="30"/>
          <w:szCs w:val="30"/>
          <w:cs/>
        </w:rPr>
        <w:t>ล้านบาท โดยได้รวมอยู่ในค่าใช้จ่ายในการบริหารในงบกำไรขาดทุน</w:t>
      </w:r>
      <w:r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Pr="007C127B">
        <w:rPr>
          <w:rFonts w:asciiTheme="majorBidi" w:hAnsiTheme="majorBidi" w:cstheme="majorBidi"/>
          <w:sz w:val="30"/>
          <w:szCs w:val="30"/>
          <w:cs/>
        </w:rPr>
        <w:t>รวมของกลุ่มบริษัทในงวดที่เกิดรายการ</w:t>
      </w:r>
    </w:p>
    <w:p w14:paraId="4E31E9D8" w14:textId="77777777" w:rsidR="00A35B7B" w:rsidRPr="00810649" w:rsidRDefault="00A35B7B" w:rsidP="00A35B7B">
      <w:pPr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6BE4D80F" w14:textId="700D5F30" w:rsidR="00A35B7B" w:rsidRDefault="00A35B7B" w:rsidP="00A35B7B">
      <w:pPr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F19E6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DF1887">
        <w:rPr>
          <w:rFonts w:asciiTheme="majorBidi" w:hAnsiTheme="majorBidi" w:cstheme="majorBidi" w:hint="cs"/>
          <w:sz w:val="30"/>
          <w:szCs w:val="30"/>
          <w:cs/>
          <w:lang w:bidi="th-TH"/>
        </w:rPr>
        <w:t>ปี</w:t>
      </w:r>
      <w:r w:rsidRPr="003F19E6">
        <w:rPr>
          <w:rFonts w:asciiTheme="majorBidi" w:hAnsiTheme="majorBidi" w:cstheme="majorBidi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9E6">
        <w:rPr>
          <w:rFonts w:asciiTheme="majorBidi" w:hAnsiTheme="majorBidi" w:cstheme="majorBidi"/>
          <w:sz w:val="30"/>
          <w:szCs w:val="30"/>
        </w:rPr>
        <w:t xml:space="preserve"> </w:t>
      </w:r>
      <w:r w:rsidR="00D97968">
        <w:rPr>
          <w:rFonts w:asciiTheme="majorBidi" w:hAnsiTheme="majorBidi" w:cstheme="majorBidi" w:hint="cs"/>
          <w:sz w:val="30"/>
          <w:szCs w:val="30"/>
          <w:cs/>
          <w:lang w:bidi="th-TH"/>
        </w:rPr>
        <w:t>ธันวาคม</w:t>
      </w:r>
      <w:r w:rsidRPr="003F19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568</w:t>
      </w:r>
      <w:r w:rsidRPr="003F19E6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นีโอ</w:t>
      </w:r>
      <w:r w:rsidRPr="003F19E6">
        <w:rPr>
          <w:rFonts w:asciiTheme="majorBidi" w:hAnsiTheme="majorBidi" w:cstheme="majorBidi"/>
          <w:sz w:val="30"/>
          <w:szCs w:val="30"/>
          <w:cs/>
        </w:rPr>
        <w:t>มีรายได้เป็น</w:t>
      </w:r>
      <w:r w:rsidRPr="008E46A8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B77BD">
        <w:rPr>
          <w:rFonts w:asciiTheme="majorBidi" w:hAnsiTheme="majorBidi" w:cstheme="majorBidi"/>
          <w:sz w:val="30"/>
          <w:szCs w:val="30"/>
        </w:rPr>
        <w:t>,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845</w:t>
      </w:r>
      <w:r w:rsidRPr="009B77BD">
        <w:rPr>
          <w:rFonts w:asciiTheme="majorBidi" w:hAnsiTheme="majorBidi" w:cstheme="majorBidi"/>
          <w:sz w:val="30"/>
          <w:szCs w:val="30"/>
        </w:rPr>
        <w:t>.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8E46A8">
        <w:rPr>
          <w:rFonts w:asciiTheme="majorBidi" w:hAnsiTheme="majorBidi" w:cstheme="majorBidi"/>
          <w:sz w:val="30"/>
          <w:szCs w:val="30"/>
          <w:cs/>
        </w:rPr>
        <w:t xml:space="preserve"> ล้านบาท และกำไรจำนวนเงิน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98</w:t>
      </w:r>
      <w:r w:rsidR="005A480D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8E46A8">
        <w:rPr>
          <w:rFonts w:asciiTheme="majorBidi" w:hAnsiTheme="majorBidi" w:cstheme="majorBidi"/>
          <w:sz w:val="30"/>
          <w:szCs w:val="30"/>
          <w:cs/>
        </w:rPr>
        <w:t xml:space="preserve"> ล้านบาท ซึ่งรวมเป็นส่วนหนึ่งของผลการดำเนินงานของ</w:t>
      </w:r>
      <w:r w:rsidRPr="00CC4AEF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3F19E6">
        <w:rPr>
          <w:rFonts w:asciiTheme="majorBidi" w:hAnsiTheme="majorBidi" w:cstheme="majorBidi"/>
          <w:sz w:val="30"/>
          <w:szCs w:val="30"/>
          <w:cs/>
        </w:rPr>
        <w:t xml:space="preserve"> ฝ่ายบริหารคาดว่าหากกลุ่มบริษัทได้มีการซื้อธุรกิจตั้งแต่วันที่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9E6">
        <w:rPr>
          <w:rFonts w:asciiTheme="majorBidi" w:hAnsiTheme="majorBidi" w:cstheme="majorBidi"/>
          <w:sz w:val="30"/>
          <w:szCs w:val="30"/>
        </w:rPr>
        <w:t xml:space="preserve"> </w:t>
      </w:r>
      <w:r w:rsidRPr="003F19E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568</w:t>
      </w:r>
      <w:r w:rsidRPr="003F19E6">
        <w:rPr>
          <w:rFonts w:asciiTheme="majorBidi" w:hAnsiTheme="majorBidi" w:cstheme="majorBidi"/>
          <w:sz w:val="30"/>
          <w:szCs w:val="30"/>
          <w:cs/>
        </w:rPr>
        <w:t xml:space="preserve"> จะมีรายได้รวม</w:t>
      </w:r>
      <w:r w:rsidRPr="00FA7E30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="00BE7E77" w:rsidRPr="00BE7E77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pacing w:val="-2"/>
          <w:sz w:val="30"/>
          <w:szCs w:val="30"/>
          <w:lang w:val="en-US"/>
        </w:rPr>
        <w:t>7</w:t>
      </w:r>
      <w:r w:rsidRPr="009B77BD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4C49B0" w:rsidRPr="004C49B0">
        <w:rPr>
          <w:rFonts w:asciiTheme="majorBidi" w:hAnsiTheme="majorBidi" w:cstheme="majorBidi"/>
          <w:spacing w:val="-2"/>
          <w:sz w:val="30"/>
          <w:szCs w:val="30"/>
          <w:lang w:val="en-US"/>
        </w:rPr>
        <w:t>367</w:t>
      </w:r>
      <w:r w:rsidR="0021222F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4C49B0" w:rsidRPr="004C49B0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FA7E3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และ</w:t>
      </w:r>
      <w:r w:rsidR="005A72D8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br/>
      </w:r>
      <w:r w:rsidRPr="00FA7E30">
        <w:rPr>
          <w:rFonts w:asciiTheme="majorBidi" w:hAnsiTheme="majorBidi" w:cstheme="majorBidi"/>
          <w:spacing w:val="-2"/>
          <w:sz w:val="30"/>
          <w:szCs w:val="30"/>
          <w:cs/>
        </w:rPr>
        <w:t>กำไรรวมสำหรับ</w:t>
      </w:r>
      <w:r w:rsidR="001F3FF9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ปี</w:t>
      </w:r>
      <w:r w:rsidRPr="00FA7E30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4C49B0" w:rsidRPr="004C49B0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="00BE7E77" w:rsidRPr="00BE7E77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FA7E3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F3FF9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ธันวาคม</w:t>
      </w:r>
      <w:r w:rsidRPr="00FA7E3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E7E77" w:rsidRPr="00BE7E77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pacing w:val="-2"/>
          <w:sz w:val="30"/>
          <w:szCs w:val="30"/>
          <w:lang w:val="en-US"/>
        </w:rPr>
        <w:t>568</w:t>
      </w:r>
      <w:r w:rsidRPr="00FA7E3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A7E30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="004C49B0" w:rsidRPr="004C49B0">
        <w:rPr>
          <w:rFonts w:asciiTheme="majorBidi" w:hAnsiTheme="majorBidi" w:cstheme="majorBidi"/>
          <w:spacing w:val="-2"/>
          <w:sz w:val="30"/>
          <w:szCs w:val="30"/>
          <w:lang w:val="en-US"/>
        </w:rPr>
        <w:t>8</w:t>
      </w:r>
      <w:r w:rsidR="00BE7E77" w:rsidRPr="00BE7E77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pacing w:val="-2"/>
          <w:sz w:val="30"/>
          <w:szCs w:val="30"/>
          <w:lang w:val="en-US"/>
        </w:rPr>
        <w:t>5</w:t>
      </w:r>
      <w:r w:rsidRPr="009B77BD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BE7E77" w:rsidRPr="00BE7E77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FA7E3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A7E30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3F19E6">
        <w:rPr>
          <w:rFonts w:asciiTheme="majorBidi" w:hAnsiTheme="majorBidi" w:cstheme="majorBidi"/>
          <w:sz w:val="30"/>
          <w:szCs w:val="30"/>
          <w:cs/>
        </w:rPr>
        <w:t xml:space="preserve"> ในการกำหนดมูลค่าดังกล่าวฝ่ายบริหารใช้ข้อสมมติในการปรับปรุงมูลค่ายุติธรรม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9E6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3F19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568</w:t>
      </w:r>
    </w:p>
    <w:p w14:paraId="0599AE8F" w14:textId="77777777" w:rsidR="00A35B7B" w:rsidRPr="003F19E6" w:rsidRDefault="00A35B7B" w:rsidP="00A35B7B">
      <w:pPr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สินทรัพย์ที่ได้มาและหนี้สินที่รับมา ณ วันซื้อกิจการ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แสดงได้ดังนี้</w:t>
      </w:r>
    </w:p>
    <w:p w14:paraId="73CA57F2" w14:textId="77777777" w:rsidR="00A35B7B" w:rsidRPr="00810649" w:rsidRDefault="00A35B7B" w:rsidP="00A35B7B">
      <w:pPr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916" w:type="dxa"/>
        <w:tblInd w:w="450" w:type="dxa"/>
        <w:tblLook w:val="01E0" w:firstRow="1" w:lastRow="1" w:firstColumn="1" w:lastColumn="1" w:noHBand="0" w:noVBand="0"/>
      </w:tblPr>
      <w:tblGrid>
        <w:gridCol w:w="5400"/>
        <w:gridCol w:w="1213"/>
        <w:gridCol w:w="2303"/>
      </w:tblGrid>
      <w:tr w:rsidR="00816E50" w:rsidRPr="00F85CD6" w14:paraId="0A7ED72A" w14:textId="77777777">
        <w:trPr>
          <w:trHeight w:val="56"/>
          <w:tblHeader/>
        </w:trPr>
        <w:tc>
          <w:tcPr>
            <w:tcW w:w="5400" w:type="dxa"/>
          </w:tcPr>
          <w:p w14:paraId="349CE15E" w14:textId="77777777" w:rsidR="00A35B7B" w:rsidRPr="00F85CD6" w:rsidRDefault="00A35B7B">
            <w:pPr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F85C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213" w:type="dxa"/>
          </w:tcPr>
          <w:p w14:paraId="017E8FC5" w14:textId="77777777" w:rsidR="00A35B7B" w:rsidRPr="003705B7" w:rsidRDefault="00A35B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705B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03" w:type="dxa"/>
          </w:tcPr>
          <w:p w14:paraId="6F5E2A04" w14:textId="77777777" w:rsidR="00A35B7B" w:rsidRPr="00F85CD6" w:rsidRDefault="00A35B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C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16E50" w:rsidRPr="00F85CD6" w14:paraId="36C85025" w14:textId="77777777">
        <w:trPr>
          <w:trHeight w:val="401"/>
          <w:tblHeader/>
        </w:trPr>
        <w:tc>
          <w:tcPr>
            <w:tcW w:w="5400" w:type="dxa"/>
          </w:tcPr>
          <w:p w14:paraId="3F112114" w14:textId="77777777" w:rsidR="00A35B7B" w:rsidRPr="00F85CD6" w:rsidRDefault="00A35B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0F2EC64C" w14:textId="77777777" w:rsidR="00A35B7B" w:rsidRPr="00F85CD6" w:rsidRDefault="00A35B7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03" w:type="dxa"/>
          </w:tcPr>
          <w:p w14:paraId="107A16C5" w14:textId="77777777" w:rsidR="00A35B7B" w:rsidRPr="00F85CD6" w:rsidRDefault="00A35B7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16E50" w:rsidRPr="00F85CD6" w14:paraId="0348804C" w14:textId="77777777">
        <w:trPr>
          <w:trHeight w:val="79"/>
        </w:trPr>
        <w:tc>
          <w:tcPr>
            <w:tcW w:w="5400" w:type="dxa"/>
          </w:tcPr>
          <w:p w14:paraId="3DB76758" w14:textId="77777777" w:rsidR="00A35B7B" w:rsidRPr="00F85CD6" w:rsidRDefault="00A35B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CD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3" w:type="dxa"/>
          </w:tcPr>
          <w:p w14:paraId="400474E2" w14:textId="77777777" w:rsidR="00A35B7B" w:rsidRPr="00F85CD6" w:rsidRDefault="00A35B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</w:tcPr>
          <w:p w14:paraId="0604DABF" w14:textId="42AEEDD5" w:rsidR="00A35B7B" w:rsidRPr="00F85CD6" w:rsidRDefault="004C49B0">
            <w:pPr>
              <w:tabs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</w:t>
            </w:r>
          </w:p>
        </w:tc>
      </w:tr>
      <w:tr w:rsidR="00816E50" w:rsidRPr="00F85CD6" w14:paraId="2D3CD8EA" w14:textId="77777777">
        <w:trPr>
          <w:trHeight w:val="401"/>
        </w:trPr>
        <w:tc>
          <w:tcPr>
            <w:tcW w:w="5400" w:type="dxa"/>
          </w:tcPr>
          <w:p w14:paraId="0F6E8BD9" w14:textId="77777777" w:rsidR="00A35B7B" w:rsidRPr="00F85CD6" w:rsidRDefault="00A35B7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CD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้า</w:t>
            </w:r>
            <w:r w:rsidRPr="00F85CD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213" w:type="dxa"/>
          </w:tcPr>
          <w:p w14:paraId="1EF7CC11" w14:textId="77777777" w:rsidR="00A35B7B" w:rsidRPr="00F85CD6" w:rsidRDefault="00A35B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</w:tcPr>
          <w:p w14:paraId="235C768E" w14:textId="5F0A6F0E" w:rsidR="00A35B7B" w:rsidRPr="00F85CD6" w:rsidRDefault="004C49B0">
            <w:pPr>
              <w:tabs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16E50" w:rsidRPr="00F85CD6" w14:paraId="27154606" w14:textId="77777777">
        <w:trPr>
          <w:trHeight w:val="401"/>
        </w:trPr>
        <w:tc>
          <w:tcPr>
            <w:tcW w:w="5400" w:type="dxa"/>
          </w:tcPr>
          <w:p w14:paraId="125A4CBF" w14:textId="77777777" w:rsidR="00A35B7B" w:rsidRPr="00F85CD6" w:rsidRDefault="00A35B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CD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13" w:type="dxa"/>
          </w:tcPr>
          <w:p w14:paraId="2D3EF6A8" w14:textId="77777777" w:rsidR="00A35B7B" w:rsidRPr="00E90215" w:rsidRDefault="00A35B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</w:tcPr>
          <w:p w14:paraId="63895881" w14:textId="2B2D2BB5" w:rsidR="00A35B7B" w:rsidRPr="00F85CD6" w:rsidRDefault="004C49B0">
            <w:pPr>
              <w:tabs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16E50" w:rsidRPr="00F85CD6" w14:paraId="6E4DDBC2" w14:textId="77777777">
        <w:trPr>
          <w:trHeight w:val="401"/>
        </w:trPr>
        <w:tc>
          <w:tcPr>
            <w:tcW w:w="5400" w:type="dxa"/>
          </w:tcPr>
          <w:p w14:paraId="762C2300" w14:textId="77777777" w:rsidR="00A35B7B" w:rsidRPr="00F85CD6" w:rsidRDefault="00A35B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CD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3" w:type="dxa"/>
          </w:tcPr>
          <w:p w14:paraId="1647BA81" w14:textId="4B77C93A" w:rsidR="00A35B7B" w:rsidRPr="00D113FB" w:rsidRDefault="00BE7E7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2303" w:type="dxa"/>
          </w:tcPr>
          <w:p w14:paraId="58CA91F2" w14:textId="3C4CC631" w:rsidR="00A35B7B" w:rsidRPr="00F85CD6" w:rsidRDefault="00BE7E77">
            <w:pPr>
              <w:tabs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816E50" w:rsidRPr="00F85CD6" w14:paraId="19EFDFEB" w14:textId="77777777">
        <w:trPr>
          <w:trHeight w:val="401"/>
        </w:trPr>
        <w:tc>
          <w:tcPr>
            <w:tcW w:w="5400" w:type="dxa"/>
          </w:tcPr>
          <w:p w14:paraId="3BF4A26E" w14:textId="77777777" w:rsidR="00A35B7B" w:rsidRPr="00F85CD6" w:rsidRDefault="00A35B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CD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13" w:type="dxa"/>
          </w:tcPr>
          <w:p w14:paraId="330820AA" w14:textId="32AF374F" w:rsidR="00A35B7B" w:rsidRPr="00D113FB" w:rsidRDefault="00BE7E7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2303" w:type="dxa"/>
          </w:tcPr>
          <w:p w14:paraId="59D9F744" w14:textId="4CEB045D" w:rsidR="00A35B7B" w:rsidRPr="00F85CD6" w:rsidRDefault="00BE7E77">
            <w:pPr>
              <w:tabs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</w:tr>
      <w:tr w:rsidR="00816E50" w:rsidRPr="00F85CD6" w14:paraId="6197A410" w14:textId="77777777">
        <w:trPr>
          <w:trHeight w:val="401"/>
        </w:trPr>
        <w:tc>
          <w:tcPr>
            <w:tcW w:w="5400" w:type="dxa"/>
          </w:tcPr>
          <w:p w14:paraId="226E09A6" w14:textId="77777777" w:rsidR="00A35B7B" w:rsidRPr="00F85CD6" w:rsidRDefault="00A35B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CD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หมุนเวียนและไม่หมุนเวียนอื่น</w:t>
            </w:r>
          </w:p>
        </w:tc>
        <w:tc>
          <w:tcPr>
            <w:tcW w:w="1213" w:type="dxa"/>
          </w:tcPr>
          <w:p w14:paraId="7274DF85" w14:textId="77777777" w:rsidR="00A35B7B" w:rsidRPr="00F85CD6" w:rsidRDefault="00A35B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</w:tcPr>
          <w:p w14:paraId="08AFF6B1" w14:textId="3BFFEEF4" w:rsidR="00A35B7B" w:rsidRPr="00F85CD6" w:rsidRDefault="00BE7E77">
            <w:pPr>
              <w:tabs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434FC3" w:rsidRPr="00F85CD6" w14:paraId="0E9241AE" w14:textId="77777777">
        <w:trPr>
          <w:trHeight w:val="57"/>
        </w:trPr>
        <w:tc>
          <w:tcPr>
            <w:tcW w:w="5400" w:type="dxa"/>
          </w:tcPr>
          <w:p w14:paraId="117DE9C2" w14:textId="77777777" w:rsidR="00434FC3" w:rsidRPr="00F85CD6" w:rsidRDefault="00434FC3" w:rsidP="00434F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CD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13" w:type="dxa"/>
          </w:tcPr>
          <w:p w14:paraId="267D7931" w14:textId="53ADEC93" w:rsidR="00434FC3" w:rsidRPr="00F85CD6" w:rsidRDefault="00BE7E77" w:rsidP="00434F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434FC3" w:rsidRPr="004C49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2303" w:type="dxa"/>
          </w:tcPr>
          <w:p w14:paraId="369F0BBE" w14:textId="6EE4897B" w:rsidR="00434FC3" w:rsidRPr="00F85CD6" w:rsidRDefault="00434FC3" w:rsidP="00434FC3">
            <w:pPr>
              <w:tabs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CD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E7E77" w:rsidRPr="00BE7E7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95</w:t>
            </w:r>
            <w:r w:rsidRPr="00F85CD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34FC3" w:rsidRPr="00F85CD6" w14:paraId="2F23576C" w14:textId="77777777">
        <w:trPr>
          <w:trHeight w:val="401"/>
        </w:trPr>
        <w:tc>
          <w:tcPr>
            <w:tcW w:w="5400" w:type="dxa"/>
          </w:tcPr>
          <w:p w14:paraId="1BEE78E5" w14:textId="77777777" w:rsidR="00434FC3" w:rsidRPr="00F85CD6" w:rsidRDefault="00434FC3" w:rsidP="00434F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CD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13" w:type="dxa"/>
          </w:tcPr>
          <w:p w14:paraId="26A0A403" w14:textId="77777777" w:rsidR="00434FC3" w:rsidRPr="00F85CD6" w:rsidRDefault="00434FC3" w:rsidP="00434F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</w:tcPr>
          <w:p w14:paraId="7BC0D11E" w14:textId="36E8B732" w:rsidR="00434FC3" w:rsidRPr="00F85CD6" w:rsidRDefault="00434FC3" w:rsidP="00434FC3">
            <w:pPr>
              <w:tabs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CD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473</w:t>
            </w:r>
            <w:r w:rsidRPr="00F85CD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34FC3" w:rsidRPr="00F85CD6" w14:paraId="3AE7E407" w14:textId="77777777">
        <w:trPr>
          <w:trHeight w:val="401"/>
        </w:trPr>
        <w:tc>
          <w:tcPr>
            <w:tcW w:w="5400" w:type="dxa"/>
          </w:tcPr>
          <w:p w14:paraId="79DD96E2" w14:textId="77777777" w:rsidR="00434FC3" w:rsidRPr="00F85CD6" w:rsidRDefault="00434FC3" w:rsidP="00434F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CD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13" w:type="dxa"/>
          </w:tcPr>
          <w:p w14:paraId="44F25556" w14:textId="564ABEA8" w:rsidR="00434FC3" w:rsidRPr="00F85CD6" w:rsidRDefault="00BE7E77" w:rsidP="00434F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434FC3" w:rsidRPr="004C49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2303" w:type="dxa"/>
          </w:tcPr>
          <w:p w14:paraId="1FC09A30" w14:textId="4EF9F186" w:rsidR="00434FC3" w:rsidRPr="00F85CD6" w:rsidRDefault="00434FC3" w:rsidP="00434FC3">
            <w:pPr>
              <w:tabs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4FC3" w:rsidRPr="00F85CD6" w14:paraId="49462350" w14:textId="77777777">
        <w:trPr>
          <w:trHeight w:val="401"/>
        </w:trPr>
        <w:tc>
          <w:tcPr>
            <w:tcW w:w="5400" w:type="dxa"/>
          </w:tcPr>
          <w:p w14:paraId="6D23AA0C" w14:textId="77777777" w:rsidR="00434FC3" w:rsidRPr="00F85CD6" w:rsidRDefault="00434FC3" w:rsidP="00434F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34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13" w:type="dxa"/>
          </w:tcPr>
          <w:p w14:paraId="0C3F6F78" w14:textId="77777777" w:rsidR="00434FC3" w:rsidRPr="00F85CD6" w:rsidRDefault="00434FC3" w:rsidP="00434F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</w:tcPr>
          <w:p w14:paraId="78A411A7" w14:textId="1C9D159A" w:rsidR="00434FC3" w:rsidRPr="00F85CD6" w:rsidRDefault="00434FC3" w:rsidP="00434FC3">
            <w:pPr>
              <w:tabs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4FC3" w:rsidRPr="00F85CD6" w14:paraId="52A2149D" w14:textId="77777777">
        <w:trPr>
          <w:trHeight w:val="401"/>
        </w:trPr>
        <w:tc>
          <w:tcPr>
            <w:tcW w:w="5400" w:type="dxa"/>
          </w:tcPr>
          <w:p w14:paraId="22C5806B" w14:textId="77777777" w:rsidR="00434FC3" w:rsidRPr="00F85CD6" w:rsidRDefault="00434FC3" w:rsidP="00434F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34B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หนี้สินหมุนเวียนและไม่หมุนเวียน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13" w:type="dxa"/>
          </w:tcPr>
          <w:p w14:paraId="0DDC3FDF" w14:textId="77777777" w:rsidR="00434FC3" w:rsidRPr="00F85CD6" w:rsidRDefault="00434FC3" w:rsidP="00434F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558B0DED" w14:textId="5542F19F" w:rsidR="00434FC3" w:rsidRPr="00F85CD6" w:rsidRDefault="00434FC3" w:rsidP="00434FC3">
            <w:pPr>
              <w:tabs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4FC3" w:rsidRPr="00F85CD6" w14:paraId="56698432" w14:textId="77777777" w:rsidTr="003D1754">
        <w:trPr>
          <w:trHeight w:val="401"/>
        </w:trPr>
        <w:tc>
          <w:tcPr>
            <w:tcW w:w="5400" w:type="dxa"/>
          </w:tcPr>
          <w:p w14:paraId="2EFDAADF" w14:textId="77777777" w:rsidR="00434FC3" w:rsidRPr="00C0334B" w:rsidRDefault="00434FC3" w:rsidP="00434FC3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C1DA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213" w:type="dxa"/>
          </w:tcPr>
          <w:p w14:paraId="5490ECB3" w14:textId="77777777" w:rsidR="00434FC3" w:rsidRPr="00F85CD6" w:rsidRDefault="00434FC3" w:rsidP="00434F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  <w:tcBorders>
              <w:top w:val="single" w:sz="4" w:space="0" w:color="auto"/>
            </w:tcBorders>
          </w:tcPr>
          <w:p w14:paraId="56D57800" w14:textId="0CC0A9D4" w:rsidR="00434FC3" w:rsidRDefault="00434FC3" w:rsidP="00434FC3">
            <w:pPr>
              <w:tabs>
                <w:tab w:val="decimal" w:pos="12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375</w:t>
            </w:r>
          </w:p>
        </w:tc>
      </w:tr>
      <w:tr w:rsidR="00434FC3" w:rsidRPr="00F85CD6" w14:paraId="4DFAD707" w14:textId="77777777" w:rsidTr="003D1754">
        <w:trPr>
          <w:trHeight w:val="401"/>
        </w:trPr>
        <w:tc>
          <w:tcPr>
            <w:tcW w:w="5400" w:type="dxa"/>
          </w:tcPr>
          <w:p w14:paraId="17922C74" w14:textId="06514012" w:rsidR="00434FC3" w:rsidRPr="008C1DAF" w:rsidRDefault="00434FC3" w:rsidP="00434FC3">
            <w:pPr>
              <w:spacing w:line="240" w:lineRule="auto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8C1DA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C1D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C1DAF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  <w:r w:rsidRPr="008C1DAF">
              <w:rPr>
                <w:rFonts w:asciiTheme="majorBidi" w:hAnsiTheme="majorBidi" w:cs="Angsana New"/>
                <w:sz w:val="30"/>
                <w:szCs w:val="30"/>
              </w:rPr>
              <w:t xml:space="preserve"> (</w:t>
            </w:r>
            <w:r w:rsidRPr="008C1DAF">
              <w:rPr>
                <w:rFonts w:asciiTheme="majorBidi" w:hAnsiTheme="majorBidi" w:cs="Angsana New" w:hint="cs"/>
                <w:sz w:val="30"/>
                <w:szCs w:val="30"/>
                <w:cs/>
              </w:rPr>
              <w:t>ร้อยละ</w:t>
            </w:r>
            <w:r w:rsidRPr="008C1D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BE7E77" w:rsidRPr="00BE7E77">
              <w:rPr>
                <w:rFonts w:asciiTheme="majorBidi" w:hAnsiTheme="majorBidi" w:cs="Angsana New"/>
                <w:sz w:val="30"/>
                <w:szCs w:val="30"/>
                <w:lang w:val="en-US"/>
              </w:rPr>
              <w:t>0</w:t>
            </w:r>
            <w:r w:rsidRPr="008C1DAF">
              <w:rPr>
                <w:rFonts w:asciiTheme="majorBidi" w:hAnsiTheme="majorBidi" w:cs="Angsana New"/>
                <w:sz w:val="30"/>
                <w:szCs w:val="30"/>
              </w:rPr>
              <w:t>.</w:t>
            </w:r>
            <w:r w:rsidR="00BE7E77" w:rsidRPr="00BE7E77">
              <w:rPr>
                <w:rFonts w:asciiTheme="majorBidi" w:hAnsiTheme="majorBidi" w:cs="Angsana New"/>
                <w:sz w:val="30"/>
                <w:szCs w:val="30"/>
                <w:lang w:val="en-US"/>
              </w:rPr>
              <w:t>0000</w:t>
            </w:r>
            <w:r w:rsidRPr="004C49B0">
              <w:rPr>
                <w:rFonts w:asciiTheme="majorBidi" w:hAnsiTheme="majorBidi" w:cs="Angsana New"/>
                <w:sz w:val="30"/>
                <w:szCs w:val="30"/>
                <w:lang w:val="en-US"/>
              </w:rPr>
              <w:t>3</w:t>
            </w:r>
            <w:r w:rsidRPr="008C1DAF"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  <w:tc>
          <w:tcPr>
            <w:tcW w:w="1213" w:type="dxa"/>
          </w:tcPr>
          <w:p w14:paraId="5DC01A75" w14:textId="77777777" w:rsidR="00434FC3" w:rsidRPr="00F85CD6" w:rsidRDefault="00434FC3" w:rsidP="00434F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</w:tcPr>
          <w:p w14:paraId="2DC3DCD0" w14:textId="5DFCEF90" w:rsidR="00434FC3" w:rsidRPr="008C1DAF" w:rsidRDefault="00434FC3" w:rsidP="00434FC3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4FC3" w:rsidRPr="00F85CD6" w14:paraId="2C8BB2E7" w14:textId="77777777" w:rsidTr="00793457">
        <w:trPr>
          <w:trHeight w:val="401"/>
        </w:trPr>
        <w:tc>
          <w:tcPr>
            <w:tcW w:w="5400" w:type="dxa"/>
          </w:tcPr>
          <w:p w14:paraId="2B17FB9D" w14:textId="4B7F5F1F" w:rsidR="00434FC3" w:rsidRPr="008C1DAF" w:rsidRDefault="00434FC3" w:rsidP="00434FC3">
            <w:pPr>
              <w:spacing w:line="240" w:lineRule="auto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   </w:t>
            </w:r>
            <w:r w:rsidRPr="008C1DAF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ส่วนได้เสียในนีโอที่บริษัทถืออยู่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ก่อน</w:t>
            </w:r>
            <w:r w:rsidRPr="008C1DAF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การรวมธุรกิจ</w:t>
            </w:r>
          </w:p>
        </w:tc>
        <w:tc>
          <w:tcPr>
            <w:tcW w:w="1213" w:type="dxa"/>
          </w:tcPr>
          <w:p w14:paraId="521C883B" w14:textId="77777777" w:rsidR="00434FC3" w:rsidRPr="00F85CD6" w:rsidRDefault="00434FC3" w:rsidP="00434F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</w:tcPr>
          <w:p w14:paraId="2BA3233D" w14:textId="164D6FDC" w:rsidR="00434FC3" w:rsidRPr="008C1DAF" w:rsidRDefault="00434FC3" w:rsidP="00434FC3">
            <w:pPr>
              <w:tabs>
                <w:tab w:val="decimal" w:pos="12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4FC3" w:rsidRPr="00F85CD6" w14:paraId="15767717" w14:textId="77777777" w:rsidTr="00B97BE2">
        <w:trPr>
          <w:trHeight w:val="401"/>
        </w:trPr>
        <w:tc>
          <w:tcPr>
            <w:tcW w:w="5400" w:type="dxa"/>
          </w:tcPr>
          <w:p w14:paraId="4E6F34A0" w14:textId="32229402" w:rsidR="00434FC3" w:rsidRPr="008C1DAF" w:rsidRDefault="00434FC3" w:rsidP="00434FC3">
            <w:pPr>
              <w:spacing w:line="240" w:lineRule="auto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8C1DA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213" w:type="dxa"/>
          </w:tcPr>
          <w:p w14:paraId="1B42B0EC" w14:textId="43F37CC6" w:rsidR="00434FC3" w:rsidRPr="00F85CD6" w:rsidRDefault="00BE7E77" w:rsidP="00434F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434FC3" w:rsidRPr="004C49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688A1C8F" w14:textId="61856884" w:rsidR="00434FC3" w:rsidRPr="008C1DAF" w:rsidRDefault="00434FC3" w:rsidP="00434FC3">
            <w:pPr>
              <w:tabs>
                <w:tab w:val="decimal" w:pos="12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434FC3" w:rsidRPr="00F85CD6" w14:paraId="2CBF52A1" w14:textId="77777777" w:rsidTr="00B97BE2">
        <w:trPr>
          <w:trHeight w:val="401"/>
        </w:trPr>
        <w:tc>
          <w:tcPr>
            <w:tcW w:w="5400" w:type="dxa"/>
          </w:tcPr>
          <w:p w14:paraId="7C093677" w14:textId="77C73D43" w:rsidR="00434FC3" w:rsidRPr="008C1DAF" w:rsidRDefault="00434FC3" w:rsidP="00434FC3">
            <w:pPr>
              <w:spacing w:line="240" w:lineRule="auto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8C1DA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รวมสิ่งตอบแทนที่โอนให้</w:t>
            </w:r>
          </w:p>
        </w:tc>
        <w:tc>
          <w:tcPr>
            <w:tcW w:w="1213" w:type="dxa"/>
          </w:tcPr>
          <w:p w14:paraId="087B76F5" w14:textId="77777777" w:rsidR="00434FC3" w:rsidRPr="00F85CD6" w:rsidRDefault="00434FC3" w:rsidP="00434F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  <w:tcBorders>
              <w:top w:val="single" w:sz="4" w:space="0" w:color="auto"/>
              <w:bottom w:val="double" w:sz="4" w:space="0" w:color="auto"/>
            </w:tcBorders>
          </w:tcPr>
          <w:p w14:paraId="038F5512" w14:textId="6BC20593" w:rsidR="00434FC3" w:rsidRPr="008C1DAF" w:rsidRDefault="00434FC3" w:rsidP="00434FC3">
            <w:pPr>
              <w:tabs>
                <w:tab w:val="decimal" w:pos="12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</w:p>
        </w:tc>
      </w:tr>
      <w:tr w:rsidR="00434FC3" w:rsidRPr="00F85CD6" w14:paraId="095E7C6A" w14:textId="77777777" w:rsidTr="00B97BE2">
        <w:trPr>
          <w:trHeight w:val="401"/>
        </w:trPr>
        <w:tc>
          <w:tcPr>
            <w:tcW w:w="5400" w:type="dxa"/>
          </w:tcPr>
          <w:p w14:paraId="3E4B4C89" w14:textId="77777777" w:rsidR="00434FC3" w:rsidRPr="008C1DAF" w:rsidRDefault="00434FC3" w:rsidP="00434FC3">
            <w:pPr>
              <w:spacing w:line="240" w:lineRule="auto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69C4046D" w14:textId="77777777" w:rsidR="00434FC3" w:rsidRPr="00F85CD6" w:rsidRDefault="00434FC3" w:rsidP="00434F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  <w:tcBorders>
              <w:top w:val="double" w:sz="4" w:space="0" w:color="auto"/>
            </w:tcBorders>
          </w:tcPr>
          <w:p w14:paraId="1FEAAF94" w14:textId="77777777" w:rsidR="00434FC3" w:rsidRPr="00450F64" w:rsidRDefault="00434FC3" w:rsidP="00434FC3">
            <w:pPr>
              <w:tabs>
                <w:tab w:val="decimal" w:pos="12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34FC3" w:rsidRPr="00F85CD6" w14:paraId="1071DA8A" w14:textId="77777777" w:rsidTr="00B97BE2">
        <w:trPr>
          <w:trHeight w:val="401"/>
        </w:trPr>
        <w:tc>
          <w:tcPr>
            <w:tcW w:w="5400" w:type="dxa"/>
          </w:tcPr>
          <w:p w14:paraId="08D7921A" w14:textId="023F2DB2" w:rsidR="00434FC3" w:rsidRPr="008C1DAF" w:rsidRDefault="00434FC3" w:rsidP="00434FC3">
            <w:pPr>
              <w:spacing w:line="240" w:lineRule="auto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8C1DA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เงินสดที่ได้มาจากการซื้อบริษัทย่อย</w:t>
            </w:r>
          </w:p>
        </w:tc>
        <w:tc>
          <w:tcPr>
            <w:tcW w:w="1213" w:type="dxa"/>
          </w:tcPr>
          <w:p w14:paraId="510CADA3" w14:textId="77777777" w:rsidR="00434FC3" w:rsidRPr="00F85CD6" w:rsidRDefault="00434FC3" w:rsidP="00434F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</w:tcPr>
          <w:p w14:paraId="6E6E16E9" w14:textId="23920946" w:rsidR="00434FC3" w:rsidRPr="00450F64" w:rsidRDefault="00434FC3" w:rsidP="00434FC3">
            <w:pPr>
              <w:tabs>
                <w:tab w:val="decimal" w:pos="12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</w:t>
            </w:r>
          </w:p>
        </w:tc>
      </w:tr>
      <w:tr w:rsidR="00434FC3" w:rsidRPr="00F85CD6" w14:paraId="4FA7C71F" w14:textId="77777777" w:rsidTr="00B97BE2">
        <w:trPr>
          <w:trHeight w:val="401"/>
        </w:trPr>
        <w:tc>
          <w:tcPr>
            <w:tcW w:w="5400" w:type="dxa"/>
          </w:tcPr>
          <w:p w14:paraId="7AD99734" w14:textId="4879AE06" w:rsidR="00434FC3" w:rsidRPr="008C1DAF" w:rsidRDefault="00434FC3" w:rsidP="00434FC3">
            <w:pPr>
              <w:spacing w:line="240" w:lineRule="auto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8C1DAF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213" w:type="dxa"/>
          </w:tcPr>
          <w:p w14:paraId="088A9324" w14:textId="77777777" w:rsidR="00434FC3" w:rsidRPr="00F85CD6" w:rsidRDefault="00434FC3" w:rsidP="00434F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473B7943" w14:textId="3C817468" w:rsidR="00434FC3" w:rsidRPr="00450F64" w:rsidRDefault="00434FC3" w:rsidP="00434FC3">
            <w:pPr>
              <w:tabs>
                <w:tab w:val="decimal" w:pos="12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4FC3" w:rsidRPr="00F85CD6" w14:paraId="20FDA90E" w14:textId="77777777" w:rsidTr="004D513D">
        <w:trPr>
          <w:trHeight w:val="401"/>
        </w:trPr>
        <w:tc>
          <w:tcPr>
            <w:tcW w:w="5400" w:type="dxa"/>
          </w:tcPr>
          <w:p w14:paraId="2CA515BB" w14:textId="08DC6BDF" w:rsidR="00434FC3" w:rsidRPr="008C1DAF" w:rsidRDefault="00434FC3" w:rsidP="00434FC3">
            <w:pPr>
              <w:spacing w:line="240" w:lineRule="auto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8C1DA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กระแสเงินสดรับสุทธิ</w:t>
            </w:r>
          </w:p>
        </w:tc>
        <w:tc>
          <w:tcPr>
            <w:tcW w:w="1213" w:type="dxa"/>
          </w:tcPr>
          <w:p w14:paraId="543F6220" w14:textId="77777777" w:rsidR="00434FC3" w:rsidRPr="00F85CD6" w:rsidRDefault="00434FC3" w:rsidP="00434F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3" w:type="dxa"/>
            <w:tcBorders>
              <w:top w:val="single" w:sz="4" w:space="0" w:color="auto"/>
              <w:bottom w:val="double" w:sz="4" w:space="0" w:color="auto"/>
            </w:tcBorders>
          </w:tcPr>
          <w:p w14:paraId="1EA45280" w14:textId="7F04E167" w:rsidR="00434FC3" w:rsidRPr="00450F64" w:rsidRDefault="00434FC3" w:rsidP="00434FC3">
            <w:pPr>
              <w:tabs>
                <w:tab w:val="decimal" w:pos="12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394</w:t>
            </w:r>
          </w:p>
        </w:tc>
      </w:tr>
    </w:tbl>
    <w:p w14:paraId="29015718" w14:textId="77777777" w:rsidR="00A35B7B" w:rsidRPr="00BA7341" w:rsidRDefault="00A35B7B" w:rsidP="00A35B7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4C40B77" w14:textId="77777777" w:rsidR="00DC3BB0" w:rsidRDefault="00DC3BB0" w:rsidP="0040241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36EE4A" w14:textId="454CF79D" w:rsidR="00653F92" w:rsidRPr="00653F92" w:rsidRDefault="00A35B7B" w:rsidP="0040241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C127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อยู่ในระหว่างการประเมินมูลค่ายุติธรรมของสินทรัพย์ที่ได้มาที่ระบุได้และหนี้สินที่รับมาจากการ            ซื้อธุรกิจ ซึ่งการประเมินราคายังไม่เสร็จสมบูรณ์ และ</w:t>
      </w:r>
      <w:r w:rsidRPr="007C127B">
        <w:rPr>
          <w:rFonts w:asciiTheme="majorBidi" w:hAnsiTheme="majorBidi" w:cstheme="majorBidi"/>
          <w:sz w:val="30"/>
          <w:szCs w:val="30"/>
          <w:cs/>
        </w:rPr>
        <w:t>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</w:t>
      </w:r>
      <w:r>
        <w:rPr>
          <w:rFonts w:asciiTheme="majorBidi" w:hAnsiTheme="majorBidi" w:cstheme="majorBidi" w:hint="cs"/>
          <w:sz w:val="30"/>
          <w:szCs w:val="30"/>
          <w:cs/>
        </w:rPr>
        <w:t>อาจมีการ</w:t>
      </w:r>
      <w:r w:rsidRPr="007C127B">
        <w:rPr>
          <w:rFonts w:asciiTheme="majorBidi" w:hAnsiTheme="majorBidi" w:cstheme="majorBidi"/>
          <w:sz w:val="30"/>
          <w:szCs w:val="30"/>
          <w:cs/>
        </w:rPr>
        <w:t>ปรับปรุงใหม่</w:t>
      </w:r>
    </w:p>
    <w:p w14:paraId="4192DB69" w14:textId="29E9950B" w:rsidR="0017645E" w:rsidRDefault="0017645E">
      <w:pPr>
        <w:spacing w:line="240" w:lineRule="auto"/>
        <w:rPr>
          <w:rFonts w:asciiTheme="majorBidi" w:hAnsiTheme="majorBidi" w:cs="Angsana New"/>
          <w:sz w:val="30"/>
          <w:szCs w:val="30"/>
          <w:highlight w:val="yellow"/>
          <w:lang w:bidi="th-TH"/>
        </w:rPr>
      </w:pPr>
    </w:p>
    <w:p w14:paraId="624639B1" w14:textId="77777777" w:rsidR="00DC3BB0" w:rsidRDefault="00DC3BB0">
      <w:pPr>
        <w:spacing w:line="240" w:lineRule="auto"/>
        <w:rPr>
          <w:rFonts w:asciiTheme="majorBidi" w:hAnsiTheme="majorBidi" w:cs="Angsana New"/>
          <w:sz w:val="30"/>
          <w:szCs w:val="30"/>
          <w:highlight w:val="yellow"/>
          <w:cs/>
          <w:lang w:bidi="th-TH"/>
        </w:rPr>
      </w:pPr>
    </w:p>
    <w:p w14:paraId="4C110B6A" w14:textId="5163FB91" w:rsidR="00653F92" w:rsidRDefault="00887B58" w:rsidP="00FC0D10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B3718">
        <w:rPr>
          <w:rFonts w:asciiTheme="majorBidi" w:hAnsiTheme="majorBidi" w:cs="Angsana New" w:hint="cs"/>
          <w:sz w:val="30"/>
          <w:szCs w:val="30"/>
          <w:cs/>
          <w:lang w:bidi="th-TH"/>
        </w:rPr>
        <w:lastRenderedPageBreak/>
        <w:t>การวัดมูลค่ายุติธรรมของส่วนได้เสียที่มีอยู่ก่อนของกลุ่มบริษัทในนีโอร้อยละ</w:t>
      </w:r>
      <w:r w:rsidRPr="003B371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4C49B0" w:rsidRPr="003B3718">
        <w:rPr>
          <w:rFonts w:asciiTheme="majorBidi" w:hAnsiTheme="majorBidi" w:cs="Angsana New"/>
          <w:sz w:val="30"/>
          <w:szCs w:val="30"/>
          <w:lang w:val="en-US" w:bidi="th-TH"/>
        </w:rPr>
        <w:t>49</w:t>
      </w:r>
      <w:r w:rsidRPr="003B3718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="004C49B0" w:rsidRPr="003B3718">
        <w:rPr>
          <w:rFonts w:asciiTheme="majorBidi" w:hAnsiTheme="majorBidi" w:cs="Angsana New"/>
          <w:sz w:val="30"/>
          <w:szCs w:val="30"/>
          <w:lang w:val="en-US" w:bidi="th-TH"/>
        </w:rPr>
        <w:t>99</w:t>
      </w:r>
      <w:r w:rsidRPr="003B371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B3718">
        <w:rPr>
          <w:rFonts w:asciiTheme="majorBidi" w:hAnsiTheme="majorBidi" w:cs="Angsana New" w:hint="cs"/>
          <w:sz w:val="30"/>
          <w:szCs w:val="30"/>
          <w:cs/>
          <w:lang w:bidi="th-TH"/>
        </w:rPr>
        <w:t>ทำให้เกิดผลกำไรจำนวน</w:t>
      </w:r>
      <w:r w:rsidRPr="003B371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4C49B0" w:rsidRPr="003B3718">
        <w:rPr>
          <w:rFonts w:asciiTheme="majorBidi" w:hAnsiTheme="majorBidi" w:cs="Angsana New"/>
          <w:sz w:val="30"/>
          <w:szCs w:val="30"/>
          <w:lang w:val="en-US" w:bidi="th-TH"/>
        </w:rPr>
        <w:t>6</w:t>
      </w:r>
      <w:r w:rsidR="00BE7E77" w:rsidRPr="00BE7E77">
        <w:rPr>
          <w:rFonts w:asciiTheme="majorBidi" w:hAnsiTheme="majorBidi" w:cs="Angsana New"/>
          <w:sz w:val="30"/>
          <w:szCs w:val="30"/>
          <w:lang w:val="en-US" w:bidi="th-TH"/>
        </w:rPr>
        <w:t>01</w:t>
      </w:r>
      <w:r w:rsidRPr="003B3718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="004C49B0" w:rsidRPr="003B3718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3B371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B3718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Pr="003B3718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3B3718">
        <w:rPr>
          <w:rFonts w:asciiTheme="majorBidi" w:hAnsiTheme="majorBidi" w:cs="Angsana New" w:hint="cs"/>
          <w:sz w:val="30"/>
          <w:szCs w:val="30"/>
          <w:cs/>
          <w:lang w:bidi="th-TH"/>
        </w:rPr>
        <w:t>มูลค่ายุติธรรมของส่วนได้เสียที่มีอยู่ก่อนของกลุ่มบริษัทในนีโอจำนวน</w:t>
      </w:r>
      <w:r w:rsidRPr="003B371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4C49B0" w:rsidRPr="003B3718">
        <w:rPr>
          <w:rFonts w:asciiTheme="majorBidi" w:hAnsiTheme="majorBidi" w:cs="Angsana New"/>
          <w:sz w:val="30"/>
          <w:szCs w:val="30"/>
          <w:lang w:val="en-US" w:bidi="th-TH"/>
        </w:rPr>
        <w:t>9</w:t>
      </w:r>
      <w:r w:rsidR="00BE7E77" w:rsidRPr="00BE7E77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="004C49B0" w:rsidRPr="003B3718">
        <w:rPr>
          <w:rFonts w:asciiTheme="majorBidi" w:hAnsiTheme="majorBidi" w:cs="Angsana New"/>
          <w:sz w:val="30"/>
          <w:szCs w:val="30"/>
          <w:lang w:val="en-US" w:bidi="th-TH"/>
        </w:rPr>
        <w:t>8</w:t>
      </w:r>
      <w:r w:rsidRPr="003B3718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="00BE7E77" w:rsidRPr="00BE7E77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Pr="003B3718">
        <w:rPr>
          <w:rFonts w:asciiTheme="majorBidi" w:hAnsiTheme="majorBidi" w:cs="Angsana New"/>
          <w:sz w:val="30"/>
          <w:szCs w:val="30"/>
        </w:rPr>
        <w:t xml:space="preserve"> </w:t>
      </w:r>
      <w:r w:rsidRPr="003B3718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Pr="003B371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B3718">
        <w:rPr>
          <w:rFonts w:asciiTheme="majorBidi" w:hAnsiTheme="majorBidi" w:cs="Angsana New" w:hint="cs"/>
          <w:sz w:val="30"/>
          <w:szCs w:val="30"/>
          <w:cs/>
          <w:lang w:bidi="th-TH"/>
        </w:rPr>
        <w:t>หักมูลค่าตามบัญชีของเงินลงทุนตามวิธีส่วนได้เสียในนีโอ</w:t>
      </w:r>
      <w:r w:rsidRPr="003B371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B3718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3B371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B3718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วันที่ซื้อธุรกิจ</w:t>
      </w:r>
      <w:r w:rsidR="00F52903">
        <w:rPr>
          <w:rFonts w:asciiTheme="majorBidi" w:hAnsiTheme="majorBidi" w:cs="Angsana New" w:hint="cs"/>
          <w:sz w:val="30"/>
          <w:szCs w:val="30"/>
          <w:cs/>
          <w:lang w:bidi="th-TH"/>
        </w:rPr>
        <w:t>การ</w:t>
      </w:r>
      <w:r w:rsidRPr="003B3718">
        <w:rPr>
          <w:rFonts w:asciiTheme="majorBidi" w:hAnsiTheme="majorBidi" w:cs="Angsana New" w:hint="cs"/>
          <w:sz w:val="30"/>
          <w:szCs w:val="30"/>
          <w:cs/>
          <w:lang w:bidi="th-TH"/>
        </w:rPr>
        <w:t>จำนวน</w:t>
      </w:r>
      <w:r w:rsidRPr="003B371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4C49B0" w:rsidRPr="003B3718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="00BE7E77" w:rsidRPr="00BE7E77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="003B3718" w:rsidRPr="003B3718">
        <w:rPr>
          <w:rFonts w:asciiTheme="majorBidi" w:hAnsiTheme="majorBidi" w:cs="Angsana New"/>
          <w:sz w:val="30"/>
          <w:szCs w:val="30"/>
          <w:lang w:val="en-US" w:bidi="th-TH"/>
        </w:rPr>
        <w:t>6</w:t>
      </w:r>
      <w:r w:rsidRPr="003B3718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="003B3718" w:rsidRPr="003B3718">
        <w:rPr>
          <w:rFonts w:asciiTheme="majorBidi" w:hAnsiTheme="majorBidi" w:cs="Angsana New"/>
          <w:sz w:val="30"/>
          <w:szCs w:val="30"/>
        </w:rPr>
        <w:t>8</w:t>
      </w:r>
      <w:r w:rsidRPr="003B3718">
        <w:rPr>
          <w:rFonts w:asciiTheme="majorBidi" w:hAnsiTheme="majorBidi" w:cs="Angsana New"/>
          <w:sz w:val="30"/>
          <w:szCs w:val="30"/>
        </w:rPr>
        <w:t xml:space="preserve"> </w:t>
      </w:r>
      <w:r w:rsidRPr="003B3718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Pr="003B3718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3B3718">
        <w:rPr>
          <w:rFonts w:asciiTheme="majorBidi" w:hAnsiTheme="majorBidi" w:cs="Angsana New" w:hint="cs"/>
          <w:sz w:val="30"/>
          <w:szCs w:val="30"/>
          <w:cs/>
          <w:lang w:bidi="th-TH"/>
        </w:rPr>
        <w:t>ซึ่งได้รับรู้ไว้ใน</w:t>
      </w:r>
      <w:r w:rsidRPr="003B371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F52903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3B3718">
        <w:rPr>
          <w:rFonts w:asciiTheme="majorBidi" w:hAnsiTheme="majorBidi" w:cs="Angsana New"/>
          <w:sz w:val="30"/>
          <w:szCs w:val="30"/>
          <w:cs/>
          <w:lang w:bidi="th-TH"/>
        </w:rPr>
        <w:t>“</w:t>
      </w:r>
      <w:r w:rsidRPr="003B3718">
        <w:rPr>
          <w:rFonts w:asciiTheme="majorBidi" w:hAnsiTheme="majorBidi" w:cs="Angsana New" w:hint="cs"/>
          <w:sz w:val="30"/>
          <w:szCs w:val="30"/>
          <w:cs/>
          <w:lang w:bidi="th-TH"/>
        </w:rPr>
        <w:t>กำไรจากการ</w:t>
      </w:r>
      <w:r w:rsidR="002F798A">
        <w:rPr>
          <w:rFonts w:asciiTheme="majorBidi" w:hAnsiTheme="majorBidi" w:cs="Angsana New" w:hint="cs"/>
          <w:sz w:val="30"/>
          <w:szCs w:val="30"/>
          <w:cs/>
          <w:lang w:bidi="th-TH"/>
        </w:rPr>
        <w:t>วัด</w:t>
      </w:r>
      <w:r w:rsidRPr="003B3718">
        <w:rPr>
          <w:rFonts w:asciiTheme="majorBidi" w:hAnsiTheme="majorBidi" w:cs="Angsana New" w:hint="cs"/>
          <w:sz w:val="30"/>
          <w:szCs w:val="30"/>
          <w:cs/>
          <w:lang w:bidi="th-TH"/>
        </w:rPr>
        <w:t>มูลค่ายุติธรรมของเงินลงทุนในบริษัทร่วม</w:t>
      </w:r>
      <w:r w:rsidRPr="003B3718">
        <w:rPr>
          <w:rFonts w:asciiTheme="majorBidi" w:hAnsiTheme="majorBidi" w:cs="Angsana New" w:hint="eastAsia"/>
          <w:sz w:val="30"/>
          <w:szCs w:val="30"/>
          <w:cs/>
          <w:lang w:bidi="th-TH"/>
        </w:rPr>
        <w:t>”</w:t>
      </w:r>
      <w:r w:rsidRPr="003B371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B3718">
        <w:rPr>
          <w:rFonts w:asciiTheme="majorBidi" w:hAnsiTheme="majorBidi" w:cs="Angsana New" w:hint="cs"/>
          <w:sz w:val="30"/>
          <w:szCs w:val="30"/>
          <w:cs/>
          <w:lang w:bidi="th-TH"/>
        </w:rPr>
        <w:t>ในงบกำไรขาดทุนเบ็ดเสร็จ</w:t>
      </w:r>
    </w:p>
    <w:p w14:paraId="23CD68A6" w14:textId="77777777" w:rsidR="002C1A7A" w:rsidRPr="00C27A65" w:rsidRDefault="002C1A7A" w:rsidP="0075136A">
      <w:pPr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</w:p>
    <w:p w14:paraId="08B3EC2C" w14:textId="77777777" w:rsidR="002C1A7A" w:rsidRDefault="002C1A7A" w:rsidP="002C1A7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2C1A7A">
        <w:rPr>
          <w:rFonts w:asciiTheme="majorBidi" w:hAnsiTheme="majorBidi" w:cs="Angsana New"/>
          <w:sz w:val="30"/>
          <w:szCs w:val="30"/>
          <w:cs/>
          <w:lang w:bidi="th-TH"/>
        </w:rPr>
        <w:t>การเข้าถือหุ้นในบริษัท นีโอ โมบิลิตี้ เอเชีย จำกัด ช่วยให้กลุ่มบริษัทสามารถขยายธุรกิจด้านยานยนต์ได้อย่างครบวงจรมากขึ้น เนื่องจากบริษัทดังกล่าวประกอบธุรกิจนำเข้าและจำหน่ายรถยนต์ไฟฟ้า ซึ่งสอดคล้องกับกระแสความนิยมของตลาดรถยนต์ไฟฟ้าที่เติบโตต่อเนื่อง การเข้าซื้อกิจการจึงช่วยเพิ่มส่วนแบ่งตลาดและเสริมความแข็งแกร่งในการแข่งขันของกลุ่มบริษัทในระยะยาว</w:t>
      </w:r>
    </w:p>
    <w:p w14:paraId="6B4A8867" w14:textId="77777777" w:rsidR="002C1A7A" w:rsidRPr="00C27A65" w:rsidRDefault="002C1A7A" w:rsidP="002C1A7A">
      <w:pPr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</w:p>
    <w:p w14:paraId="79780F66" w14:textId="4DF59050" w:rsidR="002C1A7A" w:rsidRPr="002C1A7A" w:rsidRDefault="002C1A7A" w:rsidP="002C1A7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2C1A7A">
        <w:rPr>
          <w:rFonts w:asciiTheme="majorBidi" w:hAnsiTheme="majorBidi" w:cs="Angsana New"/>
          <w:sz w:val="30"/>
          <w:szCs w:val="30"/>
          <w:cs/>
          <w:lang w:bidi="th-TH"/>
        </w:rPr>
        <w:t>ค่าความนิยมเกิดจากศักยภาพของบริษัท นีโอ โมบิลิตี้ เอเชีย จำกัด ในธุรกิจรถยนต์ไฟฟ้า และประโยชน์ที่คาดว่าจะได้รับจากการรวมกิจการ ขณะเดียวกันตลาดรถยนต์ไฟฟ้ายังคงขยายตัวจากปัจจัยด้านความคุ้มค่า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ด้าน</w:t>
      </w:r>
      <w:r w:rsidRPr="002C1A7A">
        <w:rPr>
          <w:rFonts w:asciiTheme="majorBidi" w:hAnsiTheme="majorBidi" w:cs="Angsana New"/>
          <w:sz w:val="30"/>
          <w:szCs w:val="30"/>
          <w:cs/>
          <w:lang w:bidi="th-TH"/>
        </w:rPr>
        <w:t>พลังงานและเทคโนโลยีที่ตอบโจทย์ผู้บริโภคยุคใหม่</w:t>
      </w:r>
    </w:p>
    <w:p w14:paraId="402CFBAB" w14:textId="77777777" w:rsidR="00045AA3" w:rsidRPr="00C27A65" w:rsidRDefault="00045AA3" w:rsidP="00A35B7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7A0E86F6" w14:textId="0448417F" w:rsidR="003045F0" w:rsidRPr="00A05196" w:rsidRDefault="004B7EBA" w:rsidP="007D27B4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 w:rsidRPr="00A0519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บุค</w:t>
      </w:r>
      <w:r w:rsidR="005E66EC" w:rsidRPr="00A0519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คลหรือกิจการที่เกี่ยวข้องกัน</w:t>
      </w:r>
      <w:bookmarkEnd w:id="0"/>
    </w:p>
    <w:p w14:paraId="4FA9189A" w14:textId="77777777" w:rsidR="005E2E81" w:rsidRPr="00F27606" w:rsidRDefault="005E2E81" w:rsidP="008020B2">
      <w:pPr>
        <w:spacing w:line="240" w:lineRule="auto"/>
        <w:ind w:firstLine="562"/>
        <w:rPr>
          <w:rFonts w:asciiTheme="majorBidi" w:hAnsiTheme="majorBidi" w:cstheme="majorBidi"/>
          <w:bCs/>
          <w:sz w:val="24"/>
          <w:szCs w:val="24"/>
        </w:rPr>
      </w:pPr>
    </w:p>
    <w:p w14:paraId="55AF722D" w14:textId="79469651" w:rsidR="008020B2" w:rsidRPr="008020B2" w:rsidRDefault="008020B2" w:rsidP="008020B2">
      <w:pPr>
        <w:spacing w:line="240" w:lineRule="auto"/>
        <w:ind w:left="540" w:firstLine="2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47080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BE7E77" w:rsidRPr="00BE7E77">
        <w:rPr>
          <w:rFonts w:asciiTheme="majorBidi" w:hAnsiTheme="majorBidi" w:cstheme="majorBidi"/>
          <w:bCs/>
          <w:sz w:val="30"/>
          <w:szCs w:val="30"/>
          <w:lang w:val="en-US"/>
        </w:rPr>
        <w:t>11</w:t>
      </w:r>
      <w:r w:rsidRPr="00E90215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E90215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E90215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BE7E77" w:rsidRPr="00BE7E77">
        <w:rPr>
          <w:rFonts w:asciiTheme="majorBidi" w:hAnsiTheme="majorBidi" w:cstheme="majorBidi"/>
          <w:bCs/>
          <w:sz w:val="30"/>
          <w:szCs w:val="30"/>
          <w:lang w:val="en-US"/>
        </w:rPr>
        <w:t>12</w:t>
      </w:r>
      <w:r w:rsidRPr="00E90215">
        <w:rPr>
          <w:rFonts w:asciiTheme="majorBidi" w:hAnsiTheme="majorBidi" w:cstheme="majorBidi" w:hint="cs"/>
          <w:b/>
          <w:sz w:val="30"/>
          <w:szCs w:val="30"/>
          <w:cs/>
        </w:rPr>
        <w:t xml:space="preserve"> สำหรับ</w:t>
      </w:r>
      <w:r w:rsidRPr="00747080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="00621C58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ที่กลุ่มบริษัท</w:t>
      </w:r>
      <w:r w:rsidRPr="00747080">
        <w:rPr>
          <w:rFonts w:asciiTheme="majorBidi" w:hAnsiTheme="majorBidi" w:cstheme="majorBidi"/>
          <w:b/>
          <w:sz w:val="30"/>
          <w:szCs w:val="30"/>
          <w:cs/>
        </w:rPr>
        <w:t>มีรายการระหว่างกันที่มีนัยสำคัญกับกลุ่มบริษัทในระหว่างปี</w:t>
      </w:r>
      <w:r w:rsidR="00ED3438" w:rsidRPr="00747080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 </w:t>
      </w:r>
      <w:r w:rsidRPr="00747080">
        <w:rPr>
          <w:rFonts w:asciiTheme="majorBidi" w:hAnsiTheme="majorBidi" w:cstheme="majorBidi"/>
          <w:b/>
          <w:sz w:val="30"/>
          <w:szCs w:val="30"/>
          <w:cs/>
        </w:rPr>
        <w:t>มีดังต่อไปนี้</w:t>
      </w:r>
      <w:r w:rsidRPr="008020B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3A1E86F2" w14:textId="77777777" w:rsidR="00EA159B" w:rsidRPr="00C27A65" w:rsidRDefault="00EA159B" w:rsidP="00B42C0D">
      <w:pPr>
        <w:spacing w:line="240" w:lineRule="auto"/>
        <w:ind w:left="547" w:right="-115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50"/>
        <w:gridCol w:w="3780"/>
      </w:tblGrid>
      <w:tr w:rsidR="00FF323A" w:rsidRPr="008020B2" w14:paraId="1E6D84A9" w14:textId="77777777" w:rsidTr="00426F5A">
        <w:trPr>
          <w:tblHeader/>
        </w:trPr>
        <w:tc>
          <w:tcPr>
            <w:tcW w:w="4050" w:type="dxa"/>
          </w:tcPr>
          <w:p w14:paraId="1104F11E" w14:textId="77777777" w:rsidR="00FF323A" w:rsidRPr="008020B2" w:rsidRDefault="00FF323A" w:rsidP="00FF323A">
            <w:pPr>
              <w:pStyle w:val="block"/>
              <w:tabs>
                <w:tab w:val="decimal" w:pos="765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51242592" w14:textId="59DC0322" w:rsidR="00FF323A" w:rsidRPr="008020B2" w:rsidRDefault="00FF323A" w:rsidP="00E46E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ประเทศที่จัดตั้ง/</w:t>
            </w:r>
            <w:r w:rsidRPr="008020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80" w:type="dxa"/>
            <w:hideMark/>
          </w:tcPr>
          <w:p w14:paraId="72C22E0C" w14:textId="77777777" w:rsidR="00FF323A" w:rsidRPr="008020B2" w:rsidRDefault="00FF323A" w:rsidP="00FF323A">
            <w:pPr>
              <w:pStyle w:val="block"/>
              <w:tabs>
                <w:tab w:val="decimal" w:pos="765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6EE0" w:rsidRPr="00EA159B" w14:paraId="3F0E5FB6" w14:textId="77777777" w:rsidTr="00426F5A">
        <w:tc>
          <w:tcPr>
            <w:tcW w:w="4050" w:type="dxa"/>
          </w:tcPr>
          <w:p w14:paraId="160F3EEB" w14:textId="1FA11EAA" w:rsidR="00D76EE0" w:rsidRPr="008020B2" w:rsidRDefault="00D76EE0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บริษัท ธรรม โฮลดิ้งส์ จำกัด</w:t>
            </w:r>
          </w:p>
        </w:tc>
        <w:tc>
          <w:tcPr>
            <w:tcW w:w="1350" w:type="dxa"/>
          </w:tcPr>
          <w:p w14:paraId="61ED7AD0" w14:textId="65CD5BB4" w:rsidR="00D76EE0" w:rsidRPr="008020B2" w:rsidRDefault="00D76EE0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E8D554D" w14:textId="10AD5B5C" w:rsidR="00D76EE0" w:rsidRPr="00FC0E4C" w:rsidRDefault="00D76EE0" w:rsidP="00FC0E4C">
            <w:pPr>
              <w:tabs>
                <w:tab w:val="left" w:pos="4842"/>
              </w:tabs>
              <w:spacing w:line="240" w:lineRule="auto"/>
              <w:ind w:left="93" w:right="9" w:hanging="9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6EE0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เป็นผู้ถือหุ้นรายใหญ่</w:t>
            </w:r>
            <w:r w:rsidR="001003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76EE0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</w:t>
            </w:r>
            <w:r w:rsidR="001003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26A8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C0E4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="00BE7E77" w:rsidRPr="00BE7E7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</w:t>
            </w:r>
          </w:p>
        </w:tc>
      </w:tr>
      <w:tr w:rsidR="000509F6" w:rsidRPr="008020B2" w14:paraId="7E7D1A06" w14:textId="77777777" w:rsidTr="00426F5A">
        <w:tc>
          <w:tcPr>
            <w:tcW w:w="4050" w:type="dxa"/>
          </w:tcPr>
          <w:p w14:paraId="37DF1CB1" w14:textId="08C98CFB" w:rsidR="000509F6" w:rsidRDefault="00583EC8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583EC8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บริษัท</w:t>
            </w:r>
            <w:r w:rsidRPr="00583EC8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583EC8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เอ็มจีซี</w:t>
            </w:r>
            <w:r w:rsidRPr="00583EC8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583EC8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อินเวสเมนต์</w:t>
            </w:r>
            <w:r w:rsidRPr="00583EC8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583EC8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โฮลดิ้งส์</w:t>
            </w:r>
            <w:r w:rsidRPr="00583EC8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583EC8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055C876C" w14:textId="72C3BCFF" w:rsidR="000509F6" w:rsidRPr="008020B2" w:rsidRDefault="00C541F5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ฮ่องกง</w:t>
            </w:r>
          </w:p>
        </w:tc>
        <w:tc>
          <w:tcPr>
            <w:tcW w:w="3780" w:type="dxa"/>
          </w:tcPr>
          <w:p w14:paraId="49C3FAE6" w14:textId="5C8A3C54" w:rsidR="000509F6" w:rsidRPr="00D76EE0" w:rsidRDefault="004268FA" w:rsidP="00FC0E4C">
            <w:pPr>
              <w:tabs>
                <w:tab w:val="left" w:pos="4842"/>
              </w:tabs>
              <w:spacing w:line="240" w:lineRule="auto"/>
              <w:ind w:left="93" w:right="9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EE0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</w:t>
            </w:r>
            <w:r w:rsidR="00CA772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ทางอ้อม</w:t>
            </w:r>
            <w:r w:rsidR="00B26A8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ใน</w:t>
            </w:r>
            <w:r w:rsidRPr="00D76E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00352" w:rsidRPr="00FC0E4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497F93" w:rsidRPr="008020B2" w14:paraId="5E27B4CB" w14:textId="77777777" w:rsidTr="00EA159B">
        <w:tc>
          <w:tcPr>
            <w:tcW w:w="4050" w:type="dxa"/>
            <w:hideMark/>
          </w:tcPr>
          <w:p w14:paraId="6A871C70" w14:textId="0446053D" w:rsidR="00497F93" w:rsidRPr="008020B2" w:rsidRDefault="00497F93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นาย สัณหวุฒิ ธรรมชวนวิริยะ</w:t>
            </w:r>
          </w:p>
        </w:tc>
        <w:tc>
          <w:tcPr>
            <w:tcW w:w="1350" w:type="dxa"/>
            <w:hideMark/>
          </w:tcPr>
          <w:p w14:paraId="5C5AD4BF" w14:textId="776CE999" w:rsidR="00497F93" w:rsidRPr="008020B2" w:rsidRDefault="00497F93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  <w:hideMark/>
          </w:tcPr>
          <w:p w14:paraId="23A077FC" w14:textId="686EC0CD" w:rsidR="00497F93" w:rsidRPr="00EA159B" w:rsidRDefault="00AA4449" w:rsidP="00FC0E4C">
            <w:pPr>
              <w:tabs>
                <w:tab w:val="left" w:pos="4842"/>
              </w:tabs>
              <w:spacing w:line="240" w:lineRule="auto"/>
              <w:ind w:left="93" w:right="9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9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ถือหุ้น</w:t>
            </w:r>
            <w:r w:rsidR="00497F93"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บริษัทร้อยละ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A77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C27A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="00497F93"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และเป็น</w:t>
            </w:r>
            <w:r w:rsidR="00B26A85" w:rsidRPr="00EA159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426F5A" w:rsidRPr="00EA15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 </w:t>
            </w:r>
            <w:r w:rsidR="00497F93"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>ประธานกรรมการของบริษัท</w:t>
            </w:r>
          </w:p>
        </w:tc>
      </w:tr>
      <w:tr w:rsidR="00497F93" w:rsidRPr="008020B2" w14:paraId="405C3053" w14:textId="77777777" w:rsidTr="00EA159B">
        <w:tc>
          <w:tcPr>
            <w:tcW w:w="4050" w:type="dxa"/>
          </w:tcPr>
          <w:p w14:paraId="344FBD11" w14:textId="3BA53F8B" w:rsidR="00497F93" w:rsidRPr="008020B2" w:rsidRDefault="00497F93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นาง รัตนา ธรรมชวนวิริยะ</w:t>
            </w:r>
          </w:p>
        </w:tc>
        <w:tc>
          <w:tcPr>
            <w:tcW w:w="1350" w:type="dxa"/>
          </w:tcPr>
          <w:p w14:paraId="72150F89" w14:textId="3A0B22FF" w:rsidR="00497F93" w:rsidRPr="008020B2" w:rsidRDefault="00497F93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D01FD39" w14:textId="70B8DE1D" w:rsidR="00497F93" w:rsidRPr="00EA159B" w:rsidRDefault="00497F93" w:rsidP="00FC0E4C">
            <w:pPr>
              <w:tabs>
                <w:tab w:val="left" w:pos="4842"/>
              </w:tabs>
              <w:spacing w:line="240" w:lineRule="auto"/>
              <w:ind w:left="93" w:right="9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ถือหุ้นบริษัทร้อยละ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00352" w:rsidRPr="00EA159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7789F" w:rsidRPr="00EA15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>และเป็น</w:t>
            </w:r>
            <w:r w:rsidR="00426F5A" w:rsidRPr="00EA159B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497F93" w:rsidRPr="008020B2" w14:paraId="4D5AD816" w14:textId="77777777" w:rsidTr="00EA159B">
        <w:tc>
          <w:tcPr>
            <w:tcW w:w="4050" w:type="dxa"/>
          </w:tcPr>
          <w:p w14:paraId="2BB6B7F8" w14:textId="429D4325" w:rsidR="00497F93" w:rsidRPr="008020B2" w:rsidRDefault="00497F93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นางสาว เจิดนภางค์ ธรรมชวนวิริยะ</w:t>
            </w:r>
          </w:p>
        </w:tc>
        <w:tc>
          <w:tcPr>
            <w:tcW w:w="1350" w:type="dxa"/>
          </w:tcPr>
          <w:p w14:paraId="1BBC7A71" w14:textId="1269D42C" w:rsidR="00497F93" w:rsidRPr="008020B2" w:rsidRDefault="00497F93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8B1F042" w14:textId="73941DCD" w:rsidR="00497F93" w:rsidRPr="00EA159B" w:rsidRDefault="00497F93" w:rsidP="00FC0E4C">
            <w:pPr>
              <w:tabs>
                <w:tab w:val="left" w:pos="4842"/>
              </w:tabs>
              <w:spacing w:line="240" w:lineRule="auto"/>
              <w:ind w:left="93" w:right="9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ถือหุ้นบริษัทร้อยละ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00352" w:rsidRPr="00EA159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C27A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และเป็น</w:t>
            </w:r>
            <w:r w:rsidR="00426F5A" w:rsidRPr="00EA159B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497F93" w:rsidRPr="008020B2" w14:paraId="15AB9452" w14:textId="77777777" w:rsidTr="00EA159B">
        <w:tc>
          <w:tcPr>
            <w:tcW w:w="4050" w:type="dxa"/>
          </w:tcPr>
          <w:p w14:paraId="3120A21A" w14:textId="5063DD91" w:rsidR="00497F93" w:rsidRPr="00D66274" w:rsidRDefault="00497F93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627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นางสาว ศุกลกานต์ ธรรมชวนวิริยะ</w:t>
            </w:r>
          </w:p>
        </w:tc>
        <w:tc>
          <w:tcPr>
            <w:tcW w:w="1350" w:type="dxa"/>
          </w:tcPr>
          <w:p w14:paraId="4BF79EAE" w14:textId="55F03EDD" w:rsidR="00497F93" w:rsidRPr="008020B2" w:rsidRDefault="00497F93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58F4DE1" w14:textId="69F0B9DB" w:rsidR="00497F93" w:rsidRPr="00EA159B" w:rsidRDefault="00497F93" w:rsidP="00FC0E4C">
            <w:pPr>
              <w:tabs>
                <w:tab w:val="left" w:pos="4842"/>
              </w:tabs>
              <w:spacing w:line="240" w:lineRule="auto"/>
              <w:ind w:left="93" w:right="9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ถือหุ้นบริษัทร้อยละ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00352" w:rsidRPr="00EA159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และเป็น</w:t>
            </w:r>
            <w:r w:rsidR="00426F5A" w:rsidRPr="00EA159B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EA159B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D66274" w:rsidRPr="008020B2" w14:paraId="339BABB3" w14:textId="77777777" w:rsidTr="00426F5A">
        <w:tc>
          <w:tcPr>
            <w:tcW w:w="4050" w:type="dxa"/>
          </w:tcPr>
          <w:p w14:paraId="7265D0B3" w14:textId="33A7ECD1" w:rsidR="00D66274" w:rsidRPr="00D66274" w:rsidRDefault="00D66274" w:rsidP="00D66274">
            <w:pPr>
              <w:spacing w:line="240" w:lineRule="auto"/>
              <w:ind w:left="228" w:hanging="22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2000</w:t>
            </w:r>
            <w:r w:rsidRPr="00D66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>พับลิชชิ่ง แอน</w:t>
            </w:r>
            <w:r w:rsidRPr="00D6627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ด์</w:t>
            </w: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มีเดีย จำกัด</w:t>
            </w:r>
          </w:p>
        </w:tc>
        <w:tc>
          <w:tcPr>
            <w:tcW w:w="1350" w:type="dxa"/>
          </w:tcPr>
          <w:p w14:paraId="470444BC" w14:textId="77777777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9CDB4BF" w14:textId="558E26C3" w:rsidR="00D66274" w:rsidRPr="008020B2" w:rsidRDefault="00D66274" w:rsidP="00D6627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66274" w:rsidRPr="008020B2" w14:paraId="039B06B0" w14:textId="77777777" w:rsidTr="00426F5A">
        <w:tc>
          <w:tcPr>
            <w:tcW w:w="4050" w:type="dxa"/>
          </w:tcPr>
          <w:p w14:paraId="409A5C77" w14:textId="77777777" w:rsidR="00D66274" w:rsidRPr="00D66274" w:rsidRDefault="00D66274" w:rsidP="00D66274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มิลเลนเนียม ออโต้ จำกัด</w:t>
            </w:r>
          </w:p>
        </w:tc>
        <w:tc>
          <w:tcPr>
            <w:tcW w:w="1350" w:type="dxa"/>
          </w:tcPr>
          <w:p w14:paraId="7CDA0A35" w14:textId="77777777" w:rsidR="00D66274" w:rsidRPr="00D66274" w:rsidRDefault="00D66274" w:rsidP="00D66274">
            <w:pPr>
              <w:jc w:val="center"/>
              <w:rPr>
                <w:rFonts w:asciiTheme="majorBidi" w:hAnsiTheme="majorBidi" w:cstheme="majorBidi"/>
              </w:rPr>
            </w:pPr>
            <w:r w:rsidRPr="00D662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3C6904F" w14:textId="694D155C" w:rsidR="00D66274" w:rsidRPr="008020B2" w:rsidRDefault="00D66274" w:rsidP="00D6627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66274" w:rsidRPr="008020B2" w14:paraId="7DB509F2" w14:textId="77777777" w:rsidTr="00426F5A">
        <w:tc>
          <w:tcPr>
            <w:tcW w:w="4050" w:type="dxa"/>
          </w:tcPr>
          <w:p w14:paraId="0F14A522" w14:textId="77777777" w:rsidR="00D66274" w:rsidRPr="00D66274" w:rsidRDefault="00D66274" w:rsidP="00D66274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พัฒนาการ ฮอนด้า ออโตโมบิล จำกัด</w:t>
            </w:r>
          </w:p>
        </w:tc>
        <w:tc>
          <w:tcPr>
            <w:tcW w:w="1350" w:type="dxa"/>
          </w:tcPr>
          <w:p w14:paraId="260FD255" w14:textId="77777777" w:rsidR="00D66274" w:rsidRPr="00D66274" w:rsidRDefault="00D66274" w:rsidP="00D66274">
            <w:pPr>
              <w:jc w:val="center"/>
              <w:rPr>
                <w:rFonts w:asciiTheme="majorBidi" w:hAnsiTheme="majorBidi" w:cstheme="majorBidi"/>
              </w:rPr>
            </w:pPr>
            <w:r w:rsidRPr="00D662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804DD92" w14:textId="4D395F89" w:rsidR="00D66274" w:rsidRPr="008020B2" w:rsidRDefault="00D66274" w:rsidP="00D6627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66274" w:rsidRPr="008020B2" w14:paraId="587D872B" w14:textId="77777777" w:rsidTr="00426F5A">
        <w:tc>
          <w:tcPr>
            <w:tcW w:w="4050" w:type="dxa"/>
          </w:tcPr>
          <w:p w14:paraId="0123845E" w14:textId="77777777" w:rsidR="00D66274" w:rsidRPr="00D66274" w:rsidRDefault="00D66274" w:rsidP="00D66274">
            <w:pPr>
              <w:spacing w:line="240" w:lineRule="auto"/>
              <w:ind w:left="228" w:hanging="22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เฉวงเพนนินซูล่า จำกัด</w:t>
            </w:r>
          </w:p>
        </w:tc>
        <w:tc>
          <w:tcPr>
            <w:tcW w:w="1350" w:type="dxa"/>
          </w:tcPr>
          <w:p w14:paraId="4A99C198" w14:textId="77777777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7A4CDF3" w14:textId="77777777" w:rsidR="00D66274" w:rsidRPr="00081B51" w:rsidRDefault="00D66274" w:rsidP="00D66274">
            <w:pPr>
              <w:rPr>
                <w:rFonts w:asciiTheme="majorBidi" w:hAnsiTheme="majorBidi" w:cstheme="majorBidi"/>
                <w:lang w:val="en-US" w:bidi="th-TH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66274" w:rsidRPr="008020B2" w14:paraId="54750C83" w14:textId="77777777" w:rsidTr="00426F5A">
        <w:tc>
          <w:tcPr>
            <w:tcW w:w="4050" w:type="dxa"/>
          </w:tcPr>
          <w:p w14:paraId="62B756AF" w14:textId="77777777" w:rsidR="00D66274" w:rsidRPr="00D66274" w:rsidRDefault="00D66274" w:rsidP="00D66274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ฟูซิโอ จำกัด</w:t>
            </w:r>
          </w:p>
        </w:tc>
        <w:tc>
          <w:tcPr>
            <w:tcW w:w="1350" w:type="dxa"/>
          </w:tcPr>
          <w:p w14:paraId="2E855E27" w14:textId="77777777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D79CB32" w14:textId="77777777" w:rsidR="00D66274" w:rsidRPr="008020B2" w:rsidRDefault="00D66274" w:rsidP="00D6627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66274" w:rsidRPr="008020B2" w14:paraId="08D7B5DC" w14:textId="77777777" w:rsidTr="00426F5A">
        <w:tc>
          <w:tcPr>
            <w:tcW w:w="4050" w:type="dxa"/>
          </w:tcPr>
          <w:p w14:paraId="296DE524" w14:textId="77777777" w:rsidR="00D66274" w:rsidRPr="00D66274" w:rsidRDefault="00D66274" w:rsidP="00D66274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วี.อาร์. แฟมิลี่ จำกัด</w:t>
            </w:r>
          </w:p>
        </w:tc>
        <w:tc>
          <w:tcPr>
            <w:tcW w:w="1350" w:type="dxa"/>
          </w:tcPr>
          <w:p w14:paraId="77FC70F7" w14:textId="77777777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A869A3C" w14:textId="77777777" w:rsidR="00D66274" w:rsidRPr="008020B2" w:rsidRDefault="00D66274" w:rsidP="00D6627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66274" w:rsidRPr="008020B2" w14:paraId="59021C79" w14:textId="77777777" w:rsidTr="00426F5A">
        <w:tc>
          <w:tcPr>
            <w:tcW w:w="4050" w:type="dxa"/>
          </w:tcPr>
          <w:p w14:paraId="2E46A703" w14:textId="00D5CA5E" w:rsidR="00D66274" w:rsidRPr="00D66274" w:rsidRDefault="00D66274" w:rsidP="00D662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627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</w:t>
            </w:r>
            <w:r w:rsidRPr="00D6627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วีทู</w:t>
            </w:r>
            <w:r w:rsidRPr="00D6627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ดีไซน์</w:t>
            </w:r>
            <w:r w:rsidRPr="00D6627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สตูดิโอ</w:t>
            </w:r>
            <w:r w:rsidRPr="00D6627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6781F142" w14:textId="12083CCC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F1162A4" w14:textId="61110871" w:rsidR="00D66274" w:rsidRPr="008020B2" w:rsidRDefault="00D66274" w:rsidP="00D6627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66274" w:rsidRPr="008020B2" w14:paraId="4B7322C5" w14:textId="77777777" w:rsidTr="00426F5A">
        <w:tc>
          <w:tcPr>
            <w:tcW w:w="4050" w:type="dxa"/>
          </w:tcPr>
          <w:p w14:paraId="7597B123" w14:textId="0EC95D13" w:rsidR="00D66274" w:rsidRPr="00D66274" w:rsidRDefault="00D66274" w:rsidP="00426F5A">
            <w:pPr>
              <w:spacing w:line="240" w:lineRule="auto"/>
              <w:ind w:left="228" w:right="-104" w:hanging="228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D6627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บริษัท เกย์ดอน มอเตอร์ เซลส์ แอนด์ เซอร์วิสเซส จำกัด</w:t>
            </w:r>
          </w:p>
        </w:tc>
        <w:tc>
          <w:tcPr>
            <w:tcW w:w="1350" w:type="dxa"/>
          </w:tcPr>
          <w:p w14:paraId="57738001" w14:textId="18C877F9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5027C9C" w14:textId="6EFC702F" w:rsidR="00D66274" w:rsidRPr="008020B2" w:rsidRDefault="00D66274" w:rsidP="00D6627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ผู้ถือหุ้น</w:t>
            </w: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D66274" w:rsidRPr="008020B2" w14:paraId="42E38457" w14:textId="77777777" w:rsidTr="00426F5A">
        <w:tc>
          <w:tcPr>
            <w:tcW w:w="4050" w:type="dxa"/>
          </w:tcPr>
          <w:p w14:paraId="10E4C79A" w14:textId="6F6AD883" w:rsidR="00D66274" w:rsidRPr="00D66274" w:rsidRDefault="00D66274" w:rsidP="00D66274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บริษัท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เบลฟอร์ต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ออโตโมบิล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(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ประเทศไทย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)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33CA0DDA" w14:textId="0A73B62D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98232CB" w14:textId="142084E3" w:rsidR="00D66274" w:rsidRPr="008020B2" w:rsidRDefault="00D66274" w:rsidP="00D6627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ผู้ถือหุ้น</w:t>
            </w: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D66274" w:rsidRPr="008020B2" w14:paraId="20D8B7B0" w14:textId="77777777" w:rsidTr="00426F5A">
        <w:tc>
          <w:tcPr>
            <w:tcW w:w="4050" w:type="dxa"/>
          </w:tcPr>
          <w:p w14:paraId="69249F58" w14:textId="10C09604" w:rsidR="00D66274" w:rsidRPr="00D66274" w:rsidRDefault="00D66274" w:rsidP="00D66274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บริษัท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ไลอ้อน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ออโตโมบิล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3D01D427" w14:textId="627BF065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A34A633" w14:textId="47C2396B" w:rsidR="00D66274" w:rsidRPr="008020B2" w:rsidRDefault="00D66274" w:rsidP="00D6627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ผู้ถือหุ้น</w:t>
            </w: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D66274" w:rsidRPr="008020B2" w14:paraId="2D890041" w14:textId="77777777" w:rsidTr="00426F5A">
        <w:tc>
          <w:tcPr>
            <w:tcW w:w="4050" w:type="dxa"/>
          </w:tcPr>
          <w:p w14:paraId="4557C5BD" w14:textId="21D04568" w:rsidR="00D66274" w:rsidRPr="00D66274" w:rsidRDefault="00D66274" w:rsidP="00D66274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บริษัท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โมเดน่า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มอเตอร์เวอร์ค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5349C1B2" w14:textId="32231164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F98A1EE" w14:textId="065EFF93" w:rsidR="00D66274" w:rsidRPr="008020B2" w:rsidRDefault="00D66274" w:rsidP="00D6627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ผู้ถือหุ้น</w:t>
            </w: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D66274" w:rsidRPr="006666FA" w14:paraId="7A331057" w14:textId="77777777" w:rsidTr="00426F5A">
        <w:tc>
          <w:tcPr>
            <w:tcW w:w="4050" w:type="dxa"/>
          </w:tcPr>
          <w:p w14:paraId="210455FE" w14:textId="77777777" w:rsidR="00D66274" w:rsidRPr="002E1CD3" w:rsidRDefault="00D66274" w:rsidP="00D66274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C4138B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3E63A6FF" w14:textId="77777777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00A678C" w14:textId="782C02C4" w:rsidR="00D66274" w:rsidRPr="008020B2" w:rsidRDefault="00D66274" w:rsidP="00D66274">
            <w:pPr>
              <w:tabs>
                <w:tab w:val="left" w:pos="4842"/>
              </w:tabs>
              <w:spacing w:line="240" w:lineRule="auto"/>
              <w:ind w:left="93" w:right="9" w:hanging="9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Pr="008020B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26F5A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8020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6F5A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498AA405" w14:textId="4ADCA599" w:rsidR="00637786" w:rsidRDefault="00637786">
      <w:pPr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0"/>
        <w:gridCol w:w="1034"/>
        <w:gridCol w:w="240"/>
        <w:gridCol w:w="1056"/>
        <w:gridCol w:w="271"/>
        <w:gridCol w:w="1026"/>
        <w:gridCol w:w="240"/>
        <w:gridCol w:w="1037"/>
      </w:tblGrid>
      <w:tr w:rsidR="00DE12BF" w:rsidRPr="00BA36B2" w14:paraId="0DE811E7" w14:textId="77777777" w:rsidTr="00BA36B2">
        <w:trPr>
          <w:tblHeader/>
        </w:trPr>
        <w:tc>
          <w:tcPr>
            <w:tcW w:w="2339" w:type="pct"/>
          </w:tcPr>
          <w:p w14:paraId="052421BA" w14:textId="19BCDDED" w:rsidR="00DE12BF" w:rsidRPr="00BA36B2" w:rsidRDefault="00DE12BF" w:rsidP="00BA36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br w:type="page"/>
            </w:r>
            <w:r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br w:type="page"/>
            </w:r>
            <w:r w:rsidR="008020B2"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4" w:type="pct"/>
            <w:gridSpan w:val="3"/>
          </w:tcPr>
          <w:p w14:paraId="562E8C60" w14:textId="77777777" w:rsidR="00DE12BF" w:rsidRPr="00BA36B2" w:rsidRDefault="00DE12BF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2CC145E" w14:textId="77777777" w:rsidR="00DE12BF" w:rsidRPr="00BA36B2" w:rsidRDefault="00DE12BF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14:paraId="7A363DA6" w14:textId="77777777" w:rsidR="00DE12BF" w:rsidRPr="00BA36B2" w:rsidRDefault="00DE12BF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20C93" w:rsidRPr="00BA36B2" w14:paraId="4B12C71A" w14:textId="77777777" w:rsidTr="00F36B37">
        <w:trPr>
          <w:trHeight w:val="308"/>
          <w:tblHeader/>
        </w:trPr>
        <w:tc>
          <w:tcPr>
            <w:tcW w:w="2339" w:type="pct"/>
          </w:tcPr>
          <w:p w14:paraId="1B03837E" w14:textId="356879BF" w:rsidR="00220C93" w:rsidRPr="00BA36B2" w:rsidRDefault="00220C93" w:rsidP="00220C9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561" w:type="pct"/>
          </w:tcPr>
          <w:p w14:paraId="70D83191" w14:textId="23D48594" w:rsidR="00220C93" w:rsidRPr="00BA36B2" w:rsidRDefault="00BE7E77" w:rsidP="00220C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30" w:type="pct"/>
          </w:tcPr>
          <w:p w14:paraId="30F27BBE" w14:textId="77777777" w:rsidR="00220C93" w:rsidRPr="00BA36B2" w:rsidRDefault="00220C93" w:rsidP="00220C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181E96F" w14:textId="67776338" w:rsidR="00220C93" w:rsidRPr="00BA36B2" w:rsidRDefault="00BE7E77" w:rsidP="00220C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147" w:type="pct"/>
          </w:tcPr>
          <w:p w14:paraId="4FE5371E" w14:textId="77777777" w:rsidR="00220C93" w:rsidRPr="00BA36B2" w:rsidRDefault="00220C93" w:rsidP="00220C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780540A" w14:textId="59CCDB79" w:rsidR="00220C93" w:rsidRPr="00BA36B2" w:rsidRDefault="00BE7E77" w:rsidP="00220C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30" w:type="pct"/>
          </w:tcPr>
          <w:p w14:paraId="0124CAD2" w14:textId="77777777" w:rsidR="00220C93" w:rsidRPr="00BA36B2" w:rsidRDefault="00220C93" w:rsidP="00220C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B857CD4" w14:textId="36350341" w:rsidR="00220C93" w:rsidRPr="00BA36B2" w:rsidRDefault="00BE7E77" w:rsidP="00220C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</w:tr>
      <w:tr w:rsidR="00BD2A1E" w:rsidRPr="00BA36B2" w14:paraId="2B44797C" w14:textId="77777777" w:rsidTr="00BA36B2">
        <w:trPr>
          <w:trHeight w:val="344"/>
          <w:tblHeader/>
        </w:trPr>
        <w:tc>
          <w:tcPr>
            <w:tcW w:w="2339" w:type="pct"/>
          </w:tcPr>
          <w:p w14:paraId="2A6D2004" w14:textId="77777777" w:rsidR="00BD2A1E" w:rsidRPr="00BA36B2" w:rsidRDefault="00BD2A1E" w:rsidP="00BD2A1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1" w:type="pct"/>
            <w:gridSpan w:val="7"/>
          </w:tcPr>
          <w:p w14:paraId="3771FEB0" w14:textId="77777777" w:rsidR="00BD2A1E" w:rsidRPr="00BA36B2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2A1E" w:rsidRPr="00BA36B2" w14:paraId="53318910" w14:textId="77777777" w:rsidTr="00F36B37">
        <w:tc>
          <w:tcPr>
            <w:tcW w:w="2339" w:type="pct"/>
          </w:tcPr>
          <w:p w14:paraId="7CF551D3" w14:textId="77777777" w:rsidR="00BD2A1E" w:rsidRPr="00BA36B2" w:rsidRDefault="00BD2A1E" w:rsidP="00BD2A1E">
            <w:pPr>
              <w:tabs>
                <w:tab w:val="decimal" w:pos="855"/>
              </w:tabs>
              <w:spacing w:line="240" w:lineRule="auto"/>
              <w:ind w:right="-2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1" w:type="pct"/>
          </w:tcPr>
          <w:p w14:paraId="6A510C4D" w14:textId="6F2DA61C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14:paraId="4251E188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A45E609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696D9FC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43575E9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1F92B8F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F08E477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0C93" w:rsidRPr="00EC6C31" w14:paraId="76DE51C1" w14:textId="77777777" w:rsidTr="00F36B37">
        <w:tc>
          <w:tcPr>
            <w:tcW w:w="2339" w:type="pct"/>
          </w:tcPr>
          <w:p w14:paraId="36AC99B5" w14:textId="3D955FF9" w:rsidR="00220C93" w:rsidRPr="00EC6C31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C6C3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61" w:type="pct"/>
          </w:tcPr>
          <w:p w14:paraId="16917352" w14:textId="0A960D61" w:rsidR="00220C93" w:rsidRPr="00EC6C31" w:rsidRDefault="00774B41" w:rsidP="00220C9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6501DDF7" w14:textId="77777777" w:rsidR="00220C93" w:rsidRPr="00EC6C31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3AD2A05" w14:textId="4D9EC527" w:rsidR="00220C93" w:rsidRPr="00EC6C31" w:rsidRDefault="00220C93" w:rsidP="00220C9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6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531BAC2" w14:textId="77777777" w:rsidR="00220C93" w:rsidRPr="00EC6C31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0FD6A67B" w14:textId="32768A36" w:rsidR="00220C93" w:rsidRPr="00EC6C31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30" w:type="pct"/>
          </w:tcPr>
          <w:p w14:paraId="38BD75DB" w14:textId="77777777" w:rsidR="00220C93" w:rsidRPr="00EC6C31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75F1CBD" w14:textId="798C6C53" w:rsidR="00220C93" w:rsidRPr="00EC6C31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20C93" w:rsidRPr="00EC6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220C93" w:rsidRPr="00BA36B2" w14:paraId="6AA15AF5" w14:textId="77777777" w:rsidTr="00F36B37">
        <w:tc>
          <w:tcPr>
            <w:tcW w:w="2339" w:type="pct"/>
          </w:tcPr>
          <w:p w14:paraId="22835B50" w14:textId="557CC851" w:rsidR="00220C93" w:rsidRPr="00BA36B2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61" w:type="pct"/>
          </w:tcPr>
          <w:p w14:paraId="2452C430" w14:textId="398BF5DD" w:rsidR="00220C93" w:rsidRPr="00BA36B2" w:rsidRDefault="00774B41" w:rsidP="00220C9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63D1ACA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1397772" w14:textId="547D0A08" w:rsidR="00220C93" w:rsidRPr="00BA36B2" w:rsidRDefault="00220C93" w:rsidP="00220C9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54A835DE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54275D3D" w14:textId="2B360BE3" w:rsidR="00220C93" w:rsidRPr="001F30A0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6D7B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130" w:type="pct"/>
          </w:tcPr>
          <w:p w14:paraId="0530D3F7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3" w:type="pct"/>
          </w:tcPr>
          <w:p w14:paraId="3D40664D" w14:textId="1FA97D5F" w:rsidR="00220C93" w:rsidRPr="00BA36B2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20C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743</w:t>
            </w:r>
          </w:p>
        </w:tc>
      </w:tr>
      <w:tr w:rsidR="00220C93" w:rsidRPr="00BA36B2" w14:paraId="0D3160BE" w14:textId="77777777" w:rsidTr="00F36B37">
        <w:tc>
          <w:tcPr>
            <w:tcW w:w="2339" w:type="pct"/>
          </w:tcPr>
          <w:p w14:paraId="31236528" w14:textId="1138942D" w:rsidR="00220C93" w:rsidRPr="00BA36B2" w:rsidRDefault="00812C87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 w:rsidR="00220C93"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</w:t>
            </w:r>
          </w:p>
        </w:tc>
        <w:tc>
          <w:tcPr>
            <w:tcW w:w="561" w:type="pct"/>
          </w:tcPr>
          <w:p w14:paraId="35EC8BC5" w14:textId="4963FEE5" w:rsidR="00220C93" w:rsidRPr="00BA36B2" w:rsidRDefault="00774B41" w:rsidP="00220C9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EBACF0B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FA5C7F6" w14:textId="0BBEA4FA" w:rsidR="00220C93" w:rsidRPr="00631AE7" w:rsidRDefault="00220C93" w:rsidP="00220C9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45F528F2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69309A10" w14:textId="5CC6E16D" w:rsidR="00220C93" w:rsidRPr="00BA36B2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D7B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130" w:type="pct"/>
          </w:tcPr>
          <w:p w14:paraId="089342F7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3" w:type="pct"/>
          </w:tcPr>
          <w:p w14:paraId="147CA778" w14:textId="5670C54A" w:rsidR="00220C93" w:rsidRPr="00BA36B2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220C93" w:rsidRPr="00BA36B2" w14:paraId="105FE92D" w14:textId="77777777" w:rsidTr="00F36B37">
        <w:tc>
          <w:tcPr>
            <w:tcW w:w="2339" w:type="pct"/>
          </w:tcPr>
          <w:p w14:paraId="6A64D7BE" w14:textId="6F7E693A" w:rsidR="00220C93" w:rsidRPr="00BA36B2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61" w:type="pct"/>
          </w:tcPr>
          <w:p w14:paraId="39B57C19" w14:textId="1C366857" w:rsidR="00220C93" w:rsidRPr="00BA36B2" w:rsidRDefault="00774B41" w:rsidP="00220C9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0266B064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8898F9F" w14:textId="49B011DC" w:rsidR="00220C93" w:rsidRPr="00631AE7" w:rsidRDefault="00220C93" w:rsidP="00220C9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10578F73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0A26DA3D" w14:textId="748D1BCA" w:rsidR="00220C93" w:rsidRPr="00BA36B2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74B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30" w:type="pct"/>
          </w:tcPr>
          <w:p w14:paraId="0F8F1720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3" w:type="pct"/>
          </w:tcPr>
          <w:p w14:paraId="7F76EC9B" w14:textId="41C3F732" w:rsidR="00220C93" w:rsidRPr="00BA36B2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220C93" w:rsidRPr="00BA36B2" w14:paraId="6EB0F3C1" w14:textId="77777777" w:rsidTr="0037789F">
        <w:tc>
          <w:tcPr>
            <w:tcW w:w="2339" w:type="pct"/>
          </w:tcPr>
          <w:p w14:paraId="50F14409" w14:textId="2887687D" w:rsidR="00220C93" w:rsidRPr="0037789F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78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61" w:type="pct"/>
          </w:tcPr>
          <w:p w14:paraId="52CBF139" w14:textId="6E4DA094" w:rsidR="00220C93" w:rsidRPr="0037789F" w:rsidRDefault="00774B41" w:rsidP="00220C9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74F1FD62" w14:textId="77777777" w:rsidR="00220C93" w:rsidRPr="0037789F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292851A" w14:textId="389DCE2E" w:rsidR="00220C93" w:rsidRPr="0037789F" w:rsidRDefault="00220C93" w:rsidP="00220C9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4A08EA85" w14:textId="77777777" w:rsidR="00220C93" w:rsidRPr="0037789F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5319D360" w14:textId="3ACCD080" w:rsidR="00220C93" w:rsidRPr="0037789F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74B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</w:t>
            </w:r>
          </w:p>
        </w:tc>
        <w:tc>
          <w:tcPr>
            <w:tcW w:w="130" w:type="pct"/>
          </w:tcPr>
          <w:p w14:paraId="20CED94D" w14:textId="77777777" w:rsidR="00220C93" w:rsidRPr="0037789F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3" w:type="pct"/>
          </w:tcPr>
          <w:p w14:paraId="3A732721" w14:textId="43C29C04" w:rsidR="00220C93" w:rsidRPr="0037789F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20C93" w:rsidRPr="00BA36B2" w14:paraId="7602B6CE" w14:textId="77777777" w:rsidTr="0037789F">
        <w:tc>
          <w:tcPr>
            <w:tcW w:w="2339" w:type="pct"/>
          </w:tcPr>
          <w:p w14:paraId="7A6DCB0D" w14:textId="1F553822" w:rsidR="00220C93" w:rsidRPr="0037789F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ค่าบริการสำนักงาน</w:t>
            </w:r>
          </w:p>
        </w:tc>
        <w:tc>
          <w:tcPr>
            <w:tcW w:w="561" w:type="pct"/>
          </w:tcPr>
          <w:p w14:paraId="6113990C" w14:textId="331638D7" w:rsidR="00220C93" w:rsidRPr="0037789F" w:rsidRDefault="00774B41" w:rsidP="00220C9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7E34DC8" w14:textId="77777777" w:rsidR="00220C93" w:rsidRPr="0037789F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62BC520" w14:textId="5F50B5B1" w:rsidR="00220C93" w:rsidRPr="00631AE7" w:rsidRDefault="00220C93" w:rsidP="00220C9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083643CE" w14:textId="77777777" w:rsidR="00220C93" w:rsidRPr="0037789F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4D3EDF6" w14:textId="1A5CB48E" w:rsidR="00220C93" w:rsidRPr="0037789F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774B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</w:tcPr>
          <w:p w14:paraId="715CABB7" w14:textId="77777777" w:rsidR="00220C93" w:rsidRPr="0037789F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0B3471E9" w14:textId="744D9857" w:rsidR="00220C93" w:rsidRPr="0037789F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  <w:tr w:rsidR="00220C93" w:rsidRPr="00BA36B2" w14:paraId="3403C28D" w14:textId="77777777" w:rsidTr="0037789F">
        <w:tc>
          <w:tcPr>
            <w:tcW w:w="2339" w:type="pct"/>
          </w:tcPr>
          <w:p w14:paraId="0FD2E82C" w14:textId="5CFEA6D9" w:rsidR="00220C93" w:rsidRPr="00851572" w:rsidRDefault="00C27A65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561" w:type="pct"/>
          </w:tcPr>
          <w:p w14:paraId="292196E9" w14:textId="768F594F" w:rsidR="00220C93" w:rsidRPr="0037789F" w:rsidRDefault="00774B41" w:rsidP="00220C9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8A72198" w14:textId="77777777" w:rsidR="00220C93" w:rsidRPr="0037789F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EC0797F" w14:textId="36B6F5B0" w:rsidR="00220C93" w:rsidRPr="00631AE7" w:rsidRDefault="00220C93" w:rsidP="00220C9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0901B63C" w14:textId="77777777" w:rsidR="00220C93" w:rsidRPr="0037789F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1B8DF02" w14:textId="07F89A9A" w:rsidR="00220C93" w:rsidRPr="0037789F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74B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</w:tcPr>
          <w:p w14:paraId="4C5026F1" w14:textId="77777777" w:rsidR="00220C93" w:rsidRPr="0037789F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9F2D5E0" w14:textId="7B3836FE" w:rsidR="00220C93" w:rsidRPr="0037789F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20C93" w:rsidRPr="00BA36B2" w14:paraId="52807C7E" w14:textId="77777777" w:rsidTr="0037789F">
        <w:tc>
          <w:tcPr>
            <w:tcW w:w="2339" w:type="pct"/>
          </w:tcPr>
          <w:p w14:paraId="5D999DE4" w14:textId="3A02F730" w:rsidR="00220C93" w:rsidRPr="0037789F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78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61" w:type="pct"/>
          </w:tcPr>
          <w:p w14:paraId="694B0A12" w14:textId="7462174B" w:rsidR="00220C93" w:rsidRPr="0037789F" w:rsidRDefault="00774B41" w:rsidP="00220C9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ECE30FF" w14:textId="77777777" w:rsidR="00220C93" w:rsidRPr="0037789F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73AAC62" w14:textId="703F3E2D" w:rsidR="00220C93" w:rsidRPr="00631AE7" w:rsidRDefault="00220C93" w:rsidP="00220C9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30F40E49" w14:textId="77777777" w:rsidR="00220C93" w:rsidRPr="0037789F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1DD4C277" w14:textId="1BDB1B2C" w:rsidR="00220C93" w:rsidRPr="0037789F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74B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</w:p>
        </w:tc>
        <w:tc>
          <w:tcPr>
            <w:tcW w:w="130" w:type="pct"/>
          </w:tcPr>
          <w:p w14:paraId="06350EB3" w14:textId="77777777" w:rsidR="00220C93" w:rsidRPr="0037789F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C8196BC" w14:textId="193664A2" w:rsidR="00220C93" w:rsidRPr="0037789F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BD2A1E" w:rsidRPr="00BA36B2" w14:paraId="1F171E45" w14:textId="77777777" w:rsidTr="00F36B37">
        <w:trPr>
          <w:trHeight w:val="68"/>
        </w:trPr>
        <w:tc>
          <w:tcPr>
            <w:tcW w:w="2339" w:type="pct"/>
          </w:tcPr>
          <w:p w14:paraId="5B862266" w14:textId="29D11190" w:rsidR="00BD2A1E" w:rsidRPr="00BA36B2" w:rsidRDefault="00BD2A1E" w:rsidP="00BD2A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5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561" w:type="pct"/>
          </w:tcPr>
          <w:p w14:paraId="43E29578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68D0471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AF059D0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B25696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31B059B0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56D7A53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3FA9446" w14:textId="77777777" w:rsidR="00BD2A1E" w:rsidRPr="00BA36B2" w:rsidRDefault="00BD2A1E" w:rsidP="00BD2A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0C93" w:rsidRPr="00BA36B2" w14:paraId="19ECFA47" w14:textId="77777777" w:rsidTr="00F36B37">
        <w:trPr>
          <w:trHeight w:val="68"/>
        </w:trPr>
        <w:tc>
          <w:tcPr>
            <w:tcW w:w="2339" w:type="pct"/>
          </w:tcPr>
          <w:p w14:paraId="54F0F290" w14:textId="549B79F5" w:rsidR="00220C93" w:rsidRPr="00BA36B2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5C41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905C4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61" w:type="pct"/>
          </w:tcPr>
          <w:p w14:paraId="3A9672AD" w14:textId="035527E4" w:rsidR="00220C93" w:rsidRPr="00BA36B2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  <w:r w:rsidR="00774B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854</w:t>
            </w:r>
          </w:p>
        </w:tc>
        <w:tc>
          <w:tcPr>
            <w:tcW w:w="130" w:type="pct"/>
          </w:tcPr>
          <w:p w14:paraId="38BA340F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A6BFBCA" w14:textId="55AFC567" w:rsidR="00220C93" w:rsidRPr="00631AE7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</w:t>
            </w:r>
          </w:p>
        </w:tc>
        <w:tc>
          <w:tcPr>
            <w:tcW w:w="147" w:type="pct"/>
          </w:tcPr>
          <w:p w14:paraId="7BA75423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5D53C829" w14:textId="7788B2C6" w:rsidR="00220C93" w:rsidRPr="00BA36B2" w:rsidRDefault="00B73F27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232BA10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F18EA9B" w14:textId="33D9A2D4" w:rsidR="00220C93" w:rsidRPr="00BA36B2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0C93" w:rsidRPr="00BA36B2" w14:paraId="57EE7D8B" w14:textId="77777777" w:rsidTr="00F36B37">
        <w:trPr>
          <w:trHeight w:val="68"/>
        </w:trPr>
        <w:tc>
          <w:tcPr>
            <w:tcW w:w="2339" w:type="pct"/>
          </w:tcPr>
          <w:p w14:paraId="60771274" w14:textId="7E366A09" w:rsidR="00220C93" w:rsidRPr="00905C41" w:rsidRDefault="00220C93" w:rsidP="00220C9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208C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61" w:type="pct"/>
          </w:tcPr>
          <w:p w14:paraId="530BE78C" w14:textId="04FBE40A" w:rsidR="00220C93" w:rsidRPr="00BA36B2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74B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130" w:type="pct"/>
          </w:tcPr>
          <w:p w14:paraId="0ABEC5EC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3BB9CF7" w14:textId="08920716" w:rsidR="00220C93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7" w:type="pct"/>
          </w:tcPr>
          <w:p w14:paraId="5F818C57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07F1D2EE" w14:textId="523F3E9B" w:rsidR="00220C93" w:rsidRPr="00BA36B2" w:rsidRDefault="00B73F27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335A876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C8C92F5" w14:textId="566BDF1C" w:rsidR="00220C93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0C93" w:rsidRPr="00BA36B2" w14:paraId="2E82DB84" w14:textId="77777777" w:rsidTr="00F36B37">
        <w:trPr>
          <w:trHeight w:val="68"/>
        </w:trPr>
        <w:tc>
          <w:tcPr>
            <w:tcW w:w="2339" w:type="pct"/>
          </w:tcPr>
          <w:p w14:paraId="75681B13" w14:textId="755ED0AA" w:rsidR="00220C93" w:rsidRPr="00BA36B2" w:rsidRDefault="00220C93" w:rsidP="00220C9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20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รายได้ค่าเช่าและค่าบริการจากสัญญาเช่าดำเนินงาน</w:t>
            </w:r>
          </w:p>
        </w:tc>
        <w:tc>
          <w:tcPr>
            <w:tcW w:w="561" w:type="pct"/>
          </w:tcPr>
          <w:p w14:paraId="35E3AC00" w14:textId="15BA0B51" w:rsidR="00220C93" w:rsidRPr="00BA36B2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74B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130" w:type="pct"/>
          </w:tcPr>
          <w:p w14:paraId="7A4A5ED4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224DB43" w14:textId="51A05996" w:rsidR="00220C93" w:rsidRPr="00631AE7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47" w:type="pct"/>
          </w:tcPr>
          <w:p w14:paraId="2AFC50B7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CB138E0" w14:textId="5F5190B4" w:rsidR="00220C93" w:rsidRPr="00BA36B2" w:rsidRDefault="00B73F27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5DFAC4A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0E14E3B" w14:textId="5783F5F3" w:rsidR="00220C93" w:rsidRPr="00BA36B2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0C93" w:rsidRPr="00BA36B2" w14:paraId="33604467" w14:textId="77777777" w:rsidTr="00F36B37">
        <w:trPr>
          <w:trHeight w:val="68"/>
        </w:trPr>
        <w:tc>
          <w:tcPr>
            <w:tcW w:w="2339" w:type="pct"/>
          </w:tcPr>
          <w:p w14:paraId="2D9C2F76" w14:textId="2F0DD347" w:rsidR="00220C93" w:rsidRPr="00BA36B2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61" w:type="pct"/>
          </w:tcPr>
          <w:p w14:paraId="5BD58620" w14:textId="25F56573" w:rsidR="00220C93" w:rsidRPr="00533058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30" w:type="pct"/>
          </w:tcPr>
          <w:p w14:paraId="298765AC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A544E7A" w14:textId="41E2C850" w:rsidR="00220C93" w:rsidRDefault="004C49B0" w:rsidP="00B73F2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14:paraId="1F5373BE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5F8BF632" w14:textId="3E510562" w:rsidR="00220C93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30" w:type="pct"/>
          </w:tcPr>
          <w:p w14:paraId="1770C285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BE32070" w14:textId="0456EE18" w:rsidR="00220C93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220C93" w:rsidRPr="00BA36B2" w14:paraId="2ECF7EE8" w14:textId="77777777" w:rsidTr="00F36B37">
        <w:trPr>
          <w:trHeight w:val="68"/>
        </w:trPr>
        <w:tc>
          <w:tcPr>
            <w:tcW w:w="2339" w:type="pct"/>
          </w:tcPr>
          <w:p w14:paraId="52D147A3" w14:textId="76DBB9D0" w:rsidR="00220C93" w:rsidRPr="00BA36B2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20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1" w:type="pct"/>
          </w:tcPr>
          <w:p w14:paraId="41B61BA5" w14:textId="01DA59E0" w:rsidR="00220C93" w:rsidRPr="00BA36B2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A64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</w:p>
        </w:tc>
        <w:tc>
          <w:tcPr>
            <w:tcW w:w="130" w:type="pct"/>
          </w:tcPr>
          <w:p w14:paraId="024F6435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AC401DF" w14:textId="6C285457" w:rsidR="00220C93" w:rsidRPr="00631AE7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14:paraId="0C889FD5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7068745C" w14:textId="5CCA7421" w:rsidR="00220C93" w:rsidRPr="00BA36B2" w:rsidRDefault="00717C76" w:rsidP="00717C7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244E049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75D3BE4" w14:textId="7274F406" w:rsidR="00220C93" w:rsidRPr="00BA36B2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220C93" w:rsidRPr="00BA36B2" w14:paraId="16FFE88F" w14:textId="77777777" w:rsidTr="00F36B37">
        <w:trPr>
          <w:trHeight w:val="68"/>
        </w:trPr>
        <w:tc>
          <w:tcPr>
            <w:tcW w:w="2339" w:type="pct"/>
          </w:tcPr>
          <w:p w14:paraId="69446564" w14:textId="5D51940A" w:rsidR="00220C93" w:rsidRPr="00BA36B2" w:rsidRDefault="00C27A65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561" w:type="pct"/>
          </w:tcPr>
          <w:p w14:paraId="7FF2A8BB" w14:textId="69FF3D6F" w:rsidR="00220C93" w:rsidRPr="00BA36B2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AA64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  <w:tc>
          <w:tcPr>
            <w:tcW w:w="130" w:type="pct"/>
          </w:tcPr>
          <w:p w14:paraId="1B40145C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459BBCE" w14:textId="052A8532" w:rsidR="00220C93" w:rsidRPr="00631AE7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</w:p>
        </w:tc>
        <w:tc>
          <w:tcPr>
            <w:tcW w:w="147" w:type="pct"/>
          </w:tcPr>
          <w:p w14:paraId="01869206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29CAEE6" w14:textId="4C7A8F28" w:rsidR="00220C93" w:rsidRPr="00BA36B2" w:rsidRDefault="00AA6492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FEE624E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73E2AE2" w14:textId="57FE6AFB" w:rsidR="00220C93" w:rsidRPr="00BA36B2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0B04" w:rsidRPr="00BA36B2" w14:paraId="257B8EEF" w14:textId="77777777" w:rsidTr="00F36B37">
        <w:trPr>
          <w:trHeight w:val="68"/>
        </w:trPr>
        <w:tc>
          <w:tcPr>
            <w:tcW w:w="2339" w:type="pct"/>
          </w:tcPr>
          <w:p w14:paraId="52519A79" w14:textId="77777777" w:rsidR="00CA0B04" w:rsidRPr="00BA36B2" w:rsidRDefault="00CA0B04" w:rsidP="00045A5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1FA00819" w14:textId="77777777" w:rsidR="00CA0B04" w:rsidRPr="00BA36B2" w:rsidRDefault="00CA0B04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9636F63" w14:textId="77777777" w:rsidR="00CA0B04" w:rsidRPr="00BA36B2" w:rsidRDefault="00CA0B04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6B50DAB" w14:textId="77777777" w:rsidR="00CA0B04" w:rsidRPr="00BA36B2" w:rsidRDefault="00CA0B04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ADA37C1" w14:textId="77777777" w:rsidR="00CA0B04" w:rsidRPr="00BA36B2" w:rsidRDefault="00CA0B04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099D0C4" w14:textId="77777777" w:rsidR="00CA0B04" w:rsidRPr="00BA36B2" w:rsidRDefault="00CA0B04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7EAA72D" w14:textId="77777777" w:rsidR="00CA0B04" w:rsidRPr="00BA36B2" w:rsidRDefault="00CA0B04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01C3720" w14:textId="77777777" w:rsidR="00CA0B04" w:rsidRPr="00BA36B2" w:rsidRDefault="00CA0B04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A5B" w:rsidRPr="00BA36B2" w14:paraId="4EBD75D5" w14:textId="77777777" w:rsidTr="00F36B37">
        <w:trPr>
          <w:trHeight w:val="68"/>
        </w:trPr>
        <w:tc>
          <w:tcPr>
            <w:tcW w:w="2339" w:type="pct"/>
          </w:tcPr>
          <w:p w14:paraId="030A7A4F" w14:textId="77777777" w:rsidR="00045A5B" w:rsidRPr="00BA36B2" w:rsidRDefault="00045A5B" w:rsidP="00045A5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1" w:type="pct"/>
          </w:tcPr>
          <w:p w14:paraId="4402CE17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AA91456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37DF8C5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BD42A9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01B2FD81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AB3E281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20541E2" w14:textId="77777777" w:rsidR="00045A5B" w:rsidRPr="00BA36B2" w:rsidRDefault="00045A5B" w:rsidP="00045A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0C93" w:rsidRPr="00BA36B2" w14:paraId="5DE5D963" w14:textId="77777777" w:rsidTr="00F36B37">
        <w:tc>
          <w:tcPr>
            <w:tcW w:w="2339" w:type="pct"/>
          </w:tcPr>
          <w:p w14:paraId="4AC01F9B" w14:textId="44C1DA36" w:rsidR="00220C93" w:rsidRPr="00BA36B2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61" w:type="pct"/>
          </w:tcPr>
          <w:p w14:paraId="47895B1E" w14:textId="2E6B9289" w:rsidR="00220C93" w:rsidRPr="00BA36B2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A64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</w:p>
        </w:tc>
        <w:tc>
          <w:tcPr>
            <w:tcW w:w="130" w:type="pct"/>
          </w:tcPr>
          <w:p w14:paraId="7B79779E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DEEF3E9" w14:textId="1F34D52A" w:rsidR="00220C93" w:rsidRPr="00BA36B2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7" w:type="pct"/>
          </w:tcPr>
          <w:p w14:paraId="53103A3D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30971518" w14:textId="3FD5A5CC" w:rsidR="00220C93" w:rsidRPr="00BA36B2" w:rsidRDefault="00AA6492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F1118E1" w14:textId="4DD30124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DF43D70" w14:textId="792B8A1C" w:rsidR="00220C93" w:rsidRPr="00BA36B2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0C93" w:rsidRPr="00BA36B2" w14:paraId="1A500A62" w14:textId="77777777" w:rsidTr="00F36B37">
        <w:tc>
          <w:tcPr>
            <w:tcW w:w="2339" w:type="pct"/>
          </w:tcPr>
          <w:p w14:paraId="555E5A99" w14:textId="5BDD1225" w:rsidR="00220C93" w:rsidRPr="00BA36B2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61" w:type="pct"/>
          </w:tcPr>
          <w:p w14:paraId="1FC680D7" w14:textId="2433BEC1" w:rsidR="00220C93" w:rsidRPr="00BA36B2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A64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884</w:t>
            </w:r>
          </w:p>
        </w:tc>
        <w:tc>
          <w:tcPr>
            <w:tcW w:w="130" w:type="pct"/>
          </w:tcPr>
          <w:p w14:paraId="1D49891B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91D91D9" w14:textId="3300589F" w:rsidR="00220C93" w:rsidRPr="00BA36B2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6E70FEC8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7FEB2D66" w14:textId="04D0A692" w:rsidR="00220C93" w:rsidRPr="00BA36B2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30" w:type="pct"/>
          </w:tcPr>
          <w:p w14:paraId="7C398DE0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704B2E6" w14:textId="4467BADE" w:rsidR="00220C93" w:rsidRPr="00BA36B2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220C93" w:rsidRPr="00BA36B2" w14:paraId="72E2BCC1" w14:textId="77777777" w:rsidTr="00F36B37">
        <w:tc>
          <w:tcPr>
            <w:tcW w:w="2339" w:type="pct"/>
          </w:tcPr>
          <w:p w14:paraId="49F764B8" w14:textId="485AC36F" w:rsidR="00220C93" w:rsidRPr="00BA36B2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รายได้ค่าเช่าและค่าบริการจากสัญญาเช่าดำเนินงาน</w:t>
            </w:r>
          </w:p>
        </w:tc>
        <w:tc>
          <w:tcPr>
            <w:tcW w:w="561" w:type="pct"/>
          </w:tcPr>
          <w:p w14:paraId="32DFB8E4" w14:textId="26CB0B43" w:rsidR="00220C93" w:rsidRPr="00BA36B2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7918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130" w:type="pct"/>
          </w:tcPr>
          <w:p w14:paraId="4BC4D8B2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9BA04A5" w14:textId="76DC7934" w:rsidR="00220C93" w:rsidRPr="00BA36B2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786</w:t>
            </w:r>
          </w:p>
        </w:tc>
        <w:tc>
          <w:tcPr>
            <w:tcW w:w="147" w:type="pct"/>
          </w:tcPr>
          <w:p w14:paraId="505121EE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538F8831" w14:textId="76C72FA3" w:rsidR="00220C93" w:rsidRPr="00BA36B2" w:rsidRDefault="0079189A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468ACBF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EB7F945" w14:textId="2F647208" w:rsidR="00220C93" w:rsidRPr="00BA36B2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0C93" w:rsidRPr="00BA36B2" w14:paraId="6A7CDD16" w14:textId="77777777" w:rsidTr="00F36B37">
        <w:tc>
          <w:tcPr>
            <w:tcW w:w="2339" w:type="pct"/>
          </w:tcPr>
          <w:p w14:paraId="5C43DC0F" w14:textId="6D6863C0" w:rsidR="00220C93" w:rsidRPr="00BA36B2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61" w:type="pct"/>
          </w:tcPr>
          <w:p w14:paraId="325E0BA9" w14:textId="64636B75" w:rsidR="00220C93" w:rsidRPr="00BA36B2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918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  <w:tc>
          <w:tcPr>
            <w:tcW w:w="130" w:type="pct"/>
          </w:tcPr>
          <w:p w14:paraId="5CF20E8F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D257EAE" w14:textId="5A59B989" w:rsidR="00220C93" w:rsidRPr="00BA36B2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47" w:type="pct"/>
          </w:tcPr>
          <w:p w14:paraId="3279C748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04DEE87B" w14:textId="40699B80" w:rsidR="00220C93" w:rsidRPr="00BA36B2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918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  <w:tc>
          <w:tcPr>
            <w:tcW w:w="130" w:type="pct"/>
          </w:tcPr>
          <w:p w14:paraId="7689698F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0A3799B" w14:textId="1FA630DD" w:rsidR="00220C93" w:rsidRPr="00BA36B2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220C93" w:rsidRPr="00BA36B2" w14:paraId="2564AC42" w14:textId="77777777" w:rsidTr="00F36B37">
        <w:tc>
          <w:tcPr>
            <w:tcW w:w="2339" w:type="pct"/>
          </w:tcPr>
          <w:p w14:paraId="3D77E29E" w14:textId="178CC934" w:rsidR="00220C93" w:rsidRPr="00BA36B2" w:rsidRDefault="00812C87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</w:t>
            </w:r>
          </w:p>
        </w:tc>
        <w:tc>
          <w:tcPr>
            <w:tcW w:w="561" w:type="pct"/>
          </w:tcPr>
          <w:p w14:paraId="3B3D9C85" w14:textId="57F929ED" w:rsidR="00220C93" w:rsidRPr="00BA36B2" w:rsidRDefault="0079189A" w:rsidP="00220C9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5AA5AFB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3711FA8" w14:textId="0C79F27E" w:rsidR="00220C93" w:rsidRPr="00631AE7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5D84D05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60F7C41" w14:textId="2527CBD7" w:rsidR="00220C93" w:rsidRPr="00BA36B2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918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30" w:type="pct"/>
          </w:tcPr>
          <w:p w14:paraId="3B1E8F5F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E6F0D79" w14:textId="2773E7CD" w:rsidR="00220C93" w:rsidRPr="00BA36B2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</w:tr>
      <w:tr w:rsidR="00220C93" w:rsidRPr="00BA36B2" w14:paraId="5D3313E5" w14:textId="77777777" w:rsidTr="00243E58">
        <w:tc>
          <w:tcPr>
            <w:tcW w:w="2339" w:type="pct"/>
          </w:tcPr>
          <w:p w14:paraId="2A27CF7E" w14:textId="77777777" w:rsidR="00220C93" w:rsidRPr="00BA36B2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1" w:type="pct"/>
          </w:tcPr>
          <w:p w14:paraId="544FDF67" w14:textId="56130F83" w:rsidR="00220C93" w:rsidRPr="00B21991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437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30" w:type="pct"/>
          </w:tcPr>
          <w:p w14:paraId="173A48F7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20DD757" w14:textId="10036CEA" w:rsidR="00220C93" w:rsidRPr="00243E58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220C93" w:rsidRPr="006130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7" w:type="pct"/>
          </w:tcPr>
          <w:p w14:paraId="580AF381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372C7FF8" w14:textId="571EF6E4" w:rsidR="00220C93" w:rsidRPr="00BA36B2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437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  <w:tc>
          <w:tcPr>
            <w:tcW w:w="130" w:type="pct"/>
          </w:tcPr>
          <w:p w14:paraId="41361A58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39D8639" w14:textId="08FFBA64" w:rsidR="00220C93" w:rsidRPr="00BA36B2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220C93" w:rsidRPr="006130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220C93" w:rsidRPr="00BA36B2" w14:paraId="0E89F8B1" w14:textId="77777777" w:rsidTr="00243E58">
        <w:tc>
          <w:tcPr>
            <w:tcW w:w="2339" w:type="pct"/>
          </w:tcPr>
          <w:p w14:paraId="19A09CB4" w14:textId="44DC4FC0" w:rsidR="00220C93" w:rsidRPr="00BA36B2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ต้นทุนขาย</w:t>
            </w:r>
          </w:p>
        </w:tc>
        <w:tc>
          <w:tcPr>
            <w:tcW w:w="561" w:type="pct"/>
          </w:tcPr>
          <w:p w14:paraId="41A868AD" w14:textId="3FFA86D9" w:rsidR="00220C93" w:rsidRPr="00BA36B2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7437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0" w:type="pct"/>
          </w:tcPr>
          <w:p w14:paraId="74C49308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449801C" w14:textId="61C6ADB0" w:rsidR="00220C93" w:rsidRPr="00243E58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14:paraId="02C482B9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47D7B0CC" w14:textId="5B3B74EB" w:rsidR="00220C93" w:rsidRPr="00BA36B2" w:rsidRDefault="0074372E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8A667CA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2E88D84" w14:textId="682DA220" w:rsidR="00220C93" w:rsidRPr="00BA36B2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0C93" w:rsidRPr="00243E58" w14:paraId="36E363A3" w14:textId="77777777" w:rsidTr="007D016F">
        <w:tc>
          <w:tcPr>
            <w:tcW w:w="2339" w:type="pct"/>
          </w:tcPr>
          <w:p w14:paraId="5E165BD1" w14:textId="40E4C54D" w:rsidR="00220C93" w:rsidRPr="00243E58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ต้นทุนการให้บริการ</w:t>
            </w:r>
          </w:p>
        </w:tc>
        <w:tc>
          <w:tcPr>
            <w:tcW w:w="561" w:type="pct"/>
          </w:tcPr>
          <w:p w14:paraId="1ACD3FA3" w14:textId="54238519" w:rsidR="00220C93" w:rsidRPr="00786560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437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0" w:type="pct"/>
          </w:tcPr>
          <w:p w14:paraId="4F0F1A78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17747A9" w14:textId="6B1B118F" w:rsidR="00220C93" w:rsidRPr="00243E58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220C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14:paraId="2804DE9C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5DDCD3B2" w14:textId="1BFF0B13" w:rsidR="00220C93" w:rsidRPr="00243E58" w:rsidRDefault="0074372E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BB24960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01B5CF6E" w14:textId="6B4854D2" w:rsidR="00220C93" w:rsidRPr="00243E58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0C93" w:rsidRPr="00243E58" w14:paraId="3DF10C5D" w14:textId="77777777" w:rsidTr="007D016F">
        <w:tc>
          <w:tcPr>
            <w:tcW w:w="2339" w:type="pct"/>
          </w:tcPr>
          <w:p w14:paraId="486665CC" w14:textId="4ACDC259" w:rsidR="00220C93" w:rsidRPr="00243E58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ต้นทุนทางตรงจากการให้เช่าและบริการจาก</w:t>
            </w:r>
          </w:p>
          <w:p w14:paraId="4C72324B" w14:textId="60D79DCE" w:rsidR="00220C93" w:rsidRPr="00243E58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สัญญาเช่าดำเนินงาน</w:t>
            </w:r>
          </w:p>
        </w:tc>
        <w:tc>
          <w:tcPr>
            <w:tcW w:w="561" w:type="pct"/>
          </w:tcPr>
          <w:p w14:paraId="3B1D2E87" w14:textId="7C0D1CDD" w:rsidR="00220C93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4003C10" w14:textId="57B611EE" w:rsidR="008A1C3C" w:rsidRPr="00243E58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A1C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130" w:type="pct"/>
          </w:tcPr>
          <w:p w14:paraId="280D2355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4D77901F" w14:textId="77777777" w:rsidR="00220C93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B112E7A" w14:textId="27F5DB74" w:rsidR="00220C93" w:rsidRPr="00243E58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20C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</w:p>
        </w:tc>
        <w:tc>
          <w:tcPr>
            <w:tcW w:w="147" w:type="pct"/>
          </w:tcPr>
          <w:p w14:paraId="7D30B371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48C1CC62" w14:textId="77777777" w:rsidR="00220C93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60EDEF" w14:textId="4DCAB699" w:rsidR="008A1C3C" w:rsidRPr="00243E58" w:rsidRDefault="008A1C3C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194DBA4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EE5C1F9" w14:textId="77777777" w:rsidR="00220C93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BAF90C" w14:textId="2F4F60FF" w:rsidR="00220C93" w:rsidRPr="00243E58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0C93" w:rsidRPr="00243E58" w14:paraId="658FED6F" w14:textId="77777777" w:rsidTr="007D016F">
        <w:tc>
          <w:tcPr>
            <w:tcW w:w="2339" w:type="pct"/>
          </w:tcPr>
          <w:p w14:paraId="7E738E77" w14:textId="51630A17" w:rsidR="00220C93" w:rsidRPr="00243E58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ค่าบริการสำนักงาน</w:t>
            </w:r>
          </w:p>
        </w:tc>
        <w:tc>
          <w:tcPr>
            <w:tcW w:w="561" w:type="pct"/>
          </w:tcPr>
          <w:p w14:paraId="322D7087" w14:textId="6C2921E3" w:rsidR="00220C93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130" w:type="pct"/>
          </w:tcPr>
          <w:p w14:paraId="1442CA48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6156DA76" w14:textId="39D5CEC9" w:rsidR="00220C93" w:rsidRPr="002574B0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14:paraId="5C07C472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3108329D" w14:textId="6D2ED5C8" w:rsidR="00220C93" w:rsidRDefault="00255ABD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28A8BC7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821037F" w14:textId="70C2840A" w:rsidR="00220C93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0C93" w:rsidRPr="00243E58" w14:paraId="44D93BE0" w14:textId="77777777" w:rsidTr="007D016F">
        <w:tc>
          <w:tcPr>
            <w:tcW w:w="2339" w:type="pct"/>
          </w:tcPr>
          <w:p w14:paraId="52D2A8F8" w14:textId="5805F409" w:rsidR="00220C93" w:rsidRPr="00243E58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1" w:type="pct"/>
          </w:tcPr>
          <w:p w14:paraId="76A903B0" w14:textId="225661E2" w:rsidR="00220C93" w:rsidRPr="00FA4706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highlight w:val="magenta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130" w:type="pct"/>
          </w:tcPr>
          <w:p w14:paraId="4CFF6FB9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7E6DDE8D" w14:textId="4C06FE52" w:rsidR="00220C93" w:rsidRPr="00243E58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7" w:type="pct"/>
          </w:tcPr>
          <w:p w14:paraId="57FFB8F6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0867AB62" w14:textId="24B32AF1" w:rsidR="00220C93" w:rsidRPr="00243E58" w:rsidRDefault="00732BDC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C26854D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CD4A561" w14:textId="36BDA763" w:rsidR="00220C93" w:rsidRPr="00243E58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0C93" w:rsidRPr="00243E58" w14:paraId="6E0E8565" w14:textId="77777777" w:rsidTr="00293DBA">
        <w:trPr>
          <w:trHeight w:val="155"/>
        </w:trPr>
        <w:tc>
          <w:tcPr>
            <w:tcW w:w="2339" w:type="pct"/>
            <w:shd w:val="clear" w:color="auto" w:fill="FFFFFF"/>
          </w:tcPr>
          <w:p w14:paraId="69ED0C5E" w14:textId="77777777" w:rsidR="00220C93" w:rsidRPr="00715AC3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46005D4C" w14:textId="77777777" w:rsidR="00220C93" w:rsidRPr="00715AC3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1707FCB6" w14:textId="77777777" w:rsidR="00220C93" w:rsidRPr="00715AC3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8768C43" w14:textId="77777777" w:rsidR="00220C93" w:rsidRPr="00715AC3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EFBE61" w14:textId="77777777" w:rsidR="00220C93" w:rsidRPr="00715AC3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1667797D" w14:textId="77777777" w:rsidR="00220C93" w:rsidRPr="00715AC3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AAC799E" w14:textId="77777777" w:rsidR="00220C93" w:rsidRPr="00715AC3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5C267A1" w14:textId="2826DE2C" w:rsidR="00220C93" w:rsidRPr="00715AC3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0C93" w:rsidRPr="00243E58" w14:paraId="4E19010A" w14:textId="77777777" w:rsidTr="00293DBA">
        <w:tc>
          <w:tcPr>
            <w:tcW w:w="2339" w:type="pct"/>
            <w:shd w:val="clear" w:color="auto" w:fill="FFFFFF"/>
          </w:tcPr>
          <w:p w14:paraId="1D495F8F" w14:textId="77777777" w:rsidR="00220C93" w:rsidRPr="00E30CA3" w:rsidRDefault="00220C93" w:rsidP="00220C9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61" w:type="pct"/>
          </w:tcPr>
          <w:p w14:paraId="22E3A4BA" w14:textId="77777777" w:rsidR="00220C93" w:rsidRPr="00786560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12333AC1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261C705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1CDA8B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49F8C429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78A458A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3E9AA782" w14:textId="37ACA6BA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0C93" w:rsidRPr="00243E58" w14:paraId="5104B707" w14:textId="77777777" w:rsidTr="00293DBA">
        <w:tc>
          <w:tcPr>
            <w:tcW w:w="2339" w:type="pct"/>
            <w:shd w:val="clear" w:color="auto" w:fill="FFFFFF"/>
          </w:tcPr>
          <w:p w14:paraId="3049BC2B" w14:textId="77777777" w:rsidR="00220C93" w:rsidRPr="00243E58" w:rsidRDefault="00220C93" w:rsidP="00220C9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61" w:type="pct"/>
          </w:tcPr>
          <w:p w14:paraId="17C487CE" w14:textId="465A25EE" w:rsidR="00220C93" w:rsidRPr="00786560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699A9691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A8F235F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4CE688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71349BE9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A4E35CE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7572D28F" w14:textId="7584F6EC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0C93" w:rsidRPr="00243E58" w14:paraId="26D24C76" w14:textId="77777777" w:rsidTr="00293DBA">
        <w:tc>
          <w:tcPr>
            <w:tcW w:w="2339" w:type="pct"/>
            <w:shd w:val="clear" w:color="auto" w:fill="FFFFFF"/>
          </w:tcPr>
          <w:p w14:paraId="3CEE63C8" w14:textId="77777777" w:rsidR="00220C93" w:rsidRPr="00243E58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561" w:type="pct"/>
          </w:tcPr>
          <w:p w14:paraId="2076BA23" w14:textId="50F1FF86" w:rsidR="00220C93" w:rsidRPr="00786560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72C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</w:tcPr>
          <w:p w14:paraId="05CF9953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839B902" w14:textId="64607A4C" w:rsidR="00220C93" w:rsidRPr="00631AE7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220C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147" w:type="pct"/>
          </w:tcPr>
          <w:p w14:paraId="297B2984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74F471BC" w14:textId="1FC8728A" w:rsidR="00220C93" w:rsidRPr="00243E58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B1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0" w:type="pct"/>
          </w:tcPr>
          <w:p w14:paraId="60BC2FC2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E81060F" w14:textId="5AF385FB" w:rsidR="00220C93" w:rsidRPr="00243E58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938</w:t>
            </w:r>
          </w:p>
        </w:tc>
      </w:tr>
      <w:tr w:rsidR="00220C93" w:rsidRPr="00243E58" w14:paraId="2C765FA9" w14:textId="77777777" w:rsidTr="00293DBA">
        <w:tc>
          <w:tcPr>
            <w:tcW w:w="2339" w:type="pct"/>
            <w:shd w:val="clear" w:color="auto" w:fill="FFFFFF"/>
          </w:tcPr>
          <w:p w14:paraId="6CCC0AA1" w14:textId="77777777" w:rsidR="00220C93" w:rsidRPr="00243E58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6AC0B26E" w14:textId="49DAD594" w:rsidR="00220C93" w:rsidRPr="00786560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14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</w:p>
        </w:tc>
        <w:tc>
          <w:tcPr>
            <w:tcW w:w="130" w:type="pct"/>
          </w:tcPr>
          <w:p w14:paraId="7D8A0E2F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44F1451" w14:textId="239795D9" w:rsidR="00220C93" w:rsidRPr="00631AE7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  <w:tc>
          <w:tcPr>
            <w:tcW w:w="147" w:type="pct"/>
          </w:tcPr>
          <w:p w14:paraId="58CB28FD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04F04948" w14:textId="6E1E18D3" w:rsidR="00220C93" w:rsidRPr="00243E58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1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0" w:type="pct"/>
          </w:tcPr>
          <w:p w14:paraId="1137FAB1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B99203C" w14:textId="51C248E6" w:rsidR="00220C93" w:rsidRPr="00243E58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220C93" w:rsidRPr="00243E58" w14:paraId="1180EF23" w14:textId="77777777" w:rsidTr="00293DBA">
        <w:tc>
          <w:tcPr>
            <w:tcW w:w="2339" w:type="pct"/>
            <w:shd w:val="clear" w:color="auto" w:fill="FFFFFF"/>
          </w:tcPr>
          <w:p w14:paraId="5440A345" w14:textId="77777777" w:rsidR="00220C93" w:rsidRPr="00243E58" w:rsidRDefault="00220C93" w:rsidP="00220C9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4EC475D7" w14:textId="0BDDEBEA" w:rsidR="00220C93" w:rsidRPr="00243E58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1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30" w:type="pct"/>
          </w:tcPr>
          <w:p w14:paraId="61E9A8E6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C0159B1" w14:textId="25D7B250" w:rsidR="00220C93" w:rsidRPr="00243E58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220C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995</w:t>
            </w:r>
          </w:p>
        </w:tc>
        <w:tc>
          <w:tcPr>
            <w:tcW w:w="147" w:type="pct"/>
          </w:tcPr>
          <w:p w14:paraId="3ADAC8D9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7657F5BC" w14:textId="3C7C02FA" w:rsidR="00220C93" w:rsidRPr="00243E58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 w:rsidR="00B1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396</w:t>
            </w:r>
          </w:p>
        </w:tc>
        <w:tc>
          <w:tcPr>
            <w:tcW w:w="130" w:type="pct"/>
          </w:tcPr>
          <w:p w14:paraId="277B2363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3A094AA2" w14:textId="5202C93D" w:rsidR="00220C93" w:rsidRPr="00243E58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220C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637786" w:rsidRPr="00243E58" w14:paraId="4FF94505" w14:textId="77777777" w:rsidTr="00F27606">
        <w:tc>
          <w:tcPr>
            <w:tcW w:w="2339" w:type="pct"/>
            <w:shd w:val="clear" w:color="auto" w:fill="FFFFFF"/>
          </w:tcPr>
          <w:p w14:paraId="1A62D3BB" w14:textId="06F17165" w:rsidR="00637786" w:rsidRPr="00715AC3" w:rsidRDefault="00637786" w:rsidP="006377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5C616162" w14:textId="77777777" w:rsidR="00637786" w:rsidRPr="00715AC3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EE1CC23" w14:textId="77777777" w:rsidR="00637786" w:rsidRPr="00715AC3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14:paraId="576124E5" w14:textId="77777777" w:rsidR="00637786" w:rsidRPr="00715AC3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D13849" w14:textId="77777777" w:rsidR="00637786" w:rsidRPr="00715AC3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29693338" w14:textId="77777777" w:rsidR="00637786" w:rsidRPr="00715AC3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3DEB7FF" w14:textId="77777777" w:rsidR="00637786" w:rsidRPr="00715AC3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52458482" w14:textId="77777777" w:rsidR="00637786" w:rsidRPr="00715AC3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7EC5" w:rsidRPr="00243E58" w14:paraId="5137AB4C" w14:textId="77777777" w:rsidTr="007D016F">
        <w:tc>
          <w:tcPr>
            <w:tcW w:w="2339" w:type="pct"/>
            <w:shd w:val="clear" w:color="auto" w:fill="FFFFFF"/>
          </w:tcPr>
          <w:p w14:paraId="089E2C14" w14:textId="77777777" w:rsidR="004E7EC5" w:rsidRPr="00243E58" w:rsidRDefault="004E7EC5" w:rsidP="006377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61" w:type="pct"/>
          </w:tcPr>
          <w:p w14:paraId="370DBE2D" w14:textId="77777777" w:rsidR="004E7EC5" w:rsidRPr="00243E58" w:rsidRDefault="004E7EC5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545A60E" w14:textId="77777777" w:rsidR="004E7EC5" w:rsidRPr="00243E58" w:rsidRDefault="004E7EC5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C003B87" w14:textId="77777777" w:rsidR="004E7EC5" w:rsidRPr="00243E58" w:rsidRDefault="004E7EC5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F89F15" w14:textId="77777777" w:rsidR="004E7EC5" w:rsidRPr="00243E58" w:rsidRDefault="004E7EC5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6FFBB7FA" w14:textId="77777777" w:rsidR="004E7EC5" w:rsidRPr="00243E58" w:rsidRDefault="004E7EC5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6CDD960" w14:textId="77777777" w:rsidR="004E7EC5" w:rsidRPr="00243E58" w:rsidRDefault="004E7EC5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218EC8D" w14:textId="77777777" w:rsidR="004E7EC5" w:rsidRPr="00243E58" w:rsidRDefault="004E7EC5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7786" w:rsidRPr="00243E58" w14:paraId="6DF7CFAC" w14:textId="77777777" w:rsidTr="007D016F">
        <w:tc>
          <w:tcPr>
            <w:tcW w:w="2339" w:type="pct"/>
            <w:shd w:val="clear" w:color="auto" w:fill="FFFFFF"/>
          </w:tcPr>
          <w:p w14:paraId="28D9A9D5" w14:textId="77777777" w:rsidR="00637786" w:rsidRPr="00243E58" w:rsidRDefault="00637786" w:rsidP="006377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561" w:type="pct"/>
          </w:tcPr>
          <w:p w14:paraId="41552220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A0B05FB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13F15EA7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C8F8DF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12005270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1675AD8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514E73C" w14:textId="77777777" w:rsidR="00637786" w:rsidRPr="00243E58" w:rsidRDefault="00637786" w:rsidP="0063778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0C93" w:rsidRPr="00243E58" w14:paraId="118E1F1A" w14:textId="77777777" w:rsidTr="00293DBA">
        <w:tc>
          <w:tcPr>
            <w:tcW w:w="2339" w:type="pct"/>
            <w:shd w:val="clear" w:color="auto" w:fill="FFFFFF"/>
          </w:tcPr>
          <w:p w14:paraId="56E6E262" w14:textId="60AC77F8" w:rsidR="00220C93" w:rsidRPr="00243E58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สินค้า</w:t>
            </w:r>
          </w:p>
        </w:tc>
        <w:tc>
          <w:tcPr>
            <w:tcW w:w="561" w:type="pct"/>
          </w:tcPr>
          <w:p w14:paraId="7287AED4" w14:textId="1E9AF0F3" w:rsidR="00220C93" w:rsidRPr="00243E58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843</w:t>
            </w:r>
            <w:r w:rsidR="005A4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30" w:type="pct"/>
          </w:tcPr>
          <w:p w14:paraId="5A4AE410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61C2D22" w14:textId="211097B5" w:rsidR="00220C93" w:rsidRPr="00243E58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  <w:tc>
          <w:tcPr>
            <w:tcW w:w="147" w:type="pct"/>
          </w:tcPr>
          <w:p w14:paraId="01FC1360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vAlign w:val="bottom"/>
          </w:tcPr>
          <w:p w14:paraId="3E7FE8D2" w14:textId="583DFEC2" w:rsidR="00220C93" w:rsidRPr="00243E58" w:rsidRDefault="00B14C11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C139ACE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2726AB80" w14:textId="4ADF07F3" w:rsidR="00220C93" w:rsidRPr="00243E58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0C93" w:rsidRPr="00243E58" w14:paraId="506E55DD" w14:textId="77777777" w:rsidTr="00293DBA">
        <w:tc>
          <w:tcPr>
            <w:tcW w:w="2339" w:type="pct"/>
            <w:shd w:val="clear" w:color="auto" w:fill="FFFFFF"/>
          </w:tcPr>
          <w:p w14:paraId="144BD482" w14:textId="073448F5" w:rsidR="00220C93" w:rsidRPr="00243E58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61" w:type="pct"/>
          </w:tcPr>
          <w:p w14:paraId="3C242B36" w14:textId="461C3D9F" w:rsidR="00220C93" w:rsidRPr="00243E58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1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656</w:t>
            </w:r>
          </w:p>
        </w:tc>
        <w:tc>
          <w:tcPr>
            <w:tcW w:w="130" w:type="pct"/>
          </w:tcPr>
          <w:p w14:paraId="529A81FF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C79E324" w14:textId="544501FE" w:rsidR="00220C93" w:rsidRPr="00243E58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14:paraId="3B0B84D7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43F3FEC0" w14:textId="0FBD2E7D" w:rsidR="00220C93" w:rsidRPr="00243E58" w:rsidRDefault="00B14C11" w:rsidP="00B14C1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280F301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7F72C61" w14:textId="5E1A9AFE" w:rsidR="00220C93" w:rsidRPr="00243E58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220C93" w:rsidRPr="00243E58" w14:paraId="521EF6E6" w14:textId="77777777" w:rsidTr="00F36B37">
        <w:tc>
          <w:tcPr>
            <w:tcW w:w="2339" w:type="pct"/>
            <w:shd w:val="clear" w:color="auto" w:fill="FFFFFF"/>
          </w:tcPr>
          <w:p w14:paraId="33E0DAD9" w14:textId="14ECE747" w:rsidR="00220C93" w:rsidRPr="00243E58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รายได้ค่าเช่าและค่าบริการจากสัญญาเช่าดำเนินงาน</w:t>
            </w:r>
          </w:p>
        </w:tc>
        <w:tc>
          <w:tcPr>
            <w:tcW w:w="561" w:type="pct"/>
          </w:tcPr>
          <w:p w14:paraId="54388F52" w14:textId="09A7AD41" w:rsidR="00220C93" w:rsidRPr="00243E58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14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</w:p>
        </w:tc>
        <w:tc>
          <w:tcPr>
            <w:tcW w:w="130" w:type="pct"/>
          </w:tcPr>
          <w:p w14:paraId="18DF2A7D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446DADE4" w14:textId="38AAEE0C" w:rsidR="00220C93" w:rsidRPr="00243E58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20C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14:paraId="3EB4CB4F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38E87A7B" w14:textId="4DF87663" w:rsidR="00220C93" w:rsidRPr="00243E58" w:rsidRDefault="00B14C11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9AF7FEC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CCB6643" w14:textId="5C8109F4" w:rsidR="00220C93" w:rsidRPr="00243E58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0C93" w:rsidRPr="00243E58" w14:paraId="698DAF3E" w14:textId="77777777" w:rsidTr="00F36B37">
        <w:tc>
          <w:tcPr>
            <w:tcW w:w="2339" w:type="pct"/>
            <w:shd w:val="clear" w:color="auto" w:fill="FFFFFF"/>
          </w:tcPr>
          <w:p w14:paraId="7456E0C7" w14:textId="5531C348" w:rsidR="00220C93" w:rsidRPr="00243E58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61" w:type="pct"/>
          </w:tcPr>
          <w:p w14:paraId="43FA199F" w14:textId="5BF044F1" w:rsidR="00220C93" w:rsidRPr="00243E58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923A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0" w:type="pct"/>
          </w:tcPr>
          <w:p w14:paraId="6CB5AED1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10081C3" w14:textId="3E9E7C10" w:rsidR="00220C93" w:rsidRPr="00243E58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  <w:tc>
          <w:tcPr>
            <w:tcW w:w="147" w:type="pct"/>
          </w:tcPr>
          <w:p w14:paraId="5B7ED6CD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2C0362D2" w14:textId="6363F312" w:rsidR="00220C93" w:rsidRPr="006803F3" w:rsidRDefault="004C49B0" w:rsidP="006803F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803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0" w:type="pct"/>
          </w:tcPr>
          <w:p w14:paraId="18F2DECB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</w:tcPr>
          <w:p w14:paraId="3859D6AE" w14:textId="3CA635B8" w:rsidR="00220C93" w:rsidRPr="00243E58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20C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</w:tr>
      <w:tr w:rsidR="00220C93" w:rsidRPr="00243E58" w14:paraId="4651E70B" w14:textId="77777777" w:rsidTr="00F36B37">
        <w:tc>
          <w:tcPr>
            <w:tcW w:w="2339" w:type="pct"/>
            <w:shd w:val="clear" w:color="auto" w:fill="FFFFFF"/>
          </w:tcPr>
          <w:p w14:paraId="60B78FEA" w14:textId="14184DE5" w:rsidR="00220C93" w:rsidRPr="00243E58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1" w:type="pct"/>
          </w:tcPr>
          <w:p w14:paraId="7D18F166" w14:textId="2E97B4F6" w:rsidR="00220C93" w:rsidRPr="00C45648" w:rsidRDefault="00923A9E" w:rsidP="00923A9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0F1DDC0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19D4E6CB" w14:textId="3852291C" w:rsidR="00220C93" w:rsidRPr="00243E58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147" w:type="pct"/>
          </w:tcPr>
          <w:p w14:paraId="17A6BDA2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72C5B90E" w14:textId="31F6AB7B" w:rsidR="00220C93" w:rsidRPr="00243E58" w:rsidRDefault="00923A9E" w:rsidP="00923A9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65939AF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806C21E" w14:textId="1BEAE68D" w:rsidR="00220C93" w:rsidRPr="00243E58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</w:p>
        </w:tc>
      </w:tr>
      <w:tr w:rsidR="00220C93" w:rsidRPr="00243E58" w14:paraId="3FBEE7F3" w14:textId="77777777" w:rsidTr="00F36B37">
        <w:tc>
          <w:tcPr>
            <w:tcW w:w="2339" w:type="pct"/>
            <w:shd w:val="clear" w:color="auto" w:fill="FFFFFF"/>
          </w:tcPr>
          <w:p w14:paraId="4F196B49" w14:textId="037117BF" w:rsidR="00220C93" w:rsidRPr="00243E58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1" w:type="pct"/>
          </w:tcPr>
          <w:p w14:paraId="1D35A4A4" w14:textId="76B9D051" w:rsidR="00220C93" w:rsidRPr="00243E58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3F7B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0" w:type="pct"/>
          </w:tcPr>
          <w:p w14:paraId="2DF9E83E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74F62FF" w14:textId="3558CF76" w:rsidR="00220C93" w:rsidRPr="00243E58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7" w:type="pct"/>
          </w:tcPr>
          <w:p w14:paraId="6B95AD9F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6832968F" w14:textId="7C323791" w:rsidR="00220C93" w:rsidRPr="00243E58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938</w:t>
            </w:r>
          </w:p>
        </w:tc>
        <w:tc>
          <w:tcPr>
            <w:tcW w:w="130" w:type="pct"/>
          </w:tcPr>
          <w:p w14:paraId="77C6D811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25C0880" w14:textId="555F9CB0" w:rsidR="00220C93" w:rsidRPr="00243E58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</w:tr>
      <w:tr w:rsidR="00220C93" w:rsidRPr="00243E58" w14:paraId="770F9510" w14:textId="77777777" w:rsidTr="00293DBA">
        <w:tc>
          <w:tcPr>
            <w:tcW w:w="2339" w:type="pct"/>
            <w:shd w:val="clear" w:color="auto" w:fill="FFFFFF"/>
          </w:tcPr>
          <w:p w14:paraId="25353F28" w14:textId="5DF58DFF" w:rsidR="00220C93" w:rsidRPr="00243E58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61" w:type="pct"/>
          </w:tcPr>
          <w:p w14:paraId="06C4AEB6" w14:textId="73A62274" w:rsidR="00220C93" w:rsidRPr="00243E58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3F7B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30" w:type="pct"/>
          </w:tcPr>
          <w:p w14:paraId="426F330A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F05E5F1" w14:textId="3AC9CB73" w:rsidR="00220C93" w:rsidRPr="00631AE7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47" w:type="pct"/>
          </w:tcPr>
          <w:p w14:paraId="60532A30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718652E5" w14:textId="02743298" w:rsidR="00220C93" w:rsidRPr="00243E58" w:rsidRDefault="003F7B22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92704C4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8EEAA7E" w14:textId="37DEEBCD" w:rsidR="00220C93" w:rsidRPr="00243E58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0C93" w:rsidRPr="00243E58" w14:paraId="328FA9B3" w14:textId="77777777" w:rsidTr="00293DBA">
        <w:tc>
          <w:tcPr>
            <w:tcW w:w="2339" w:type="pct"/>
            <w:shd w:val="clear" w:color="auto" w:fill="FFFFFF"/>
          </w:tcPr>
          <w:p w14:paraId="5669CFBE" w14:textId="25A0A6DE" w:rsidR="00220C93" w:rsidRPr="00243E58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ต้นทุนการให้บริการ</w:t>
            </w:r>
          </w:p>
        </w:tc>
        <w:tc>
          <w:tcPr>
            <w:tcW w:w="561" w:type="pct"/>
          </w:tcPr>
          <w:p w14:paraId="3453A1F6" w14:textId="4FF7C34B" w:rsidR="00220C93" w:rsidRPr="00243E58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B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</w:tcPr>
          <w:p w14:paraId="07793077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F44ED64" w14:textId="4660136D" w:rsidR="00220C93" w:rsidRPr="00243E58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</w:p>
        </w:tc>
        <w:tc>
          <w:tcPr>
            <w:tcW w:w="147" w:type="pct"/>
          </w:tcPr>
          <w:p w14:paraId="2253FCF5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0B1BFE80" w14:textId="3EC5AE5C" w:rsidR="00220C93" w:rsidRPr="00243E58" w:rsidRDefault="003F7B22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FF3084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7F524C0" w14:textId="393AEEEF" w:rsidR="00220C93" w:rsidRPr="00243E58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755C" w:rsidRPr="00243E58" w14:paraId="674A6647" w14:textId="77777777" w:rsidTr="00293DBA">
        <w:tc>
          <w:tcPr>
            <w:tcW w:w="2339" w:type="pct"/>
            <w:shd w:val="clear" w:color="auto" w:fill="FFFFFF"/>
          </w:tcPr>
          <w:p w14:paraId="35027FD3" w14:textId="3A8F832D" w:rsidR="006F755C" w:rsidRPr="00243E58" w:rsidRDefault="006F755C" w:rsidP="006F75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ต้นทุนทางตรงจากการให้เช่าและบริการ</w:t>
            </w:r>
          </w:p>
        </w:tc>
        <w:tc>
          <w:tcPr>
            <w:tcW w:w="561" w:type="pct"/>
          </w:tcPr>
          <w:p w14:paraId="3BEE951F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ADBAD70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8998018" w14:textId="77777777" w:rsidR="006F755C" w:rsidRPr="00243E58" w:rsidRDefault="006F755C" w:rsidP="006F755C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63D413D3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5A097033" w14:textId="19B0E50E" w:rsidR="006F755C" w:rsidRPr="00243E58" w:rsidRDefault="006F755C" w:rsidP="006F75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722399B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708CA6C" w14:textId="77777777" w:rsidR="006F755C" w:rsidRPr="00243E58" w:rsidRDefault="006F755C" w:rsidP="006F75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0C93" w:rsidRPr="00243E58" w14:paraId="58EE2981" w14:textId="77777777" w:rsidTr="00293DBA">
        <w:tc>
          <w:tcPr>
            <w:tcW w:w="2339" w:type="pct"/>
            <w:shd w:val="clear" w:color="auto" w:fill="FFFFFF"/>
          </w:tcPr>
          <w:p w14:paraId="7FBE66EE" w14:textId="2EA8312C" w:rsidR="00220C93" w:rsidRPr="00243E58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จากสัญญาเช่าดำเนินงาน</w:t>
            </w:r>
          </w:p>
        </w:tc>
        <w:tc>
          <w:tcPr>
            <w:tcW w:w="561" w:type="pct"/>
          </w:tcPr>
          <w:p w14:paraId="467FACF9" w14:textId="3A5FF525" w:rsidR="00220C93" w:rsidRPr="00243E58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B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30" w:type="pct"/>
          </w:tcPr>
          <w:p w14:paraId="2B1BB7AE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1626547" w14:textId="21EBC1A0" w:rsidR="00220C93" w:rsidRPr="00243E58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  <w:tc>
          <w:tcPr>
            <w:tcW w:w="147" w:type="pct"/>
          </w:tcPr>
          <w:p w14:paraId="16D4312F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656F8A20" w14:textId="32500AFA" w:rsidR="00220C93" w:rsidRPr="00243E58" w:rsidRDefault="003F7B22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312D45B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04695BAA" w14:textId="3CE484AA" w:rsidR="00220C93" w:rsidRPr="00243E58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0C93" w:rsidRPr="00243E58" w14:paraId="60995530" w14:textId="77777777" w:rsidTr="00293DBA">
        <w:tc>
          <w:tcPr>
            <w:tcW w:w="2339" w:type="pct"/>
            <w:shd w:val="clear" w:color="auto" w:fill="FFFFFF"/>
          </w:tcPr>
          <w:p w14:paraId="6162058D" w14:textId="270F0917" w:rsidR="00220C93" w:rsidRPr="00243E58" w:rsidRDefault="00220C93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1F76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ค่าบริการสำนักงาน</w:t>
            </w:r>
          </w:p>
        </w:tc>
        <w:tc>
          <w:tcPr>
            <w:tcW w:w="561" w:type="pct"/>
          </w:tcPr>
          <w:p w14:paraId="087BE3F8" w14:textId="3F29F4F6" w:rsidR="00220C93" w:rsidRPr="00BC5019" w:rsidRDefault="00BE7E77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B37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130" w:type="pct"/>
          </w:tcPr>
          <w:p w14:paraId="13E54A3B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E5D888E" w14:textId="1C11D5B3" w:rsidR="00220C93" w:rsidRPr="00BC5019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20C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7" w:type="pct"/>
          </w:tcPr>
          <w:p w14:paraId="454CA898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28ECB679" w14:textId="43C1D7D6" w:rsidR="00220C93" w:rsidRPr="00243E58" w:rsidRDefault="003F7B22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C20FEF9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8E26715" w14:textId="2810D7F7" w:rsidR="00220C93" w:rsidRPr="00243E58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0C93" w:rsidRPr="00243E58" w14:paraId="0ADF63D5" w14:textId="77777777" w:rsidTr="00293DBA">
        <w:tc>
          <w:tcPr>
            <w:tcW w:w="2339" w:type="pct"/>
            <w:shd w:val="clear" w:color="auto" w:fill="FFFFFF"/>
          </w:tcPr>
          <w:p w14:paraId="70961844" w14:textId="7ED63A5B" w:rsidR="00220C93" w:rsidRPr="00243E58" w:rsidRDefault="00C27A65" w:rsidP="00220C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561" w:type="pct"/>
          </w:tcPr>
          <w:p w14:paraId="492DE2C3" w14:textId="4205C517" w:rsidR="00220C93" w:rsidRPr="00243E58" w:rsidRDefault="004C49B0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2B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</w:p>
        </w:tc>
        <w:tc>
          <w:tcPr>
            <w:tcW w:w="130" w:type="pct"/>
          </w:tcPr>
          <w:p w14:paraId="006128A3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A60A7DE" w14:textId="78A36EDF" w:rsidR="00220C93" w:rsidRPr="00243E58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</w:t>
            </w:r>
          </w:p>
        </w:tc>
        <w:tc>
          <w:tcPr>
            <w:tcW w:w="147" w:type="pct"/>
          </w:tcPr>
          <w:p w14:paraId="5914C165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0C4C2E70" w14:textId="7E81FD5D" w:rsidR="00220C93" w:rsidRPr="00243E58" w:rsidRDefault="003F7B22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19E43FF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0FA36827" w14:textId="2C69F419" w:rsidR="00220C93" w:rsidRPr="00243E58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3D05" w:rsidRPr="00243E58" w14:paraId="4532E5CE" w14:textId="77777777" w:rsidTr="00293DBA">
        <w:tc>
          <w:tcPr>
            <w:tcW w:w="2339" w:type="pct"/>
            <w:shd w:val="clear" w:color="auto" w:fill="FFFFFF"/>
          </w:tcPr>
          <w:p w14:paraId="5D51126B" w14:textId="2BC51613" w:rsidR="003F3D05" w:rsidRPr="00243E58" w:rsidRDefault="003F3D05" w:rsidP="003F3D0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ค่าสนับสนุนทางการตลาดและ</w:t>
            </w:r>
            <w:r w:rsidRPr="00243E5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1" w:type="pct"/>
          </w:tcPr>
          <w:p w14:paraId="0A3C776E" w14:textId="52863F47" w:rsidR="003F3D05" w:rsidRPr="00450F64" w:rsidRDefault="00BE7E77" w:rsidP="003F3D0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F3D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0" w:type="pct"/>
          </w:tcPr>
          <w:p w14:paraId="4CBE614C" w14:textId="77777777" w:rsidR="003F3D05" w:rsidRPr="00243E58" w:rsidRDefault="003F3D05" w:rsidP="003F3D0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3EA76C23" w14:textId="3AF40892" w:rsidR="003F3D05" w:rsidRPr="00450F64" w:rsidRDefault="004C49B0" w:rsidP="003F3D05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F3D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7" w:type="pct"/>
          </w:tcPr>
          <w:p w14:paraId="37EC5827" w14:textId="77777777" w:rsidR="003F3D05" w:rsidRPr="003F3D05" w:rsidRDefault="003F3D05" w:rsidP="003F3D05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00FE970E" w14:textId="582318A7" w:rsidR="003F3D05" w:rsidRPr="003F3D05" w:rsidRDefault="004C49B0" w:rsidP="003F3D05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0" w:type="pct"/>
          </w:tcPr>
          <w:p w14:paraId="41F5A11E" w14:textId="77777777" w:rsidR="003F3D05" w:rsidRPr="003F3D05" w:rsidRDefault="003F3D05" w:rsidP="003F3D05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3" w:type="pct"/>
          </w:tcPr>
          <w:p w14:paraId="0732DC1C" w14:textId="0A465F46" w:rsidR="003F3D05" w:rsidRPr="003F3D05" w:rsidRDefault="004C49B0" w:rsidP="003F3D05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7D7AE0E1" w14:textId="77777777" w:rsidR="00A63E7D" w:rsidRPr="00BA210A" w:rsidRDefault="00A63E7D" w:rsidP="00A15D4F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72"/>
        <w:gridCol w:w="1085"/>
        <w:gridCol w:w="272"/>
        <w:gridCol w:w="988"/>
        <w:gridCol w:w="264"/>
        <w:gridCol w:w="994"/>
      </w:tblGrid>
      <w:tr w:rsidR="00786560" w:rsidRPr="00243E58" w14:paraId="5DD77976" w14:textId="77777777" w:rsidTr="009C0258">
        <w:trPr>
          <w:tblHeader/>
        </w:trPr>
        <w:tc>
          <w:tcPr>
            <w:tcW w:w="2303" w:type="pct"/>
          </w:tcPr>
          <w:p w14:paraId="6918D29F" w14:textId="729EF3D9" w:rsidR="00F36B37" w:rsidRPr="00243E58" w:rsidRDefault="00F36B37" w:rsidP="00F36B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ยอดคงเหลือกับบุคคลหรือกิจการที่เกี่ยวข้องกัน</w:t>
            </w: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  <w:tc>
          <w:tcPr>
            <w:tcW w:w="1326" w:type="pct"/>
            <w:gridSpan w:val="3"/>
          </w:tcPr>
          <w:p w14:paraId="7854FA85" w14:textId="77777777" w:rsidR="00F36B37" w:rsidRPr="00243E58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F1BBB92" w14:textId="77777777" w:rsidR="00F36B37" w:rsidRPr="00243E58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pct"/>
            <w:gridSpan w:val="3"/>
          </w:tcPr>
          <w:p w14:paraId="15F7C89A" w14:textId="77777777" w:rsidR="00F36B37" w:rsidRPr="00243E58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20C93" w:rsidRPr="00243E58" w14:paraId="17E0B055" w14:textId="77777777" w:rsidTr="009C0258">
        <w:trPr>
          <w:trHeight w:val="308"/>
          <w:tblHeader/>
        </w:trPr>
        <w:tc>
          <w:tcPr>
            <w:tcW w:w="2303" w:type="pct"/>
          </w:tcPr>
          <w:p w14:paraId="2E5B8294" w14:textId="64B72632" w:rsidR="00220C93" w:rsidRPr="00243E58" w:rsidRDefault="00220C93" w:rsidP="00220C9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ณ วันที่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1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587" w:type="pct"/>
          </w:tcPr>
          <w:p w14:paraId="07AD3206" w14:textId="1BF57591" w:rsidR="00220C93" w:rsidRPr="00243E58" w:rsidRDefault="00BE7E77" w:rsidP="00220C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48" w:type="pct"/>
          </w:tcPr>
          <w:p w14:paraId="1A64C3E2" w14:textId="77777777" w:rsidR="00220C93" w:rsidRPr="00243E58" w:rsidRDefault="00220C93" w:rsidP="00220C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6BB7551" w14:textId="0BD11C83" w:rsidR="00220C93" w:rsidRPr="00243E58" w:rsidRDefault="00BE7E77" w:rsidP="00220C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148" w:type="pct"/>
          </w:tcPr>
          <w:p w14:paraId="00907175" w14:textId="77777777" w:rsidR="00220C93" w:rsidRPr="00243E58" w:rsidRDefault="00220C93" w:rsidP="00220C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405D3E7D" w14:textId="500AB20E" w:rsidR="00220C93" w:rsidRPr="00243E58" w:rsidRDefault="00BE7E77" w:rsidP="00220C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44" w:type="pct"/>
          </w:tcPr>
          <w:p w14:paraId="543328F6" w14:textId="77777777" w:rsidR="00220C93" w:rsidRPr="00243E58" w:rsidRDefault="00220C93" w:rsidP="00220C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49B74BB8" w14:textId="318E1676" w:rsidR="00220C93" w:rsidRPr="00243E58" w:rsidRDefault="00BE7E77" w:rsidP="00220C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</w:tr>
      <w:tr w:rsidR="00BD2A1E" w:rsidRPr="00243E58" w14:paraId="5569BA97" w14:textId="77777777" w:rsidTr="009C0258">
        <w:trPr>
          <w:trHeight w:val="344"/>
          <w:tblHeader/>
        </w:trPr>
        <w:tc>
          <w:tcPr>
            <w:tcW w:w="2303" w:type="pct"/>
          </w:tcPr>
          <w:p w14:paraId="21D9623B" w14:textId="77777777" w:rsidR="00BD2A1E" w:rsidRPr="00243E58" w:rsidRDefault="00BD2A1E" w:rsidP="00BD2A1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7" w:type="pct"/>
            <w:gridSpan w:val="7"/>
          </w:tcPr>
          <w:p w14:paraId="2B9A3180" w14:textId="77777777" w:rsidR="00BD2A1E" w:rsidRPr="00243E58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2A1E" w:rsidRPr="00243E58" w14:paraId="3016CF37" w14:textId="77777777" w:rsidTr="009C0258">
        <w:tc>
          <w:tcPr>
            <w:tcW w:w="2303" w:type="pct"/>
          </w:tcPr>
          <w:p w14:paraId="335746D4" w14:textId="082A7127" w:rsidR="00BD2A1E" w:rsidRPr="00243E58" w:rsidRDefault="00BD2A1E" w:rsidP="00BD2A1E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ลูกหนี้การค้าและลูกหนี้อื่น</w:t>
            </w:r>
          </w:p>
        </w:tc>
        <w:tc>
          <w:tcPr>
            <w:tcW w:w="587" w:type="pct"/>
          </w:tcPr>
          <w:p w14:paraId="36450450" w14:textId="3629F2D7" w:rsidR="00BD2A1E" w:rsidRPr="00160917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0C34DFA" w14:textId="77777777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F932C4A" w14:textId="785A2AD4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3C16DCC3" w14:textId="77777777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420026D" w14:textId="2F7360ED" w:rsidR="00BD2A1E" w:rsidRPr="00243E58" w:rsidRDefault="00BD2A1E" w:rsidP="00BD2A1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B09E46A" w14:textId="77777777" w:rsidR="00BD2A1E" w:rsidRPr="00243E58" w:rsidRDefault="00BD2A1E" w:rsidP="00BD2A1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58CA805" w14:textId="5727DDC3" w:rsidR="00BD2A1E" w:rsidRPr="00243E58" w:rsidRDefault="00BD2A1E" w:rsidP="00BD2A1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20C93" w:rsidRPr="00243E58" w14:paraId="460EE4B0" w14:textId="77777777" w:rsidTr="009C0258">
        <w:tc>
          <w:tcPr>
            <w:tcW w:w="2303" w:type="pct"/>
          </w:tcPr>
          <w:p w14:paraId="54280A72" w14:textId="77777777" w:rsidR="00220C93" w:rsidRPr="00243E58" w:rsidRDefault="00220C93" w:rsidP="00220C93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1F259E38" w14:textId="054DCA15" w:rsidR="00220C93" w:rsidRPr="00243E58" w:rsidRDefault="004F7456" w:rsidP="00220C93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013385EA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0A524FF" w14:textId="1DB7A390" w:rsidR="00220C93" w:rsidRPr="00243E58" w:rsidRDefault="00220C93" w:rsidP="00220C93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4A890CF3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6C2A21B" w14:textId="373F53CA" w:rsidR="00220C93" w:rsidRPr="00851572" w:rsidRDefault="004C49B0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4F7456" w:rsidRPr="004F74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14:paraId="73D19D1A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4B84F098" w14:textId="1CC8D59D" w:rsidR="00220C93" w:rsidRPr="00243E58" w:rsidRDefault="00BE7E77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20C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755</w:t>
            </w:r>
          </w:p>
        </w:tc>
      </w:tr>
      <w:tr w:rsidR="00220C93" w:rsidRPr="00243E58" w14:paraId="7DC25F10" w14:textId="77777777" w:rsidTr="00293DBA">
        <w:tc>
          <w:tcPr>
            <w:tcW w:w="2303" w:type="pct"/>
          </w:tcPr>
          <w:p w14:paraId="29E2AE53" w14:textId="720E8635" w:rsidR="00220C93" w:rsidRPr="00243E58" w:rsidRDefault="00220C93" w:rsidP="00220C93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  <w:lang w:bidi="th-TH"/>
              </w:rPr>
              <w:t>การ</w:t>
            </w: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bidi="th-TH"/>
              </w:rPr>
              <w:t>ร่วมค้า</w:t>
            </w:r>
          </w:p>
        </w:tc>
        <w:tc>
          <w:tcPr>
            <w:tcW w:w="587" w:type="pct"/>
          </w:tcPr>
          <w:p w14:paraId="78466C95" w14:textId="23D28B60" w:rsidR="00220C93" w:rsidRPr="00243E58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997B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8" w:type="pct"/>
          </w:tcPr>
          <w:p w14:paraId="40C08671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F26FB3" w14:textId="79FE5573" w:rsidR="00220C93" w:rsidRPr="007D016F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148" w:type="pct"/>
          </w:tcPr>
          <w:p w14:paraId="53B3E6EA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7AE8463" w14:textId="7599B3D6" w:rsidR="00220C93" w:rsidRPr="00243E58" w:rsidRDefault="00997BFE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D199A97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A4C576B" w14:textId="423C962F" w:rsidR="00220C93" w:rsidRPr="00243E58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0C93" w:rsidRPr="00243E58" w14:paraId="005395A3" w14:textId="77777777" w:rsidTr="009C0258">
        <w:tc>
          <w:tcPr>
            <w:tcW w:w="2303" w:type="pct"/>
          </w:tcPr>
          <w:p w14:paraId="44681C3D" w14:textId="6099AA14" w:rsidR="00220C93" w:rsidRPr="00243E58" w:rsidRDefault="00220C93" w:rsidP="00220C93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7" w:type="pct"/>
          </w:tcPr>
          <w:p w14:paraId="69102401" w14:textId="3EFE110C" w:rsidR="00220C93" w:rsidRPr="00243E58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997B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8" w:type="pct"/>
          </w:tcPr>
          <w:p w14:paraId="2B421E05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2866F9F" w14:textId="554963B9" w:rsidR="00220C93" w:rsidRPr="00631AE7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220C93" w:rsidRPr="006130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148" w:type="pct"/>
          </w:tcPr>
          <w:p w14:paraId="1A74FD62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5294B2E" w14:textId="4100B2A7" w:rsidR="00220C93" w:rsidRPr="00243E58" w:rsidRDefault="004C49B0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97B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</w:p>
        </w:tc>
        <w:tc>
          <w:tcPr>
            <w:tcW w:w="144" w:type="pct"/>
          </w:tcPr>
          <w:p w14:paraId="6C35EE7D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C0B15E3" w14:textId="35F74BBC" w:rsidR="00220C93" w:rsidRPr="00243E58" w:rsidRDefault="00BE7E77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220C93" w:rsidRPr="006130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</w:p>
        </w:tc>
      </w:tr>
      <w:tr w:rsidR="00220C93" w:rsidRPr="0015775C" w14:paraId="72EC7ADD" w14:textId="77777777" w:rsidTr="009C0258">
        <w:tc>
          <w:tcPr>
            <w:tcW w:w="2303" w:type="pct"/>
          </w:tcPr>
          <w:p w14:paraId="5F5D6E95" w14:textId="2FF61C32" w:rsidR="00220C93" w:rsidRPr="00243E58" w:rsidRDefault="00220C93" w:rsidP="00220C93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587" w:type="pct"/>
          </w:tcPr>
          <w:p w14:paraId="1E68294B" w14:textId="75B10988" w:rsidR="00220C93" w:rsidRPr="00243E58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</w:t>
            </w:r>
            <w:r w:rsidR="00997B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8" w:type="pct"/>
          </w:tcPr>
          <w:p w14:paraId="1D04D773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DCA08E7" w14:textId="6A707762" w:rsidR="00220C93" w:rsidRPr="00631AE7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220C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8" w:type="pct"/>
          </w:tcPr>
          <w:p w14:paraId="2AC4739D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4D9424E0" w14:textId="6AAC3265" w:rsidR="00220C93" w:rsidRPr="00243E58" w:rsidRDefault="00BE7E77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97B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</w:p>
        </w:tc>
        <w:tc>
          <w:tcPr>
            <w:tcW w:w="144" w:type="pct"/>
          </w:tcPr>
          <w:p w14:paraId="47579338" w14:textId="77777777" w:rsidR="00220C93" w:rsidRPr="00243E58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05B7B020" w14:textId="4F37F9E4" w:rsidR="00220C93" w:rsidRPr="00BA36B2" w:rsidRDefault="00BE7E77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</w:p>
        </w:tc>
      </w:tr>
      <w:tr w:rsidR="00220C93" w:rsidRPr="0015775C" w14:paraId="234846D5" w14:textId="77777777" w:rsidTr="009C0258">
        <w:tc>
          <w:tcPr>
            <w:tcW w:w="2303" w:type="pct"/>
            <w:shd w:val="clear" w:color="auto" w:fill="FFFFFF"/>
          </w:tcPr>
          <w:p w14:paraId="3B392B2F" w14:textId="054B76AD" w:rsidR="00220C93" w:rsidRPr="00BA36B2" w:rsidRDefault="00220C93" w:rsidP="00220C93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1B3A7ED2" w14:textId="6FBF1C26" w:rsidR="00220C93" w:rsidRPr="00D020E3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E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48" w:type="pct"/>
          </w:tcPr>
          <w:p w14:paraId="2E20027A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1D0BC10A" w14:textId="6D8FE068" w:rsidR="00220C93" w:rsidRPr="00631AE7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220C93" w:rsidRPr="00613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148" w:type="pct"/>
          </w:tcPr>
          <w:p w14:paraId="66F95161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05B3F1A6" w14:textId="31EF01C4" w:rsidR="00220C93" w:rsidRPr="0091013C" w:rsidRDefault="004C49B0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</w:p>
        </w:tc>
        <w:tc>
          <w:tcPr>
            <w:tcW w:w="144" w:type="pct"/>
          </w:tcPr>
          <w:p w14:paraId="634A26FF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2EC6FF98" w14:textId="0D6EDFE3" w:rsidR="00220C93" w:rsidRPr="00BA36B2" w:rsidRDefault="00BE7E77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220C93" w:rsidRPr="00613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834</w:t>
            </w:r>
          </w:p>
        </w:tc>
      </w:tr>
      <w:tr w:rsidR="00220C93" w:rsidRPr="0015775C" w14:paraId="4E7CE576" w14:textId="77777777" w:rsidTr="00293DBA">
        <w:tc>
          <w:tcPr>
            <w:tcW w:w="2303" w:type="pct"/>
            <w:shd w:val="clear" w:color="auto" w:fill="FFFFFF"/>
          </w:tcPr>
          <w:p w14:paraId="26D22056" w14:textId="22C44ABD" w:rsidR="00220C93" w:rsidRPr="00BA36B2" w:rsidRDefault="00220C93" w:rsidP="00220C9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A36B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62F5D9B" w14:textId="310F2C37" w:rsidR="00220C93" w:rsidRPr="00D020E3" w:rsidRDefault="00EB7330" w:rsidP="00220C9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4226DF65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8550898" w14:textId="30DE960E" w:rsidR="00220C93" w:rsidRPr="00BA36B2" w:rsidRDefault="00220C93" w:rsidP="00220C9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2137A66F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6EF8A36C" w14:textId="205768F2" w:rsidR="00220C93" w:rsidRPr="0091013C" w:rsidRDefault="006038F9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53A261CA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178E7075" w14:textId="0BF097BB" w:rsidR="00220C93" w:rsidRPr="00BA36B2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20C93" w:rsidRPr="0015775C" w14:paraId="009118E1" w14:textId="77777777" w:rsidTr="009C0258">
        <w:tc>
          <w:tcPr>
            <w:tcW w:w="2303" w:type="pct"/>
            <w:shd w:val="clear" w:color="auto" w:fill="FFFFFF"/>
          </w:tcPr>
          <w:p w14:paraId="287BB91C" w14:textId="74A4AD0A" w:rsidR="00220C93" w:rsidRPr="00BA36B2" w:rsidRDefault="00220C93" w:rsidP="00220C93">
            <w:pPr>
              <w:tabs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D792776" w14:textId="46DB1B46" w:rsidR="00220C93" w:rsidRPr="00D020E3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EB7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148" w:type="pct"/>
          </w:tcPr>
          <w:p w14:paraId="1BEBADDD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B79C284" w14:textId="03878C38" w:rsidR="00220C93" w:rsidRPr="00BA36B2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 w:rsidR="00220C93" w:rsidRPr="00613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48" w:type="pct"/>
          </w:tcPr>
          <w:p w14:paraId="49280384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F1BB652" w14:textId="1A22A47F" w:rsidR="00220C93" w:rsidRPr="0091013C" w:rsidRDefault="004C49B0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  <w:r w:rsidR="006038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44" w:type="pct"/>
          </w:tcPr>
          <w:p w14:paraId="052E39B1" w14:textId="77777777" w:rsidR="00220C93" w:rsidRPr="00BA36B2" w:rsidRDefault="00220C93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5967DCDE" w14:textId="731CBA9D" w:rsidR="00220C93" w:rsidRPr="00BA36B2" w:rsidRDefault="00BE7E77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220C93" w:rsidRPr="00613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5F0A2535" w14:textId="74F44D86" w:rsidR="00AD7487" w:rsidRDefault="00AD7487" w:rsidP="00205C66">
      <w:pPr>
        <w:ind w:right="-45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5B4F10BA" w14:textId="77777777" w:rsidR="00AD7487" w:rsidRDefault="00AD7487">
      <w:pPr>
        <w:spacing w:line="240" w:lineRule="auto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4"/>
        <w:gridCol w:w="1079"/>
        <w:gridCol w:w="274"/>
        <w:gridCol w:w="1081"/>
        <w:gridCol w:w="270"/>
        <w:gridCol w:w="990"/>
        <w:gridCol w:w="272"/>
        <w:gridCol w:w="990"/>
      </w:tblGrid>
      <w:tr w:rsidR="00015765" w:rsidRPr="0015775C" w14:paraId="0520C367" w14:textId="77777777" w:rsidTr="00015765">
        <w:tc>
          <w:tcPr>
            <w:tcW w:w="2301" w:type="pct"/>
          </w:tcPr>
          <w:p w14:paraId="74CD0650" w14:textId="5F3F92A8" w:rsidR="00015765" w:rsidRDefault="00015765" w:rsidP="00015765">
            <w:pPr>
              <w:spacing w:line="240" w:lineRule="auto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lastRenderedPageBreak/>
              <w:t>ยอดคงเหลือกับบุคคลหรือกิจการที่เกี่ยวข้องกัน</w:t>
            </w: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  <w:tc>
          <w:tcPr>
            <w:tcW w:w="1326" w:type="pct"/>
            <w:gridSpan w:val="3"/>
          </w:tcPr>
          <w:p w14:paraId="673BCACA" w14:textId="437CEA05" w:rsidR="00015765" w:rsidRPr="00BA36B2" w:rsidRDefault="00015765" w:rsidP="00015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BDFA4CF" w14:textId="77777777" w:rsidR="00015765" w:rsidRPr="00BA36B2" w:rsidRDefault="00015765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pct"/>
            <w:gridSpan w:val="3"/>
          </w:tcPr>
          <w:p w14:paraId="2B15F9E6" w14:textId="7C3C9B43" w:rsidR="00015765" w:rsidRPr="00BA36B2" w:rsidRDefault="00015765" w:rsidP="00015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5765" w:rsidRPr="0015775C" w14:paraId="6042D961" w14:textId="77777777" w:rsidTr="00015765">
        <w:tc>
          <w:tcPr>
            <w:tcW w:w="2301" w:type="pct"/>
          </w:tcPr>
          <w:p w14:paraId="54F4E789" w14:textId="5E6D57F1" w:rsidR="00015765" w:rsidRDefault="00015765" w:rsidP="00015765">
            <w:pPr>
              <w:spacing w:line="240" w:lineRule="auto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ณ วันที่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1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588" w:type="pct"/>
          </w:tcPr>
          <w:p w14:paraId="5263578C" w14:textId="417B7CF1" w:rsidR="00015765" w:rsidRPr="00BA36B2" w:rsidRDefault="00BE7E77" w:rsidP="00015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49" w:type="pct"/>
          </w:tcPr>
          <w:p w14:paraId="48227B76" w14:textId="77777777" w:rsidR="00015765" w:rsidRPr="00BA36B2" w:rsidRDefault="00015765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DE74364" w14:textId="5694A194" w:rsidR="00015765" w:rsidRPr="00BA36B2" w:rsidRDefault="00BE7E77" w:rsidP="00015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147" w:type="pct"/>
          </w:tcPr>
          <w:p w14:paraId="5C115840" w14:textId="77777777" w:rsidR="00015765" w:rsidRPr="00BA36B2" w:rsidRDefault="00015765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20737215" w14:textId="02A72FBF" w:rsidR="00015765" w:rsidRPr="00BA36B2" w:rsidRDefault="00BE7E77" w:rsidP="00015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48" w:type="pct"/>
          </w:tcPr>
          <w:p w14:paraId="07EC5983" w14:textId="77777777" w:rsidR="00015765" w:rsidRPr="00BA36B2" w:rsidRDefault="00015765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1132ADD1" w14:textId="2EDDC643" w:rsidR="00015765" w:rsidRPr="00BA36B2" w:rsidRDefault="00BE7E77" w:rsidP="00015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</w:tr>
      <w:tr w:rsidR="00015765" w:rsidRPr="0015775C" w14:paraId="41221193" w14:textId="77777777" w:rsidTr="00015765">
        <w:tc>
          <w:tcPr>
            <w:tcW w:w="2301" w:type="pct"/>
          </w:tcPr>
          <w:p w14:paraId="7F9A4FC0" w14:textId="77777777" w:rsidR="00015765" w:rsidRDefault="00015765" w:rsidP="00015765">
            <w:pPr>
              <w:spacing w:line="240" w:lineRule="auto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9" w:type="pct"/>
            <w:gridSpan w:val="7"/>
          </w:tcPr>
          <w:p w14:paraId="5F0AEC8F" w14:textId="685C5FF0" w:rsidR="00015765" w:rsidRPr="00BA36B2" w:rsidRDefault="00015765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5765" w:rsidRPr="0015775C" w14:paraId="40A0D4A2" w14:textId="77777777" w:rsidTr="00015765">
        <w:tc>
          <w:tcPr>
            <w:tcW w:w="2301" w:type="pct"/>
          </w:tcPr>
          <w:p w14:paraId="6CA38DD6" w14:textId="43B82E5F" w:rsidR="00015765" w:rsidRPr="00BA36B2" w:rsidRDefault="00015765" w:rsidP="0001576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3920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8" w:type="pct"/>
          </w:tcPr>
          <w:p w14:paraId="59852BB3" w14:textId="77777777" w:rsidR="00015765" w:rsidRPr="00BA36B2" w:rsidRDefault="00015765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64EA4DAA" w14:textId="77777777" w:rsidR="00015765" w:rsidRPr="00BA36B2" w:rsidRDefault="00015765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BB25238" w14:textId="58747E83" w:rsidR="00015765" w:rsidRPr="00BA36B2" w:rsidRDefault="00015765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5308F18E" w14:textId="77777777" w:rsidR="00015765" w:rsidRPr="00BA36B2" w:rsidRDefault="00015765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1927ABCE" w14:textId="77777777" w:rsidR="00015765" w:rsidRPr="00BA36B2" w:rsidRDefault="00015765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1F6C1CC" w14:textId="77777777" w:rsidR="00015765" w:rsidRPr="00BA36B2" w:rsidRDefault="00015765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12757F49" w14:textId="6D545CAE" w:rsidR="00015765" w:rsidRPr="00BA36B2" w:rsidRDefault="00015765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15765" w:rsidRPr="0015775C" w14:paraId="3F540604" w14:textId="77777777" w:rsidTr="00015765">
        <w:trPr>
          <w:trHeight w:val="164"/>
        </w:trPr>
        <w:tc>
          <w:tcPr>
            <w:tcW w:w="2301" w:type="pct"/>
          </w:tcPr>
          <w:p w14:paraId="750A1EC5" w14:textId="186C9A15" w:rsidR="00015765" w:rsidRPr="00BA36B2" w:rsidRDefault="00015765" w:rsidP="0001576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39208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204B5631" w14:textId="2B252588" w:rsidR="00015765" w:rsidRPr="00BA36B2" w:rsidRDefault="00015765" w:rsidP="00015765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</w:tcPr>
          <w:p w14:paraId="05365B90" w14:textId="77777777" w:rsidR="00015765" w:rsidRPr="00BA36B2" w:rsidRDefault="00015765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1635AEA" w14:textId="683D59CE" w:rsidR="00015765" w:rsidRPr="00BA36B2" w:rsidRDefault="00015765" w:rsidP="00015765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2BA36DF1" w14:textId="77777777" w:rsidR="00015765" w:rsidRPr="00BA36B2" w:rsidRDefault="00015765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37BD9376" w14:textId="0B2D3AC2" w:rsidR="00015765" w:rsidRPr="00741BBC" w:rsidRDefault="00BE7E77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0157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148" w:type="pct"/>
          </w:tcPr>
          <w:p w14:paraId="7ECEF8B2" w14:textId="77777777" w:rsidR="00015765" w:rsidRPr="00BA36B2" w:rsidRDefault="00015765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6527B4E8" w14:textId="2A83A4BC" w:rsidR="00015765" w:rsidRPr="00BA36B2" w:rsidRDefault="004C49B0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0157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015765" w:rsidRPr="0015775C" w14:paraId="1CD2941C" w14:textId="77777777" w:rsidTr="00015765">
        <w:tc>
          <w:tcPr>
            <w:tcW w:w="2301" w:type="pct"/>
            <w:shd w:val="clear" w:color="auto" w:fill="FFFFFF" w:themeFill="background1"/>
          </w:tcPr>
          <w:p w14:paraId="75F1AADE" w14:textId="5CF2B3A0" w:rsidR="00015765" w:rsidRPr="00BA36B2" w:rsidRDefault="00015765" w:rsidP="000157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920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3350354" w14:textId="4696A901" w:rsidR="00015765" w:rsidRPr="00BA36B2" w:rsidRDefault="00015765" w:rsidP="00015765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</w:tcPr>
          <w:p w14:paraId="33CD90F2" w14:textId="77777777" w:rsidR="00015765" w:rsidRPr="00BA36B2" w:rsidRDefault="00015765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03E6F2D" w14:textId="0B02404A" w:rsidR="00015765" w:rsidRPr="00BA36B2" w:rsidRDefault="00015765" w:rsidP="00015765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263BF454" w14:textId="77777777" w:rsidR="00015765" w:rsidRPr="00BA36B2" w:rsidRDefault="00015765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65191268" w14:textId="1EF8C5E8" w:rsidR="00015765" w:rsidRPr="002B6FAB" w:rsidRDefault="00BE7E77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</w:t>
            </w:r>
            <w:r w:rsidR="000157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148" w:type="pct"/>
          </w:tcPr>
          <w:p w14:paraId="0DE3FC19" w14:textId="77777777" w:rsidR="00015765" w:rsidRPr="00BA36B2" w:rsidRDefault="00015765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7E4AF62A" w14:textId="46AC642F" w:rsidR="00015765" w:rsidRPr="00BA36B2" w:rsidRDefault="004C49B0" w:rsidP="0001576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0157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468C9FC0" w14:textId="77777777" w:rsidR="00732BDC" w:rsidRPr="00BA210A" w:rsidRDefault="00732BDC" w:rsidP="007E1A2B">
      <w:pPr>
        <w:spacing w:line="240" w:lineRule="auto"/>
        <w:ind w:right="-45" w:firstLine="562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1080"/>
        <w:gridCol w:w="274"/>
        <w:gridCol w:w="1081"/>
        <w:gridCol w:w="275"/>
        <w:gridCol w:w="984"/>
        <w:gridCol w:w="272"/>
        <w:gridCol w:w="988"/>
      </w:tblGrid>
      <w:tr w:rsidR="008817D0" w:rsidRPr="006666FA" w14:paraId="35BEB720" w14:textId="77777777" w:rsidTr="00220C93">
        <w:trPr>
          <w:trHeight w:val="410"/>
        </w:trPr>
        <w:tc>
          <w:tcPr>
            <w:tcW w:w="2302" w:type="pct"/>
            <w:vAlign w:val="bottom"/>
          </w:tcPr>
          <w:p w14:paraId="42E95741" w14:textId="4FAAC1DB" w:rsidR="008817D0" w:rsidRPr="00AC0BDC" w:rsidRDefault="008817D0">
            <w:pPr>
              <w:spacing w:line="240" w:lineRule="atLeast"/>
              <w:ind w:left="156" w:hanging="156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1114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AC0BDC" w:rsidRPr="0051114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</w:t>
            </w:r>
            <w:r w:rsidR="00AC0BDC" w:rsidRPr="0051114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ะ</w:t>
            </w:r>
            <w:r w:rsidR="00AC0BDC" w:rsidRPr="0051114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เกิดขึ้</w:t>
            </w:r>
            <w:r w:rsidR="00AC0BD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น</w:t>
            </w:r>
          </w:p>
        </w:tc>
        <w:tc>
          <w:tcPr>
            <w:tcW w:w="1326" w:type="pct"/>
            <w:gridSpan w:val="3"/>
          </w:tcPr>
          <w:p w14:paraId="0272B1BC" w14:textId="77777777" w:rsidR="008817D0" w:rsidRPr="006666FA" w:rsidRDefault="008817D0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50" w:type="pct"/>
          </w:tcPr>
          <w:p w14:paraId="05191ACB" w14:textId="77777777" w:rsidR="008817D0" w:rsidRPr="006666FA" w:rsidRDefault="008817D0">
            <w:pPr>
              <w:tabs>
                <w:tab w:val="left" w:pos="284"/>
                <w:tab w:val="decimal" w:pos="552"/>
              </w:tabs>
              <w:spacing w:line="240" w:lineRule="atLeast"/>
              <w:ind w:left="-126" w:right="-131" w:hanging="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pct"/>
            <w:gridSpan w:val="3"/>
          </w:tcPr>
          <w:p w14:paraId="505DB392" w14:textId="77777777" w:rsidR="008817D0" w:rsidRPr="006666FA" w:rsidRDefault="008817D0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20C93" w:rsidRPr="006666FA" w14:paraId="04CB493F" w14:textId="77777777" w:rsidTr="00220C93">
        <w:trPr>
          <w:trHeight w:val="421"/>
        </w:trPr>
        <w:tc>
          <w:tcPr>
            <w:tcW w:w="2302" w:type="pct"/>
            <w:vAlign w:val="bottom"/>
          </w:tcPr>
          <w:p w14:paraId="708428EE" w14:textId="7FF7C810" w:rsidR="00220C93" w:rsidRPr="00511142" w:rsidRDefault="00220C93" w:rsidP="00220C9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11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C49B0" w:rsidRPr="004C49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51114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8" w:type="pct"/>
          </w:tcPr>
          <w:p w14:paraId="1923184B" w14:textId="197F80E7" w:rsidR="00220C93" w:rsidRPr="006666FA" w:rsidRDefault="00BE7E77" w:rsidP="00220C93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49" w:type="pct"/>
          </w:tcPr>
          <w:p w14:paraId="7267A306" w14:textId="77777777" w:rsidR="00220C93" w:rsidRPr="006666FA" w:rsidRDefault="00220C93" w:rsidP="00220C93">
            <w:pPr>
              <w:tabs>
                <w:tab w:val="left" w:pos="284"/>
                <w:tab w:val="decimal" w:pos="552"/>
              </w:tabs>
              <w:spacing w:line="240" w:lineRule="atLeast"/>
              <w:ind w:left="284" w:right="-131" w:hanging="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0CE61CB6" w14:textId="2A5505B0" w:rsidR="00220C93" w:rsidRPr="006666FA" w:rsidRDefault="00BE7E77" w:rsidP="00220C93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150" w:type="pct"/>
          </w:tcPr>
          <w:p w14:paraId="72E82B96" w14:textId="77777777" w:rsidR="00220C93" w:rsidRPr="006666FA" w:rsidRDefault="00220C93" w:rsidP="00220C93">
            <w:pPr>
              <w:tabs>
                <w:tab w:val="left" w:pos="284"/>
                <w:tab w:val="decimal" w:pos="552"/>
              </w:tabs>
              <w:spacing w:line="240" w:lineRule="atLeast"/>
              <w:ind w:left="-126" w:right="-131" w:hanging="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</w:tcPr>
          <w:p w14:paraId="4FDCFF8B" w14:textId="075245F8" w:rsidR="00220C93" w:rsidRPr="006666FA" w:rsidRDefault="00BE7E77" w:rsidP="00220C93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48" w:type="pct"/>
          </w:tcPr>
          <w:p w14:paraId="6C44609E" w14:textId="77777777" w:rsidR="00220C93" w:rsidRPr="006666FA" w:rsidRDefault="00220C93" w:rsidP="00220C93">
            <w:pPr>
              <w:tabs>
                <w:tab w:val="left" w:pos="284"/>
                <w:tab w:val="decimal" w:pos="552"/>
              </w:tabs>
              <w:spacing w:line="240" w:lineRule="atLeast"/>
              <w:ind w:left="284" w:right="-131" w:hanging="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163B8789" w14:textId="5A85E97C" w:rsidR="00220C93" w:rsidRPr="006666FA" w:rsidRDefault="00BE7E77" w:rsidP="00220C93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</w:tr>
      <w:tr w:rsidR="008817D0" w:rsidRPr="006666FA" w14:paraId="1AE05AF2" w14:textId="77777777" w:rsidTr="008817D0">
        <w:trPr>
          <w:trHeight w:val="386"/>
        </w:trPr>
        <w:tc>
          <w:tcPr>
            <w:tcW w:w="2302" w:type="pct"/>
          </w:tcPr>
          <w:p w14:paraId="05C5AB64" w14:textId="77777777" w:rsidR="008817D0" w:rsidRPr="006666FA" w:rsidRDefault="008817D0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698" w:type="pct"/>
            <w:gridSpan w:val="7"/>
          </w:tcPr>
          <w:p w14:paraId="0B4CC2F8" w14:textId="77777777" w:rsidR="008817D0" w:rsidRPr="006666FA" w:rsidRDefault="008817D0">
            <w:pPr>
              <w:tabs>
                <w:tab w:val="decimal" w:pos="873"/>
              </w:tabs>
              <w:spacing w:line="240" w:lineRule="atLeast"/>
              <w:ind w:left="-108" w:right="-131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0C93" w:rsidRPr="006666FA" w14:paraId="4210B85C" w14:textId="77777777" w:rsidTr="00220C93">
        <w:trPr>
          <w:trHeight w:val="398"/>
        </w:trPr>
        <w:tc>
          <w:tcPr>
            <w:tcW w:w="2302" w:type="pct"/>
          </w:tcPr>
          <w:p w14:paraId="2C0DA7E5" w14:textId="77777777" w:rsidR="00220C93" w:rsidRPr="00511142" w:rsidRDefault="00220C93" w:rsidP="00220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114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ลูกหนี้การค้า</w:t>
            </w:r>
            <w:r w:rsidRPr="0051114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และลูกหนี้อื่น</w:t>
            </w:r>
          </w:p>
        </w:tc>
        <w:tc>
          <w:tcPr>
            <w:tcW w:w="588" w:type="pct"/>
          </w:tcPr>
          <w:p w14:paraId="22EEB597" w14:textId="6ABA133C" w:rsidR="00220C93" w:rsidRPr="00B05673" w:rsidRDefault="00BE7E77" w:rsidP="00220C9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73B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9" w:type="pct"/>
          </w:tcPr>
          <w:p w14:paraId="3AB91A94" w14:textId="77777777" w:rsidR="00220C93" w:rsidRPr="006666FA" w:rsidRDefault="00220C93" w:rsidP="00220C93">
            <w:pPr>
              <w:tabs>
                <w:tab w:val="decimal" w:pos="871"/>
              </w:tabs>
              <w:spacing w:line="240" w:lineRule="atLeast"/>
              <w:ind w:left="284" w:right="-70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6A3D667F" w14:textId="598E18CF" w:rsidR="00220C93" w:rsidRPr="00B05673" w:rsidRDefault="00BE7E77" w:rsidP="00220C9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0" w:type="pct"/>
          </w:tcPr>
          <w:p w14:paraId="509201F5" w14:textId="77777777" w:rsidR="00220C93" w:rsidRPr="00511142" w:rsidRDefault="00220C93" w:rsidP="00220C93">
            <w:pPr>
              <w:tabs>
                <w:tab w:val="decimal" w:pos="871"/>
              </w:tabs>
              <w:spacing w:line="240" w:lineRule="atLeast"/>
              <w:ind w:left="-126" w:right="-70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</w:tcPr>
          <w:p w14:paraId="0C61FC75" w14:textId="21635E23" w:rsidR="00220C93" w:rsidRPr="007C4D08" w:rsidRDefault="00BE7E77" w:rsidP="00220C93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73B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8" w:type="pct"/>
          </w:tcPr>
          <w:p w14:paraId="261ECFED" w14:textId="77777777" w:rsidR="00220C93" w:rsidRPr="00511142" w:rsidRDefault="00220C93" w:rsidP="00220C93">
            <w:pPr>
              <w:tabs>
                <w:tab w:val="decimal" w:pos="871"/>
              </w:tabs>
              <w:spacing w:line="240" w:lineRule="atLeast"/>
              <w:ind w:left="284" w:right="-70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071B6C27" w14:textId="62FEBFD8" w:rsidR="00220C93" w:rsidRPr="00511142" w:rsidRDefault="00BE7E77" w:rsidP="00220C93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</w:tbl>
    <w:p w14:paraId="370406C5" w14:textId="77777777" w:rsidR="008817D0" w:rsidRDefault="008817D0" w:rsidP="007E1A2B">
      <w:pPr>
        <w:spacing w:line="240" w:lineRule="auto"/>
        <w:ind w:right="-45" w:firstLine="562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4"/>
        <w:gridCol w:w="272"/>
        <w:gridCol w:w="1087"/>
        <w:gridCol w:w="272"/>
        <w:gridCol w:w="988"/>
        <w:gridCol w:w="277"/>
        <w:gridCol w:w="983"/>
      </w:tblGrid>
      <w:tr w:rsidR="00544D3E" w:rsidRPr="00243E58" w14:paraId="570FD78D" w14:textId="77777777" w:rsidTr="00B97FE7">
        <w:trPr>
          <w:tblHeader/>
        </w:trPr>
        <w:tc>
          <w:tcPr>
            <w:tcW w:w="2303" w:type="pct"/>
          </w:tcPr>
          <w:p w14:paraId="19EADAAB" w14:textId="77777777" w:rsidR="00544D3E" w:rsidRPr="00243E58" w:rsidRDefault="00544D3E" w:rsidP="00293D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ยอดคงเหลือกับบุคคลหรือกิจการที่เกี่ยวข้องกัน</w:t>
            </w: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  <w:tc>
          <w:tcPr>
            <w:tcW w:w="1325" w:type="pct"/>
            <w:gridSpan w:val="3"/>
          </w:tcPr>
          <w:p w14:paraId="61D39A46" w14:textId="77777777" w:rsidR="00544D3E" w:rsidRPr="00243E58" w:rsidRDefault="00544D3E" w:rsidP="00293D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DD26C90" w14:textId="77777777" w:rsidR="00544D3E" w:rsidRPr="00243E58" w:rsidRDefault="00544D3E" w:rsidP="00293D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pct"/>
            <w:gridSpan w:val="3"/>
          </w:tcPr>
          <w:p w14:paraId="5C9B90D3" w14:textId="77777777" w:rsidR="00544D3E" w:rsidRPr="00243E58" w:rsidRDefault="00544D3E" w:rsidP="00293D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20C93" w:rsidRPr="00243E58" w14:paraId="09C1D8AB" w14:textId="77777777" w:rsidTr="00B97FE7">
        <w:trPr>
          <w:trHeight w:val="308"/>
          <w:tblHeader/>
        </w:trPr>
        <w:tc>
          <w:tcPr>
            <w:tcW w:w="2303" w:type="pct"/>
          </w:tcPr>
          <w:p w14:paraId="15CD2174" w14:textId="539BD72F" w:rsidR="00220C93" w:rsidRPr="00243E58" w:rsidRDefault="00220C93" w:rsidP="00220C9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ณ วันที่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1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585" w:type="pct"/>
          </w:tcPr>
          <w:p w14:paraId="798921D3" w14:textId="7EE2B71C" w:rsidR="00220C93" w:rsidRPr="00243E58" w:rsidRDefault="00BE7E77" w:rsidP="00220C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48" w:type="pct"/>
          </w:tcPr>
          <w:p w14:paraId="1CE38ED2" w14:textId="77777777" w:rsidR="00220C93" w:rsidRPr="00243E58" w:rsidRDefault="00220C93" w:rsidP="00220C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0EAC8CE" w14:textId="06959CA1" w:rsidR="00220C93" w:rsidRPr="00243E58" w:rsidRDefault="00BE7E77" w:rsidP="00220C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148" w:type="pct"/>
          </w:tcPr>
          <w:p w14:paraId="2A2681B8" w14:textId="77777777" w:rsidR="00220C93" w:rsidRPr="00243E58" w:rsidRDefault="00220C93" w:rsidP="00220C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24B457D" w14:textId="7068B0D8" w:rsidR="00220C93" w:rsidRPr="00243E58" w:rsidRDefault="00BE7E77" w:rsidP="00220C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51" w:type="pct"/>
          </w:tcPr>
          <w:p w14:paraId="3CB5977D" w14:textId="77777777" w:rsidR="00220C93" w:rsidRPr="00243E58" w:rsidRDefault="00220C93" w:rsidP="00220C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1D817067" w14:textId="0EA47D1B" w:rsidR="00220C93" w:rsidRPr="00243E58" w:rsidRDefault="00BE7E77" w:rsidP="00220C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</w:tr>
      <w:tr w:rsidR="00BD2A1E" w:rsidRPr="00243E58" w14:paraId="006C61D7" w14:textId="77777777" w:rsidTr="00A40101">
        <w:trPr>
          <w:trHeight w:val="344"/>
          <w:tblHeader/>
        </w:trPr>
        <w:tc>
          <w:tcPr>
            <w:tcW w:w="2303" w:type="pct"/>
          </w:tcPr>
          <w:p w14:paraId="6CA1C2E7" w14:textId="77777777" w:rsidR="00BD2A1E" w:rsidRPr="00243E58" w:rsidRDefault="00BD2A1E" w:rsidP="00BD2A1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7" w:type="pct"/>
            <w:gridSpan w:val="7"/>
          </w:tcPr>
          <w:p w14:paraId="14BF0D42" w14:textId="77777777" w:rsidR="00BD2A1E" w:rsidRPr="00243E58" w:rsidRDefault="00BD2A1E" w:rsidP="00BD2A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2A1E" w:rsidRPr="006666FA" w14:paraId="52D74C02" w14:textId="77777777" w:rsidTr="00B97FE7">
        <w:tc>
          <w:tcPr>
            <w:tcW w:w="2303" w:type="pct"/>
          </w:tcPr>
          <w:p w14:paraId="03E2D9F9" w14:textId="77777777" w:rsidR="00BD2A1E" w:rsidRPr="006666FA" w:rsidRDefault="00BD2A1E" w:rsidP="00BD2A1E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และเจ้าหนี้อื่น</w:t>
            </w:r>
          </w:p>
        </w:tc>
        <w:tc>
          <w:tcPr>
            <w:tcW w:w="585" w:type="pct"/>
          </w:tcPr>
          <w:p w14:paraId="30D0D81C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6FF7BEB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241C6BB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5071BE09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69451C3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3116E4B" w14:textId="77777777" w:rsidR="00BD2A1E" w:rsidRPr="006666FA" w:rsidRDefault="00BD2A1E" w:rsidP="00BD2A1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7EC125E2" w14:textId="77777777" w:rsidR="00BD2A1E" w:rsidRPr="00A91823" w:rsidRDefault="00BD2A1E" w:rsidP="00BD2A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20C93" w:rsidRPr="006666FA" w14:paraId="0452F26D" w14:textId="77777777" w:rsidTr="00B97FE7">
        <w:tc>
          <w:tcPr>
            <w:tcW w:w="2303" w:type="pct"/>
          </w:tcPr>
          <w:p w14:paraId="288BBAC6" w14:textId="77777777" w:rsidR="00220C93" w:rsidRPr="006666FA" w:rsidRDefault="00220C93" w:rsidP="00220C93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138913CD" w14:textId="476FFF57" w:rsidR="00220C93" w:rsidRPr="006666FA" w:rsidRDefault="00773BEC" w:rsidP="00220C93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0CC95919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2" w:type="pct"/>
          </w:tcPr>
          <w:p w14:paraId="236BBB59" w14:textId="74C0DF75" w:rsidR="00220C93" w:rsidRPr="00856362" w:rsidRDefault="00220C93" w:rsidP="00220C93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76FEFFB3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FA462F9" w14:textId="008F4EBD" w:rsidR="00220C93" w:rsidRPr="006666FA" w:rsidRDefault="004C49B0" w:rsidP="00220C93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73B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1" w:type="pct"/>
          </w:tcPr>
          <w:p w14:paraId="5075C87E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5199620A" w14:textId="1EDF4B3A" w:rsidR="00220C93" w:rsidRPr="006666FA" w:rsidRDefault="004C49B0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20C93" w:rsidRPr="006666FA" w14:paraId="1B136400" w14:textId="77777777" w:rsidTr="00B97FE7">
        <w:tc>
          <w:tcPr>
            <w:tcW w:w="2303" w:type="pct"/>
          </w:tcPr>
          <w:p w14:paraId="2D63D725" w14:textId="399538F7" w:rsidR="00220C93" w:rsidRPr="006666FA" w:rsidRDefault="00220C93" w:rsidP="00220C93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  <w:lang w:bidi="th-TH"/>
              </w:rPr>
              <w:t>การ</w:t>
            </w: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bidi="th-TH"/>
              </w:rPr>
              <w:t>ร่วมค้า</w:t>
            </w:r>
          </w:p>
        </w:tc>
        <w:tc>
          <w:tcPr>
            <w:tcW w:w="585" w:type="pct"/>
          </w:tcPr>
          <w:p w14:paraId="6A4178EF" w14:textId="304F8B68" w:rsidR="00220C93" w:rsidRPr="0018391A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143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</w:p>
        </w:tc>
        <w:tc>
          <w:tcPr>
            <w:tcW w:w="148" w:type="pct"/>
          </w:tcPr>
          <w:p w14:paraId="6CC96880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2" w:type="pct"/>
          </w:tcPr>
          <w:p w14:paraId="05BAE420" w14:textId="0662C557" w:rsidR="00220C93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20C93" w:rsidRPr="001839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  <w:tc>
          <w:tcPr>
            <w:tcW w:w="148" w:type="pct"/>
          </w:tcPr>
          <w:p w14:paraId="6DCE4935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DDB6F31" w14:textId="3BB94457" w:rsidR="00220C93" w:rsidRPr="006666FA" w:rsidRDefault="00773BEC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1" w:type="pct"/>
          </w:tcPr>
          <w:p w14:paraId="064564E0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F3B9016" w14:textId="53D1477F" w:rsidR="00220C93" w:rsidRPr="0018391A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20C93" w:rsidRPr="006666FA" w14:paraId="48DE4D0E" w14:textId="77777777" w:rsidTr="00B97FE7">
        <w:tc>
          <w:tcPr>
            <w:tcW w:w="2303" w:type="pct"/>
          </w:tcPr>
          <w:p w14:paraId="7D2AFC70" w14:textId="77777777" w:rsidR="00220C93" w:rsidRPr="00407998" w:rsidRDefault="00220C93" w:rsidP="00220C93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5" w:type="pct"/>
          </w:tcPr>
          <w:p w14:paraId="75234168" w14:textId="2E4A5AC1" w:rsidR="00220C93" w:rsidRPr="006666FA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F08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</w:p>
        </w:tc>
        <w:tc>
          <w:tcPr>
            <w:tcW w:w="148" w:type="pct"/>
          </w:tcPr>
          <w:p w14:paraId="64912233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ED9DC44" w14:textId="037B7C2E" w:rsidR="00220C93" w:rsidRPr="00856362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20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022</w:t>
            </w:r>
          </w:p>
        </w:tc>
        <w:tc>
          <w:tcPr>
            <w:tcW w:w="148" w:type="pct"/>
          </w:tcPr>
          <w:p w14:paraId="76E3D918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E0C56FF" w14:textId="05C3D7B6" w:rsidR="00220C93" w:rsidRPr="003241BC" w:rsidRDefault="004C49B0" w:rsidP="00220C93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1" w:type="pct"/>
          </w:tcPr>
          <w:p w14:paraId="5A72300E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</w:tcPr>
          <w:p w14:paraId="69AA647F" w14:textId="44DDD020" w:rsidR="00220C93" w:rsidRPr="006666FA" w:rsidRDefault="00BE7E77" w:rsidP="00220C9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20C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</w:tr>
      <w:tr w:rsidR="00220C93" w:rsidRPr="006666FA" w14:paraId="4E5B222C" w14:textId="77777777" w:rsidTr="00B97FE7">
        <w:tc>
          <w:tcPr>
            <w:tcW w:w="2303" w:type="pct"/>
          </w:tcPr>
          <w:p w14:paraId="133EE1AA" w14:textId="77777777" w:rsidR="00220C93" w:rsidRPr="006666FA" w:rsidRDefault="00220C93" w:rsidP="00220C93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6666FA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585" w:type="pct"/>
          </w:tcPr>
          <w:p w14:paraId="6E63E67C" w14:textId="50445264" w:rsidR="00220C93" w:rsidRPr="0018339D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B143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597</w:t>
            </w:r>
          </w:p>
        </w:tc>
        <w:tc>
          <w:tcPr>
            <w:tcW w:w="148" w:type="pct"/>
          </w:tcPr>
          <w:p w14:paraId="098E17F0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B391374" w14:textId="01D4BF1C" w:rsidR="00220C93" w:rsidRPr="006666FA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220C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148" w:type="pct"/>
          </w:tcPr>
          <w:p w14:paraId="47AC04A2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D3A9D3C" w14:textId="5A0167B4" w:rsidR="00220C93" w:rsidRPr="004C2217" w:rsidRDefault="004C49B0" w:rsidP="00220C93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B143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51" w:type="pct"/>
          </w:tcPr>
          <w:p w14:paraId="3CAECD3B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19042063" w14:textId="7131DE0F" w:rsidR="00220C93" w:rsidRPr="006666FA" w:rsidRDefault="004C49B0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20C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696</w:t>
            </w:r>
          </w:p>
        </w:tc>
      </w:tr>
      <w:tr w:rsidR="00220C93" w:rsidRPr="006666FA" w14:paraId="76AFE631" w14:textId="77777777" w:rsidTr="00B97FE7">
        <w:trPr>
          <w:trHeight w:val="127"/>
        </w:trPr>
        <w:tc>
          <w:tcPr>
            <w:tcW w:w="2303" w:type="pct"/>
            <w:shd w:val="clear" w:color="auto" w:fill="FFFFFF"/>
          </w:tcPr>
          <w:p w14:paraId="193AD245" w14:textId="77777777" w:rsidR="00220C93" w:rsidRPr="006666FA" w:rsidRDefault="00220C93" w:rsidP="00220C9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0A16435" w14:textId="7314C049" w:rsidR="00220C93" w:rsidRPr="006666FA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221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687</w:t>
            </w:r>
          </w:p>
        </w:tc>
        <w:tc>
          <w:tcPr>
            <w:tcW w:w="148" w:type="pct"/>
          </w:tcPr>
          <w:p w14:paraId="4A8DEF23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21C0029" w14:textId="5002CEF2" w:rsidR="00220C93" w:rsidRPr="006666FA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20C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</w:tcPr>
          <w:p w14:paraId="473F0028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56F5E183" w14:textId="3919EF31" w:rsidR="00220C93" w:rsidRPr="006666FA" w:rsidRDefault="00BE7E77" w:rsidP="00220C93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B143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</w:p>
        </w:tc>
        <w:tc>
          <w:tcPr>
            <w:tcW w:w="151" w:type="pct"/>
          </w:tcPr>
          <w:p w14:paraId="31D93668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7509091F" w14:textId="632CD500" w:rsidR="00220C93" w:rsidRPr="006666FA" w:rsidRDefault="004C49B0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220C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904618" w:rsidRPr="006666FA" w14:paraId="22275F32" w14:textId="77777777" w:rsidTr="00B97FE7">
        <w:trPr>
          <w:trHeight w:val="422"/>
        </w:trPr>
        <w:tc>
          <w:tcPr>
            <w:tcW w:w="2303" w:type="pct"/>
            <w:shd w:val="clear" w:color="auto" w:fill="FFFFFF"/>
          </w:tcPr>
          <w:p w14:paraId="2EE58134" w14:textId="77777777" w:rsidR="00904618" w:rsidRPr="007E1A2B" w:rsidRDefault="00904618" w:rsidP="00220C93">
            <w:pPr>
              <w:spacing w:line="240" w:lineRule="auto"/>
              <w:ind w:right="2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585" w:type="pct"/>
          </w:tcPr>
          <w:p w14:paraId="359A7884" w14:textId="77777777" w:rsidR="00904618" w:rsidRPr="007E1A2B" w:rsidRDefault="00904618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</w:tcPr>
          <w:p w14:paraId="020E2484" w14:textId="77777777" w:rsidR="00904618" w:rsidRPr="007E1A2B" w:rsidRDefault="00904618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</w:tcPr>
          <w:p w14:paraId="739B9725" w14:textId="77777777" w:rsidR="00904618" w:rsidRPr="007E1A2B" w:rsidRDefault="00904618" w:rsidP="00220C9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8" w:type="pct"/>
          </w:tcPr>
          <w:p w14:paraId="33025351" w14:textId="77777777" w:rsidR="00904618" w:rsidRPr="007E1A2B" w:rsidRDefault="00904618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</w:tcPr>
          <w:p w14:paraId="7B4311FB" w14:textId="77777777" w:rsidR="00904618" w:rsidRPr="007E1A2B" w:rsidRDefault="00904618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" w:type="pct"/>
          </w:tcPr>
          <w:p w14:paraId="5715B5EE" w14:textId="77777777" w:rsidR="00904618" w:rsidRPr="007E1A2B" w:rsidRDefault="00904618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</w:tcPr>
          <w:p w14:paraId="76F14D17" w14:textId="77777777" w:rsidR="00904618" w:rsidRPr="007E1A2B" w:rsidRDefault="00904618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220C93" w:rsidRPr="006666FA" w14:paraId="7964DD8E" w14:textId="77777777" w:rsidTr="00B97FE7">
        <w:trPr>
          <w:trHeight w:val="422"/>
        </w:trPr>
        <w:tc>
          <w:tcPr>
            <w:tcW w:w="2303" w:type="pct"/>
            <w:shd w:val="clear" w:color="auto" w:fill="FFFFFF"/>
          </w:tcPr>
          <w:p w14:paraId="67D2D5C7" w14:textId="2D94766A" w:rsidR="00220C93" w:rsidRPr="00B97FE7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 w:rsidRPr="00B97FE7">
              <w:rPr>
                <w:rFonts w:asciiTheme="majorBidi" w:hAnsiTheme="majorBidi" w:cstheme="majorBidi" w:hint="cs"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585" w:type="pct"/>
          </w:tcPr>
          <w:p w14:paraId="1E6019A6" w14:textId="77777777" w:rsidR="00220C93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7C4AD6D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7F3E0A4E" w14:textId="77777777" w:rsidR="00220C93" w:rsidRPr="00B30E1D" w:rsidRDefault="00220C93" w:rsidP="00220C9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0A1E5F21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4A343427" w14:textId="77777777" w:rsidR="00220C93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4FC19ABA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5159B440" w14:textId="77777777" w:rsidR="00220C93" w:rsidRPr="00B30E1D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20C93" w:rsidRPr="006666FA" w14:paraId="672BEF01" w14:textId="77777777" w:rsidTr="00F1733A">
        <w:trPr>
          <w:trHeight w:val="164"/>
        </w:trPr>
        <w:tc>
          <w:tcPr>
            <w:tcW w:w="2303" w:type="pct"/>
            <w:shd w:val="clear" w:color="auto" w:fill="FFFFFF"/>
          </w:tcPr>
          <w:p w14:paraId="4B5359A8" w14:textId="0373C10A" w:rsidR="00220C93" w:rsidRPr="00F36B37" w:rsidRDefault="00220C93" w:rsidP="00220C9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  <w:lang w:bidi="th-TH"/>
              </w:rPr>
              <w:t>การ</w:t>
            </w: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bidi="th-TH"/>
              </w:rPr>
              <w:t>ร่วมค้า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57A36DDA" w14:textId="3BD321C9" w:rsidR="00220C93" w:rsidRPr="00331EB3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A858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  <w:vAlign w:val="bottom"/>
          </w:tcPr>
          <w:p w14:paraId="33BA2CA5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084F97BA" w14:textId="522EC56B" w:rsidR="00220C93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  <w:r w:rsidR="00220C93" w:rsidRPr="00331E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8" w:type="pct"/>
            <w:vAlign w:val="bottom"/>
          </w:tcPr>
          <w:p w14:paraId="707C6F9E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bottom"/>
          </w:tcPr>
          <w:p w14:paraId="70D2F150" w14:textId="08D5F5FF" w:rsidR="00220C93" w:rsidRPr="00502BEE" w:rsidRDefault="00A85898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1" w:type="pct"/>
            <w:vAlign w:val="bottom"/>
          </w:tcPr>
          <w:p w14:paraId="67808013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47BE360A" w14:textId="6B271E2A" w:rsidR="00220C93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20C93" w:rsidRPr="006666FA" w14:paraId="7E174FB5" w14:textId="77777777" w:rsidTr="00B97FE7">
        <w:trPr>
          <w:trHeight w:val="127"/>
        </w:trPr>
        <w:tc>
          <w:tcPr>
            <w:tcW w:w="2303" w:type="pct"/>
            <w:shd w:val="clear" w:color="auto" w:fill="FFFFFF"/>
          </w:tcPr>
          <w:p w14:paraId="41637F59" w14:textId="02FBA96D" w:rsidR="00220C93" w:rsidRPr="00F36B37" w:rsidRDefault="00220C93" w:rsidP="00220C9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1195C3D" w14:textId="4B557102" w:rsidR="00220C93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A858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  <w:vAlign w:val="bottom"/>
          </w:tcPr>
          <w:p w14:paraId="64F46101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E3A6332" w14:textId="6BD695EF" w:rsidR="00220C93" w:rsidRPr="00B30E1D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588</w:t>
            </w:r>
            <w:r w:rsidR="00220C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  <w:vAlign w:val="bottom"/>
          </w:tcPr>
          <w:p w14:paraId="70FC23FE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3FDB545" w14:textId="01A79650" w:rsidR="00220C93" w:rsidRPr="00B97FE7" w:rsidRDefault="00A85898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51" w:type="pct"/>
            <w:vAlign w:val="bottom"/>
          </w:tcPr>
          <w:p w14:paraId="071FE46C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6D8ABA3B" w14:textId="31888FE1" w:rsidR="00220C93" w:rsidRPr="00B97FE7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97FE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220C93" w:rsidRPr="006666FA" w14:paraId="1744B173" w14:textId="77777777" w:rsidTr="00873AD0">
        <w:trPr>
          <w:trHeight w:val="53"/>
        </w:trPr>
        <w:tc>
          <w:tcPr>
            <w:tcW w:w="2303" w:type="pct"/>
            <w:shd w:val="clear" w:color="auto" w:fill="FFFFFF"/>
          </w:tcPr>
          <w:p w14:paraId="21E0E77F" w14:textId="77777777" w:rsidR="00220C93" w:rsidRPr="007E1A2B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C1DBDD7" w14:textId="77777777" w:rsidR="00220C93" w:rsidRPr="007E1A2B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2C08BE9E" w14:textId="77777777" w:rsidR="00220C93" w:rsidRPr="007E1A2B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6685813F" w14:textId="77777777" w:rsidR="00220C93" w:rsidRPr="007E1A2B" w:rsidRDefault="00220C93" w:rsidP="00220C9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8" w:type="pct"/>
          </w:tcPr>
          <w:p w14:paraId="2ABC4387" w14:textId="77777777" w:rsidR="00220C93" w:rsidRPr="007E1A2B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13774C44" w14:textId="77777777" w:rsidR="00220C93" w:rsidRPr="007E1A2B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62B58559" w14:textId="77777777" w:rsidR="00220C93" w:rsidRPr="007E1A2B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68C98D75" w14:textId="77777777" w:rsidR="00220C93" w:rsidRPr="007E1A2B" w:rsidRDefault="00220C93" w:rsidP="00220C9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66190" w:rsidRPr="00F36B37" w14:paraId="4DBB1F85" w14:textId="77777777">
        <w:tc>
          <w:tcPr>
            <w:tcW w:w="2303" w:type="pct"/>
          </w:tcPr>
          <w:p w14:paraId="2392A63B" w14:textId="77777777" w:rsidR="00366190" w:rsidRPr="00F36B37" w:rsidRDefault="00366190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4BFFE0B4" w14:textId="77777777" w:rsidR="00366190" w:rsidRPr="00F36B37" w:rsidRDefault="00366190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325C26DE" w14:textId="77777777" w:rsidR="00366190" w:rsidRPr="00F36B37" w:rsidRDefault="00366190" w:rsidP="00220C93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144BE572" w14:textId="77777777" w:rsidR="00366190" w:rsidRPr="00F36B37" w:rsidRDefault="0036619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3EAE153D" w14:textId="77777777" w:rsidR="00366190" w:rsidRPr="00F36B37" w:rsidRDefault="00366190" w:rsidP="00220C93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3771A24C" w14:textId="77777777" w:rsidR="00366190" w:rsidRPr="00F36B37" w:rsidRDefault="00366190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Align w:val="bottom"/>
          </w:tcPr>
          <w:p w14:paraId="1D6C0EFC" w14:textId="77777777" w:rsidR="00366190" w:rsidRPr="00F36B37" w:rsidRDefault="00366190" w:rsidP="00220C93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</w:tcPr>
          <w:p w14:paraId="55879710" w14:textId="77777777" w:rsidR="00366190" w:rsidRPr="00F36B37" w:rsidRDefault="00366190" w:rsidP="00220C93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66190" w:rsidRPr="00F36B37" w14:paraId="268C4AFE" w14:textId="77777777">
        <w:tc>
          <w:tcPr>
            <w:tcW w:w="2303" w:type="pct"/>
          </w:tcPr>
          <w:p w14:paraId="1EB521F0" w14:textId="77777777" w:rsidR="00366190" w:rsidRPr="00F36B37" w:rsidRDefault="00366190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25E3A7E4" w14:textId="77777777" w:rsidR="00366190" w:rsidRPr="00F36B37" w:rsidRDefault="00366190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29AC960B" w14:textId="77777777" w:rsidR="00366190" w:rsidRPr="00F36B37" w:rsidRDefault="00366190" w:rsidP="00220C93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5D04F105" w14:textId="77777777" w:rsidR="00366190" w:rsidRPr="00F36B37" w:rsidRDefault="0036619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219F4288" w14:textId="77777777" w:rsidR="00366190" w:rsidRPr="00F36B37" w:rsidRDefault="00366190" w:rsidP="00220C93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75C81C97" w14:textId="77777777" w:rsidR="00366190" w:rsidRPr="00F36B37" w:rsidRDefault="00366190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Align w:val="bottom"/>
          </w:tcPr>
          <w:p w14:paraId="18FDCE1C" w14:textId="77777777" w:rsidR="00366190" w:rsidRPr="00F36B37" w:rsidRDefault="00366190" w:rsidP="00220C93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</w:tcPr>
          <w:p w14:paraId="5BD8C862" w14:textId="77777777" w:rsidR="00366190" w:rsidRPr="00F36B37" w:rsidRDefault="00366190" w:rsidP="00220C93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66190" w:rsidRPr="00F36B37" w14:paraId="55796F46" w14:textId="77777777">
        <w:tc>
          <w:tcPr>
            <w:tcW w:w="2303" w:type="pct"/>
          </w:tcPr>
          <w:p w14:paraId="6F25C19F" w14:textId="77777777" w:rsidR="00366190" w:rsidRPr="00F36B37" w:rsidRDefault="00366190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681D851" w14:textId="77777777" w:rsidR="00366190" w:rsidRPr="00F36B37" w:rsidRDefault="00366190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0E54501B" w14:textId="77777777" w:rsidR="00366190" w:rsidRPr="00F36B37" w:rsidRDefault="00366190" w:rsidP="00220C93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5391C385" w14:textId="77777777" w:rsidR="00366190" w:rsidRPr="00F36B37" w:rsidRDefault="0036619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1A06A980" w14:textId="77777777" w:rsidR="00366190" w:rsidRPr="00F36B37" w:rsidRDefault="00366190" w:rsidP="00220C93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0CA1415C" w14:textId="77777777" w:rsidR="00366190" w:rsidRPr="00F36B37" w:rsidRDefault="00366190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Align w:val="bottom"/>
          </w:tcPr>
          <w:p w14:paraId="21552032" w14:textId="77777777" w:rsidR="00366190" w:rsidRPr="00F36B37" w:rsidRDefault="00366190" w:rsidP="00220C93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</w:tcPr>
          <w:p w14:paraId="59C0D35D" w14:textId="77777777" w:rsidR="00366190" w:rsidRPr="00F36B37" w:rsidRDefault="00366190" w:rsidP="00220C93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66190" w:rsidRPr="00F36B37" w14:paraId="7217586F" w14:textId="77777777">
        <w:tc>
          <w:tcPr>
            <w:tcW w:w="2303" w:type="pct"/>
          </w:tcPr>
          <w:p w14:paraId="2EAEBE20" w14:textId="77777777" w:rsidR="00366190" w:rsidRPr="00F36B37" w:rsidRDefault="00366190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00C0A879" w14:textId="77777777" w:rsidR="00366190" w:rsidRPr="00F36B37" w:rsidRDefault="00366190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7A0BCB12" w14:textId="77777777" w:rsidR="00366190" w:rsidRPr="00F36B37" w:rsidRDefault="00366190" w:rsidP="00220C93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317A7CAF" w14:textId="77777777" w:rsidR="00366190" w:rsidRPr="00F36B37" w:rsidRDefault="0036619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430E106D" w14:textId="77777777" w:rsidR="00366190" w:rsidRPr="00F36B37" w:rsidRDefault="00366190" w:rsidP="00220C93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0D99110C" w14:textId="77777777" w:rsidR="00366190" w:rsidRPr="00F36B37" w:rsidRDefault="00366190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Align w:val="bottom"/>
          </w:tcPr>
          <w:p w14:paraId="442FBEF8" w14:textId="77777777" w:rsidR="00366190" w:rsidRPr="00F36B37" w:rsidRDefault="00366190" w:rsidP="00220C93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</w:tcPr>
          <w:p w14:paraId="76BE001D" w14:textId="77777777" w:rsidR="00366190" w:rsidRPr="00F36B37" w:rsidRDefault="00366190" w:rsidP="00220C93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66190" w:rsidRPr="00F36B37" w14:paraId="071141C9" w14:textId="77777777">
        <w:tc>
          <w:tcPr>
            <w:tcW w:w="2303" w:type="pct"/>
          </w:tcPr>
          <w:p w14:paraId="04A89CEE" w14:textId="77777777" w:rsidR="00366190" w:rsidRPr="00F36B37" w:rsidRDefault="00366190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5398FAA7" w14:textId="77777777" w:rsidR="00366190" w:rsidRPr="00F36B37" w:rsidRDefault="00366190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2ED4A83E" w14:textId="77777777" w:rsidR="00366190" w:rsidRPr="00F36B37" w:rsidRDefault="00366190" w:rsidP="00220C93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2F47289E" w14:textId="77777777" w:rsidR="00366190" w:rsidRPr="00F36B37" w:rsidRDefault="0036619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57EE03EC" w14:textId="77777777" w:rsidR="00366190" w:rsidRPr="00F36B37" w:rsidRDefault="00366190" w:rsidP="00220C93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61195C5C" w14:textId="77777777" w:rsidR="00366190" w:rsidRPr="00F36B37" w:rsidRDefault="00366190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Align w:val="bottom"/>
          </w:tcPr>
          <w:p w14:paraId="24F91748" w14:textId="77777777" w:rsidR="00366190" w:rsidRPr="00F36B37" w:rsidRDefault="00366190" w:rsidP="00220C93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</w:tcPr>
          <w:p w14:paraId="02FEE12E" w14:textId="77777777" w:rsidR="00366190" w:rsidRPr="00F36B37" w:rsidRDefault="00366190" w:rsidP="00220C93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66190" w:rsidRPr="00F36B37" w14:paraId="6C629997" w14:textId="77777777">
        <w:tc>
          <w:tcPr>
            <w:tcW w:w="2303" w:type="pct"/>
          </w:tcPr>
          <w:p w14:paraId="3C15659C" w14:textId="77777777" w:rsidR="00366190" w:rsidRPr="00F36B37" w:rsidRDefault="00366190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BE7D4E0" w14:textId="77777777" w:rsidR="00366190" w:rsidRPr="00F36B37" w:rsidRDefault="00366190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27DE5D4F" w14:textId="77777777" w:rsidR="00366190" w:rsidRPr="00F36B37" w:rsidRDefault="00366190" w:rsidP="00220C93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18AE6190" w14:textId="77777777" w:rsidR="00366190" w:rsidRPr="00F36B37" w:rsidRDefault="0036619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74E19E30" w14:textId="77777777" w:rsidR="00366190" w:rsidRPr="00F36B37" w:rsidRDefault="00366190" w:rsidP="00220C93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0E7E7F37" w14:textId="77777777" w:rsidR="00366190" w:rsidRPr="00F36B37" w:rsidRDefault="00366190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Align w:val="bottom"/>
          </w:tcPr>
          <w:p w14:paraId="25E32A7D" w14:textId="77777777" w:rsidR="00366190" w:rsidRPr="00F36B37" w:rsidRDefault="00366190" w:rsidP="00220C93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</w:tcPr>
          <w:p w14:paraId="16E1B828" w14:textId="77777777" w:rsidR="00366190" w:rsidRPr="00F36B37" w:rsidRDefault="00366190" w:rsidP="00220C93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20C93" w:rsidRPr="00F36B37" w14:paraId="3BCAB4EB" w14:textId="77777777">
        <w:tc>
          <w:tcPr>
            <w:tcW w:w="2303" w:type="pct"/>
          </w:tcPr>
          <w:p w14:paraId="7B72657A" w14:textId="03DFC614" w:rsidR="00220C93" w:rsidRPr="00F36B37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585" w:type="pct"/>
          </w:tcPr>
          <w:p w14:paraId="6EABF147" w14:textId="77777777" w:rsidR="00220C93" w:rsidRPr="00F36B37" w:rsidRDefault="00220C93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555429A7" w14:textId="77777777" w:rsidR="00220C93" w:rsidRPr="00F36B37" w:rsidRDefault="00220C93" w:rsidP="00220C93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18CEC50F" w14:textId="77777777" w:rsidR="00220C93" w:rsidRPr="00F36B37" w:rsidRDefault="00220C93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4F6A9EAC" w14:textId="77777777" w:rsidR="00220C93" w:rsidRPr="00F36B37" w:rsidRDefault="00220C93" w:rsidP="00220C93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48561E9A" w14:textId="77777777" w:rsidR="00220C93" w:rsidRPr="00F36B37" w:rsidRDefault="00220C93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Align w:val="bottom"/>
          </w:tcPr>
          <w:p w14:paraId="2AE0C5ED" w14:textId="77777777" w:rsidR="00220C93" w:rsidRPr="00F36B37" w:rsidRDefault="00220C93" w:rsidP="00220C93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</w:tcPr>
          <w:p w14:paraId="0C15CF9F" w14:textId="77777777" w:rsidR="00220C93" w:rsidRPr="00F36B37" w:rsidRDefault="00220C93" w:rsidP="00220C93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20C93" w:rsidRPr="00F36B37" w14:paraId="02FB0CFE" w14:textId="77777777">
        <w:tc>
          <w:tcPr>
            <w:tcW w:w="2303" w:type="pct"/>
          </w:tcPr>
          <w:p w14:paraId="6A8B7103" w14:textId="77777777" w:rsidR="00220C93" w:rsidRPr="00F36B37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US" w:bidi="th-TH"/>
              </w:rPr>
              <w:t>ส่วนที่หมุนเวียน</w:t>
            </w:r>
          </w:p>
        </w:tc>
        <w:tc>
          <w:tcPr>
            <w:tcW w:w="585" w:type="pct"/>
          </w:tcPr>
          <w:p w14:paraId="027B7189" w14:textId="77777777" w:rsidR="00220C93" w:rsidRPr="00F36B37" w:rsidRDefault="00220C93" w:rsidP="00220C93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54BF4865" w14:textId="77777777" w:rsidR="00220C93" w:rsidRPr="00F36B37" w:rsidRDefault="00220C93" w:rsidP="00220C93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49492A4D" w14:textId="77777777" w:rsidR="00220C93" w:rsidRPr="00F36B37" w:rsidRDefault="00220C93" w:rsidP="00220C93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16E8B420" w14:textId="77777777" w:rsidR="00220C93" w:rsidRPr="00F36B37" w:rsidRDefault="00220C93" w:rsidP="00220C93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7852F588" w14:textId="77777777" w:rsidR="00220C93" w:rsidRPr="00F36B37" w:rsidRDefault="00220C93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Align w:val="bottom"/>
          </w:tcPr>
          <w:p w14:paraId="21A24E4E" w14:textId="77777777" w:rsidR="00220C93" w:rsidRPr="00F36B37" w:rsidRDefault="00220C93" w:rsidP="00220C93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</w:tcPr>
          <w:p w14:paraId="6AA2CF64" w14:textId="77777777" w:rsidR="00220C93" w:rsidRPr="00F36B37" w:rsidRDefault="00220C93" w:rsidP="00220C93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20C93" w:rsidRPr="00F36B37" w14:paraId="42002270" w14:textId="77777777" w:rsidTr="00B97FE7">
        <w:tc>
          <w:tcPr>
            <w:tcW w:w="2303" w:type="pct"/>
          </w:tcPr>
          <w:p w14:paraId="742E21B2" w14:textId="77777777" w:rsidR="00220C93" w:rsidRPr="00F36B37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585" w:type="pct"/>
          </w:tcPr>
          <w:p w14:paraId="28CF9710" w14:textId="153E2074" w:rsidR="00220C93" w:rsidRPr="00F36B37" w:rsidRDefault="00A85898" w:rsidP="00220C93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3EE312DC" w14:textId="77777777" w:rsidR="00220C93" w:rsidRPr="00F36B37" w:rsidRDefault="00220C93" w:rsidP="00220C93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285757CB" w14:textId="711105A2" w:rsidR="00220C93" w:rsidRPr="00F36B37" w:rsidRDefault="00220C93" w:rsidP="00220C93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39CFC05E" w14:textId="77777777" w:rsidR="00220C93" w:rsidRPr="00F36B37" w:rsidRDefault="00220C93" w:rsidP="00220C93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7213A3C5" w14:textId="5FC3F181" w:rsidR="00220C93" w:rsidRPr="00F36B37" w:rsidRDefault="00BE7E77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A858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151" w:type="pct"/>
          </w:tcPr>
          <w:p w14:paraId="767EC3A9" w14:textId="77777777" w:rsidR="00220C93" w:rsidRPr="00F36B37" w:rsidRDefault="00220C93" w:rsidP="00220C93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</w:tcPr>
          <w:p w14:paraId="78251769" w14:textId="67BC1FAE" w:rsidR="00220C93" w:rsidRPr="00F36B37" w:rsidRDefault="00BE7E77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220C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220C93" w:rsidRPr="00F36B37" w14:paraId="1E08AF4B" w14:textId="77777777" w:rsidTr="00B97FE7">
        <w:tc>
          <w:tcPr>
            <w:tcW w:w="2303" w:type="pct"/>
          </w:tcPr>
          <w:p w14:paraId="1A35EFF1" w14:textId="77777777" w:rsidR="00220C93" w:rsidRPr="00F36B37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2AE72" w14:textId="023FA4A4" w:rsidR="00220C93" w:rsidRPr="00F36B37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 w:rsidR="00A8589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589</w:t>
            </w:r>
          </w:p>
        </w:tc>
        <w:tc>
          <w:tcPr>
            <w:tcW w:w="148" w:type="pct"/>
          </w:tcPr>
          <w:p w14:paraId="732B003C" w14:textId="77777777" w:rsidR="00220C93" w:rsidRPr="00F36B37" w:rsidRDefault="00220C93" w:rsidP="00220C93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5002C" w14:textId="5ADA5E01" w:rsidR="00220C93" w:rsidRPr="00F36B37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21</w:t>
            </w:r>
            <w:r w:rsidR="00220C9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012</w:t>
            </w:r>
          </w:p>
        </w:tc>
        <w:tc>
          <w:tcPr>
            <w:tcW w:w="148" w:type="pct"/>
          </w:tcPr>
          <w:p w14:paraId="61D473EB" w14:textId="77777777" w:rsidR="00220C93" w:rsidRPr="00F36B37" w:rsidRDefault="00220C93" w:rsidP="00220C93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2E6FF9B4" w14:textId="664C65F9" w:rsidR="00220C93" w:rsidRPr="00F36B37" w:rsidRDefault="00A85898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1" w:type="pct"/>
          </w:tcPr>
          <w:p w14:paraId="18CB477C" w14:textId="77777777" w:rsidR="00220C93" w:rsidRPr="00F36B37" w:rsidRDefault="00220C93" w:rsidP="00220C93">
            <w:pPr>
              <w:tabs>
                <w:tab w:val="decimal" w:pos="786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21266" w14:textId="2DD3D7AC" w:rsidR="00220C93" w:rsidRPr="00F36B37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20C93" w:rsidRPr="00F36B37" w14:paraId="17ABE830" w14:textId="77777777" w:rsidTr="00B97FE7">
        <w:tc>
          <w:tcPr>
            <w:tcW w:w="2303" w:type="pct"/>
          </w:tcPr>
          <w:p w14:paraId="4E399AB9" w14:textId="77777777" w:rsidR="00220C93" w:rsidRPr="00F36B37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รวมส่วนที่หมุนเวียน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19A2E" w14:textId="13168117" w:rsidR="00220C93" w:rsidRPr="00F36B37" w:rsidRDefault="004C49B0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</w:t>
            </w:r>
            <w:r w:rsidR="00A858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589</w:t>
            </w:r>
          </w:p>
        </w:tc>
        <w:tc>
          <w:tcPr>
            <w:tcW w:w="148" w:type="pct"/>
          </w:tcPr>
          <w:p w14:paraId="59B48A8F" w14:textId="77777777" w:rsidR="00220C93" w:rsidRPr="00F36B37" w:rsidRDefault="00220C93" w:rsidP="00220C93">
            <w:pPr>
              <w:tabs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348476" w14:textId="59EEB153" w:rsidR="00220C93" w:rsidRPr="00F36B37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21</w:t>
            </w:r>
            <w:r w:rsidR="00220C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012</w:t>
            </w:r>
          </w:p>
        </w:tc>
        <w:tc>
          <w:tcPr>
            <w:tcW w:w="148" w:type="pct"/>
          </w:tcPr>
          <w:p w14:paraId="3FCA8E04" w14:textId="77777777" w:rsidR="00220C93" w:rsidRPr="00F36B37" w:rsidRDefault="00220C93" w:rsidP="00220C93">
            <w:pPr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8B6FFB3" w14:textId="5832A0EB" w:rsidR="00220C93" w:rsidRPr="00F36B37" w:rsidRDefault="00BE7E77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2519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151" w:type="pct"/>
          </w:tcPr>
          <w:p w14:paraId="7F7C6478" w14:textId="77777777" w:rsidR="00220C93" w:rsidRPr="00F36B37" w:rsidRDefault="00220C93" w:rsidP="00220C93">
            <w:pPr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2745C1" w14:textId="21660E75" w:rsidR="00220C93" w:rsidRPr="00F36B37" w:rsidRDefault="00BE7E77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220C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220C93" w:rsidRPr="00F36B37" w14:paraId="7B67DA32" w14:textId="77777777">
        <w:tc>
          <w:tcPr>
            <w:tcW w:w="2303" w:type="pct"/>
          </w:tcPr>
          <w:p w14:paraId="38F74291" w14:textId="77777777" w:rsidR="00220C93" w:rsidRPr="007E1A2B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00C1994F" w14:textId="77777777" w:rsidR="00220C93" w:rsidRPr="007E1A2B" w:rsidRDefault="00220C93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48" w:type="pct"/>
            <w:vAlign w:val="bottom"/>
          </w:tcPr>
          <w:p w14:paraId="1E231D01" w14:textId="77777777" w:rsidR="00220C93" w:rsidRPr="007E1A2B" w:rsidRDefault="00220C93" w:rsidP="00220C93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2" w:type="pct"/>
          </w:tcPr>
          <w:p w14:paraId="441C76C5" w14:textId="77777777" w:rsidR="00220C93" w:rsidRPr="007E1A2B" w:rsidRDefault="00220C93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13054CE2" w14:textId="77777777" w:rsidR="00220C93" w:rsidRPr="007E1A2B" w:rsidRDefault="00220C93" w:rsidP="00220C93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4D6325B6" w14:textId="77777777" w:rsidR="00220C93" w:rsidRPr="007E1A2B" w:rsidRDefault="00220C93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1" w:type="pct"/>
            <w:vAlign w:val="bottom"/>
          </w:tcPr>
          <w:p w14:paraId="6FAA8604" w14:textId="77777777" w:rsidR="00220C93" w:rsidRPr="007E1A2B" w:rsidRDefault="00220C93" w:rsidP="00220C93">
            <w:pPr>
              <w:spacing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5" w:type="pct"/>
            <w:vAlign w:val="bottom"/>
          </w:tcPr>
          <w:p w14:paraId="7BE42B8E" w14:textId="77777777" w:rsidR="00220C93" w:rsidRPr="007E1A2B" w:rsidRDefault="00220C93" w:rsidP="00220C93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20C93" w:rsidRPr="00F36B37" w14:paraId="783E5828" w14:textId="77777777">
        <w:tc>
          <w:tcPr>
            <w:tcW w:w="2303" w:type="pct"/>
          </w:tcPr>
          <w:p w14:paraId="5A2ABADB" w14:textId="77777777" w:rsidR="00220C93" w:rsidRPr="00F36B37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US" w:bidi="th-TH"/>
              </w:rPr>
              <w:t>ส่วนที่ไม่หมุนเวียน</w:t>
            </w:r>
          </w:p>
        </w:tc>
        <w:tc>
          <w:tcPr>
            <w:tcW w:w="585" w:type="pct"/>
          </w:tcPr>
          <w:p w14:paraId="344F45CA" w14:textId="77777777" w:rsidR="00220C93" w:rsidRPr="00F36B37" w:rsidRDefault="00220C93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48" w:type="pct"/>
            <w:vAlign w:val="bottom"/>
          </w:tcPr>
          <w:p w14:paraId="6035353E" w14:textId="77777777" w:rsidR="00220C93" w:rsidRPr="00F36B37" w:rsidRDefault="00220C93" w:rsidP="00220C93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744863B6" w14:textId="77777777" w:rsidR="00220C93" w:rsidRPr="00F36B37" w:rsidRDefault="00220C93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1826354E" w14:textId="77777777" w:rsidR="00220C93" w:rsidRPr="00F36B37" w:rsidRDefault="00220C93" w:rsidP="00220C93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0CD7B24D" w14:textId="77777777" w:rsidR="00220C93" w:rsidRPr="00F36B37" w:rsidRDefault="00220C93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Align w:val="bottom"/>
          </w:tcPr>
          <w:p w14:paraId="49DFF9F5" w14:textId="77777777" w:rsidR="00220C93" w:rsidRPr="00F36B37" w:rsidRDefault="00220C93" w:rsidP="00220C93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  <w:vAlign w:val="bottom"/>
          </w:tcPr>
          <w:p w14:paraId="3084F882" w14:textId="77777777" w:rsidR="00220C93" w:rsidRPr="00F36B37" w:rsidRDefault="00220C93" w:rsidP="00220C93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20C93" w:rsidRPr="00F36B37" w14:paraId="715A8242" w14:textId="77777777" w:rsidTr="00B97FE7">
        <w:tc>
          <w:tcPr>
            <w:tcW w:w="2303" w:type="pct"/>
          </w:tcPr>
          <w:p w14:paraId="0AC8FAEF" w14:textId="77777777" w:rsidR="00220C93" w:rsidRPr="00F36B37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585" w:type="pct"/>
          </w:tcPr>
          <w:p w14:paraId="5B4F54CD" w14:textId="3FC50566" w:rsidR="00220C93" w:rsidRPr="00F36B37" w:rsidRDefault="00251974" w:rsidP="00220C93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8" w:type="pct"/>
          </w:tcPr>
          <w:p w14:paraId="0D751C3C" w14:textId="77777777" w:rsidR="00220C93" w:rsidRPr="00F36B37" w:rsidRDefault="00220C93" w:rsidP="00220C93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60C8E284" w14:textId="47E43D16" w:rsidR="00220C93" w:rsidRPr="00F36B37" w:rsidRDefault="00220C93" w:rsidP="00220C93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8" w:type="pct"/>
          </w:tcPr>
          <w:p w14:paraId="15A6CF0D" w14:textId="77777777" w:rsidR="00220C93" w:rsidRPr="00F36B37" w:rsidRDefault="00220C93" w:rsidP="00220C93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3B61EB2F" w14:textId="4449D387" w:rsidR="00220C93" w:rsidRPr="00F36B37" w:rsidRDefault="004C49B0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707D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151" w:type="pct"/>
          </w:tcPr>
          <w:p w14:paraId="36882C29" w14:textId="77777777" w:rsidR="00220C93" w:rsidRPr="00F36B37" w:rsidRDefault="00220C93" w:rsidP="00220C93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</w:tcPr>
          <w:p w14:paraId="211302AE" w14:textId="20D0453D" w:rsidR="00220C93" w:rsidRPr="00F36B37" w:rsidRDefault="004C49B0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220C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220C93" w:rsidRPr="00F36B37" w14:paraId="3B5F2906" w14:textId="77777777" w:rsidTr="00B97FE7">
        <w:tc>
          <w:tcPr>
            <w:tcW w:w="2303" w:type="pct"/>
          </w:tcPr>
          <w:p w14:paraId="38440EE5" w14:textId="77777777" w:rsidR="00220C93" w:rsidRPr="00F36B37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C36D8" w14:textId="7A96E01B" w:rsidR="00220C93" w:rsidRPr="00F36B37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89</w:t>
            </w:r>
            <w:r w:rsidR="00707D4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536</w:t>
            </w:r>
          </w:p>
        </w:tc>
        <w:tc>
          <w:tcPr>
            <w:tcW w:w="148" w:type="pct"/>
          </w:tcPr>
          <w:p w14:paraId="57D0B32A" w14:textId="77777777" w:rsidR="00220C93" w:rsidRPr="00F36B37" w:rsidRDefault="00220C93" w:rsidP="00220C93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64306" w14:textId="1A53C8AB" w:rsidR="00220C93" w:rsidRPr="00F36B37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99</w:t>
            </w:r>
            <w:r w:rsidR="00220C9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48" w:type="pct"/>
          </w:tcPr>
          <w:p w14:paraId="5FF6252E" w14:textId="77777777" w:rsidR="00220C93" w:rsidRPr="00F36B37" w:rsidRDefault="00220C93" w:rsidP="00220C93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00FD340D" w14:textId="78A0D31A" w:rsidR="00220C93" w:rsidRPr="00F36B37" w:rsidRDefault="00707D4F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1" w:type="pct"/>
          </w:tcPr>
          <w:p w14:paraId="0CC27E23" w14:textId="77777777" w:rsidR="00220C93" w:rsidRPr="00F36B37" w:rsidRDefault="00220C93" w:rsidP="00220C93">
            <w:pPr>
              <w:tabs>
                <w:tab w:val="decimal" w:pos="786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6DCD06" w14:textId="27953584" w:rsidR="00220C93" w:rsidRPr="00F36B37" w:rsidRDefault="00220C93" w:rsidP="00220C9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20C93" w:rsidRPr="00F36B37" w14:paraId="0F8E35FD" w14:textId="77777777" w:rsidTr="00B97FE7">
        <w:tc>
          <w:tcPr>
            <w:tcW w:w="2303" w:type="pct"/>
          </w:tcPr>
          <w:p w14:paraId="4CB59219" w14:textId="77777777" w:rsidR="00220C93" w:rsidRPr="00F36B37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  <w:r w:rsidRPr="00F36B3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US" w:bidi="th-TH"/>
              </w:rPr>
              <w:t>ส่วนที่ไม่หมุนเวียน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B2B32E" w14:textId="105745D7" w:rsidR="00220C93" w:rsidRPr="00F36B37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89</w:t>
            </w:r>
            <w:r w:rsidR="00707D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536</w:t>
            </w:r>
          </w:p>
        </w:tc>
        <w:tc>
          <w:tcPr>
            <w:tcW w:w="148" w:type="pct"/>
          </w:tcPr>
          <w:p w14:paraId="1E90CD58" w14:textId="77777777" w:rsidR="00220C93" w:rsidRPr="00F36B37" w:rsidRDefault="00220C93" w:rsidP="00220C93">
            <w:pPr>
              <w:tabs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27685" w14:textId="6A92030F" w:rsidR="00220C93" w:rsidRPr="00F36B37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99</w:t>
            </w:r>
            <w:r w:rsidR="00220C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48" w:type="pct"/>
          </w:tcPr>
          <w:p w14:paraId="2929A615" w14:textId="77777777" w:rsidR="00220C93" w:rsidRPr="00F36B37" w:rsidRDefault="00220C93" w:rsidP="00220C93">
            <w:pPr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D53E55" w14:textId="6BFC925B" w:rsidR="00220C93" w:rsidRPr="00F36B37" w:rsidRDefault="004C49B0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="00C03E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151" w:type="pct"/>
          </w:tcPr>
          <w:p w14:paraId="38C52064" w14:textId="77777777" w:rsidR="00220C93" w:rsidRPr="00F36B37" w:rsidRDefault="00220C93" w:rsidP="00220C93">
            <w:pPr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786A2D" w14:textId="0B14EEC0" w:rsidR="00220C93" w:rsidRPr="00F36B37" w:rsidRDefault="004C49B0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="00220C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220C93" w:rsidRPr="00F36B37" w14:paraId="45B2CE08" w14:textId="77777777" w:rsidTr="00B97FE7">
        <w:tc>
          <w:tcPr>
            <w:tcW w:w="2303" w:type="pct"/>
          </w:tcPr>
          <w:p w14:paraId="5DB9E547" w14:textId="77777777" w:rsidR="00220C93" w:rsidRPr="007E1A2B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right w:val="nil"/>
            </w:tcBorders>
          </w:tcPr>
          <w:p w14:paraId="3F9DC1BD" w14:textId="77777777" w:rsidR="00220C93" w:rsidRPr="007E1A2B" w:rsidRDefault="00220C93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48" w:type="pct"/>
          </w:tcPr>
          <w:p w14:paraId="221E4D8C" w14:textId="77777777" w:rsidR="00220C93" w:rsidRPr="007E1A2B" w:rsidRDefault="00220C93" w:rsidP="00220C93">
            <w:pPr>
              <w:tabs>
                <w:tab w:val="decimal" w:pos="765"/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right w:val="nil"/>
            </w:tcBorders>
          </w:tcPr>
          <w:p w14:paraId="7F91BE2F" w14:textId="77777777" w:rsidR="00220C93" w:rsidRPr="007E1A2B" w:rsidRDefault="00220C93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pct"/>
          </w:tcPr>
          <w:p w14:paraId="153A1879" w14:textId="77777777" w:rsidR="00220C93" w:rsidRPr="007E1A2B" w:rsidRDefault="00220C93" w:rsidP="00220C93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70C9961F" w14:textId="77777777" w:rsidR="00220C93" w:rsidRPr="007E1A2B" w:rsidRDefault="00220C93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1" w:type="pct"/>
          </w:tcPr>
          <w:p w14:paraId="00911E00" w14:textId="77777777" w:rsidR="00220C93" w:rsidRPr="007E1A2B" w:rsidRDefault="00220C93" w:rsidP="00220C93">
            <w:pPr>
              <w:spacing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right w:val="nil"/>
            </w:tcBorders>
          </w:tcPr>
          <w:p w14:paraId="5A38877E" w14:textId="77777777" w:rsidR="00220C93" w:rsidRPr="007E1A2B" w:rsidRDefault="00220C93" w:rsidP="00220C93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20C93" w:rsidRPr="00F36B37" w14:paraId="6F1C5E6B" w14:textId="77777777" w:rsidTr="00B97FE7">
        <w:tc>
          <w:tcPr>
            <w:tcW w:w="2303" w:type="pct"/>
          </w:tcPr>
          <w:p w14:paraId="7796E55D" w14:textId="77777777" w:rsidR="00220C93" w:rsidRPr="00F36B37" w:rsidRDefault="00220C93" w:rsidP="00220C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รวมหนี้สินตามสัญญาเช่า</w:t>
            </w:r>
          </w:p>
        </w:tc>
        <w:tc>
          <w:tcPr>
            <w:tcW w:w="585" w:type="pct"/>
            <w:tcBorders>
              <w:left w:val="nil"/>
              <w:bottom w:val="double" w:sz="4" w:space="0" w:color="auto"/>
              <w:right w:val="nil"/>
            </w:tcBorders>
          </w:tcPr>
          <w:p w14:paraId="72EA2688" w14:textId="63C65150" w:rsidR="00220C93" w:rsidRPr="00F36B37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99</w:t>
            </w:r>
            <w:r w:rsidR="00707D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48" w:type="pct"/>
          </w:tcPr>
          <w:p w14:paraId="1BD51217" w14:textId="77777777" w:rsidR="00220C93" w:rsidRPr="00F36B37" w:rsidRDefault="00220C93" w:rsidP="00220C93">
            <w:pPr>
              <w:tabs>
                <w:tab w:val="decimal" w:pos="765"/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92" w:type="pct"/>
            <w:tcBorders>
              <w:left w:val="nil"/>
              <w:bottom w:val="double" w:sz="4" w:space="0" w:color="auto"/>
              <w:right w:val="nil"/>
            </w:tcBorders>
          </w:tcPr>
          <w:p w14:paraId="5823B85F" w14:textId="71DE44AD" w:rsidR="00220C93" w:rsidRPr="00F36B37" w:rsidRDefault="00BE7E77" w:rsidP="00220C93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220</w:t>
            </w:r>
            <w:r w:rsidR="00220C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37</w:t>
            </w:r>
          </w:p>
        </w:tc>
        <w:tc>
          <w:tcPr>
            <w:tcW w:w="148" w:type="pct"/>
          </w:tcPr>
          <w:p w14:paraId="6D65014E" w14:textId="77777777" w:rsidR="00220C93" w:rsidRPr="00F36B37" w:rsidRDefault="00220C93" w:rsidP="00220C93">
            <w:pPr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56F003A6" w14:textId="2344BFD8" w:rsidR="00220C93" w:rsidRPr="00F36B37" w:rsidRDefault="004C49B0" w:rsidP="00220C93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  <w:r w:rsidR="00C03E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51" w:type="pct"/>
          </w:tcPr>
          <w:p w14:paraId="50C8C9F3" w14:textId="77777777" w:rsidR="00220C93" w:rsidRPr="00F36B37" w:rsidRDefault="00220C93" w:rsidP="00220C93">
            <w:pPr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  <w:tcBorders>
              <w:left w:val="nil"/>
              <w:bottom w:val="double" w:sz="4" w:space="0" w:color="auto"/>
              <w:right w:val="nil"/>
            </w:tcBorders>
          </w:tcPr>
          <w:p w14:paraId="41F85687" w14:textId="37354EA9" w:rsidR="00220C93" w:rsidRPr="00F36B37" w:rsidRDefault="004C49B0" w:rsidP="00220C9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  <w:r w:rsidR="00220C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</w:tr>
    </w:tbl>
    <w:p w14:paraId="703BC8D5" w14:textId="77777777" w:rsidR="00F1733A" w:rsidRDefault="00F1733A" w:rsidP="00DD3E4D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E0B6F3E" w14:textId="40947409" w:rsidR="00DD3E4D" w:rsidRPr="00F1733A" w:rsidRDefault="00187C02" w:rsidP="00DD3E4D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F1733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="00DD3E4D" w:rsidRPr="00F1733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 xml:space="preserve"> </w:t>
      </w:r>
    </w:p>
    <w:p w14:paraId="1343137C" w14:textId="77777777" w:rsidR="00873AD0" w:rsidRPr="00F1733A" w:rsidRDefault="00873AD0" w:rsidP="00CA28C0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03DAA86D" w14:textId="2DE708A3" w:rsidR="00407C47" w:rsidRPr="00F1733A" w:rsidRDefault="00407C47" w:rsidP="00CA28C0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F1733A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342281" w:rsidRPr="00F1733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เช่าพื้นที่และบริ</w:t>
      </w:r>
      <w:r w:rsidR="00D842A0" w:rsidRPr="00F1733A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ห</w:t>
      </w:r>
      <w:r w:rsidR="00342281" w:rsidRPr="00F1733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าร</w:t>
      </w:r>
    </w:p>
    <w:p w14:paraId="767C0B3A" w14:textId="77777777" w:rsidR="00407C47" w:rsidRPr="00F1733A" w:rsidRDefault="00407C47" w:rsidP="00A01F15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FC7A1AA" w14:textId="7C284AB0" w:rsidR="00F37205" w:rsidRPr="00F1733A" w:rsidRDefault="004D468D" w:rsidP="00F37205">
      <w:pPr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733A">
        <w:rPr>
          <w:rFonts w:asciiTheme="majorBidi" w:hAnsiTheme="majorBidi" w:cstheme="majorBidi"/>
          <w:sz w:val="30"/>
          <w:szCs w:val="30"/>
          <w:cs/>
          <w:lang w:bidi="th-TH"/>
        </w:rPr>
        <w:t>กลุ่ม</w:t>
      </w:r>
      <w:r w:rsidR="00F37205" w:rsidRPr="00F1733A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Pr="00F1733A">
        <w:rPr>
          <w:rFonts w:asciiTheme="majorBidi" w:hAnsiTheme="majorBidi" w:cstheme="majorBidi"/>
          <w:sz w:val="30"/>
          <w:szCs w:val="30"/>
          <w:cs/>
          <w:lang w:bidi="th-TH"/>
        </w:rPr>
        <w:t>เช่าพื้นที่และบริ</w:t>
      </w:r>
      <w:r w:rsidR="00D842A0" w:rsidRPr="00F1733A">
        <w:rPr>
          <w:rFonts w:asciiTheme="majorBidi" w:hAnsiTheme="majorBidi" w:cstheme="majorBidi" w:hint="cs"/>
          <w:sz w:val="30"/>
          <w:szCs w:val="30"/>
          <w:cs/>
          <w:lang w:bidi="th-TH"/>
        </w:rPr>
        <w:t>ห</w:t>
      </w:r>
      <w:r w:rsidRPr="00F1733A">
        <w:rPr>
          <w:rFonts w:asciiTheme="majorBidi" w:hAnsiTheme="majorBidi" w:cstheme="majorBidi"/>
          <w:sz w:val="30"/>
          <w:szCs w:val="30"/>
          <w:cs/>
          <w:lang w:bidi="th-TH"/>
        </w:rPr>
        <w:t>าร</w:t>
      </w:r>
      <w:r w:rsidR="00F37205" w:rsidRPr="00F1733A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="00342281" w:rsidRPr="00F1733A">
        <w:rPr>
          <w:rFonts w:asciiTheme="majorBidi" w:hAnsiTheme="majorBidi" w:cstheme="majorBidi"/>
          <w:sz w:val="30"/>
          <w:szCs w:val="30"/>
          <w:cs/>
          <w:lang w:bidi="th-TH"/>
        </w:rPr>
        <w:t>แห่งหนึ่ง</w:t>
      </w:r>
      <w:r w:rsidR="00F37205" w:rsidRPr="00F1733A">
        <w:rPr>
          <w:rFonts w:asciiTheme="majorBidi" w:hAnsiTheme="majorBidi" w:cstheme="majorBidi"/>
          <w:sz w:val="30"/>
          <w:szCs w:val="30"/>
          <w:cs/>
        </w:rPr>
        <w:t xml:space="preserve"> ทั้งนี้กลุ่มบริษัทต้องจ่ายค่าบริการเป็นรายเดือนตามอัตราที่ระบุไว้ในสัญญา</w:t>
      </w:r>
    </w:p>
    <w:p w14:paraId="7891B851" w14:textId="3E0E9C36" w:rsidR="00F37205" w:rsidRPr="00F1733A" w:rsidRDefault="00F37205" w:rsidP="00A01F1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58F929" w14:textId="3D998244" w:rsidR="00407C47" w:rsidRPr="00F1733A" w:rsidRDefault="00407C47" w:rsidP="00E1173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1733A">
        <w:rPr>
          <w:rFonts w:asciiTheme="majorBidi" w:hAnsiTheme="majorBidi" w:cstheme="majorBidi"/>
          <w:i/>
          <w:iCs/>
          <w:sz w:val="30"/>
          <w:szCs w:val="30"/>
          <w:cs/>
        </w:rPr>
        <w:t>สัญญาเงินกู้ยืม</w:t>
      </w:r>
    </w:p>
    <w:p w14:paraId="355B4594" w14:textId="77777777" w:rsidR="00DD3E4D" w:rsidRPr="00F1733A" w:rsidRDefault="00DD3E4D" w:rsidP="00A01F1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184BB6" w14:textId="5669371D" w:rsidR="004D4203" w:rsidRPr="00F1733A" w:rsidRDefault="004D4203" w:rsidP="004D420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1733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ในปี</w:t>
      </w:r>
      <w:r w:rsidRPr="00F1733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BE7E77" w:rsidRPr="00BE7E77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568</w:t>
      </w:r>
      <w:r w:rsidRPr="00F1733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F1733A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DD49FA" w:rsidRPr="00F1733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ได้ทำ</w:t>
      </w:r>
      <w:r w:rsidRPr="00F1733A">
        <w:rPr>
          <w:rFonts w:asciiTheme="majorBidi" w:hAnsiTheme="majorBidi" w:cstheme="majorBidi"/>
          <w:spacing w:val="-4"/>
          <w:sz w:val="30"/>
          <w:szCs w:val="30"/>
          <w:cs/>
        </w:rPr>
        <w:t>สัญญาเงิน</w:t>
      </w:r>
      <w:r w:rsidR="003E6FE5" w:rsidRPr="00F1733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ให้</w:t>
      </w:r>
      <w:r w:rsidRPr="00F1733A">
        <w:rPr>
          <w:rFonts w:asciiTheme="majorBidi" w:hAnsiTheme="majorBidi" w:cstheme="majorBidi"/>
          <w:spacing w:val="-4"/>
          <w:sz w:val="30"/>
          <w:szCs w:val="30"/>
          <w:cs/>
        </w:rPr>
        <w:t>กู้ยืม</w:t>
      </w:r>
      <w:r w:rsidRPr="00F1733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เงินระยะสั้นกับบริษัทย่อย</w:t>
      </w:r>
      <w:r w:rsidRPr="00F1733A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หลายแห่ง มีอัตราดอกเบี้ยร้อยละ </w:t>
      </w:r>
      <w:r w:rsidR="004C49B0" w:rsidRPr="004C49B0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932916" w:rsidRPr="00F1733A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4C49B0" w:rsidRPr="004C49B0">
        <w:rPr>
          <w:rFonts w:asciiTheme="majorBidi" w:hAnsiTheme="majorBidi" w:cstheme="majorBidi"/>
          <w:spacing w:val="-4"/>
          <w:sz w:val="30"/>
          <w:szCs w:val="30"/>
          <w:lang w:val="en-US"/>
        </w:rPr>
        <w:t>94</w:t>
      </w:r>
      <w:r w:rsidRPr="00F1733A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F1733A">
        <w:rPr>
          <w:rFonts w:asciiTheme="majorBidi" w:hAnsiTheme="majorBidi" w:cstheme="majorBidi"/>
          <w:spacing w:val="-4"/>
          <w:sz w:val="30"/>
          <w:szCs w:val="30"/>
          <w:cs/>
        </w:rPr>
        <w:t>ต่อปี</w:t>
      </w:r>
      <w:r w:rsidR="00615EDC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</w:t>
      </w:r>
      <w:r w:rsidR="00932916" w:rsidRPr="00F1733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และร้อยละ </w:t>
      </w:r>
      <w:r w:rsidR="004C49B0" w:rsidRPr="004C49B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4</w:t>
      </w:r>
      <w:r w:rsidR="00932916" w:rsidRPr="00F1733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.</w:t>
      </w:r>
      <w:r w:rsidR="004C49B0" w:rsidRPr="004C49B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93</w:t>
      </w:r>
      <w:r w:rsidR="00904618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ต่อปี</w:t>
      </w:r>
      <w:r w:rsidRPr="00F1733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733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E7E77" w:rsidRPr="00BE7E77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Pr="00F1733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873AD0" w:rsidRPr="00F1733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B3ADB" w:rsidRPr="00F1733A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ร้อยละ 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  <w:r w:rsidR="008B3ADB" w:rsidRPr="00F1733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94</w:t>
      </w:r>
      <w:r w:rsidR="00220C93" w:rsidRPr="00F1733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8B3ADB" w:rsidRPr="00F1733A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ต่อปี</w:t>
      </w:r>
      <w:r w:rsidRPr="00F1733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1733A">
        <w:rPr>
          <w:rFonts w:asciiTheme="majorBidi" w:hAnsiTheme="majorBidi" w:cstheme="majorBidi"/>
          <w:sz w:val="30"/>
          <w:szCs w:val="30"/>
          <w:cs/>
        </w:rPr>
        <w:t xml:space="preserve"> เงื่อนไขการจ่ายชำระคืนเงินกู้เมื่อทวงถาม</w:t>
      </w:r>
    </w:p>
    <w:p w14:paraId="23F96A36" w14:textId="77777777" w:rsidR="00873AD0" w:rsidRPr="00F1733A" w:rsidRDefault="00873AD0" w:rsidP="004D420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E4104" w14:textId="66B9635C" w:rsidR="00CD386E" w:rsidRPr="00C27A65" w:rsidRDefault="003A5F32" w:rsidP="00CD386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1733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ใ</w:t>
      </w:r>
      <w:r w:rsidRPr="00C27A65">
        <w:rPr>
          <w:rFonts w:asciiTheme="majorBidi" w:hAnsiTheme="majorBidi" w:cstheme="majorBidi" w:hint="cs"/>
          <w:sz w:val="30"/>
          <w:szCs w:val="30"/>
          <w:cs/>
          <w:lang w:bidi="th-TH"/>
        </w:rPr>
        <w:t>นปี</w:t>
      </w:r>
      <w:r w:rsidRPr="00C27A6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E7E77" w:rsidRPr="00C27A6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C27A65">
        <w:rPr>
          <w:rFonts w:asciiTheme="majorBidi" w:hAnsiTheme="majorBidi" w:cstheme="majorBidi"/>
          <w:sz w:val="30"/>
          <w:szCs w:val="30"/>
          <w:lang w:val="en-US" w:bidi="th-TH"/>
        </w:rPr>
        <w:t>568</w:t>
      </w:r>
      <w:r w:rsidRPr="00C27A6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CD386E" w:rsidRPr="00C27A65">
        <w:rPr>
          <w:rFonts w:asciiTheme="majorBidi" w:hAnsiTheme="majorBidi" w:cstheme="majorBidi"/>
          <w:sz w:val="30"/>
          <w:szCs w:val="30"/>
          <w:cs/>
          <w:lang w:bidi="th-TH"/>
        </w:rPr>
        <w:t>กลุ่ม</w:t>
      </w:r>
      <w:r w:rsidR="00CD386E" w:rsidRPr="00C27A6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32D5C" w:rsidRPr="00C27A65">
        <w:rPr>
          <w:rFonts w:asciiTheme="majorBidi" w:hAnsiTheme="majorBidi" w:cstheme="majorBidi" w:hint="cs"/>
          <w:sz w:val="30"/>
          <w:szCs w:val="30"/>
          <w:cs/>
          <w:lang w:bidi="th-TH"/>
        </w:rPr>
        <w:t>ได้ทำ</w:t>
      </w:r>
      <w:r w:rsidR="00CD386E" w:rsidRPr="00C27A65">
        <w:rPr>
          <w:rFonts w:asciiTheme="majorBidi" w:hAnsiTheme="majorBidi" w:cstheme="majorBidi"/>
          <w:sz w:val="30"/>
          <w:szCs w:val="30"/>
          <w:cs/>
        </w:rPr>
        <w:t>สัญญาเงินกู้ยืม</w:t>
      </w:r>
      <w:r w:rsidR="00EC5681" w:rsidRPr="00C27A65">
        <w:rPr>
          <w:rFonts w:asciiTheme="majorBidi" w:hAnsiTheme="majorBidi" w:cstheme="majorBidi" w:hint="cs"/>
          <w:sz w:val="30"/>
          <w:szCs w:val="30"/>
          <w:cs/>
          <w:lang w:bidi="th-TH"/>
        </w:rPr>
        <w:t>ระยะสั้นกับ</w:t>
      </w:r>
      <w:r w:rsidR="00B34EC0" w:rsidRPr="00C27A65">
        <w:rPr>
          <w:rFonts w:asciiTheme="majorBidi" w:hAnsiTheme="majorBidi" w:cstheme="majorBidi" w:hint="cs"/>
          <w:sz w:val="30"/>
          <w:szCs w:val="30"/>
          <w:cs/>
          <w:lang w:bidi="th-TH"/>
        </w:rPr>
        <w:t>การร่วมค้า</w:t>
      </w:r>
      <w:r w:rsidR="00CD386E" w:rsidRPr="00C27A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34EC0" w:rsidRPr="00C27A65">
        <w:rPr>
          <w:rFonts w:asciiTheme="majorBidi" w:hAnsiTheme="majorBidi" w:cstheme="majorBidi" w:hint="cs"/>
          <w:sz w:val="30"/>
          <w:szCs w:val="30"/>
          <w:cs/>
          <w:lang w:bidi="th-TH"/>
        </w:rPr>
        <w:t>โดย</w:t>
      </w:r>
      <w:r w:rsidR="00CD386E" w:rsidRPr="00C27A65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="00B4749A" w:rsidRPr="00C27A65">
        <w:rPr>
          <w:rFonts w:asciiTheme="majorBidi" w:hAnsiTheme="majorBidi" w:cstheme="majorBidi"/>
          <w:sz w:val="30"/>
          <w:szCs w:val="30"/>
        </w:rPr>
        <w:t xml:space="preserve"> MLR </w:t>
      </w:r>
      <w:r w:rsidR="00B4749A" w:rsidRPr="00C27A6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ลบร้อยละ </w:t>
      </w:r>
      <w:r w:rsidR="00BE7E77" w:rsidRPr="00C27A6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932916" w:rsidRPr="00C27A65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4C49B0" w:rsidRPr="00C27A65">
        <w:rPr>
          <w:rFonts w:asciiTheme="majorBidi" w:hAnsiTheme="majorBidi" w:cstheme="majorBidi"/>
          <w:sz w:val="30"/>
          <w:szCs w:val="30"/>
          <w:lang w:val="en-US" w:bidi="th-TH"/>
        </w:rPr>
        <w:t>85</w:t>
      </w:r>
      <w:r w:rsidR="00261FBC" w:rsidRPr="00C27A6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61FBC" w:rsidRPr="00C27A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ต่อปี              </w:t>
      </w:r>
      <w:r w:rsidR="00B4749A" w:rsidRPr="00C27A6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34EC0" w:rsidRPr="00C27A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="006E7DC0" w:rsidRPr="00C27A65">
        <w:rPr>
          <w:rFonts w:asciiTheme="majorBidi" w:hAnsiTheme="majorBidi" w:cstheme="majorBidi"/>
          <w:sz w:val="30"/>
          <w:szCs w:val="30"/>
          <w:lang w:val="en-US" w:bidi="th-TH"/>
        </w:rPr>
        <w:t xml:space="preserve">MLR </w:t>
      </w:r>
      <w:r w:rsidR="006E7DC0" w:rsidRPr="00C27A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ลบ</w:t>
      </w:r>
      <w:r w:rsidR="00B4749A" w:rsidRPr="00C27A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ร้อยละ </w:t>
      </w:r>
      <w:r w:rsidR="00BE7E77" w:rsidRPr="00C27A6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932916" w:rsidRPr="00C27A65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4C49B0" w:rsidRPr="00C27A65">
        <w:rPr>
          <w:rFonts w:asciiTheme="majorBidi" w:hAnsiTheme="majorBidi" w:cstheme="majorBidi"/>
          <w:sz w:val="30"/>
          <w:szCs w:val="30"/>
          <w:lang w:val="en-US" w:bidi="th-TH"/>
        </w:rPr>
        <w:t>75</w:t>
      </w:r>
      <w:r w:rsidR="008B3ADB" w:rsidRPr="00C27A6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D386E" w:rsidRPr="00C27A65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8C7AC5" w:rsidRPr="00C27A6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E7E77" w:rsidRPr="00C27A65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4C49B0" w:rsidRPr="00C27A65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4C49B0" w:rsidRPr="00C27A6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="004C49B0" w:rsidRPr="00C27A65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8C7AC5" w:rsidRPr="00C27A6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C7AC5" w:rsidRPr="00C27A65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</w:t>
      </w:r>
      <w:r w:rsidR="008C7AC5" w:rsidRPr="00C27A65">
        <w:rPr>
          <w:rFonts w:asciiTheme="majorBidi" w:hAnsiTheme="majorBidi" w:cstheme="majorBidi"/>
          <w:i/>
          <w:iCs/>
          <w:sz w:val="30"/>
          <w:szCs w:val="30"/>
        </w:rPr>
        <w:t xml:space="preserve"> MLR </w:t>
      </w:r>
      <w:r w:rsidR="008C7AC5" w:rsidRPr="00C27A65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ลบร้อยละ </w:t>
      </w:r>
      <w:r w:rsidR="00BE7E77" w:rsidRPr="00C27A6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="008C7AC5" w:rsidRPr="00C27A6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4C49B0" w:rsidRPr="00C27A6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85</w:t>
      </w:r>
      <w:r w:rsidR="008C7AC5" w:rsidRPr="00C27A6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8C7AC5" w:rsidRPr="00C27A65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ต่อปี และ </w:t>
      </w:r>
      <w:r w:rsidR="008C7AC5" w:rsidRPr="00C27A6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MLR </w:t>
      </w:r>
      <w:r w:rsidR="008C7AC5" w:rsidRPr="00C27A65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ลบร้อยละ</w:t>
      </w:r>
      <w:r w:rsidR="008C7AC5" w:rsidRPr="00C27A6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BE7E77" w:rsidRPr="00C27A6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="008C7AC5" w:rsidRPr="00C27A6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4C49B0" w:rsidRPr="00C27A6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75</w:t>
      </w:r>
      <w:r w:rsidR="008C7AC5" w:rsidRPr="00C27A6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8C7AC5" w:rsidRPr="00C27A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ต่อปี) </w:t>
      </w:r>
      <w:r w:rsidR="009972A9" w:rsidRPr="00C27A65">
        <w:rPr>
          <w:rFonts w:asciiTheme="majorBidi" w:hAnsiTheme="majorBidi" w:cstheme="majorBidi"/>
          <w:sz w:val="30"/>
          <w:szCs w:val="30"/>
          <w:cs/>
        </w:rPr>
        <w:t>เงื่อนไขการจ่ายชำระคืนเงินกู้</w:t>
      </w:r>
      <w:r w:rsidR="00AF120B" w:rsidRPr="00C27A65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เป็นตามที่ตกลงในการทำสัญญาของแต่ละสัญญา</w:t>
      </w:r>
    </w:p>
    <w:p w14:paraId="118E95B6" w14:textId="2A485D04" w:rsidR="007F4A7E" w:rsidRPr="00F1733A" w:rsidRDefault="00205896" w:rsidP="007F4A7E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F1733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เงินสดและรายการเทียบเท่าเงินสด</w:t>
      </w:r>
    </w:p>
    <w:p w14:paraId="3DAB87D8" w14:textId="77777777" w:rsidR="00B53C3D" w:rsidRPr="00F1733A" w:rsidRDefault="00B53C3D" w:rsidP="00B53C3D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1"/>
        <w:gridCol w:w="810"/>
        <w:gridCol w:w="1172"/>
        <w:gridCol w:w="271"/>
        <w:gridCol w:w="1120"/>
        <w:gridCol w:w="243"/>
        <w:gridCol w:w="1064"/>
        <w:gridCol w:w="237"/>
        <w:gridCol w:w="1112"/>
      </w:tblGrid>
      <w:tr w:rsidR="0076681E" w:rsidRPr="006666FA" w14:paraId="7CE67563" w14:textId="77777777" w:rsidTr="007B68C6">
        <w:trPr>
          <w:tblHeader/>
        </w:trPr>
        <w:tc>
          <w:tcPr>
            <w:tcW w:w="1748" w:type="pct"/>
          </w:tcPr>
          <w:p w14:paraId="7F3C1102" w14:textId="77777777" w:rsidR="00B53C3D" w:rsidRPr="006666FA" w:rsidRDefault="00B53C3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37" w:type="pct"/>
            <w:tcBorders>
              <w:left w:val="nil"/>
            </w:tcBorders>
          </w:tcPr>
          <w:p w14:paraId="3E6565D9" w14:textId="77777777" w:rsidR="00B53C3D" w:rsidRPr="006666FA" w:rsidRDefault="00B53C3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530113DE" w14:textId="77777777" w:rsidR="00B53C3D" w:rsidRPr="006666FA" w:rsidRDefault="00B53C3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B6403E9" w14:textId="77777777" w:rsidR="00B53C3D" w:rsidRPr="006666FA" w:rsidRDefault="00B53C3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76F700CB" w14:textId="77777777" w:rsidR="00B53C3D" w:rsidRPr="006666FA" w:rsidRDefault="00B53C3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20C93" w:rsidRPr="006666FA" w14:paraId="27B00BC2" w14:textId="77777777" w:rsidTr="007B68C6">
        <w:trPr>
          <w:trHeight w:val="308"/>
          <w:tblHeader/>
        </w:trPr>
        <w:tc>
          <w:tcPr>
            <w:tcW w:w="1748" w:type="pct"/>
          </w:tcPr>
          <w:p w14:paraId="30324ABB" w14:textId="77777777" w:rsidR="00220C93" w:rsidRPr="006666FA" w:rsidRDefault="00220C93" w:rsidP="00220C9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  <w:tcBorders>
              <w:left w:val="nil"/>
            </w:tcBorders>
          </w:tcPr>
          <w:p w14:paraId="1469B3D7" w14:textId="77717345" w:rsidR="00220C93" w:rsidRPr="006666FA" w:rsidRDefault="00220C93" w:rsidP="00220C9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</w:tcPr>
          <w:p w14:paraId="3624F2A8" w14:textId="4BA1623E" w:rsidR="00220C93" w:rsidRPr="00125574" w:rsidRDefault="00BE7E77" w:rsidP="00220C93">
            <w:pPr>
              <w:pStyle w:val="BodyText"/>
              <w:spacing w:after="0" w:line="240" w:lineRule="auto"/>
              <w:ind w:left="-106" w:right="-1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46" w:type="pct"/>
          </w:tcPr>
          <w:p w14:paraId="427DEFAC" w14:textId="77777777" w:rsidR="00220C93" w:rsidRPr="00125574" w:rsidRDefault="00220C93" w:rsidP="00220C93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14:paraId="74606EC0" w14:textId="61C9F93B" w:rsidR="00220C93" w:rsidRPr="00125574" w:rsidRDefault="00BE7E77" w:rsidP="00220C93">
            <w:pPr>
              <w:pStyle w:val="BodyText"/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131" w:type="pct"/>
          </w:tcPr>
          <w:p w14:paraId="3285B0B7" w14:textId="77777777" w:rsidR="00220C93" w:rsidRPr="00125574" w:rsidRDefault="00220C93" w:rsidP="00220C93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4DD924C9" w14:textId="56A511B8" w:rsidR="00220C93" w:rsidRPr="00125574" w:rsidRDefault="00BE7E77" w:rsidP="00220C93">
            <w:pPr>
              <w:pStyle w:val="BodyText"/>
              <w:spacing w:after="0" w:line="240" w:lineRule="auto"/>
              <w:ind w:left="-108" w:right="-16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28" w:type="pct"/>
          </w:tcPr>
          <w:p w14:paraId="1E6517BA" w14:textId="77777777" w:rsidR="00220C93" w:rsidRPr="00125574" w:rsidRDefault="00220C93" w:rsidP="00220C93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274BF2D8" w14:textId="10193CD0" w:rsidR="00220C93" w:rsidRPr="00125574" w:rsidRDefault="00BE7E77" w:rsidP="00220C93">
            <w:pPr>
              <w:pStyle w:val="BodyText"/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</w:tr>
      <w:tr w:rsidR="0076681E" w:rsidRPr="006666FA" w14:paraId="7330E020" w14:textId="77777777" w:rsidTr="007B68C6">
        <w:trPr>
          <w:trHeight w:val="344"/>
          <w:tblHeader/>
        </w:trPr>
        <w:tc>
          <w:tcPr>
            <w:tcW w:w="1748" w:type="pct"/>
          </w:tcPr>
          <w:p w14:paraId="27BFC94D" w14:textId="77777777" w:rsidR="00B53C3D" w:rsidRPr="0077251E" w:rsidRDefault="00B53C3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7" w:type="pct"/>
            <w:tcBorders>
              <w:left w:val="nil"/>
            </w:tcBorders>
          </w:tcPr>
          <w:p w14:paraId="039A4ED1" w14:textId="77777777" w:rsidR="00B53C3D" w:rsidRPr="006666FA" w:rsidRDefault="00B53C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815" w:type="pct"/>
            <w:gridSpan w:val="7"/>
          </w:tcPr>
          <w:p w14:paraId="51CE521C" w14:textId="77777777" w:rsidR="00B53C3D" w:rsidRPr="006666FA" w:rsidRDefault="00B53C3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0C93" w:rsidRPr="006666FA" w14:paraId="64EB070C" w14:textId="77777777" w:rsidTr="007B68C6">
        <w:trPr>
          <w:trHeight w:val="80"/>
        </w:trPr>
        <w:tc>
          <w:tcPr>
            <w:tcW w:w="1748" w:type="pct"/>
          </w:tcPr>
          <w:p w14:paraId="3513114E" w14:textId="00350787" w:rsidR="00220C93" w:rsidRPr="006666FA" w:rsidRDefault="00220C93" w:rsidP="00220C93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เงินสดในมือ</w:t>
            </w:r>
          </w:p>
        </w:tc>
        <w:tc>
          <w:tcPr>
            <w:tcW w:w="437" w:type="pct"/>
            <w:tcBorders>
              <w:left w:val="nil"/>
            </w:tcBorders>
          </w:tcPr>
          <w:p w14:paraId="378BA38B" w14:textId="77777777" w:rsidR="00220C93" w:rsidRPr="006666FA" w:rsidRDefault="00220C93" w:rsidP="00220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2" w:type="pct"/>
            <w:vAlign w:val="bottom"/>
          </w:tcPr>
          <w:p w14:paraId="030DECE8" w14:textId="612CB816" w:rsidR="00220C93" w:rsidRPr="00875B69" w:rsidRDefault="004C49B0" w:rsidP="00220C9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="00A7715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6" w:type="pct"/>
            <w:vAlign w:val="bottom"/>
          </w:tcPr>
          <w:p w14:paraId="484638DA" w14:textId="77777777" w:rsidR="00220C93" w:rsidRPr="006666FA" w:rsidRDefault="00220C93" w:rsidP="00220C9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48FFE25B" w14:textId="0964CB94" w:rsidR="00220C93" w:rsidRPr="006F768C" w:rsidRDefault="00BE7E77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20C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1" w:type="pct"/>
            <w:vAlign w:val="bottom"/>
          </w:tcPr>
          <w:p w14:paraId="1B9BA1C4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3C99947A" w14:textId="610762F6" w:rsidR="00220C93" w:rsidRPr="006666FA" w:rsidRDefault="00BE7E77" w:rsidP="00220C9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28" w:type="pct"/>
            <w:vAlign w:val="bottom"/>
          </w:tcPr>
          <w:p w14:paraId="6AE1CF9B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73E64B7E" w14:textId="65ED5C61" w:rsidR="00220C93" w:rsidRPr="006666FA" w:rsidRDefault="00BE7E77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</w:tr>
      <w:tr w:rsidR="00220C93" w:rsidRPr="006666FA" w14:paraId="29B65DA1" w14:textId="77777777" w:rsidTr="007B68C6">
        <w:tc>
          <w:tcPr>
            <w:tcW w:w="1748" w:type="pct"/>
          </w:tcPr>
          <w:p w14:paraId="277A5551" w14:textId="67AD73E3" w:rsidR="00220C93" w:rsidRPr="006666FA" w:rsidRDefault="00220C93" w:rsidP="00220C93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เงินฝากธนาคารประเภทกระแสรายวัน</w:t>
            </w:r>
          </w:p>
        </w:tc>
        <w:tc>
          <w:tcPr>
            <w:tcW w:w="437" w:type="pct"/>
            <w:tcBorders>
              <w:left w:val="nil"/>
            </w:tcBorders>
          </w:tcPr>
          <w:p w14:paraId="5FB83437" w14:textId="56602277" w:rsidR="00220C93" w:rsidRPr="00562F2E" w:rsidRDefault="00220C93" w:rsidP="00220C93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2" w:type="pct"/>
            <w:vAlign w:val="bottom"/>
          </w:tcPr>
          <w:p w14:paraId="07977E32" w14:textId="7039DEB0" w:rsidR="00220C93" w:rsidRPr="00E344AD" w:rsidRDefault="00BE7E77" w:rsidP="00220C9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55</w:t>
            </w:r>
            <w:r w:rsidR="00A7715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146" w:type="pct"/>
            <w:vAlign w:val="bottom"/>
          </w:tcPr>
          <w:p w14:paraId="59D0EE1F" w14:textId="77777777" w:rsidR="00220C93" w:rsidRPr="007601A8" w:rsidRDefault="00220C93" w:rsidP="00220C9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64288886" w14:textId="49402176" w:rsidR="00220C93" w:rsidRPr="006F768C" w:rsidRDefault="00BE7E77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  <w:r w:rsidR="00220C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131" w:type="pct"/>
            <w:vAlign w:val="bottom"/>
          </w:tcPr>
          <w:p w14:paraId="020A680E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046A76B9" w14:textId="6C087B2F" w:rsidR="00220C93" w:rsidRPr="006666FA" w:rsidRDefault="00BE7E77" w:rsidP="00220C9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A771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28" w:type="pct"/>
            <w:vAlign w:val="bottom"/>
          </w:tcPr>
          <w:p w14:paraId="03593AA7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vAlign w:val="bottom"/>
          </w:tcPr>
          <w:p w14:paraId="57C7DEAC" w14:textId="1C39078D" w:rsidR="00220C93" w:rsidRPr="006666FA" w:rsidRDefault="00BE7E77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</w:t>
            </w:r>
          </w:p>
        </w:tc>
      </w:tr>
      <w:tr w:rsidR="00220C93" w:rsidRPr="006666FA" w14:paraId="32D00CCA" w14:textId="77777777" w:rsidTr="007B68C6">
        <w:tc>
          <w:tcPr>
            <w:tcW w:w="1748" w:type="pct"/>
          </w:tcPr>
          <w:p w14:paraId="5432A79A" w14:textId="7F8CBC75" w:rsidR="00220C93" w:rsidRPr="006666FA" w:rsidRDefault="00220C93" w:rsidP="00220C93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เงินฝากธนาคารประเภทออมทรัพย์</w:t>
            </w:r>
          </w:p>
        </w:tc>
        <w:tc>
          <w:tcPr>
            <w:tcW w:w="437" w:type="pct"/>
            <w:tcBorders>
              <w:left w:val="nil"/>
            </w:tcBorders>
          </w:tcPr>
          <w:p w14:paraId="3654AF0A" w14:textId="41170792" w:rsidR="00220C93" w:rsidRPr="00562F2E" w:rsidRDefault="00220C93" w:rsidP="00220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vAlign w:val="bottom"/>
          </w:tcPr>
          <w:p w14:paraId="69CBE248" w14:textId="11D8804C" w:rsidR="00220C93" w:rsidRPr="00E344AD" w:rsidRDefault="00BE7E77" w:rsidP="00220C9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A7715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6228D3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471</w:t>
            </w:r>
            <w:r w:rsidR="00A7715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146" w:type="pct"/>
            <w:vAlign w:val="bottom"/>
          </w:tcPr>
          <w:p w14:paraId="4DB4C137" w14:textId="77777777" w:rsidR="00220C93" w:rsidRPr="006666FA" w:rsidRDefault="00220C93" w:rsidP="00220C9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2A654BC0" w14:textId="77E3D5B2" w:rsidR="00220C93" w:rsidRPr="009C0B84" w:rsidRDefault="00BE7E77" w:rsidP="00220C9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20C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="00220C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1" w:type="pct"/>
            <w:vAlign w:val="bottom"/>
          </w:tcPr>
          <w:p w14:paraId="0B17C664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2A22A24D" w14:textId="1A9F4DB7" w:rsidR="00220C93" w:rsidRPr="006666FA" w:rsidRDefault="00BE7E77" w:rsidP="00220C9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A771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128" w:type="pct"/>
            <w:vAlign w:val="bottom"/>
          </w:tcPr>
          <w:p w14:paraId="0DB931C0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vAlign w:val="bottom"/>
          </w:tcPr>
          <w:p w14:paraId="14B65B0F" w14:textId="64A43128" w:rsidR="00220C93" w:rsidRPr="006666FA" w:rsidRDefault="004C49B0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20C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</w:tr>
      <w:tr w:rsidR="00A77158" w:rsidRPr="006666FA" w14:paraId="7FC7911F" w14:textId="77777777" w:rsidTr="007B68C6">
        <w:tc>
          <w:tcPr>
            <w:tcW w:w="1748" w:type="pct"/>
          </w:tcPr>
          <w:p w14:paraId="5F009126" w14:textId="214E391F" w:rsidR="00A77158" w:rsidRPr="006666FA" w:rsidRDefault="00A77158" w:rsidP="00220C93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เงินฝากระหว่างทาง</w:t>
            </w:r>
          </w:p>
        </w:tc>
        <w:tc>
          <w:tcPr>
            <w:tcW w:w="437" w:type="pct"/>
            <w:tcBorders>
              <w:left w:val="nil"/>
            </w:tcBorders>
          </w:tcPr>
          <w:p w14:paraId="33CD56B1" w14:textId="77777777" w:rsidR="00A77158" w:rsidRPr="00562F2E" w:rsidRDefault="00A77158" w:rsidP="00220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vAlign w:val="bottom"/>
          </w:tcPr>
          <w:p w14:paraId="67838FC0" w14:textId="2D93AC28" w:rsidR="00A77158" w:rsidRDefault="00BE7E77" w:rsidP="00220C9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A7715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6" w:type="pct"/>
            <w:vAlign w:val="bottom"/>
          </w:tcPr>
          <w:p w14:paraId="3D2EB595" w14:textId="77777777" w:rsidR="00A77158" w:rsidRPr="006666FA" w:rsidRDefault="00A77158" w:rsidP="00220C9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43F8E022" w14:textId="027FA214" w:rsidR="00A77158" w:rsidRDefault="00D55E08" w:rsidP="00D55E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  <w:vAlign w:val="bottom"/>
          </w:tcPr>
          <w:p w14:paraId="3DBB4B5F" w14:textId="77777777" w:rsidR="00A77158" w:rsidRPr="006666FA" w:rsidRDefault="00A77158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55475F3E" w14:textId="28FA9905" w:rsidR="00A77158" w:rsidRPr="006666FA" w:rsidRDefault="00A77158" w:rsidP="00D86C8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2E1D9E4C" w14:textId="77777777" w:rsidR="00A77158" w:rsidRPr="006666FA" w:rsidRDefault="00A77158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vAlign w:val="bottom"/>
          </w:tcPr>
          <w:p w14:paraId="414E9C1B" w14:textId="7DACC12D" w:rsidR="00A77158" w:rsidRDefault="00A77158" w:rsidP="00D86C8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77158" w:rsidRPr="006666FA" w14:paraId="0655A727" w14:textId="77777777" w:rsidTr="007B68C6">
        <w:tc>
          <w:tcPr>
            <w:tcW w:w="1748" w:type="pct"/>
          </w:tcPr>
          <w:p w14:paraId="72878004" w14:textId="30AD5393" w:rsidR="00A77158" w:rsidRPr="006666FA" w:rsidRDefault="00A77158" w:rsidP="00A77158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4" w:hanging="164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เงินฝากธนาคารประเภทฝากประจำที่ครบกำหนดภายใน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6C5A6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เดือน</w:t>
            </w:r>
          </w:p>
        </w:tc>
        <w:tc>
          <w:tcPr>
            <w:tcW w:w="437" w:type="pct"/>
            <w:tcBorders>
              <w:left w:val="nil"/>
            </w:tcBorders>
          </w:tcPr>
          <w:p w14:paraId="5347031A" w14:textId="77777777" w:rsidR="00A77158" w:rsidRDefault="00A77158" w:rsidP="00A771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vAlign w:val="bottom"/>
          </w:tcPr>
          <w:p w14:paraId="664EDAC7" w14:textId="5C11DECD" w:rsidR="00A77158" w:rsidRPr="00E344AD" w:rsidRDefault="00BE7E77" w:rsidP="00A77158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46" w:type="pct"/>
            <w:vAlign w:val="bottom"/>
          </w:tcPr>
          <w:p w14:paraId="7A2BF86E" w14:textId="77777777" w:rsidR="00A77158" w:rsidRPr="006666FA" w:rsidRDefault="00A77158" w:rsidP="00A77158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03E682A2" w14:textId="0ECE0381" w:rsidR="00A77158" w:rsidRDefault="00BE7E77" w:rsidP="00A7715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31" w:type="pct"/>
            <w:vAlign w:val="bottom"/>
          </w:tcPr>
          <w:p w14:paraId="3D2E3F44" w14:textId="77777777" w:rsidR="00A77158" w:rsidRPr="006666FA" w:rsidRDefault="00A77158" w:rsidP="00A7715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323DF94F" w14:textId="2E076653" w:rsidR="00A77158" w:rsidRDefault="00A77158" w:rsidP="00A7715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0E920ADE" w14:textId="77777777" w:rsidR="00A77158" w:rsidRPr="006666FA" w:rsidRDefault="00A77158" w:rsidP="00A7715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vAlign w:val="bottom"/>
          </w:tcPr>
          <w:p w14:paraId="13B79ED9" w14:textId="67CCF316" w:rsidR="00A77158" w:rsidRDefault="00A77158" w:rsidP="00A7715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20C93" w:rsidRPr="006666FA" w14:paraId="175A162E" w14:textId="77777777" w:rsidTr="00615EDC">
        <w:tc>
          <w:tcPr>
            <w:tcW w:w="1748" w:type="pct"/>
          </w:tcPr>
          <w:p w14:paraId="67ECE7ED" w14:textId="06909E87" w:rsidR="00220C93" w:rsidRPr="006666FA" w:rsidRDefault="00220C93" w:rsidP="00220C93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437" w:type="pct"/>
            <w:tcBorders>
              <w:left w:val="nil"/>
            </w:tcBorders>
          </w:tcPr>
          <w:p w14:paraId="068A6411" w14:textId="77777777" w:rsidR="00220C93" w:rsidRPr="006666FA" w:rsidRDefault="00220C93" w:rsidP="00220C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D820C" w14:textId="6FDB0A91" w:rsidR="00220C93" w:rsidRPr="0016255E" w:rsidRDefault="00BE7E77" w:rsidP="00220C9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7715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6228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="00A7715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834</w:t>
            </w:r>
          </w:p>
        </w:tc>
        <w:tc>
          <w:tcPr>
            <w:tcW w:w="146" w:type="pct"/>
            <w:vAlign w:val="bottom"/>
          </w:tcPr>
          <w:p w14:paraId="1AE2BDBC" w14:textId="77777777" w:rsidR="00220C93" w:rsidRPr="006666FA" w:rsidRDefault="00220C93" w:rsidP="00220C9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591B1" w14:textId="09B07876" w:rsidR="00220C93" w:rsidRPr="006666FA" w:rsidRDefault="00BE7E77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20C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220C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1" w:type="pct"/>
            <w:vAlign w:val="bottom"/>
          </w:tcPr>
          <w:p w14:paraId="1002F637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C5752" w14:textId="30394BA0" w:rsidR="00220C93" w:rsidRPr="003C737F" w:rsidRDefault="004C49B0" w:rsidP="00220C9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771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28" w:type="pct"/>
            <w:vAlign w:val="bottom"/>
          </w:tcPr>
          <w:p w14:paraId="5A9EDF98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4BF42" w14:textId="6625F8FF" w:rsidR="00220C93" w:rsidRPr="006666FA" w:rsidRDefault="004C49B0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20C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6021C087" w14:textId="77777777" w:rsidR="00015765" w:rsidRPr="00E46029" w:rsidRDefault="00015765" w:rsidP="00E4602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B8C838E" w14:textId="77777777" w:rsidR="00015765" w:rsidRDefault="00015765" w:rsidP="00E46029">
      <w:pPr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br w:type="page"/>
      </w:r>
    </w:p>
    <w:p w14:paraId="20F0F928" w14:textId="141829B5" w:rsidR="00492ACB" w:rsidRPr="00935AF4" w:rsidRDefault="00B750CE" w:rsidP="00492ACB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35AF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ลูกหนี้การค้า</w:t>
      </w:r>
      <w:r w:rsidRPr="00935AF4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และลูกหนี้อื่</w:t>
      </w:r>
      <w:r w:rsidR="009C4D85" w:rsidRPr="00935AF4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น</w:t>
      </w:r>
    </w:p>
    <w:p w14:paraId="5D0ED7C4" w14:textId="77777777" w:rsidR="00D12DC5" w:rsidRPr="003E7C31" w:rsidRDefault="00D12DC5" w:rsidP="003958AA">
      <w:pPr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1"/>
        <w:gridCol w:w="810"/>
        <w:gridCol w:w="1172"/>
        <w:gridCol w:w="271"/>
        <w:gridCol w:w="1120"/>
        <w:gridCol w:w="243"/>
        <w:gridCol w:w="1064"/>
        <w:gridCol w:w="237"/>
        <w:gridCol w:w="1112"/>
      </w:tblGrid>
      <w:tr w:rsidR="007B68C6" w:rsidRPr="006666FA" w14:paraId="676C412A" w14:textId="77777777" w:rsidTr="007B68C6">
        <w:trPr>
          <w:tblHeader/>
        </w:trPr>
        <w:tc>
          <w:tcPr>
            <w:tcW w:w="1748" w:type="pct"/>
          </w:tcPr>
          <w:p w14:paraId="0B2FB0C9" w14:textId="77777777" w:rsidR="007B68C6" w:rsidRPr="006666FA" w:rsidRDefault="007B68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37" w:type="pct"/>
            <w:tcBorders>
              <w:left w:val="nil"/>
            </w:tcBorders>
          </w:tcPr>
          <w:p w14:paraId="3F9DB815" w14:textId="77777777" w:rsidR="007B68C6" w:rsidRPr="006666FA" w:rsidRDefault="007B68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20ABC5C9" w14:textId="77777777" w:rsidR="007B68C6" w:rsidRPr="006666FA" w:rsidRDefault="007B68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8CF86C9" w14:textId="77777777" w:rsidR="007B68C6" w:rsidRPr="006666FA" w:rsidRDefault="007B68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4C72B3E5" w14:textId="77777777" w:rsidR="007B68C6" w:rsidRPr="006666FA" w:rsidRDefault="007B68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20C93" w:rsidRPr="006666FA" w14:paraId="56C5A35B" w14:textId="77777777" w:rsidTr="007B68C6">
        <w:trPr>
          <w:trHeight w:val="308"/>
          <w:tblHeader/>
        </w:trPr>
        <w:tc>
          <w:tcPr>
            <w:tcW w:w="1748" w:type="pct"/>
          </w:tcPr>
          <w:p w14:paraId="3F0CD474" w14:textId="77777777" w:rsidR="00220C93" w:rsidRPr="006666FA" w:rsidRDefault="00220C93" w:rsidP="00220C9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  <w:tcBorders>
              <w:left w:val="nil"/>
            </w:tcBorders>
          </w:tcPr>
          <w:p w14:paraId="6A3F4B11" w14:textId="344ED3A5" w:rsidR="00220C93" w:rsidRPr="006666FA" w:rsidRDefault="006228D3" w:rsidP="00220C9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632" w:type="pct"/>
          </w:tcPr>
          <w:p w14:paraId="192FBEB8" w14:textId="59E46916" w:rsidR="00220C93" w:rsidRPr="00125574" w:rsidRDefault="00BE7E77" w:rsidP="00220C93">
            <w:pPr>
              <w:pStyle w:val="BodyText"/>
              <w:spacing w:after="0" w:line="240" w:lineRule="auto"/>
              <w:ind w:left="-106" w:right="-1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46" w:type="pct"/>
          </w:tcPr>
          <w:p w14:paraId="57B44FC4" w14:textId="77777777" w:rsidR="00220C93" w:rsidRPr="00125574" w:rsidRDefault="00220C93" w:rsidP="00220C93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14:paraId="3B64F183" w14:textId="668B2F33" w:rsidR="00220C93" w:rsidRPr="00125574" w:rsidRDefault="00BE7E77" w:rsidP="00220C93">
            <w:pPr>
              <w:pStyle w:val="BodyText"/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131" w:type="pct"/>
          </w:tcPr>
          <w:p w14:paraId="2A920A3B" w14:textId="77777777" w:rsidR="00220C93" w:rsidRPr="00125574" w:rsidRDefault="00220C93" w:rsidP="00220C93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3F9F3288" w14:textId="53A004C8" w:rsidR="00220C93" w:rsidRPr="00125574" w:rsidRDefault="00BE7E77" w:rsidP="00220C93">
            <w:pPr>
              <w:pStyle w:val="BodyText"/>
              <w:spacing w:after="0" w:line="240" w:lineRule="auto"/>
              <w:ind w:left="-108" w:right="-16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28" w:type="pct"/>
          </w:tcPr>
          <w:p w14:paraId="59624E9E" w14:textId="77777777" w:rsidR="00220C93" w:rsidRPr="00125574" w:rsidRDefault="00220C93" w:rsidP="00220C93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2B6EDA9E" w14:textId="20485B95" w:rsidR="00220C93" w:rsidRPr="00125574" w:rsidRDefault="00BE7E77" w:rsidP="00220C93">
            <w:pPr>
              <w:pStyle w:val="BodyText"/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</w:tr>
      <w:tr w:rsidR="007B68C6" w:rsidRPr="006666FA" w14:paraId="73F54C9F" w14:textId="77777777" w:rsidTr="007B68C6">
        <w:trPr>
          <w:trHeight w:val="344"/>
          <w:tblHeader/>
        </w:trPr>
        <w:tc>
          <w:tcPr>
            <w:tcW w:w="1748" w:type="pct"/>
          </w:tcPr>
          <w:p w14:paraId="7718D098" w14:textId="77777777" w:rsidR="007B68C6" w:rsidRPr="0077251E" w:rsidRDefault="007B68C6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7" w:type="pct"/>
            <w:tcBorders>
              <w:left w:val="nil"/>
            </w:tcBorders>
          </w:tcPr>
          <w:p w14:paraId="0E073EB3" w14:textId="71E33400" w:rsidR="007B68C6" w:rsidRPr="006666FA" w:rsidRDefault="007B68C6" w:rsidP="006228D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815" w:type="pct"/>
            <w:gridSpan w:val="7"/>
          </w:tcPr>
          <w:p w14:paraId="46FD06A9" w14:textId="77777777" w:rsidR="007B68C6" w:rsidRPr="006666FA" w:rsidRDefault="007B68C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0C93" w:rsidRPr="00E90215" w14:paraId="5C30C07A" w14:textId="77777777" w:rsidTr="007B68C6">
        <w:trPr>
          <w:trHeight w:val="80"/>
        </w:trPr>
        <w:tc>
          <w:tcPr>
            <w:tcW w:w="1748" w:type="pct"/>
          </w:tcPr>
          <w:p w14:paraId="2980890C" w14:textId="77777777" w:rsidR="00220C93" w:rsidRPr="00E90215" w:rsidRDefault="00220C93" w:rsidP="00220C93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</w:p>
          <w:p w14:paraId="248957B0" w14:textId="43164BA7" w:rsidR="00220C93" w:rsidRPr="00E90215" w:rsidRDefault="00220C93" w:rsidP="00220C93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บุคคลหรือกิจการที่เกี่ยวข้องกัน</w:t>
            </w:r>
          </w:p>
        </w:tc>
        <w:tc>
          <w:tcPr>
            <w:tcW w:w="437" w:type="pct"/>
            <w:tcBorders>
              <w:left w:val="nil"/>
            </w:tcBorders>
          </w:tcPr>
          <w:p w14:paraId="0ABB1D9D" w14:textId="77777777" w:rsidR="00220C93" w:rsidRPr="00E90215" w:rsidRDefault="00220C93" w:rsidP="00220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43F5D261" w14:textId="32028058" w:rsidR="00220C93" w:rsidRPr="00E90215" w:rsidRDefault="004C49B0" w:rsidP="00220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632" w:type="pct"/>
            <w:vAlign w:val="bottom"/>
          </w:tcPr>
          <w:p w14:paraId="4894AC1A" w14:textId="11EA7449" w:rsidR="00220C93" w:rsidRPr="00E90215" w:rsidRDefault="004C49B0" w:rsidP="00220C9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="001178AF" w:rsidRPr="00E9021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146" w:type="pct"/>
            <w:vAlign w:val="bottom"/>
          </w:tcPr>
          <w:p w14:paraId="0A9B4B9F" w14:textId="77777777" w:rsidR="00220C93" w:rsidRPr="00E90215" w:rsidRDefault="00220C93" w:rsidP="00220C9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02B0D501" w14:textId="4F9C4A33" w:rsidR="00220C93" w:rsidRPr="00E90215" w:rsidRDefault="00BE7E77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220C93"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1" w:type="pct"/>
            <w:vAlign w:val="bottom"/>
          </w:tcPr>
          <w:p w14:paraId="54E82A5B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69ADB83B" w14:textId="1A7F7D4B" w:rsidR="00220C93" w:rsidRPr="00E90215" w:rsidRDefault="00BE7E77" w:rsidP="00220C9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1665F7"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8" w:type="pct"/>
            <w:vAlign w:val="bottom"/>
          </w:tcPr>
          <w:p w14:paraId="488191BD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vAlign w:val="bottom"/>
          </w:tcPr>
          <w:p w14:paraId="2DC0E57D" w14:textId="7ECB80F7" w:rsidR="00220C93" w:rsidRPr="00E90215" w:rsidRDefault="004C49B0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20C93"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220C93" w:rsidRPr="00E90215" w14:paraId="2B026CFC" w14:textId="77777777" w:rsidTr="007B68C6">
        <w:tc>
          <w:tcPr>
            <w:tcW w:w="1748" w:type="pct"/>
          </w:tcPr>
          <w:p w14:paraId="555500E1" w14:textId="34C36166" w:rsidR="00220C93" w:rsidRPr="00E90215" w:rsidRDefault="00220C93" w:rsidP="00220C93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บุคคลหรือกิจการอื่นๆ</w:t>
            </w:r>
          </w:p>
        </w:tc>
        <w:tc>
          <w:tcPr>
            <w:tcW w:w="437" w:type="pct"/>
            <w:tcBorders>
              <w:left w:val="nil"/>
            </w:tcBorders>
          </w:tcPr>
          <w:p w14:paraId="390F9B8B" w14:textId="77777777" w:rsidR="00220C93" w:rsidRPr="00E90215" w:rsidRDefault="00220C93" w:rsidP="00220C93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26CEFB3D" w14:textId="5455F96D" w:rsidR="00220C93" w:rsidRPr="00E90215" w:rsidRDefault="00BE7E77" w:rsidP="00220C9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1178AF" w:rsidRPr="00E9021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1178AF" w:rsidRPr="00E9021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146" w:type="pct"/>
            <w:vAlign w:val="bottom"/>
          </w:tcPr>
          <w:p w14:paraId="6D892188" w14:textId="77777777" w:rsidR="00220C93" w:rsidRPr="00E90215" w:rsidRDefault="00220C93" w:rsidP="00220C9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40D85E75" w14:textId="61A13BB3" w:rsidR="00220C93" w:rsidRPr="00E90215" w:rsidRDefault="004C49B0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748</w:t>
            </w:r>
            <w:r w:rsidR="00220C93"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</w:t>
            </w:r>
          </w:p>
        </w:tc>
        <w:tc>
          <w:tcPr>
            <w:tcW w:w="131" w:type="pct"/>
            <w:vAlign w:val="bottom"/>
          </w:tcPr>
          <w:p w14:paraId="47AC98AD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436A0D73" w14:textId="188812AD" w:rsidR="00220C93" w:rsidRPr="00E90215" w:rsidRDefault="001665F7" w:rsidP="00220C9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5692BE22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5694F185" w14:textId="71CFDF89" w:rsidR="00220C93" w:rsidRPr="00E90215" w:rsidRDefault="00220C93" w:rsidP="00220C9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20C93" w:rsidRPr="00E90215" w14:paraId="10F5C033" w14:textId="77777777" w:rsidTr="007B68C6">
        <w:tc>
          <w:tcPr>
            <w:tcW w:w="1748" w:type="pct"/>
          </w:tcPr>
          <w:p w14:paraId="171BC815" w14:textId="467C455E" w:rsidR="00220C93" w:rsidRPr="00E90215" w:rsidRDefault="00220C93" w:rsidP="00220C93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437" w:type="pct"/>
            <w:tcBorders>
              <w:left w:val="nil"/>
            </w:tcBorders>
          </w:tcPr>
          <w:p w14:paraId="1FD77A83" w14:textId="77777777" w:rsidR="00220C93" w:rsidRPr="00E90215" w:rsidRDefault="00220C93" w:rsidP="00220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2883C5DD" w14:textId="16450BC6" w:rsidR="00220C93" w:rsidRPr="007D4A7C" w:rsidRDefault="00BE7E77" w:rsidP="00220C9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178AF" w:rsidRPr="007D4A7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476</w:t>
            </w:r>
            <w:r w:rsidR="001178AF" w:rsidRPr="007D4A7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974</w:t>
            </w:r>
          </w:p>
        </w:tc>
        <w:tc>
          <w:tcPr>
            <w:tcW w:w="146" w:type="pct"/>
            <w:vAlign w:val="bottom"/>
          </w:tcPr>
          <w:p w14:paraId="624A73B1" w14:textId="77777777" w:rsidR="00220C93" w:rsidRPr="00E90215" w:rsidRDefault="00220C93" w:rsidP="00220C9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5D454748" w14:textId="6F00ACAB" w:rsidR="00220C93" w:rsidRPr="00E90215" w:rsidRDefault="004C49B0" w:rsidP="00220C9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220C93" w:rsidRPr="00E902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1" w:type="pct"/>
            <w:vAlign w:val="bottom"/>
          </w:tcPr>
          <w:p w14:paraId="45CC8A45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52E14F3C" w14:textId="69A194BB" w:rsidR="00220C93" w:rsidRPr="00E90215" w:rsidRDefault="00BE7E77" w:rsidP="00220C9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1665F7" w:rsidRPr="00E902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8" w:type="pct"/>
            <w:vAlign w:val="bottom"/>
          </w:tcPr>
          <w:p w14:paraId="28A9864B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0A91A864" w14:textId="33A2FC00" w:rsidR="00220C93" w:rsidRPr="00E90215" w:rsidRDefault="004C49B0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220C93" w:rsidRPr="00E902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7B68C6" w:rsidRPr="00E90215" w14:paraId="187F91DA" w14:textId="77777777" w:rsidTr="007B68C6">
        <w:tc>
          <w:tcPr>
            <w:tcW w:w="1748" w:type="pct"/>
          </w:tcPr>
          <w:p w14:paraId="3EDB1D06" w14:textId="287E13A5" w:rsidR="007B68C6" w:rsidRPr="00E90215" w:rsidRDefault="007B68C6" w:rsidP="007B68C6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ind w:left="164" w:hanging="164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E9021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E90215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E90215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7" w:type="pct"/>
            <w:tcBorders>
              <w:left w:val="nil"/>
            </w:tcBorders>
          </w:tcPr>
          <w:p w14:paraId="76F5475E" w14:textId="77777777" w:rsidR="007B68C6" w:rsidRPr="00E90215" w:rsidRDefault="007B68C6" w:rsidP="007B68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vAlign w:val="bottom"/>
          </w:tcPr>
          <w:p w14:paraId="3ABFD956" w14:textId="2C7F46BA" w:rsidR="007B68C6" w:rsidRPr="00E90215" w:rsidRDefault="007B68C6" w:rsidP="007B68C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6D017934" w14:textId="77777777" w:rsidR="007B68C6" w:rsidRPr="00E90215" w:rsidRDefault="007B68C6" w:rsidP="007B68C6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6C93AC3C" w14:textId="5EE2590E" w:rsidR="007B68C6" w:rsidRPr="00E90215" w:rsidRDefault="007B68C6" w:rsidP="007B68C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78436CCF" w14:textId="77777777" w:rsidR="007B68C6" w:rsidRPr="00E90215" w:rsidRDefault="007B68C6" w:rsidP="007B68C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4DB23A82" w14:textId="24B8C175" w:rsidR="007B68C6" w:rsidRPr="00E90215" w:rsidRDefault="007B68C6" w:rsidP="00E74FA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bottom"/>
          </w:tcPr>
          <w:p w14:paraId="497B6A10" w14:textId="77777777" w:rsidR="007B68C6" w:rsidRPr="00E90215" w:rsidRDefault="007B68C6" w:rsidP="007B68C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vAlign w:val="bottom"/>
          </w:tcPr>
          <w:p w14:paraId="1EA0C3AD" w14:textId="3C79B8F1" w:rsidR="007B68C6" w:rsidRPr="00E90215" w:rsidRDefault="007B68C6" w:rsidP="007B68C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20C93" w:rsidRPr="00E90215" w14:paraId="1C2B7D38" w14:textId="77777777" w:rsidTr="007B68C6">
        <w:tc>
          <w:tcPr>
            <w:tcW w:w="1748" w:type="pct"/>
          </w:tcPr>
          <w:p w14:paraId="710B0F0A" w14:textId="6735ABF8" w:rsidR="00220C93" w:rsidRPr="00E90215" w:rsidRDefault="00220C93" w:rsidP="00220C93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บุคคลหรือกิจการที่เกี่ยวข้องกัน</w:t>
            </w:r>
          </w:p>
        </w:tc>
        <w:tc>
          <w:tcPr>
            <w:tcW w:w="437" w:type="pct"/>
            <w:tcBorders>
              <w:left w:val="nil"/>
            </w:tcBorders>
          </w:tcPr>
          <w:p w14:paraId="504CF156" w14:textId="0914D542" w:rsidR="00220C93" w:rsidRPr="00E90215" w:rsidRDefault="004C49B0" w:rsidP="00220C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632" w:type="pct"/>
            <w:vAlign w:val="bottom"/>
          </w:tcPr>
          <w:p w14:paraId="32D35014" w14:textId="4A8D55A4" w:rsidR="00220C93" w:rsidRPr="00E90215" w:rsidRDefault="001178AF" w:rsidP="00220C9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9021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45</w:t>
            </w:r>
            <w:r w:rsidRPr="00E9021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6FB3CEF4" w14:textId="77777777" w:rsidR="00220C93" w:rsidRPr="00E90215" w:rsidRDefault="00220C93" w:rsidP="00220C9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60174F9D" w14:textId="6025E610" w:rsidR="00220C93" w:rsidRPr="00E90215" w:rsidRDefault="00220C93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14:paraId="7956264E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79086A3B" w14:textId="47767BDF" w:rsidR="00220C93" w:rsidRPr="00E90215" w:rsidRDefault="001665F7" w:rsidP="00220C9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  <w:vAlign w:val="bottom"/>
          </w:tcPr>
          <w:p w14:paraId="52E048DA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vAlign w:val="bottom"/>
          </w:tcPr>
          <w:p w14:paraId="0157B0EF" w14:textId="366E64AE" w:rsidR="00220C93" w:rsidRPr="00E90215" w:rsidRDefault="00220C93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20C93" w:rsidRPr="00E90215" w14:paraId="56088061" w14:textId="77777777" w:rsidTr="007B68C6">
        <w:tc>
          <w:tcPr>
            <w:tcW w:w="1748" w:type="pct"/>
          </w:tcPr>
          <w:p w14:paraId="6ABB838D" w14:textId="10B7FE9D" w:rsidR="00220C93" w:rsidRPr="00E90215" w:rsidRDefault="00220C93" w:rsidP="00220C93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บุคคลหรือกิจการอื่นๆ</w:t>
            </w:r>
          </w:p>
        </w:tc>
        <w:tc>
          <w:tcPr>
            <w:tcW w:w="437" w:type="pct"/>
            <w:tcBorders>
              <w:left w:val="nil"/>
            </w:tcBorders>
          </w:tcPr>
          <w:p w14:paraId="36B2B341" w14:textId="77777777" w:rsidR="00220C93" w:rsidRPr="00E90215" w:rsidRDefault="00220C93" w:rsidP="00220C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0093A832" w14:textId="16B0AF1B" w:rsidR="00220C93" w:rsidRPr="00E90215" w:rsidRDefault="001178AF" w:rsidP="00220C9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9021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</w:t>
            </w:r>
            <w:r w:rsidRPr="00E9021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859</w:t>
            </w:r>
            <w:r w:rsidRPr="00E9021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3BA84900" w14:textId="77777777" w:rsidR="00220C93" w:rsidRPr="00E90215" w:rsidRDefault="00220C93" w:rsidP="00220C9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42055FBD" w14:textId="4265DE95" w:rsidR="00220C93" w:rsidRPr="00E90215" w:rsidRDefault="00220C93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021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14:paraId="6336B9B0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457E8195" w14:textId="5563B75A" w:rsidR="00220C93" w:rsidRPr="00E90215" w:rsidRDefault="001665F7" w:rsidP="00220C9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213E1982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666544AD" w14:textId="0C2AC10D" w:rsidR="00220C93" w:rsidRPr="00E90215" w:rsidRDefault="00220C93" w:rsidP="00220C9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20C93" w:rsidRPr="00E90215" w14:paraId="7F1B669E" w14:textId="77777777" w:rsidTr="007B68C6">
        <w:tc>
          <w:tcPr>
            <w:tcW w:w="1748" w:type="pct"/>
          </w:tcPr>
          <w:p w14:paraId="1CCE0D26" w14:textId="4216514D" w:rsidR="00220C93" w:rsidRPr="00E90215" w:rsidRDefault="00220C93" w:rsidP="00220C93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E902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437" w:type="pct"/>
            <w:tcBorders>
              <w:left w:val="nil"/>
            </w:tcBorders>
          </w:tcPr>
          <w:p w14:paraId="27DB3F40" w14:textId="77777777" w:rsidR="00220C93" w:rsidRPr="00E90215" w:rsidRDefault="00220C93" w:rsidP="00220C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648ED" w14:textId="7E0105F4" w:rsidR="00220C93" w:rsidRPr="00E90215" w:rsidRDefault="00BE7E77" w:rsidP="00220C9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178AF" w:rsidRPr="00E9021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466</w:t>
            </w:r>
            <w:r w:rsidR="001178AF" w:rsidRPr="00E9021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6" w:type="pct"/>
            <w:vAlign w:val="bottom"/>
          </w:tcPr>
          <w:p w14:paraId="6EF87B4B" w14:textId="77777777" w:rsidR="00220C93" w:rsidRPr="00E90215" w:rsidRDefault="00220C93" w:rsidP="00220C9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EEC39" w14:textId="27DC35FE" w:rsidR="00220C93" w:rsidRPr="00E90215" w:rsidRDefault="004C49B0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20C93" w:rsidRPr="00E902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1" w:type="pct"/>
            <w:vAlign w:val="bottom"/>
          </w:tcPr>
          <w:p w14:paraId="64D929D6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6DC7E" w14:textId="4217ECB3" w:rsidR="00220C93" w:rsidRPr="00E90215" w:rsidRDefault="00BE7E77" w:rsidP="00220C9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1665F7" w:rsidRPr="00E902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28" w:type="pct"/>
            <w:vAlign w:val="bottom"/>
          </w:tcPr>
          <w:p w14:paraId="3FE5C13D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3178D" w14:textId="7CA58F84" w:rsidR="00220C93" w:rsidRPr="00E90215" w:rsidRDefault="004C49B0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220C93" w:rsidRPr="00E902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</w:tr>
    </w:tbl>
    <w:p w14:paraId="7EAEF1A8" w14:textId="77777777" w:rsidR="007B68C6" w:rsidRPr="00E90215" w:rsidRDefault="007B68C6" w:rsidP="003958AA">
      <w:pPr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1"/>
        <w:gridCol w:w="810"/>
        <w:gridCol w:w="1172"/>
        <w:gridCol w:w="271"/>
        <w:gridCol w:w="1120"/>
        <w:gridCol w:w="243"/>
        <w:gridCol w:w="1064"/>
        <w:gridCol w:w="237"/>
        <w:gridCol w:w="1112"/>
      </w:tblGrid>
      <w:tr w:rsidR="00220C93" w:rsidRPr="00E90215" w14:paraId="4B9A9FB8" w14:textId="77777777" w:rsidTr="1AB4F310">
        <w:trPr>
          <w:trHeight w:val="80"/>
        </w:trPr>
        <w:tc>
          <w:tcPr>
            <w:tcW w:w="1748" w:type="pct"/>
          </w:tcPr>
          <w:p w14:paraId="7BF7CD44" w14:textId="77974373" w:rsidR="00220C93" w:rsidRPr="00E90215" w:rsidRDefault="00220C93" w:rsidP="00220C93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ลูกหนี้อื่น </w:t>
            </w:r>
          </w:p>
          <w:p w14:paraId="6C8AAF73" w14:textId="77777777" w:rsidR="00220C93" w:rsidRPr="00E90215" w:rsidRDefault="00220C93" w:rsidP="00220C93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บุคคลหรือกิจการที่เกี่ยวข้องกัน</w:t>
            </w:r>
          </w:p>
        </w:tc>
        <w:tc>
          <w:tcPr>
            <w:tcW w:w="437" w:type="pct"/>
            <w:tcBorders>
              <w:left w:val="nil"/>
            </w:tcBorders>
          </w:tcPr>
          <w:p w14:paraId="1F79B176" w14:textId="77777777" w:rsidR="00220C93" w:rsidRPr="00E90215" w:rsidRDefault="00220C93" w:rsidP="00220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1A99B7E3" w14:textId="795A9566" w:rsidR="00220C93" w:rsidRPr="00E90215" w:rsidRDefault="004C49B0" w:rsidP="00220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632" w:type="pct"/>
            <w:vAlign w:val="bottom"/>
          </w:tcPr>
          <w:p w14:paraId="163045E6" w14:textId="1DBB5AAC" w:rsidR="00220C93" w:rsidRPr="00E90215" w:rsidRDefault="00BE7E77" w:rsidP="00220C9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="00EA197A" w:rsidRPr="00E9021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75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  <w:vAlign w:val="bottom"/>
          </w:tcPr>
          <w:p w14:paraId="54F65881" w14:textId="77777777" w:rsidR="00220C93" w:rsidRPr="00E90215" w:rsidRDefault="00220C93" w:rsidP="00220C9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09AE1F70" w14:textId="7E1D747E" w:rsidR="00220C93" w:rsidRPr="00E90215" w:rsidRDefault="004C49B0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20C93"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31" w:type="pct"/>
            <w:vAlign w:val="bottom"/>
          </w:tcPr>
          <w:p w14:paraId="77F8C59B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1DC1B4CF" w14:textId="01FC6D78" w:rsidR="00220C93" w:rsidRPr="00E90215" w:rsidRDefault="004C49B0" w:rsidP="00220C9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86F5C"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128" w:type="pct"/>
            <w:vAlign w:val="bottom"/>
          </w:tcPr>
          <w:p w14:paraId="2B423973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vAlign w:val="bottom"/>
          </w:tcPr>
          <w:p w14:paraId="26A2B8DC" w14:textId="41D6CC58" w:rsidR="00220C93" w:rsidRPr="00E90215" w:rsidRDefault="00BE7E77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20C93"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</w:tr>
      <w:tr w:rsidR="00220C93" w:rsidRPr="00E90215" w14:paraId="2C71D879" w14:textId="77777777" w:rsidTr="1AB4F310">
        <w:trPr>
          <w:trHeight w:val="382"/>
        </w:trPr>
        <w:tc>
          <w:tcPr>
            <w:tcW w:w="1748" w:type="pct"/>
          </w:tcPr>
          <w:p w14:paraId="05EE40D8" w14:textId="77777777" w:rsidR="00220C93" w:rsidRPr="00E90215" w:rsidRDefault="00220C93" w:rsidP="00220C93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บุคคลหรือกิจการอื่นๆ</w:t>
            </w:r>
          </w:p>
        </w:tc>
        <w:tc>
          <w:tcPr>
            <w:tcW w:w="437" w:type="pct"/>
            <w:tcBorders>
              <w:left w:val="nil"/>
            </w:tcBorders>
          </w:tcPr>
          <w:p w14:paraId="203A60A2" w14:textId="77777777" w:rsidR="00220C93" w:rsidRPr="00E90215" w:rsidRDefault="00220C93" w:rsidP="00220C93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7A99E93C" w14:textId="63E62FD7" w:rsidR="00220C93" w:rsidRPr="00E90215" w:rsidRDefault="004C49B0" w:rsidP="00220C9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748</w:t>
            </w:r>
            <w:r w:rsidR="00EA197A" w:rsidRPr="00E9021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84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vAlign w:val="bottom"/>
          </w:tcPr>
          <w:p w14:paraId="7D95A073" w14:textId="77777777" w:rsidR="00220C93" w:rsidRPr="00E90215" w:rsidRDefault="00220C93" w:rsidP="00220C9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0394D24" w14:textId="1FDCC30D" w:rsidR="00220C93" w:rsidRPr="00E90215" w:rsidRDefault="004C49B0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220C93"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1" w:type="pct"/>
            <w:vAlign w:val="bottom"/>
          </w:tcPr>
          <w:p w14:paraId="61515789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08980D8C" w14:textId="4978DC0C" w:rsidR="00220C93" w:rsidRPr="00E90215" w:rsidRDefault="004C49B0" w:rsidP="00220C9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186F5C"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8" w:type="pct"/>
            <w:vAlign w:val="bottom"/>
          </w:tcPr>
          <w:p w14:paraId="4C4C611E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29368AA6" w14:textId="0456DAA4" w:rsidR="00220C93" w:rsidRPr="00E90215" w:rsidRDefault="004C49B0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20C93"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</w:p>
        </w:tc>
      </w:tr>
      <w:tr w:rsidR="00220C93" w:rsidRPr="00E90215" w14:paraId="47F5D9F6" w14:textId="77777777" w:rsidTr="1AB4F310">
        <w:tc>
          <w:tcPr>
            <w:tcW w:w="1748" w:type="pct"/>
          </w:tcPr>
          <w:p w14:paraId="268A6F74" w14:textId="77777777" w:rsidR="00220C93" w:rsidRPr="00E90215" w:rsidRDefault="00220C93" w:rsidP="00220C93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437" w:type="pct"/>
            <w:tcBorders>
              <w:left w:val="nil"/>
            </w:tcBorders>
          </w:tcPr>
          <w:p w14:paraId="27E27249" w14:textId="77777777" w:rsidR="00220C93" w:rsidRPr="00E90215" w:rsidRDefault="00220C93" w:rsidP="00220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35471663" w14:textId="28E5D103" w:rsidR="00220C93" w:rsidRPr="00E90215" w:rsidRDefault="004C49B0" w:rsidP="00220C9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EA197A" w:rsidRPr="00E9021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146" w:type="pct"/>
            <w:vAlign w:val="bottom"/>
          </w:tcPr>
          <w:p w14:paraId="0332B2D4" w14:textId="77777777" w:rsidR="00220C93" w:rsidRPr="00E90215" w:rsidRDefault="00220C93" w:rsidP="00220C9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4B0320D8" w14:textId="7BC21AAA" w:rsidR="00220C93" w:rsidRPr="00E90215" w:rsidRDefault="004C49B0" w:rsidP="00220C9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663</w:t>
            </w:r>
            <w:r w:rsidR="00220C93" w:rsidRPr="00E902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31" w:type="pct"/>
            <w:vAlign w:val="bottom"/>
          </w:tcPr>
          <w:p w14:paraId="520FD04B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43B6A536" w14:textId="3D7982E8" w:rsidR="00220C93" w:rsidRPr="00E90215" w:rsidRDefault="006144AB" w:rsidP="00220C9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44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 w:rsidRPr="006144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 w:rsidRPr="006144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 w:rsidRPr="006144A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1</w:t>
            </w:r>
            <w:r w:rsidRPr="006144A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1</w:t>
            </w:r>
            <w:r w:rsidRPr="006144A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39</w:t>
            </w:r>
            <w:r w:rsidRPr="006144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  <w:tc>
          <w:tcPr>
            <w:tcW w:w="128" w:type="pct"/>
            <w:vAlign w:val="bottom"/>
          </w:tcPr>
          <w:p w14:paraId="50ECEBE5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2C22A3E2" w14:textId="3FAC881F" w:rsidR="00220C93" w:rsidRPr="00E90215" w:rsidRDefault="004C49B0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220C93" w:rsidRPr="00E902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515D53" w:rsidRPr="00E90215" w14:paraId="00D4D2A0" w14:textId="77777777" w:rsidTr="1AB4F310">
        <w:tc>
          <w:tcPr>
            <w:tcW w:w="1748" w:type="pct"/>
          </w:tcPr>
          <w:p w14:paraId="3DB7896F" w14:textId="77777777" w:rsidR="00515D53" w:rsidRPr="00E90215" w:rsidRDefault="00515D53" w:rsidP="00515D53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ind w:left="164" w:hanging="164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E9021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E90215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E90215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7" w:type="pct"/>
            <w:tcBorders>
              <w:left w:val="nil"/>
            </w:tcBorders>
          </w:tcPr>
          <w:p w14:paraId="452043B6" w14:textId="77777777" w:rsidR="00515D53" w:rsidRPr="00E90215" w:rsidRDefault="00515D53" w:rsidP="00515D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vAlign w:val="bottom"/>
          </w:tcPr>
          <w:p w14:paraId="01D27589" w14:textId="77777777" w:rsidR="00515D53" w:rsidRPr="00E90215" w:rsidRDefault="00515D53" w:rsidP="00515D5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01F3C923" w14:textId="77777777" w:rsidR="00515D53" w:rsidRPr="00E90215" w:rsidRDefault="00515D53" w:rsidP="00515D5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0077F852" w14:textId="77777777" w:rsidR="00515D53" w:rsidRPr="00E90215" w:rsidRDefault="00515D53" w:rsidP="00515D5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157E1989" w14:textId="77777777" w:rsidR="00515D53" w:rsidRPr="00E90215" w:rsidRDefault="00515D53" w:rsidP="00515D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21A64E04" w14:textId="77777777" w:rsidR="00515D53" w:rsidRPr="00E90215" w:rsidRDefault="00515D53" w:rsidP="00515D5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bottom"/>
          </w:tcPr>
          <w:p w14:paraId="040BABED" w14:textId="77777777" w:rsidR="00515D53" w:rsidRPr="00E90215" w:rsidRDefault="00515D53" w:rsidP="00515D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vAlign w:val="bottom"/>
          </w:tcPr>
          <w:p w14:paraId="4ECF469D" w14:textId="77777777" w:rsidR="00515D53" w:rsidRPr="00E90215" w:rsidRDefault="00515D53" w:rsidP="00515D53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20C93" w:rsidRPr="00E90215" w14:paraId="43CFDA1A" w14:textId="77777777" w:rsidTr="1AB4F310">
        <w:tc>
          <w:tcPr>
            <w:tcW w:w="1748" w:type="pct"/>
          </w:tcPr>
          <w:p w14:paraId="7FA0F294" w14:textId="77777777" w:rsidR="00220C93" w:rsidRPr="00E90215" w:rsidRDefault="00220C93" w:rsidP="00220C93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บุคคลหรือกิจการที่เกี่ยวข้องกัน</w:t>
            </w:r>
          </w:p>
        </w:tc>
        <w:tc>
          <w:tcPr>
            <w:tcW w:w="437" w:type="pct"/>
            <w:tcBorders>
              <w:left w:val="nil"/>
            </w:tcBorders>
          </w:tcPr>
          <w:p w14:paraId="5C870948" w14:textId="370308BA" w:rsidR="00220C93" w:rsidRPr="00E90215" w:rsidRDefault="004C49B0" w:rsidP="00220C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632" w:type="pct"/>
            <w:vAlign w:val="bottom"/>
          </w:tcPr>
          <w:p w14:paraId="437BFBBA" w14:textId="015C9A55" w:rsidR="00220C93" w:rsidRPr="00E90215" w:rsidRDefault="00EA197A" w:rsidP="00220C9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9021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E9021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68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E9021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0674EFFB" w14:textId="77777777" w:rsidR="00220C93" w:rsidRPr="00E90215" w:rsidRDefault="00220C93" w:rsidP="00220C9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4F2728C1" w14:textId="0782091B" w:rsidR="00220C93" w:rsidRPr="00E90215" w:rsidRDefault="00220C93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14:paraId="2C535346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13AE7222" w14:textId="4026DA0B" w:rsidR="00220C93" w:rsidRPr="00E90215" w:rsidRDefault="00186F5C" w:rsidP="00220C9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  <w:vAlign w:val="bottom"/>
          </w:tcPr>
          <w:p w14:paraId="265D43B1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vAlign w:val="bottom"/>
          </w:tcPr>
          <w:p w14:paraId="62FA9FC3" w14:textId="1993B923" w:rsidR="00220C93" w:rsidRPr="00E90215" w:rsidRDefault="00220C93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20C93" w:rsidRPr="006666FA" w14:paraId="457C73EF" w14:textId="77777777" w:rsidTr="1AB4F310">
        <w:tc>
          <w:tcPr>
            <w:tcW w:w="1748" w:type="pct"/>
          </w:tcPr>
          <w:p w14:paraId="17EEDE41" w14:textId="77777777" w:rsidR="00220C93" w:rsidRPr="00E90215" w:rsidRDefault="00220C93" w:rsidP="00220C93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บุคคลหรือกิจการอื่นๆ</w:t>
            </w:r>
          </w:p>
        </w:tc>
        <w:tc>
          <w:tcPr>
            <w:tcW w:w="437" w:type="pct"/>
            <w:tcBorders>
              <w:left w:val="nil"/>
            </w:tcBorders>
          </w:tcPr>
          <w:p w14:paraId="41D1300A" w14:textId="77777777" w:rsidR="00220C93" w:rsidRPr="00E90215" w:rsidRDefault="00220C93" w:rsidP="00220C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112CD3F7" w14:textId="45361E8F" w:rsidR="00220C93" w:rsidRPr="00E90215" w:rsidRDefault="00EA197A" w:rsidP="00220C9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9021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  <w:r w:rsidRPr="00E9021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349</w:t>
            </w:r>
            <w:r w:rsidRPr="00E9021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7FCC6685" w14:textId="77777777" w:rsidR="00220C93" w:rsidRPr="00E90215" w:rsidRDefault="00220C93" w:rsidP="00220C9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5F85FA92" w14:textId="1EC6343D" w:rsidR="00220C93" w:rsidRPr="00E90215" w:rsidRDefault="00220C93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14:paraId="31EA8F6D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0E8D2104" w14:textId="7D42C861" w:rsidR="00220C93" w:rsidRPr="00E90215" w:rsidRDefault="00186F5C" w:rsidP="00F6695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  <w:vAlign w:val="bottom"/>
          </w:tcPr>
          <w:p w14:paraId="573856D1" w14:textId="77777777" w:rsidR="00220C93" w:rsidRPr="00E90215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27676AE4" w14:textId="25EF9F1C" w:rsidR="00220C93" w:rsidRPr="006666FA" w:rsidRDefault="00220C93" w:rsidP="00220C9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20C93" w:rsidRPr="006666FA" w14:paraId="711A4CB1" w14:textId="77777777" w:rsidTr="1AB4F310">
        <w:tc>
          <w:tcPr>
            <w:tcW w:w="1748" w:type="pct"/>
          </w:tcPr>
          <w:p w14:paraId="52788020" w14:textId="77777777" w:rsidR="00220C93" w:rsidRPr="006666FA" w:rsidRDefault="00220C93" w:rsidP="00220C93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437" w:type="pct"/>
            <w:tcBorders>
              <w:left w:val="nil"/>
            </w:tcBorders>
          </w:tcPr>
          <w:p w14:paraId="73D81F78" w14:textId="77777777" w:rsidR="00220C93" w:rsidRPr="006666FA" w:rsidRDefault="00220C93" w:rsidP="00220C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C2240" w14:textId="515DDFF2" w:rsidR="00220C93" w:rsidRPr="0016255E" w:rsidRDefault="004C49B0" w:rsidP="00220C9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764</w:t>
            </w:r>
            <w:r w:rsidR="00186F5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146" w:type="pct"/>
            <w:vAlign w:val="bottom"/>
          </w:tcPr>
          <w:p w14:paraId="2EFABB35" w14:textId="77777777" w:rsidR="00220C93" w:rsidRPr="006666FA" w:rsidRDefault="00220C93" w:rsidP="00220C9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C9E71" w14:textId="689A18A9" w:rsidR="00220C93" w:rsidRPr="006666FA" w:rsidRDefault="004C49B0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653</w:t>
            </w:r>
            <w:r w:rsidR="00220C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31" w:type="pct"/>
            <w:vAlign w:val="bottom"/>
          </w:tcPr>
          <w:p w14:paraId="07874C1E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FC00F" w14:textId="42AA7068" w:rsidR="00220C93" w:rsidRPr="00E74FAE" w:rsidRDefault="004C49B0" w:rsidP="00220C9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  <w:r w:rsidR="00F66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733</w:t>
            </w:r>
          </w:p>
        </w:tc>
        <w:tc>
          <w:tcPr>
            <w:tcW w:w="128" w:type="pct"/>
            <w:vAlign w:val="bottom"/>
          </w:tcPr>
          <w:p w14:paraId="7BF8033F" w14:textId="77777777" w:rsidR="00220C93" w:rsidRPr="00E74FAE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17534" w14:textId="707393AA" w:rsidR="00220C93" w:rsidRPr="006666FA" w:rsidRDefault="00BE7E77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220C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220C93" w:rsidRPr="006666FA" w14:paraId="2A07AAE4" w14:textId="77777777" w:rsidTr="1AB4F310">
        <w:tc>
          <w:tcPr>
            <w:tcW w:w="1748" w:type="pct"/>
          </w:tcPr>
          <w:p w14:paraId="24E0DBFC" w14:textId="32B06D8A" w:rsidR="00220C93" w:rsidRDefault="00220C93" w:rsidP="00220C93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รวมลูกหนี้การค้าและลูกค้าอื่น</w:t>
            </w:r>
          </w:p>
        </w:tc>
        <w:tc>
          <w:tcPr>
            <w:tcW w:w="437" w:type="pct"/>
            <w:tcBorders>
              <w:left w:val="nil"/>
            </w:tcBorders>
          </w:tcPr>
          <w:p w14:paraId="6164178E" w14:textId="77777777" w:rsidR="00220C93" w:rsidRPr="006666FA" w:rsidRDefault="00220C93" w:rsidP="00220C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88797" w14:textId="575ED762" w:rsidR="00220C93" w:rsidRPr="009C72F7" w:rsidRDefault="00BE7E77" w:rsidP="00220C9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186F5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186F5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633</w:t>
            </w:r>
          </w:p>
        </w:tc>
        <w:tc>
          <w:tcPr>
            <w:tcW w:w="146" w:type="pct"/>
            <w:vAlign w:val="bottom"/>
          </w:tcPr>
          <w:p w14:paraId="0EA68001" w14:textId="77777777" w:rsidR="00220C93" w:rsidRPr="006666FA" w:rsidRDefault="00220C93" w:rsidP="00220C9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9592B" w14:textId="214EF1F1" w:rsidR="00220C93" w:rsidRPr="006666FA" w:rsidRDefault="00BE7E77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20C93" w:rsidRPr="009C72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220C93" w:rsidRPr="009C72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539</w:t>
            </w:r>
          </w:p>
        </w:tc>
        <w:tc>
          <w:tcPr>
            <w:tcW w:w="131" w:type="pct"/>
            <w:vAlign w:val="bottom"/>
          </w:tcPr>
          <w:p w14:paraId="442E7FF1" w14:textId="77777777" w:rsidR="00220C93" w:rsidRPr="006666FA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F18AB" w14:textId="114778FE" w:rsidR="00220C93" w:rsidRPr="00E74FAE" w:rsidRDefault="004C49B0" w:rsidP="00220C9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F66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789</w:t>
            </w:r>
          </w:p>
        </w:tc>
        <w:tc>
          <w:tcPr>
            <w:tcW w:w="128" w:type="pct"/>
            <w:vAlign w:val="bottom"/>
          </w:tcPr>
          <w:p w14:paraId="5D9222F9" w14:textId="77777777" w:rsidR="00220C93" w:rsidRPr="00E74FAE" w:rsidRDefault="00220C93" w:rsidP="00220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495E7" w14:textId="441D0D01" w:rsidR="00220C93" w:rsidRPr="006666FA" w:rsidRDefault="004C49B0" w:rsidP="00220C9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="00220C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696</w:t>
            </w:r>
          </w:p>
        </w:tc>
      </w:tr>
    </w:tbl>
    <w:p w14:paraId="3E3D222D" w14:textId="77777777" w:rsidR="007B68C6" w:rsidRPr="00853654" w:rsidRDefault="007B68C6" w:rsidP="003958AA">
      <w:pPr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439748" w14:textId="77777777" w:rsidR="00FE1840" w:rsidRDefault="00FE1840">
      <w:pPr>
        <w:spacing w:line="240" w:lineRule="auto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765908C" w14:textId="7DCCEA40" w:rsidR="009C4D85" w:rsidRDefault="00B826F9" w:rsidP="009C531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13DF2DDB" w14:textId="77777777" w:rsidR="00483F9D" w:rsidRPr="006666FA" w:rsidRDefault="00483F9D" w:rsidP="009C531F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1"/>
        <w:gridCol w:w="810"/>
        <w:gridCol w:w="1172"/>
        <w:gridCol w:w="271"/>
        <w:gridCol w:w="1120"/>
        <w:gridCol w:w="243"/>
        <w:gridCol w:w="1064"/>
        <w:gridCol w:w="237"/>
        <w:gridCol w:w="1112"/>
      </w:tblGrid>
      <w:tr w:rsidR="00483F9D" w:rsidRPr="006666FA" w14:paraId="5BDBE1AF" w14:textId="77777777">
        <w:trPr>
          <w:tblHeader/>
        </w:trPr>
        <w:tc>
          <w:tcPr>
            <w:tcW w:w="1748" w:type="pct"/>
          </w:tcPr>
          <w:p w14:paraId="4D48D620" w14:textId="77777777" w:rsidR="00483F9D" w:rsidRPr="006666FA" w:rsidRDefault="00483F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37" w:type="pct"/>
            <w:tcBorders>
              <w:left w:val="nil"/>
            </w:tcBorders>
          </w:tcPr>
          <w:p w14:paraId="7E4B5C58" w14:textId="77777777" w:rsidR="00483F9D" w:rsidRPr="006666FA" w:rsidRDefault="00483F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2C228A31" w14:textId="77777777" w:rsidR="00483F9D" w:rsidRPr="006666FA" w:rsidRDefault="00483F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441C34C5" w14:textId="77777777" w:rsidR="00483F9D" w:rsidRPr="006666FA" w:rsidRDefault="00483F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09214189" w14:textId="77777777" w:rsidR="00483F9D" w:rsidRPr="006666FA" w:rsidRDefault="00483F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C5BC3" w:rsidRPr="006666FA" w14:paraId="750CE8BA" w14:textId="77777777">
        <w:trPr>
          <w:trHeight w:val="308"/>
          <w:tblHeader/>
        </w:trPr>
        <w:tc>
          <w:tcPr>
            <w:tcW w:w="1748" w:type="pct"/>
          </w:tcPr>
          <w:p w14:paraId="1D6DEA44" w14:textId="77777777" w:rsidR="009C5BC3" w:rsidRPr="006666FA" w:rsidRDefault="009C5BC3" w:rsidP="009C5BC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  <w:tcBorders>
              <w:left w:val="nil"/>
            </w:tcBorders>
          </w:tcPr>
          <w:p w14:paraId="1CC0F791" w14:textId="60CC3D02" w:rsidR="009C5BC3" w:rsidRPr="006666FA" w:rsidRDefault="006228D3" w:rsidP="009C5BC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632" w:type="pct"/>
          </w:tcPr>
          <w:p w14:paraId="31E62661" w14:textId="655542FC" w:rsidR="009C5BC3" w:rsidRPr="00125574" w:rsidRDefault="00BE7E77" w:rsidP="009C5BC3">
            <w:pPr>
              <w:pStyle w:val="BodyText"/>
              <w:spacing w:after="0" w:line="240" w:lineRule="auto"/>
              <w:ind w:left="-106" w:right="-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46" w:type="pct"/>
          </w:tcPr>
          <w:p w14:paraId="655B339F" w14:textId="77777777" w:rsidR="009C5BC3" w:rsidRPr="00125574" w:rsidRDefault="009C5BC3" w:rsidP="009C5BC3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14:paraId="76D8598A" w14:textId="42A7DDE9" w:rsidR="009C5BC3" w:rsidRPr="00125574" w:rsidRDefault="00BE7E77" w:rsidP="009C5BC3">
            <w:pPr>
              <w:pStyle w:val="BodyText"/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131" w:type="pct"/>
          </w:tcPr>
          <w:p w14:paraId="64EFE9DC" w14:textId="77777777" w:rsidR="009C5BC3" w:rsidRPr="00125574" w:rsidRDefault="009C5BC3" w:rsidP="009C5BC3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62EB77F5" w14:textId="368A821F" w:rsidR="009C5BC3" w:rsidRPr="00125574" w:rsidRDefault="00BE7E77" w:rsidP="009C5BC3">
            <w:pPr>
              <w:pStyle w:val="BodyText"/>
              <w:spacing w:after="0" w:line="240" w:lineRule="auto"/>
              <w:ind w:left="-108" w:right="-16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28" w:type="pct"/>
          </w:tcPr>
          <w:p w14:paraId="7E65E670" w14:textId="77777777" w:rsidR="009C5BC3" w:rsidRPr="00125574" w:rsidRDefault="009C5BC3" w:rsidP="009C5BC3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2646613B" w14:textId="197C0917" w:rsidR="009C5BC3" w:rsidRPr="00125574" w:rsidRDefault="00BE7E77" w:rsidP="009C5BC3">
            <w:pPr>
              <w:pStyle w:val="BodyText"/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</w:tr>
      <w:tr w:rsidR="00483F9D" w:rsidRPr="006666FA" w14:paraId="7502BE8A" w14:textId="77777777" w:rsidTr="00483F9D">
        <w:trPr>
          <w:trHeight w:val="344"/>
          <w:tblHeader/>
        </w:trPr>
        <w:tc>
          <w:tcPr>
            <w:tcW w:w="1748" w:type="pct"/>
          </w:tcPr>
          <w:p w14:paraId="0B490EAD" w14:textId="77777777" w:rsidR="00483F9D" w:rsidRPr="0077251E" w:rsidRDefault="00483F9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7" w:type="pct"/>
            <w:tcBorders>
              <w:left w:val="nil"/>
            </w:tcBorders>
          </w:tcPr>
          <w:p w14:paraId="0CC4B3EE" w14:textId="0887E797" w:rsidR="00483F9D" w:rsidRPr="006666FA" w:rsidRDefault="00483F9D">
            <w:pPr>
              <w:pStyle w:val="acctfourfigures"/>
              <w:tabs>
                <w:tab w:val="clear" w:pos="765"/>
              </w:tabs>
              <w:spacing w:line="240" w:lineRule="atLeast"/>
              <w:ind w:left="-12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815" w:type="pct"/>
            <w:gridSpan w:val="7"/>
          </w:tcPr>
          <w:p w14:paraId="713763F6" w14:textId="77777777" w:rsidR="00483F9D" w:rsidRPr="006666FA" w:rsidRDefault="00483F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3F9D" w:rsidRPr="006666FA" w14:paraId="2A11012A" w14:textId="77777777">
        <w:trPr>
          <w:trHeight w:val="80"/>
        </w:trPr>
        <w:tc>
          <w:tcPr>
            <w:tcW w:w="1748" w:type="pct"/>
          </w:tcPr>
          <w:p w14:paraId="1A10819A" w14:textId="7D37F162" w:rsidR="00483F9D" w:rsidRPr="00483F9D" w:rsidRDefault="00483F9D" w:rsidP="00483F9D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bidi="th-TH"/>
              </w:rPr>
            </w:pPr>
            <w:r w:rsidRPr="00483F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437" w:type="pct"/>
            <w:tcBorders>
              <w:left w:val="nil"/>
            </w:tcBorders>
          </w:tcPr>
          <w:p w14:paraId="2B45FB81" w14:textId="107AFF64" w:rsidR="00483F9D" w:rsidRPr="006666FA" w:rsidRDefault="00483F9D" w:rsidP="00483F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2" w:type="pct"/>
          </w:tcPr>
          <w:p w14:paraId="36CE493F" w14:textId="3262B9B4" w:rsidR="00483F9D" w:rsidRPr="00875B69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2DCD75F" w14:textId="77777777" w:rsidR="00483F9D" w:rsidRPr="006666FA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0D3F170E" w14:textId="23348F1B" w:rsidR="00483F9D" w:rsidRPr="006F768C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486428C3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457C8EEA" w14:textId="3072124B" w:rsidR="00483F9D" w:rsidRPr="006666FA" w:rsidRDefault="00483F9D" w:rsidP="00483F9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56838B30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0F7F84A9" w14:textId="73EEEFCA" w:rsidR="00483F9D" w:rsidRPr="006666FA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C5BC3" w:rsidRPr="006666FA" w14:paraId="75FD11F7" w14:textId="77777777">
        <w:tc>
          <w:tcPr>
            <w:tcW w:w="1748" w:type="pct"/>
          </w:tcPr>
          <w:p w14:paraId="696683D1" w14:textId="663435E9" w:rsidR="009C5BC3" w:rsidRPr="00483F9D" w:rsidRDefault="009C5BC3" w:rsidP="009C5BC3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 w:rsidRPr="00483F9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7" w:type="pct"/>
            <w:tcBorders>
              <w:left w:val="nil"/>
            </w:tcBorders>
          </w:tcPr>
          <w:p w14:paraId="1CDBE7C8" w14:textId="77777777" w:rsidR="009C5BC3" w:rsidRPr="00562F2E" w:rsidRDefault="009C5BC3" w:rsidP="009C5BC3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2" w:type="pct"/>
          </w:tcPr>
          <w:p w14:paraId="3B57AAFD" w14:textId="7F4C7981" w:rsidR="009C5BC3" w:rsidRPr="00E344AD" w:rsidRDefault="004C49B0" w:rsidP="009C5BC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397</w:t>
            </w:r>
            <w:r w:rsidR="005B222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146" w:type="pct"/>
          </w:tcPr>
          <w:p w14:paraId="2D4782C1" w14:textId="77777777" w:rsidR="009C5BC3" w:rsidRPr="007601A8" w:rsidRDefault="009C5BC3" w:rsidP="009C5BC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04" w:type="pct"/>
          </w:tcPr>
          <w:p w14:paraId="2B6FED99" w14:textId="21E0BB6F" w:rsidR="009C5BC3" w:rsidRPr="006F768C" w:rsidRDefault="004C49B0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9C5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131" w:type="pct"/>
          </w:tcPr>
          <w:p w14:paraId="7FFAC4FE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5264503D" w14:textId="034661AF" w:rsidR="009C5BC3" w:rsidRPr="006666FA" w:rsidRDefault="0004475A" w:rsidP="0004475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D6719AF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27515380" w14:textId="57D67F70" w:rsidR="009C5BC3" w:rsidRPr="006666FA" w:rsidRDefault="004C49B0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C5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9C5BC3" w:rsidRPr="006666FA" w14:paraId="54930EB0" w14:textId="77777777">
        <w:tc>
          <w:tcPr>
            <w:tcW w:w="1748" w:type="pct"/>
          </w:tcPr>
          <w:p w14:paraId="08A720FA" w14:textId="58D12779" w:rsidR="009C5BC3" w:rsidRPr="006666FA" w:rsidRDefault="009C5BC3" w:rsidP="009C5BC3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437" w:type="pct"/>
            <w:tcBorders>
              <w:left w:val="nil"/>
            </w:tcBorders>
          </w:tcPr>
          <w:p w14:paraId="0EA8CE32" w14:textId="77777777" w:rsidR="009C5BC3" w:rsidRPr="00562F2E" w:rsidRDefault="009C5BC3" w:rsidP="009C5B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7CFB108E" w14:textId="6646A54F" w:rsidR="009C5BC3" w:rsidRPr="00E344AD" w:rsidRDefault="009C5BC3" w:rsidP="009C5BC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6B700DC" w14:textId="77777777" w:rsidR="009C5BC3" w:rsidRPr="006666FA" w:rsidRDefault="009C5BC3" w:rsidP="009C5BC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75A8D9B3" w14:textId="698D2162" w:rsidR="009C5BC3" w:rsidRPr="009C0B84" w:rsidRDefault="009C5BC3" w:rsidP="009C5BC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69B4A9CD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52E30E64" w14:textId="610DCD62" w:rsidR="009C5BC3" w:rsidRPr="00E74FAE" w:rsidRDefault="009C5BC3" w:rsidP="009C5BC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BABE1E6" w14:textId="77777777" w:rsidR="009C5BC3" w:rsidRPr="00E74FAE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</w:tcPr>
          <w:p w14:paraId="3C063103" w14:textId="22D85A52" w:rsidR="009C5BC3" w:rsidRPr="006666FA" w:rsidRDefault="009C5BC3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C5BC3" w:rsidRPr="006666FA" w14:paraId="13DFA21E" w14:textId="77777777">
        <w:tc>
          <w:tcPr>
            <w:tcW w:w="1748" w:type="pct"/>
          </w:tcPr>
          <w:p w14:paraId="28A76489" w14:textId="09D8C796" w:rsidR="009C5BC3" w:rsidRPr="006666FA" w:rsidRDefault="009C5BC3" w:rsidP="009C5BC3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  <w:tcBorders>
              <w:left w:val="nil"/>
            </w:tcBorders>
          </w:tcPr>
          <w:p w14:paraId="38C89324" w14:textId="77777777" w:rsidR="009C5BC3" w:rsidRDefault="009C5BC3" w:rsidP="009C5B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01C1AED6" w14:textId="33720D59" w:rsidR="009C5BC3" w:rsidRPr="00E344AD" w:rsidRDefault="004C49B0" w:rsidP="009C5BC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="005B222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146" w:type="pct"/>
          </w:tcPr>
          <w:p w14:paraId="7E5D0AA6" w14:textId="77777777" w:rsidR="009C5BC3" w:rsidRPr="006666FA" w:rsidRDefault="009C5BC3" w:rsidP="009C5BC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526E8A60" w14:textId="6F799993" w:rsidR="009C5BC3" w:rsidRDefault="004C49B0" w:rsidP="009C5BC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C5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1" w:type="pct"/>
          </w:tcPr>
          <w:p w14:paraId="75BF7065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4C47C5A2" w14:textId="1AC095CE" w:rsidR="009C5BC3" w:rsidRDefault="00BE7E77" w:rsidP="009C5BC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44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8" w:type="pct"/>
          </w:tcPr>
          <w:p w14:paraId="7875A3E7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541DBCC5" w14:textId="4B19BDE2" w:rsidR="009C5BC3" w:rsidRDefault="00BE7E77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C5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9C5BC3" w:rsidRPr="006666FA" w14:paraId="68796D7B" w14:textId="77777777">
        <w:tc>
          <w:tcPr>
            <w:tcW w:w="1748" w:type="pct"/>
          </w:tcPr>
          <w:p w14:paraId="055B167E" w14:textId="1F246DF5" w:rsidR="009C5BC3" w:rsidRPr="007B68C6" w:rsidRDefault="004C49B0" w:rsidP="009C5BC3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C5BC3"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C5BC3"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5BC3"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  <w:tcBorders>
              <w:left w:val="nil"/>
            </w:tcBorders>
          </w:tcPr>
          <w:p w14:paraId="127A9F17" w14:textId="1FF06012" w:rsidR="009C5BC3" w:rsidRPr="006666FA" w:rsidRDefault="009C5BC3" w:rsidP="009C5B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0535FB7E" w14:textId="63AA7F63" w:rsidR="009C5BC3" w:rsidRPr="005B222F" w:rsidRDefault="00BE7E77" w:rsidP="009C5BC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6" w:type="pct"/>
          </w:tcPr>
          <w:p w14:paraId="02FDC4DA" w14:textId="77777777" w:rsidR="009C5BC3" w:rsidRPr="006666FA" w:rsidRDefault="009C5BC3" w:rsidP="009C5BC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5C759BE3" w14:textId="54F8FF0F" w:rsidR="009C5BC3" w:rsidRPr="006666FA" w:rsidRDefault="00BE7E77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C5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31" w:type="pct"/>
          </w:tcPr>
          <w:p w14:paraId="26EA3241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0196A97B" w14:textId="56DCA0C8" w:rsidR="009C5BC3" w:rsidRPr="00E74FAE" w:rsidRDefault="004C49B0" w:rsidP="0004475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044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128" w:type="pct"/>
          </w:tcPr>
          <w:p w14:paraId="0BF07A33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238CB7F1" w14:textId="3B9BCA87" w:rsidR="009C5BC3" w:rsidRPr="006666FA" w:rsidRDefault="009C5BC3" w:rsidP="009C5BC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C5BC3" w:rsidRPr="006666FA" w14:paraId="69F34EEC" w14:textId="77777777" w:rsidTr="005164F8">
        <w:tc>
          <w:tcPr>
            <w:tcW w:w="1748" w:type="pct"/>
          </w:tcPr>
          <w:p w14:paraId="1569F079" w14:textId="74393EF5" w:rsidR="009C5BC3" w:rsidRPr="007B68C6" w:rsidRDefault="004C49B0" w:rsidP="009C5BC3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C5BC3"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9C5BC3"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5BC3"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  <w:tcBorders>
              <w:left w:val="nil"/>
            </w:tcBorders>
          </w:tcPr>
          <w:p w14:paraId="1C3B1997" w14:textId="77777777" w:rsidR="009C5BC3" w:rsidRPr="006666FA" w:rsidRDefault="009C5BC3" w:rsidP="009C5B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22518236" w14:textId="34637623" w:rsidR="009C5BC3" w:rsidRPr="005B222F" w:rsidRDefault="00BE7E77" w:rsidP="009C5BC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DB4BF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733</w:t>
            </w:r>
          </w:p>
        </w:tc>
        <w:tc>
          <w:tcPr>
            <w:tcW w:w="146" w:type="pct"/>
          </w:tcPr>
          <w:p w14:paraId="2BFD089E" w14:textId="77777777" w:rsidR="009C5BC3" w:rsidRPr="006666FA" w:rsidRDefault="009C5BC3" w:rsidP="009C5BC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25405550" w14:textId="64FB4276" w:rsidR="009C5BC3" w:rsidRPr="006666FA" w:rsidRDefault="004C49B0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31" w:type="pct"/>
          </w:tcPr>
          <w:p w14:paraId="3015B594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4BE3CE99" w14:textId="1A50E711" w:rsidR="009C5BC3" w:rsidRPr="00E74FAE" w:rsidRDefault="004C49B0" w:rsidP="0004475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44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8" w:type="pct"/>
          </w:tcPr>
          <w:p w14:paraId="7D79A9A2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3F6D94D4" w14:textId="6764E4D9" w:rsidR="009C5BC3" w:rsidRPr="006666FA" w:rsidRDefault="009C5BC3" w:rsidP="009C5BC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C5BC3" w:rsidRPr="006666FA" w14:paraId="5BFA3C07" w14:textId="77777777" w:rsidTr="005164F8">
        <w:tc>
          <w:tcPr>
            <w:tcW w:w="1748" w:type="pct"/>
          </w:tcPr>
          <w:p w14:paraId="36279FA2" w14:textId="23A404F7" w:rsidR="009C5BC3" w:rsidRPr="006666FA" w:rsidRDefault="009C5BC3" w:rsidP="009C5BC3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มากกว่า</w:t>
            </w:r>
            <w:r w:rsidRPr="00F271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เดือน</w:t>
            </w:r>
          </w:p>
        </w:tc>
        <w:tc>
          <w:tcPr>
            <w:tcW w:w="437" w:type="pct"/>
            <w:tcBorders>
              <w:left w:val="nil"/>
            </w:tcBorders>
          </w:tcPr>
          <w:p w14:paraId="2923D2E9" w14:textId="77777777" w:rsidR="009C5BC3" w:rsidRPr="006666FA" w:rsidRDefault="009C5BC3" w:rsidP="009C5B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E5EEBF1" w14:textId="352499AA" w:rsidR="009C5BC3" w:rsidRPr="005B222F" w:rsidRDefault="00BE7E77" w:rsidP="009C5BC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46" w:type="pct"/>
          </w:tcPr>
          <w:p w14:paraId="7A8E5856" w14:textId="77777777" w:rsidR="009C5BC3" w:rsidRPr="006666FA" w:rsidRDefault="009C5BC3" w:rsidP="009C5BC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1DFC8A3" w14:textId="4DE29964" w:rsidR="009C5BC3" w:rsidRPr="006666FA" w:rsidRDefault="004C49B0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1" w:type="pct"/>
          </w:tcPr>
          <w:p w14:paraId="4120F68C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89F30D4" w14:textId="04A9FEE1" w:rsidR="009C5BC3" w:rsidRPr="00483F9D" w:rsidRDefault="0004475A" w:rsidP="009C5BC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E20F1EE" w14:textId="77777777" w:rsidR="009C5BC3" w:rsidRPr="00E74FAE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0EE2B26" w14:textId="0070BC02" w:rsidR="009C5BC3" w:rsidRPr="006666FA" w:rsidRDefault="009C5BC3" w:rsidP="009C5BC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C5BC3" w:rsidRPr="006666FA" w14:paraId="27412B37" w14:textId="77777777" w:rsidTr="005164F8">
        <w:tc>
          <w:tcPr>
            <w:tcW w:w="1748" w:type="pct"/>
          </w:tcPr>
          <w:p w14:paraId="29DDAF9C" w14:textId="4EE03BE4" w:rsidR="009C5BC3" w:rsidRDefault="009C5BC3" w:rsidP="009C5BC3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  <w:tcBorders>
              <w:left w:val="nil"/>
            </w:tcBorders>
          </w:tcPr>
          <w:p w14:paraId="38A6D00F" w14:textId="2DAA2BAF" w:rsidR="009C5BC3" w:rsidRPr="00E90215" w:rsidRDefault="004C49B0" w:rsidP="009C5B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7288A7DD" w14:textId="7192A965" w:rsidR="009C5BC3" w:rsidRPr="0016255E" w:rsidRDefault="004C49B0" w:rsidP="009C5BC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5B222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146" w:type="pct"/>
          </w:tcPr>
          <w:p w14:paraId="7F9CB002" w14:textId="77777777" w:rsidR="009C5BC3" w:rsidRPr="006666FA" w:rsidRDefault="009C5BC3" w:rsidP="009C5BC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39193E21" w14:textId="186ACFD1" w:rsidR="009C5BC3" w:rsidRPr="006666FA" w:rsidRDefault="00BE7E77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9C5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1" w:type="pct"/>
          </w:tcPr>
          <w:p w14:paraId="18714624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4C9C97DD" w14:textId="1FBE723E" w:rsidR="009C5BC3" w:rsidRPr="00E74FAE" w:rsidRDefault="00BE7E77" w:rsidP="009C5BC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CB4F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8" w:type="pct"/>
          </w:tcPr>
          <w:p w14:paraId="2E7AC963" w14:textId="77777777" w:rsidR="009C5BC3" w:rsidRPr="00E74FAE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378C951C" w14:textId="77FC7ED3" w:rsidR="009C5BC3" w:rsidRPr="006666FA" w:rsidRDefault="004C49B0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9C5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9C5BC3" w:rsidRPr="006666FA" w14:paraId="58A94067" w14:textId="77777777" w:rsidTr="005164F8">
        <w:tc>
          <w:tcPr>
            <w:tcW w:w="1748" w:type="pct"/>
          </w:tcPr>
          <w:p w14:paraId="55F3AF49" w14:textId="6696243D" w:rsidR="009C5BC3" w:rsidRPr="00F2713C" w:rsidRDefault="009C5BC3" w:rsidP="009C5BC3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ind w:left="164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0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483F9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83F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 </w:t>
            </w:r>
            <w:r w:rsidRPr="00483F9D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437" w:type="pct"/>
            <w:tcBorders>
              <w:left w:val="nil"/>
            </w:tcBorders>
          </w:tcPr>
          <w:p w14:paraId="28F91B71" w14:textId="77777777" w:rsidR="009C5BC3" w:rsidRPr="00E90215" w:rsidRDefault="009C5BC3" w:rsidP="009C5BC3">
            <w:pPr>
              <w:tabs>
                <w:tab w:val="left" w:pos="374"/>
              </w:tabs>
              <w:ind w:left="-108" w:right="-108" w:hanging="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9021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00985EC9" w14:textId="4FF2CD4F" w:rsidR="009C5BC3" w:rsidRPr="00E90215" w:rsidRDefault="004C49B0" w:rsidP="009C5B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7CDA9B8" w14:textId="77777777" w:rsidR="009C5BC3" w:rsidRDefault="009C5BC3" w:rsidP="009C5BC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07901A2" w14:textId="77CD1C3A" w:rsidR="005B222F" w:rsidRPr="005B222F" w:rsidRDefault="005B222F" w:rsidP="009C5BC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22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Pr="005B22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6D40A208" w14:textId="77777777" w:rsidR="009C5BC3" w:rsidRPr="006666FA" w:rsidRDefault="009C5BC3" w:rsidP="009C5BC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BB2BC40" w14:textId="77777777" w:rsidR="009C5BC3" w:rsidRDefault="009C5BC3" w:rsidP="009C5BC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394EDC9" w14:textId="2AE3936D" w:rsidR="009C5BC3" w:rsidRPr="00C64585" w:rsidRDefault="009C5BC3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</w:tcPr>
          <w:p w14:paraId="637332FA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A0B2D93" w14:textId="77777777" w:rsidR="009C5BC3" w:rsidRDefault="009C5BC3" w:rsidP="009C5BC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5777D6E" w14:textId="24A5525B" w:rsidR="00CB4F43" w:rsidRPr="009264E1" w:rsidRDefault="00CB4F43" w:rsidP="009C5BC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6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926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926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</w:tcPr>
          <w:p w14:paraId="6413D248" w14:textId="77777777" w:rsidR="009C5BC3" w:rsidRPr="00E74FAE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279D398" w14:textId="77777777" w:rsidR="009C5BC3" w:rsidRDefault="009C5BC3" w:rsidP="009C5BC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776EE85" w14:textId="37AC3372" w:rsidR="009C5BC3" w:rsidRPr="00C64585" w:rsidRDefault="009C5BC3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C5BC3" w:rsidRPr="006666FA" w14:paraId="4C64B725" w14:textId="77777777" w:rsidTr="00483F9D">
        <w:tc>
          <w:tcPr>
            <w:tcW w:w="1748" w:type="pct"/>
          </w:tcPr>
          <w:p w14:paraId="5DAE21ED" w14:textId="1BA824F8" w:rsidR="009C5BC3" w:rsidRPr="00F2713C" w:rsidRDefault="009C5BC3" w:rsidP="009C5BC3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35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 w:bidi="th-TH"/>
              </w:rPr>
              <w:t>สุทธิ</w:t>
            </w:r>
          </w:p>
        </w:tc>
        <w:tc>
          <w:tcPr>
            <w:tcW w:w="437" w:type="pct"/>
            <w:tcBorders>
              <w:left w:val="nil"/>
            </w:tcBorders>
          </w:tcPr>
          <w:p w14:paraId="7C586653" w14:textId="77777777" w:rsidR="009C5BC3" w:rsidRDefault="009C5BC3" w:rsidP="009C5B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665A6733" w14:textId="447A694C" w:rsidR="009C5BC3" w:rsidRDefault="004C49B0" w:rsidP="009C5BC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2521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</w:tcPr>
          <w:p w14:paraId="353602D8" w14:textId="77777777" w:rsidR="009C5BC3" w:rsidRPr="006666FA" w:rsidRDefault="009C5BC3" w:rsidP="009C5BC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7417E0D9" w14:textId="082B357A" w:rsidR="009C5BC3" w:rsidRPr="00C64585" w:rsidRDefault="00BE7E77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9C5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1" w:type="pct"/>
          </w:tcPr>
          <w:p w14:paraId="5319D081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2060BF74" w14:textId="7E19F45D" w:rsidR="009C5BC3" w:rsidRDefault="00BE7E77" w:rsidP="009C5BC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926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28" w:type="pct"/>
          </w:tcPr>
          <w:p w14:paraId="3A9D8FC5" w14:textId="77777777" w:rsidR="009C5BC3" w:rsidRPr="00E74FAE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49A14F1C" w14:textId="2976140B" w:rsidR="009C5BC3" w:rsidRPr="00C64585" w:rsidRDefault="004C49B0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9C5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</w:tr>
    </w:tbl>
    <w:p w14:paraId="21553374" w14:textId="77777777" w:rsidR="00E23D7B" w:rsidRDefault="00E23D7B" w:rsidP="00032293">
      <w:pPr>
        <w:ind w:right="-43"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1"/>
        <w:gridCol w:w="810"/>
        <w:gridCol w:w="1172"/>
        <w:gridCol w:w="271"/>
        <w:gridCol w:w="1120"/>
        <w:gridCol w:w="243"/>
        <w:gridCol w:w="1064"/>
        <w:gridCol w:w="237"/>
        <w:gridCol w:w="1112"/>
      </w:tblGrid>
      <w:tr w:rsidR="00483F9D" w:rsidRPr="006666FA" w14:paraId="56D69B98" w14:textId="77777777">
        <w:trPr>
          <w:trHeight w:val="80"/>
        </w:trPr>
        <w:tc>
          <w:tcPr>
            <w:tcW w:w="1748" w:type="pct"/>
            <w:vAlign w:val="bottom"/>
          </w:tcPr>
          <w:p w14:paraId="7A3EFB60" w14:textId="4784097E" w:rsidR="00483F9D" w:rsidRPr="00483F9D" w:rsidRDefault="00483F9D" w:rsidP="00483F9D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bidi="th-TH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37" w:type="pct"/>
            <w:tcBorders>
              <w:left w:val="nil"/>
            </w:tcBorders>
          </w:tcPr>
          <w:p w14:paraId="5D3E81F7" w14:textId="77777777" w:rsidR="00483F9D" w:rsidRPr="006666FA" w:rsidRDefault="00483F9D" w:rsidP="00483F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2" w:type="pct"/>
          </w:tcPr>
          <w:p w14:paraId="420CD6BE" w14:textId="77777777" w:rsidR="00483F9D" w:rsidRPr="00875B69" w:rsidRDefault="00483F9D" w:rsidP="00483F9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1971417" w14:textId="77777777" w:rsidR="00483F9D" w:rsidRPr="006666FA" w:rsidRDefault="00483F9D" w:rsidP="00483F9D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1BEA5A66" w14:textId="77777777" w:rsidR="00483F9D" w:rsidRPr="006F768C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089ABCB2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3345BC23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54F6724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223498CC" w14:textId="77777777" w:rsidR="00483F9D" w:rsidRPr="006666FA" w:rsidRDefault="00483F9D" w:rsidP="00483F9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264E1" w:rsidRPr="006666FA" w14:paraId="3C6623E8" w14:textId="77777777">
        <w:tc>
          <w:tcPr>
            <w:tcW w:w="1748" w:type="pct"/>
          </w:tcPr>
          <w:p w14:paraId="021BF160" w14:textId="04EE1677" w:rsidR="009264E1" w:rsidRPr="00483F9D" w:rsidRDefault="009264E1" w:rsidP="009264E1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7" w:type="pct"/>
            <w:tcBorders>
              <w:left w:val="nil"/>
            </w:tcBorders>
          </w:tcPr>
          <w:p w14:paraId="05078EE6" w14:textId="77777777" w:rsidR="009264E1" w:rsidRPr="00562F2E" w:rsidRDefault="009264E1" w:rsidP="009264E1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2" w:type="pct"/>
          </w:tcPr>
          <w:p w14:paraId="0E01C8AE" w14:textId="38E4C156" w:rsidR="009264E1" w:rsidRPr="00E344AD" w:rsidRDefault="004C49B0" w:rsidP="009264E1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974</w:t>
            </w:r>
            <w:r w:rsidR="0033455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22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6" w:type="pct"/>
          </w:tcPr>
          <w:p w14:paraId="757C6B61" w14:textId="77777777" w:rsidR="009264E1" w:rsidRPr="007601A8" w:rsidRDefault="009264E1" w:rsidP="009264E1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04" w:type="pct"/>
          </w:tcPr>
          <w:p w14:paraId="41305153" w14:textId="2E3791F5" w:rsidR="009264E1" w:rsidRPr="006F768C" w:rsidRDefault="004C49B0" w:rsidP="009264E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664</w:t>
            </w:r>
            <w:r w:rsidR="00926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1" w:type="pct"/>
          </w:tcPr>
          <w:p w14:paraId="75ACC0BB" w14:textId="77777777" w:rsidR="009264E1" w:rsidRPr="006666FA" w:rsidRDefault="009264E1" w:rsidP="009264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7F6AAF21" w14:textId="73E0DF51" w:rsidR="009264E1" w:rsidRPr="006666FA" w:rsidRDefault="009264E1" w:rsidP="009264E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ACD8617" w14:textId="77777777" w:rsidR="009264E1" w:rsidRPr="006666FA" w:rsidRDefault="009264E1" w:rsidP="009264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799DF8FE" w14:textId="19CC1191" w:rsidR="009264E1" w:rsidRPr="006666FA" w:rsidRDefault="009264E1" w:rsidP="009264E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264E1" w:rsidRPr="006666FA" w14:paraId="7BA28366" w14:textId="77777777">
        <w:tc>
          <w:tcPr>
            <w:tcW w:w="1748" w:type="pct"/>
          </w:tcPr>
          <w:p w14:paraId="357C4A08" w14:textId="5A62F264" w:rsidR="009264E1" w:rsidRPr="006666FA" w:rsidRDefault="009264E1" w:rsidP="009264E1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437" w:type="pct"/>
            <w:tcBorders>
              <w:left w:val="nil"/>
            </w:tcBorders>
          </w:tcPr>
          <w:p w14:paraId="7C30EB12" w14:textId="77777777" w:rsidR="009264E1" w:rsidRPr="00562F2E" w:rsidRDefault="009264E1" w:rsidP="009264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7BB70D64" w14:textId="77777777" w:rsidR="009264E1" w:rsidRPr="00E344AD" w:rsidRDefault="009264E1" w:rsidP="009264E1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889BF46" w14:textId="77777777" w:rsidR="009264E1" w:rsidRPr="006666FA" w:rsidRDefault="009264E1" w:rsidP="009264E1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177BA358" w14:textId="77777777" w:rsidR="009264E1" w:rsidRPr="009C0B84" w:rsidRDefault="009264E1" w:rsidP="009264E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7D36224F" w14:textId="77777777" w:rsidR="009264E1" w:rsidRPr="006666FA" w:rsidRDefault="009264E1" w:rsidP="009264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20CF2B82" w14:textId="77777777" w:rsidR="009264E1" w:rsidRPr="00483F9D" w:rsidRDefault="009264E1" w:rsidP="009264E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6C4E8FA" w14:textId="77777777" w:rsidR="009264E1" w:rsidRPr="00E74FAE" w:rsidRDefault="009264E1" w:rsidP="009264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</w:tcPr>
          <w:p w14:paraId="0B2A94FE" w14:textId="77777777" w:rsidR="009264E1" w:rsidRPr="006666FA" w:rsidRDefault="009264E1" w:rsidP="009264E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264E1" w:rsidRPr="006666FA" w14:paraId="47AF8E8A" w14:textId="77777777">
        <w:tc>
          <w:tcPr>
            <w:tcW w:w="1748" w:type="pct"/>
          </w:tcPr>
          <w:p w14:paraId="2497E9ED" w14:textId="4DA68550" w:rsidR="009264E1" w:rsidRPr="006666FA" w:rsidRDefault="009264E1" w:rsidP="009264E1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  <w:tcBorders>
              <w:left w:val="nil"/>
            </w:tcBorders>
          </w:tcPr>
          <w:p w14:paraId="72F5E4F6" w14:textId="77777777" w:rsidR="009264E1" w:rsidRDefault="009264E1" w:rsidP="009264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5E5DB697" w14:textId="54B56ABA" w:rsidR="009264E1" w:rsidRPr="00E344AD" w:rsidRDefault="004C49B0" w:rsidP="009264E1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77</w:t>
            </w:r>
            <w:r w:rsidR="0033455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146" w:type="pct"/>
          </w:tcPr>
          <w:p w14:paraId="4C329732" w14:textId="77777777" w:rsidR="009264E1" w:rsidRPr="006666FA" w:rsidRDefault="009264E1" w:rsidP="009264E1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4BDF38EC" w14:textId="39D67C2B" w:rsidR="009264E1" w:rsidRDefault="004C49B0" w:rsidP="00303D0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926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03D0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39</w:t>
            </w:r>
            <w:r w:rsidR="00BE7E77" w:rsidRPr="00303D0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1" w:type="pct"/>
          </w:tcPr>
          <w:p w14:paraId="4D9794D1" w14:textId="77777777" w:rsidR="009264E1" w:rsidRPr="006666FA" w:rsidRDefault="009264E1" w:rsidP="009264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4B350305" w14:textId="14E41ECD" w:rsidR="009264E1" w:rsidRDefault="009264E1" w:rsidP="009264E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BC1C2A3" w14:textId="77777777" w:rsidR="009264E1" w:rsidRPr="006666FA" w:rsidRDefault="009264E1" w:rsidP="009264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6354CFAA" w14:textId="2F6F0DA5" w:rsidR="009264E1" w:rsidRDefault="009264E1" w:rsidP="009264E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264E1" w:rsidRPr="006666FA" w14:paraId="68CBE571" w14:textId="77777777">
        <w:tc>
          <w:tcPr>
            <w:tcW w:w="1748" w:type="pct"/>
          </w:tcPr>
          <w:p w14:paraId="34FC1F8C" w14:textId="426470B5" w:rsidR="009264E1" w:rsidRPr="007B68C6" w:rsidRDefault="004C49B0" w:rsidP="009264E1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264E1"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264E1"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64E1"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  <w:tcBorders>
              <w:left w:val="nil"/>
            </w:tcBorders>
          </w:tcPr>
          <w:p w14:paraId="4753086A" w14:textId="77777777" w:rsidR="009264E1" w:rsidRPr="006666FA" w:rsidRDefault="009264E1" w:rsidP="009264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57769A15" w14:textId="4B15D766" w:rsidR="009264E1" w:rsidRPr="0033455E" w:rsidRDefault="004C49B0" w:rsidP="009264E1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="0033455E" w:rsidRPr="0033455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146" w:type="pct"/>
          </w:tcPr>
          <w:p w14:paraId="7C01EDB8" w14:textId="77777777" w:rsidR="009264E1" w:rsidRPr="006666FA" w:rsidRDefault="009264E1" w:rsidP="009264E1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7109A0BB" w14:textId="51CCB218" w:rsidR="009264E1" w:rsidRPr="006666FA" w:rsidRDefault="004C49B0" w:rsidP="009264E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26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1" w:type="pct"/>
          </w:tcPr>
          <w:p w14:paraId="19680D90" w14:textId="77777777" w:rsidR="009264E1" w:rsidRPr="006666FA" w:rsidRDefault="009264E1" w:rsidP="009264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47DD08E1" w14:textId="0E7E5DCA" w:rsidR="009264E1" w:rsidRPr="00E74FAE" w:rsidRDefault="009264E1" w:rsidP="009264E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5AA8917" w14:textId="77777777" w:rsidR="009264E1" w:rsidRPr="006666FA" w:rsidRDefault="009264E1" w:rsidP="009264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7A59F9AA" w14:textId="7A0E5F15" w:rsidR="009264E1" w:rsidRPr="006666FA" w:rsidRDefault="009264E1" w:rsidP="009264E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264E1" w:rsidRPr="006666FA" w14:paraId="4BD201CD" w14:textId="77777777" w:rsidTr="00C007E8">
        <w:tc>
          <w:tcPr>
            <w:tcW w:w="1748" w:type="pct"/>
          </w:tcPr>
          <w:p w14:paraId="712E1576" w14:textId="09D8983A" w:rsidR="009264E1" w:rsidRPr="007B68C6" w:rsidRDefault="004C49B0" w:rsidP="009264E1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264E1"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64E1" w:rsidRPr="00EB4B6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264E1"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9264E1"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64E1" w:rsidRPr="00F271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437" w:type="pct"/>
            <w:tcBorders>
              <w:left w:val="nil"/>
            </w:tcBorders>
          </w:tcPr>
          <w:p w14:paraId="0FFA41E9" w14:textId="77777777" w:rsidR="009264E1" w:rsidRPr="006666FA" w:rsidRDefault="009264E1" w:rsidP="009264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0EBF4CCF" w14:textId="5F719D5B" w:rsidR="009264E1" w:rsidRPr="0033455E" w:rsidRDefault="00BE7E77" w:rsidP="009264E1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CB2F4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146" w:type="pct"/>
          </w:tcPr>
          <w:p w14:paraId="5BF24769" w14:textId="77777777" w:rsidR="009264E1" w:rsidRPr="006666FA" w:rsidRDefault="009264E1" w:rsidP="009264E1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78AA7968" w14:textId="593EF89A" w:rsidR="009264E1" w:rsidRPr="006666FA" w:rsidRDefault="004C49B0" w:rsidP="009264E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926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131" w:type="pct"/>
          </w:tcPr>
          <w:p w14:paraId="3F008B0F" w14:textId="77777777" w:rsidR="009264E1" w:rsidRPr="006666FA" w:rsidRDefault="009264E1" w:rsidP="009264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12E39718" w14:textId="20E0D485" w:rsidR="009264E1" w:rsidRPr="00E74FAE" w:rsidRDefault="009264E1" w:rsidP="009264E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02822A0" w14:textId="77777777" w:rsidR="009264E1" w:rsidRPr="006666FA" w:rsidRDefault="009264E1" w:rsidP="009264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5EC522B9" w14:textId="27CB86F0" w:rsidR="009264E1" w:rsidRPr="006666FA" w:rsidRDefault="009264E1" w:rsidP="009264E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264E1" w:rsidRPr="006666FA" w14:paraId="7E100ED3" w14:textId="77777777" w:rsidTr="00C007E8">
        <w:tc>
          <w:tcPr>
            <w:tcW w:w="1748" w:type="pct"/>
          </w:tcPr>
          <w:p w14:paraId="529BF335" w14:textId="6444FDCF" w:rsidR="009264E1" w:rsidRPr="006666FA" w:rsidRDefault="009264E1" w:rsidP="009264E1">
            <w:pPr>
              <w:tabs>
                <w:tab w:val="left" w:pos="5387"/>
                <w:tab w:val="left" w:pos="5613"/>
                <w:tab w:val="left" w:pos="6549"/>
              </w:tabs>
              <w:spacing w:line="240" w:lineRule="atLeast"/>
              <w:ind w:left="1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EB4B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มากกว่า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EB4B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B4B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437" w:type="pct"/>
            <w:tcBorders>
              <w:left w:val="nil"/>
            </w:tcBorders>
          </w:tcPr>
          <w:p w14:paraId="43CE1B02" w14:textId="77777777" w:rsidR="009264E1" w:rsidRPr="006666FA" w:rsidRDefault="009264E1" w:rsidP="009264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4EF0500" w14:textId="3B1D6F66" w:rsidR="009264E1" w:rsidRPr="0033455E" w:rsidRDefault="00BE7E77" w:rsidP="009264E1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="0033455E" w:rsidRPr="0033455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146" w:type="pct"/>
          </w:tcPr>
          <w:p w14:paraId="709FB2B4" w14:textId="77777777" w:rsidR="009264E1" w:rsidRPr="006666FA" w:rsidRDefault="009264E1" w:rsidP="009264E1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39979E33" w14:textId="169CAE36" w:rsidR="009264E1" w:rsidRPr="006666FA" w:rsidRDefault="00BE7E77" w:rsidP="009264E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926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131" w:type="pct"/>
          </w:tcPr>
          <w:p w14:paraId="089CD948" w14:textId="77777777" w:rsidR="009264E1" w:rsidRPr="006666FA" w:rsidRDefault="009264E1" w:rsidP="009264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4484EF7" w14:textId="6C45A664" w:rsidR="009264E1" w:rsidRPr="00483F9D" w:rsidRDefault="009264E1" w:rsidP="009264E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50A08DC" w14:textId="77777777" w:rsidR="009264E1" w:rsidRPr="00E74FAE" w:rsidRDefault="009264E1" w:rsidP="009264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D02C36D" w14:textId="33A9F6D0" w:rsidR="009264E1" w:rsidRPr="006666FA" w:rsidRDefault="009264E1" w:rsidP="009264E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264E1" w:rsidRPr="006666FA" w14:paraId="5D8FCED6" w14:textId="77777777" w:rsidTr="00C007E8">
        <w:tc>
          <w:tcPr>
            <w:tcW w:w="1748" w:type="pct"/>
          </w:tcPr>
          <w:p w14:paraId="4915B9E0" w14:textId="4BA3B58A" w:rsidR="009264E1" w:rsidRDefault="009264E1" w:rsidP="009264E1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  <w:tcBorders>
              <w:left w:val="nil"/>
            </w:tcBorders>
          </w:tcPr>
          <w:p w14:paraId="61889EB7" w14:textId="627855DC" w:rsidR="009264E1" w:rsidRPr="006666FA" w:rsidRDefault="009264E1" w:rsidP="009264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513DB23D" w14:textId="6D72C69B" w:rsidR="009264E1" w:rsidRPr="0016255E" w:rsidRDefault="00BE7E77" w:rsidP="009264E1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2406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AD7ED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146" w:type="pct"/>
          </w:tcPr>
          <w:p w14:paraId="46EBAD3E" w14:textId="77777777" w:rsidR="009264E1" w:rsidRPr="006666FA" w:rsidRDefault="009264E1" w:rsidP="009264E1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5A62109E" w14:textId="3E61FDE6" w:rsidR="009264E1" w:rsidRPr="006666FA" w:rsidRDefault="004C49B0" w:rsidP="009264E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748</w:t>
            </w:r>
            <w:r w:rsidR="00926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</w:t>
            </w:r>
          </w:p>
        </w:tc>
        <w:tc>
          <w:tcPr>
            <w:tcW w:w="131" w:type="pct"/>
          </w:tcPr>
          <w:p w14:paraId="7F246937" w14:textId="77777777" w:rsidR="009264E1" w:rsidRPr="006666FA" w:rsidRDefault="009264E1" w:rsidP="009264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32E571CC" w14:textId="470D2D62" w:rsidR="009264E1" w:rsidRPr="00483F9D" w:rsidRDefault="009264E1" w:rsidP="009264E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F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74B5AAE" w14:textId="77777777" w:rsidR="009264E1" w:rsidRPr="00483F9D" w:rsidRDefault="009264E1" w:rsidP="009264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10E28833" w14:textId="177DDCE1" w:rsidR="009264E1" w:rsidRPr="00483F9D" w:rsidRDefault="009264E1" w:rsidP="009264E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F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264E1" w:rsidRPr="006666FA" w14:paraId="362F0C64" w14:textId="77777777" w:rsidTr="00C007E8">
        <w:tc>
          <w:tcPr>
            <w:tcW w:w="1748" w:type="pct"/>
            <w:vAlign w:val="bottom"/>
          </w:tcPr>
          <w:p w14:paraId="70FEDE6D" w14:textId="16956106" w:rsidR="009264E1" w:rsidRPr="00F2713C" w:rsidRDefault="009264E1" w:rsidP="009264E1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ind w:left="164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0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483F9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83F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</w:t>
            </w:r>
            <w:r w:rsidRPr="00483F9D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7" w:type="pct"/>
            <w:tcBorders>
              <w:left w:val="nil"/>
            </w:tcBorders>
          </w:tcPr>
          <w:p w14:paraId="51D5CBD7" w14:textId="7BB7ECE8" w:rsidR="009264E1" w:rsidRDefault="009264E1" w:rsidP="009264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67C2C66" w14:textId="77777777" w:rsidR="009264E1" w:rsidRDefault="009264E1" w:rsidP="009264E1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B807B2B" w14:textId="00BD99CA" w:rsidR="0033455E" w:rsidRPr="005908DD" w:rsidRDefault="0033455E" w:rsidP="009264E1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08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5908DD" w:rsidRPr="005908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2E2A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="005908DD" w:rsidRPr="005908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4B01F105" w14:textId="77777777" w:rsidR="009264E1" w:rsidRPr="006666FA" w:rsidRDefault="009264E1" w:rsidP="009264E1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0E55363F" w14:textId="77777777" w:rsidR="009264E1" w:rsidRDefault="009264E1" w:rsidP="009264E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AD334D" w14:textId="3C7EC35B" w:rsidR="009264E1" w:rsidRPr="00C64585" w:rsidRDefault="009264E1" w:rsidP="009264E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3095D65C" w14:textId="77777777" w:rsidR="009264E1" w:rsidRPr="006666FA" w:rsidRDefault="009264E1" w:rsidP="009264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F92E789" w14:textId="77777777" w:rsidR="009264E1" w:rsidRPr="00483F9D" w:rsidRDefault="009264E1" w:rsidP="009264E1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1FE8E09" w14:textId="21C951EE" w:rsidR="009264E1" w:rsidRPr="00483F9D" w:rsidRDefault="009264E1" w:rsidP="009264E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F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D9BCA4F" w14:textId="77777777" w:rsidR="009264E1" w:rsidRPr="00E74FAE" w:rsidRDefault="009264E1" w:rsidP="009264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FDB0D1C" w14:textId="77777777" w:rsidR="009264E1" w:rsidRPr="00483F9D" w:rsidRDefault="009264E1" w:rsidP="009264E1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4E9BE1C" w14:textId="7192C622" w:rsidR="009264E1" w:rsidRPr="00483F9D" w:rsidRDefault="009264E1" w:rsidP="009264E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F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264E1" w:rsidRPr="006666FA" w14:paraId="1EC7739C" w14:textId="77777777">
        <w:tc>
          <w:tcPr>
            <w:tcW w:w="1748" w:type="pct"/>
            <w:vAlign w:val="bottom"/>
          </w:tcPr>
          <w:p w14:paraId="45FB3876" w14:textId="07940E14" w:rsidR="009264E1" w:rsidRPr="00F2713C" w:rsidRDefault="009264E1" w:rsidP="009264E1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สุทธิ</w:t>
            </w:r>
          </w:p>
        </w:tc>
        <w:tc>
          <w:tcPr>
            <w:tcW w:w="437" w:type="pct"/>
            <w:tcBorders>
              <w:left w:val="nil"/>
            </w:tcBorders>
          </w:tcPr>
          <w:p w14:paraId="51B1E26E" w14:textId="77777777" w:rsidR="009264E1" w:rsidRDefault="009264E1" w:rsidP="009264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30486E74" w14:textId="0DE81F91" w:rsidR="009264E1" w:rsidRDefault="00BE7E77" w:rsidP="009264E1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908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908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  <w:r w:rsidR="002E2A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6" w:type="pct"/>
          </w:tcPr>
          <w:p w14:paraId="65C21F78" w14:textId="77777777" w:rsidR="009264E1" w:rsidRPr="006666FA" w:rsidRDefault="009264E1" w:rsidP="009264E1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633E3BCC" w14:textId="3BFDBACB" w:rsidR="009264E1" w:rsidRPr="00C64585" w:rsidRDefault="004C49B0" w:rsidP="009264E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926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31" w:type="pct"/>
          </w:tcPr>
          <w:p w14:paraId="6588EEF4" w14:textId="77777777" w:rsidR="009264E1" w:rsidRPr="006666FA" w:rsidRDefault="009264E1" w:rsidP="009264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5143EB6B" w14:textId="17E54718" w:rsidR="00B575A7" w:rsidRPr="00483F9D" w:rsidRDefault="009264E1" w:rsidP="009264E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F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5AB4D7A" w14:textId="77777777" w:rsidR="009264E1" w:rsidRPr="00483F9D" w:rsidRDefault="009264E1" w:rsidP="009264E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7C8007D" w14:textId="5FE1A7AA" w:rsidR="009264E1" w:rsidRPr="00483F9D" w:rsidRDefault="009264E1" w:rsidP="009264E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3F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C5BC3" w:rsidRPr="006666FA" w14:paraId="00B34768" w14:textId="77777777" w:rsidTr="00853654">
        <w:tc>
          <w:tcPr>
            <w:tcW w:w="1748" w:type="pct"/>
            <w:vAlign w:val="bottom"/>
          </w:tcPr>
          <w:p w14:paraId="41C38C9D" w14:textId="08BB238F" w:rsidR="009C5BC3" w:rsidRPr="0005104E" w:rsidRDefault="009C5BC3" w:rsidP="009C5BC3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510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รวมลูกหนี้การค้า</w:t>
            </w:r>
          </w:p>
        </w:tc>
        <w:tc>
          <w:tcPr>
            <w:tcW w:w="437" w:type="pct"/>
            <w:tcBorders>
              <w:left w:val="nil"/>
            </w:tcBorders>
          </w:tcPr>
          <w:p w14:paraId="05F63277" w14:textId="77777777" w:rsidR="009C5BC3" w:rsidRDefault="009C5BC3" w:rsidP="009C5B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50FAA106" w14:textId="3DAC5C09" w:rsidR="009C5BC3" w:rsidRDefault="00BE7E77" w:rsidP="009C5BC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2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476</w:t>
            </w:r>
            <w:r w:rsidR="00E2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</w:t>
            </w:r>
            <w:r w:rsidR="005968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3A0039F3" w14:textId="77777777" w:rsidR="009C5BC3" w:rsidRPr="006666FA" w:rsidRDefault="009C5BC3" w:rsidP="009C5BC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35BBDFCB" w14:textId="589943A3" w:rsidR="009C5BC3" w:rsidRPr="00C64585" w:rsidRDefault="004C49B0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9C5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31" w:type="pct"/>
          </w:tcPr>
          <w:p w14:paraId="03853149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27C07C63" w14:textId="04353F89" w:rsidR="009C5BC3" w:rsidRPr="00483F9D" w:rsidRDefault="00BE7E77" w:rsidP="009C5BC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926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8" w:type="pct"/>
          </w:tcPr>
          <w:p w14:paraId="1E70A4A7" w14:textId="77777777" w:rsidR="009C5BC3" w:rsidRPr="00483F9D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62696778" w14:textId="7A4B2C1A" w:rsidR="009C5BC3" w:rsidRPr="00483F9D" w:rsidRDefault="004C49B0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9C5BC3" w:rsidRPr="008536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9C5BC3" w:rsidRPr="006666FA" w14:paraId="756C7C23" w14:textId="77777777" w:rsidTr="00853654">
        <w:tc>
          <w:tcPr>
            <w:tcW w:w="1748" w:type="pct"/>
          </w:tcPr>
          <w:p w14:paraId="0300F9D8" w14:textId="4DC3708F" w:rsidR="009C5BC3" w:rsidRPr="0005104E" w:rsidRDefault="009C5BC3" w:rsidP="009C5BC3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510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 xml:space="preserve"> - </w:t>
            </w:r>
            <w:r w:rsidRPr="00051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สุทธิ</w:t>
            </w:r>
          </w:p>
        </w:tc>
        <w:tc>
          <w:tcPr>
            <w:tcW w:w="437" w:type="pct"/>
            <w:tcBorders>
              <w:left w:val="nil"/>
            </w:tcBorders>
          </w:tcPr>
          <w:p w14:paraId="577D7C87" w14:textId="77777777" w:rsidR="009C5BC3" w:rsidRDefault="009C5BC3" w:rsidP="009C5B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41F3592" w14:textId="46E8BBBE" w:rsidR="009C5BC3" w:rsidRDefault="00BE7E77" w:rsidP="009C5BC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2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466</w:t>
            </w:r>
            <w:r w:rsidR="00E2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46" w:type="pct"/>
          </w:tcPr>
          <w:p w14:paraId="3C56C315" w14:textId="77777777" w:rsidR="009C5BC3" w:rsidRPr="006666FA" w:rsidRDefault="009C5BC3" w:rsidP="009C5BC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6786DA70" w14:textId="73BA5B7A" w:rsidR="009C5BC3" w:rsidRPr="00C64585" w:rsidRDefault="004C49B0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C5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31" w:type="pct"/>
          </w:tcPr>
          <w:p w14:paraId="3B76E469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B25754C" w14:textId="218511AC" w:rsidR="009C5BC3" w:rsidRPr="00483F9D" w:rsidRDefault="00BE7E77" w:rsidP="009C5BC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926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28" w:type="pct"/>
          </w:tcPr>
          <w:p w14:paraId="4711C6B1" w14:textId="77777777" w:rsidR="009C5BC3" w:rsidRPr="00483F9D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1000453A" w14:textId="6E0347B3" w:rsidR="009C5BC3" w:rsidRPr="00483F9D" w:rsidRDefault="004C49B0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9C5BC3" w:rsidRPr="008536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</w:tr>
    </w:tbl>
    <w:p w14:paraId="42680E5A" w14:textId="77777777" w:rsidR="00483F9D" w:rsidRDefault="00483F9D" w:rsidP="00032293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1"/>
        <w:gridCol w:w="810"/>
        <w:gridCol w:w="1172"/>
        <w:gridCol w:w="271"/>
        <w:gridCol w:w="1120"/>
        <w:gridCol w:w="243"/>
        <w:gridCol w:w="1064"/>
        <w:gridCol w:w="237"/>
        <w:gridCol w:w="1112"/>
      </w:tblGrid>
      <w:tr w:rsidR="0038596D" w:rsidRPr="006666FA" w14:paraId="2E8D58CC" w14:textId="77777777" w:rsidTr="0038596D">
        <w:trPr>
          <w:tblHeader/>
        </w:trPr>
        <w:tc>
          <w:tcPr>
            <w:tcW w:w="2185" w:type="pct"/>
            <w:gridSpan w:val="2"/>
          </w:tcPr>
          <w:p w14:paraId="1397171A" w14:textId="2A7EBC40" w:rsidR="0038596D" w:rsidRPr="006666FA" w:rsidRDefault="003859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lastRenderedPageBreak/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C38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2" w:type="pct"/>
            <w:gridSpan w:val="3"/>
          </w:tcPr>
          <w:p w14:paraId="265DF186" w14:textId="77777777" w:rsidR="0038596D" w:rsidRPr="006666FA" w:rsidRDefault="003859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D077A8B" w14:textId="77777777" w:rsidR="0038596D" w:rsidRPr="006666FA" w:rsidRDefault="003859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22F510AC" w14:textId="77777777" w:rsidR="0038596D" w:rsidRPr="006666FA" w:rsidRDefault="003859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E4502" w:rsidRPr="006666FA" w14:paraId="6DB66707" w14:textId="77777777" w:rsidTr="005E4502">
        <w:trPr>
          <w:trHeight w:val="308"/>
          <w:tblHeader/>
        </w:trPr>
        <w:tc>
          <w:tcPr>
            <w:tcW w:w="2185" w:type="pct"/>
            <w:gridSpan w:val="2"/>
          </w:tcPr>
          <w:p w14:paraId="795E235F" w14:textId="22A16003" w:rsidR="005E4502" w:rsidRPr="006666FA" w:rsidRDefault="005E4502" w:rsidP="005E4502">
            <w:pPr>
              <w:pStyle w:val="acctfourfigures"/>
              <w:tabs>
                <w:tab w:val="clear" w:pos="765"/>
              </w:tabs>
              <w:spacing w:line="240" w:lineRule="atLeast"/>
              <w:ind w:right="-10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ปี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632" w:type="pct"/>
          </w:tcPr>
          <w:p w14:paraId="2B7FE5A1" w14:textId="6DDA4D99" w:rsidR="005E4502" w:rsidRPr="00125574" w:rsidRDefault="00BE7E77" w:rsidP="005E4502">
            <w:pPr>
              <w:pStyle w:val="BodyText"/>
              <w:spacing w:after="0" w:line="240" w:lineRule="auto"/>
              <w:ind w:left="-106" w:right="-1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46" w:type="pct"/>
          </w:tcPr>
          <w:p w14:paraId="64991D8A" w14:textId="77777777" w:rsidR="005E4502" w:rsidRPr="00125574" w:rsidRDefault="005E4502" w:rsidP="005E4502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14:paraId="610F1EFB" w14:textId="2A8BA002" w:rsidR="005E4502" w:rsidRPr="00125574" w:rsidRDefault="00BE7E77" w:rsidP="005E4502">
            <w:pPr>
              <w:pStyle w:val="BodyText"/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131" w:type="pct"/>
          </w:tcPr>
          <w:p w14:paraId="1C2479F3" w14:textId="77777777" w:rsidR="005E4502" w:rsidRPr="00125574" w:rsidRDefault="005E4502" w:rsidP="005E4502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3E670EEF" w14:textId="3B65A75B" w:rsidR="005E4502" w:rsidRPr="00125574" w:rsidRDefault="00BE7E77" w:rsidP="005E4502">
            <w:pPr>
              <w:pStyle w:val="BodyText"/>
              <w:spacing w:after="0" w:line="240" w:lineRule="auto"/>
              <w:ind w:left="-108" w:right="-16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28" w:type="pct"/>
          </w:tcPr>
          <w:p w14:paraId="12B4AE62" w14:textId="77777777" w:rsidR="005E4502" w:rsidRPr="00125574" w:rsidRDefault="005E4502" w:rsidP="005E4502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3892AAFC" w14:textId="26B3DDDF" w:rsidR="005E4502" w:rsidRPr="00125574" w:rsidRDefault="00BE7E77" w:rsidP="005E4502">
            <w:pPr>
              <w:pStyle w:val="BodyText"/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</w:tr>
      <w:tr w:rsidR="005E4502" w:rsidRPr="006666FA" w14:paraId="1C8ED329" w14:textId="77777777">
        <w:trPr>
          <w:trHeight w:val="344"/>
          <w:tblHeader/>
        </w:trPr>
        <w:tc>
          <w:tcPr>
            <w:tcW w:w="1748" w:type="pct"/>
          </w:tcPr>
          <w:p w14:paraId="099B5D73" w14:textId="77777777" w:rsidR="005E4502" w:rsidRPr="0077251E" w:rsidRDefault="005E4502" w:rsidP="005E450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7" w:type="pct"/>
            <w:tcBorders>
              <w:left w:val="nil"/>
            </w:tcBorders>
          </w:tcPr>
          <w:p w14:paraId="285CB974" w14:textId="77777777" w:rsidR="005E4502" w:rsidRPr="006666FA" w:rsidRDefault="005E4502" w:rsidP="005E4502">
            <w:pPr>
              <w:pStyle w:val="acctfourfigures"/>
              <w:tabs>
                <w:tab w:val="clear" w:pos="765"/>
              </w:tabs>
              <w:spacing w:line="240" w:lineRule="atLeast"/>
              <w:ind w:left="-12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815" w:type="pct"/>
            <w:gridSpan w:val="7"/>
          </w:tcPr>
          <w:p w14:paraId="08436538" w14:textId="77777777" w:rsidR="005E4502" w:rsidRPr="006666FA" w:rsidRDefault="005E4502" w:rsidP="005E45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4502" w:rsidRPr="006666FA" w14:paraId="5852801C" w14:textId="77777777">
        <w:tc>
          <w:tcPr>
            <w:tcW w:w="1748" w:type="pct"/>
          </w:tcPr>
          <w:p w14:paraId="25D4E4B7" w14:textId="5C042217" w:rsidR="005E4502" w:rsidRPr="00483F9D" w:rsidRDefault="005E4502" w:rsidP="005E4502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วันที่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0C3853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37" w:type="pct"/>
            <w:tcBorders>
              <w:left w:val="nil"/>
            </w:tcBorders>
          </w:tcPr>
          <w:p w14:paraId="7356F78D" w14:textId="77777777" w:rsidR="005E4502" w:rsidRPr="00562F2E" w:rsidRDefault="005E4502" w:rsidP="005E4502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2" w:type="pct"/>
          </w:tcPr>
          <w:p w14:paraId="6A63C977" w14:textId="071EECA4" w:rsidR="005E4502" w:rsidRPr="009C5BC3" w:rsidRDefault="00BE7E77" w:rsidP="005E4502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E4502" w:rsidRPr="009C5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146" w:type="pct"/>
          </w:tcPr>
          <w:p w14:paraId="1134D424" w14:textId="77777777" w:rsidR="005E4502" w:rsidRPr="007601A8" w:rsidRDefault="005E4502" w:rsidP="005E4502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04" w:type="pct"/>
          </w:tcPr>
          <w:p w14:paraId="32BB30DC" w14:textId="7DEF358B" w:rsidR="005E4502" w:rsidRPr="006F768C" w:rsidRDefault="00BE7E77" w:rsidP="005E450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E4502" w:rsidRPr="00DE75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1" w:type="pct"/>
          </w:tcPr>
          <w:p w14:paraId="524E4236" w14:textId="77777777" w:rsidR="005E4502" w:rsidRPr="006666FA" w:rsidRDefault="005E4502" w:rsidP="005E450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1F4EE6BD" w14:textId="39993319" w:rsidR="005E4502" w:rsidRPr="009C5BC3" w:rsidRDefault="004C49B0" w:rsidP="005E450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484</w:t>
            </w:r>
          </w:p>
        </w:tc>
        <w:tc>
          <w:tcPr>
            <w:tcW w:w="128" w:type="pct"/>
          </w:tcPr>
          <w:p w14:paraId="30F6A153" w14:textId="77777777" w:rsidR="005E4502" w:rsidRPr="006666FA" w:rsidRDefault="005E4502" w:rsidP="005E450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0097BDA1" w14:textId="49EBA50F" w:rsidR="005E4502" w:rsidRPr="006666FA" w:rsidRDefault="00BE7E77" w:rsidP="005E450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5E4502" w:rsidRPr="006666FA" w14:paraId="24B0F28C" w14:textId="77777777">
        <w:tc>
          <w:tcPr>
            <w:tcW w:w="1748" w:type="pct"/>
          </w:tcPr>
          <w:p w14:paraId="70099BF8" w14:textId="525FD792" w:rsidR="005E4502" w:rsidRPr="006666FA" w:rsidRDefault="005E4502" w:rsidP="005E4502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เพิ่มขึ้น</w:t>
            </w:r>
          </w:p>
        </w:tc>
        <w:tc>
          <w:tcPr>
            <w:tcW w:w="437" w:type="pct"/>
            <w:tcBorders>
              <w:left w:val="nil"/>
            </w:tcBorders>
          </w:tcPr>
          <w:p w14:paraId="3BB170AE" w14:textId="77777777" w:rsidR="005E4502" w:rsidRPr="00562F2E" w:rsidRDefault="005E4502" w:rsidP="005E45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213C9928" w14:textId="14A148BC" w:rsidR="005E4502" w:rsidRPr="00E344AD" w:rsidRDefault="004C49B0" w:rsidP="005E4502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="002F0E4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45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6" w:type="pct"/>
          </w:tcPr>
          <w:p w14:paraId="2CCC541F" w14:textId="77777777" w:rsidR="005E4502" w:rsidRPr="006666FA" w:rsidRDefault="005E4502" w:rsidP="005E4502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35C3F2C4" w14:textId="4DC5EC09" w:rsidR="005E4502" w:rsidRPr="009C0B84" w:rsidRDefault="004C49B0" w:rsidP="005E450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E4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131" w:type="pct"/>
          </w:tcPr>
          <w:p w14:paraId="39452A50" w14:textId="77777777" w:rsidR="005E4502" w:rsidRPr="006666FA" w:rsidRDefault="005E4502" w:rsidP="005E450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2D750220" w14:textId="7E8B4BD9" w:rsidR="005E4502" w:rsidRPr="0038596D" w:rsidRDefault="00BE7E77" w:rsidP="005E450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CA7F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128" w:type="pct"/>
          </w:tcPr>
          <w:p w14:paraId="7CDF4EE7" w14:textId="77777777" w:rsidR="005E4502" w:rsidRPr="00E74FAE" w:rsidRDefault="005E4502" w:rsidP="005E450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</w:tcPr>
          <w:p w14:paraId="1DE2E67C" w14:textId="4C5CEEA4" w:rsidR="005E4502" w:rsidRPr="006666FA" w:rsidRDefault="00BE7E77" w:rsidP="005E450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5E4502" w:rsidRPr="006666FA" w14:paraId="298A0268" w14:textId="77777777">
        <w:tc>
          <w:tcPr>
            <w:tcW w:w="1748" w:type="pct"/>
          </w:tcPr>
          <w:p w14:paraId="3355B3FC" w14:textId="752C7860" w:rsidR="005E4502" w:rsidRPr="0038596D" w:rsidRDefault="005E4502" w:rsidP="005E4502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กลับรายการ</w:t>
            </w:r>
          </w:p>
        </w:tc>
        <w:tc>
          <w:tcPr>
            <w:tcW w:w="437" w:type="pct"/>
            <w:tcBorders>
              <w:left w:val="nil"/>
            </w:tcBorders>
          </w:tcPr>
          <w:p w14:paraId="79E69D31" w14:textId="77777777" w:rsidR="005E4502" w:rsidRDefault="005E4502" w:rsidP="005E45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1F29480E" w14:textId="469A7AF7" w:rsidR="005E4502" w:rsidRPr="00E344AD" w:rsidRDefault="002F0E48" w:rsidP="005E4502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0DBE0041" w14:textId="77777777" w:rsidR="005E4502" w:rsidRPr="006666FA" w:rsidRDefault="005E4502" w:rsidP="005E4502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4D1C75CF" w14:textId="2AA5CB25" w:rsidR="005E4502" w:rsidRDefault="005E4502" w:rsidP="005E450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57E068E1" w14:textId="77777777" w:rsidR="005E4502" w:rsidRPr="006666FA" w:rsidRDefault="005E4502" w:rsidP="005E450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</w:tcPr>
          <w:p w14:paraId="5724620B" w14:textId="58063CDE" w:rsidR="005E4502" w:rsidRPr="0038596D" w:rsidRDefault="00CA7F13" w:rsidP="00CA7F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9D225D3" w14:textId="77777777" w:rsidR="005E4502" w:rsidRPr="006666FA" w:rsidRDefault="005E4502" w:rsidP="005E450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7E01E3B8" w14:textId="2791668B" w:rsidR="005E4502" w:rsidRDefault="005E4502" w:rsidP="005E450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59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Pr="003859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E4502" w:rsidRPr="006666FA" w14:paraId="0F1DA96C" w14:textId="77777777" w:rsidTr="0038596D">
        <w:tc>
          <w:tcPr>
            <w:tcW w:w="1748" w:type="pct"/>
          </w:tcPr>
          <w:p w14:paraId="2E8B0D4C" w14:textId="41DB0E6A" w:rsidR="005E4502" w:rsidRPr="007B68C6" w:rsidRDefault="005E4502" w:rsidP="005E4502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8596D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ตัด</w:t>
            </w:r>
            <w:r w:rsidR="00547A26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จำหน่าย</w:t>
            </w:r>
          </w:p>
        </w:tc>
        <w:tc>
          <w:tcPr>
            <w:tcW w:w="437" w:type="pct"/>
            <w:tcBorders>
              <w:left w:val="nil"/>
            </w:tcBorders>
          </w:tcPr>
          <w:p w14:paraId="2789FB52" w14:textId="77777777" w:rsidR="005E4502" w:rsidRPr="006666FA" w:rsidRDefault="005E4502" w:rsidP="005E45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37B430A" w14:textId="7F3AE497" w:rsidR="005E4502" w:rsidRPr="002F0E48" w:rsidRDefault="002F0E48" w:rsidP="005E4502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F0E4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21</w:t>
            </w:r>
            <w:r w:rsidRPr="002F0E4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5AC7D70F" w14:textId="77777777" w:rsidR="005E4502" w:rsidRPr="006666FA" w:rsidRDefault="005E4502" w:rsidP="005E4502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3F92412D" w14:textId="3B695E5A" w:rsidR="005E4502" w:rsidRPr="006666FA" w:rsidRDefault="005E4502" w:rsidP="005E450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68DB364F" w14:textId="77777777" w:rsidR="005E4502" w:rsidRPr="006666FA" w:rsidRDefault="005E4502" w:rsidP="005E450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CBF622C" w14:textId="702133B9" w:rsidR="005E4502" w:rsidRPr="0038596D" w:rsidRDefault="00CA7F13" w:rsidP="00CA7F1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</w:tcPr>
          <w:p w14:paraId="1525F3ED" w14:textId="77777777" w:rsidR="005E4502" w:rsidRPr="006666FA" w:rsidRDefault="005E4502" w:rsidP="005E450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C0B7894" w14:textId="3F462CAD" w:rsidR="005E4502" w:rsidRPr="006666FA" w:rsidRDefault="005E4502" w:rsidP="005E450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59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4502" w:rsidRPr="006666FA" w14:paraId="2C6F6104" w14:textId="77777777" w:rsidTr="0038596D">
        <w:tc>
          <w:tcPr>
            <w:tcW w:w="1748" w:type="pct"/>
          </w:tcPr>
          <w:p w14:paraId="7FF95E2F" w14:textId="0C339C84" w:rsidR="005E4502" w:rsidRPr="0038596D" w:rsidRDefault="005E4502" w:rsidP="005E4502">
            <w:pPr>
              <w:tabs>
                <w:tab w:val="left" w:pos="227"/>
                <w:tab w:val="left" w:pos="5387"/>
                <w:tab w:val="left" w:pos="5613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3859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Pr="0038596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 xml:space="preserve"> </w:t>
            </w:r>
            <w:r w:rsidRPr="003859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  <w:r w:rsidRPr="003859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37" w:type="pct"/>
            <w:tcBorders>
              <w:left w:val="nil"/>
            </w:tcBorders>
          </w:tcPr>
          <w:p w14:paraId="1C9F3BFE" w14:textId="77777777" w:rsidR="005E4502" w:rsidRPr="006666FA" w:rsidRDefault="005E4502" w:rsidP="005E45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3CD5020" w14:textId="5B2B1524" w:rsidR="005E4502" w:rsidRPr="0016255E" w:rsidRDefault="00BE7E77" w:rsidP="005E4502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2F0E4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146" w:type="pct"/>
          </w:tcPr>
          <w:p w14:paraId="16878EBB" w14:textId="77777777" w:rsidR="005E4502" w:rsidRPr="006666FA" w:rsidRDefault="005E4502" w:rsidP="005E4502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697B4AC3" w14:textId="34DA6639" w:rsidR="005E4502" w:rsidRPr="006666FA" w:rsidRDefault="00BE7E77" w:rsidP="005E450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5E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131" w:type="pct"/>
          </w:tcPr>
          <w:p w14:paraId="39F008D6" w14:textId="77777777" w:rsidR="005E4502" w:rsidRPr="006666FA" w:rsidRDefault="005E4502" w:rsidP="005E450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488FC618" w14:textId="19E59E35" w:rsidR="005E4502" w:rsidRPr="0038596D" w:rsidRDefault="00BE7E77" w:rsidP="005E450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CA7F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128" w:type="pct"/>
          </w:tcPr>
          <w:p w14:paraId="4EAF6414" w14:textId="77777777" w:rsidR="005E4502" w:rsidRPr="006666FA" w:rsidRDefault="005E4502" w:rsidP="005E450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399F398B" w14:textId="45DC7E88" w:rsidR="005E4502" w:rsidRPr="006666FA" w:rsidRDefault="004C49B0" w:rsidP="005E450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484</w:t>
            </w:r>
          </w:p>
        </w:tc>
      </w:tr>
    </w:tbl>
    <w:p w14:paraId="0EE54A4E" w14:textId="77777777" w:rsidR="00573537" w:rsidRDefault="00573537" w:rsidP="000C3853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66F67C13" w14:textId="41597DCD" w:rsidR="003B79D6" w:rsidRPr="00AC3C7F" w:rsidRDefault="000C3853" w:rsidP="00AC3C7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0C3853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ข้อมูลเกี่ยวกับความเสี่ยงด้านเครดิตเปิด</w:t>
      </w:r>
      <w:r w:rsidR="006D4E3C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เ</w:t>
      </w:r>
      <w:r w:rsidRPr="000C3853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ผยใน</w:t>
      </w:r>
      <w:r w:rsidRPr="0061462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หมายเหตุข้อ </w:t>
      </w:r>
      <w:r w:rsidR="00BE7E77" w:rsidRPr="00BE7E77">
        <w:rPr>
          <w:rFonts w:asciiTheme="majorBidi" w:eastAsia="MS Mincho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eastAsia="MS Mincho" w:hAnsiTheme="majorBidi" w:cstheme="majorBidi"/>
          <w:sz w:val="30"/>
          <w:szCs w:val="30"/>
          <w:lang w:val="en-US" w:bidi="th-TH"/>
        </w:rPr>
        <w:t>9</w:t>
      </w:r>
      <w:r w:rsidRPr="00E90215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(</w:t>
      </w:r>
      <w:r w:rsidRPr="00E90215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ข.</w:t>
      </w:r>
      <w:r w:rsidR="00BE7E77" w:rsidRPr="00BE7E77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="006D4E3C" w:rsidRPr="00614622">
        <w:rPr>
          <w:rFonts w:asciiTheme="majorBidi" w:eastAsia="MS Mincho" w:hAnsiTheme="majorBidi" w:cstheme="majorBidi"/>
          <w:sz w:val="30"/>
          <w:szCs w:val="30"/>
          <w:lang w:val="en-US" w:bidi="th-TH"/>
        </w:rPr>
        <w:t>.</w:t>
      </w:r>
      <w:r w:rsidR="00BE7E77" w:rsidRPr="00BE7E77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Pr="00614622">
        <w:rPr>
          <w:rFonts w:asciiTheme="majorBidi" w:eastAsia="MS Mincho" w:hAnsiTheme="majorBidi" w:cstheme="majorBidi"/>
          <w:sz w:val="30"/>
          <w:szCs w:val="30"/>
          <w:lang w:val="en-US" w:bidi="th-TH"/>
        </w:rPr>
        <w:t>)</w:t>
      </w:r>
    </w:p>
    <w:p w14:paraId="3B587355" w14:textId="77777777" w:rsidR="006130EA" w:rsidRDefault="006130EA" w:rsidP="00963E6E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08DDDC9F" w14:textId="6988646A" w:rsidR="0038388F" w:rsidRPr="00F76522" w:rsidRDefault="0038388F" w:rsidP="00DF4681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F7652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สินค้าคงเหลือ</w:t>
      </w:r>
    </w:p>
    <w:p w14:paraId="2B93C2D6" w14:textId="77777777" w:rsidR="0008269B" w:rsidRPr="00186750" w:rsidRDefault="0008269B" w:rsidP="0008269B">
      <w:pPr>
        <w:pStyle w:val="BodyText"/>
        <w:spacing w:after="0"/>
        <w:rPr>
          <w:rFonts w:asciiTheme="majorBidi" w:hAnsiTheme="majorBidi" w:cstheme="majorBidi"/>
          <w:szCs w:val="22"/>
          <w:lang w:bidi="th-TH"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5"/>
        <w:gridCol w:w="1076"/>
        <w:gridCol w:w="247"/>
        <w:gridCol w:w="1116"/>
        <w:gridCol w:w="254"/>
        <w:gridCol w:w="1047"/>
        <w:gridCol w:w="238"/>
        <w:gridCol w:w="1073"/>
      </w:tblGrid>
      <w:tr w:rsidR="00DF4681" w:rsidRPr="006666FA" w14:paraId="063D2A07" w14:textId="77777777" w:rsidTr="009C5BC3">
        <w:trPr>
          <w:tblHeader/>
        </w:trPr>
        <w:tc>
          <w:tcPr>
            <w:tcW w:w="2280" w:type="pct"/>
          </w:tcPr>
          <w:p w14:paraId="42658538" w14:textId="77777777" w:rsidR="00DF4681" w:rsidRPr="00064DDE" w:rsidRDefault="00DF4681" w:rsidP="00D324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64DD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64DDE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13" w:type="pct"/>
            <w:gridSpan w:val="3"/>
          </w:tcPr>
          <w:p w14:paraId="6B165686" w14:textId="77777777" w:rsidR="00DF4681" w:rsidRPr="00064DDE" w:rsidRDefault="00DF4681" w:rsidP="00D324D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53025474" w14:textId="77777777" w:rsidR="00DF4681" w:rsidRPr="00064DDE" w:rsidRDefault="00DF4681" w:rsidP="00D324D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pct"/>
            <w:gridSpan w:val="3"/>
          </w:tcPr>
          <w:p w14:paraId="1B6ED70F" w14:textId="77777777" w:rsidR="00DF4681" w:rsidRPr="00064DDE" w:rsidRDefault="00DF4681" w:rsidP="00D324D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C5BC3" w:rsidRPr="006666FA" w14:paraId="7BD55958" w14:textId="77777777" w:rsidTr="009C5BC3">
        <w:trPr>
          <w:trHeight w:val="308"/>
          <w:tblHeader/>
        </w:trPr>
        <w:tc>
          <w:tcPr>
            <w:tcW w:w="2280" w:type="pct"/>
          </w:tcPr>
          <w:p w14:paraId="7381FE45" w14:textId="77777777" w:rsidR="009C5BC3" w:rsidRPr="00064DDE" w:rsidRDefault="009C5BC3" w:rsidP="009C5BC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3602545" w14:textId="1486E4DA" w:rsidR="009C5BC3" w:rsidRPr="00286A57" w:rsidRDefault="00BE7E77" w:rsidP="009C5BC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33" w:type="pct"/>
          </w:tcPr>
          <w:p w14:paraId="6A82838F" w14:textId="77777777" w:rsidR="009C5BC3" w:rsidRPr="00286A57" w:rsidRDefault="009C5BC3" w:rsidP="009C5BC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14:paraId="2BFDE755" w14:textId="063A6904" w:rsidR="009C5BC3" w:rsidRPr="00286A57" w:rsidRDefault="00BE7E77" w:rsidP="009C5BC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137" w:type="pct"/>
          </w:tcPr>
          <w:p w14:paraId="46A06E50" w14:textId="77777777" w:rsidR="009C5BC3" w:rsidRPr="00286A57" w:rsidRDefault="009C5BC3" w:rsidP="009C5BC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4" w:type="pct"/>
          </w:tcPr>
          <w:p w14:paraId="13B4C304" w14:textId="40D9FE37" w:rsidR="009C5BC3" w:rsidRPr="00286A57" w:rsidRDefault="00BE7E77" w:rsidP="009C5BC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28" w:type="pct"/>
          </w:tcPr>
          <w:p w14:paraId="18AA1CAA" w14:textId="77777777" w:rsidR="009C5BC3" w:rsidRPr="00286A57" w:rsidRDefault="009C5BC3" w:rsidP="009C5BC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14:paraId="511A5FAD" w14:textId="6E0B5432" w:rsidR="009C5BC3" w:rsidRPr="00286A57" w:rsidRDefault="00BE7E77" w:rsidP="009C5BC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</w:tr>
      <w:tr w:rsidR="00DF4681" w:rsidRPr="006666FA" w14:paraId="6FB1858B" w14:textId="77777777" w:rsidTr="00521922">
        <w:trPr>
          <w:trHeight w:val="344"/>
          <w:tblHeader/>
        </w:trPr>
        <w:tc>
          <w:tcPr>
            <w:tcW w:w="2280" w:type="pct"/>
          </w:tcPr>
          <w:p w14:paraId="42D17B95" w14:textId="77777777" w:rsidR="00DF4681" w:rsidRPr="00064DDE" w:rsidRDefault="00DF4681" w:rsidP="00875B6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0" w:type="pct"/>
            <w:gridSpan w:val="7"/>
          </w:tcPr>
          <w:p w14:paraId="1049864A" w14:textId="77777777" w:rsidR="00DF4681" w:rsidRPr="00064DDE" w:rsidRDefault="00DF4681" w:rsidP="00875B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D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7E98" w:rsidRPr="006666FA" w14:paraId="458493D5" w14:textId="77777777" w:rsidTr="009C5BC3">
        <w:tc>
          <w:tcPr>
            <w:tcW w:w="2280" w:type="pct"/>
          </w:tcPr>
          <w:p w14:paraId="085D1C56" w14:textId="77777777" w:rsidR="00C17E98" w:rsidRPr="00064DDE" w:rsidRDefault="00C17E98" w:rsidP="00C17E9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ยานพาหนะ</w:t>
            </w:r>
          </w:p>
        </w:tc>
        <w:tc>
          <w:tcPr>
            <w:tcW w:w="579" w:type="pct"/>
          </w:tcPr>
          <w:p w14:paraId="72FD58D3" w14:textId="69D69C97" w:rsidR="00C17E98" w:rsidRPr="00E957EB" w:rsidRDefault="004C49B0" w:rsidP="00C17E9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8" w:right="-1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17E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9221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133" w:type="pct"/>
          </w:tcPr>
          <w:p w14:paraId="7C457AAE" w14:textId="77777777" w:rsidR="00C17E98" w:rsidRPr="00064DDE" w:rsidRDefault="00C17E98" w:rsidP="00C17E9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08051EF" w14:textId="189EE4D9" w:rsidR="00C17E98" w:rsidRPr="002711B5" w:rsidRDefault="00BE7E77" w:rsidP="00C17E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9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C17E98" w:rsidRPr="00E957E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766</w:t>
            </w:r>
            <w:r w:rsidR="00C17E98" w:rsidRPr="00E957E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137" w:type="pct"/>
          </w:tcPr>
          <w:p w14:paraId="25D406E2" w14:textId="77777777" w:rsidR="00C17E98" w:rsidRPr="00064DDE" w:rsidRDefault="00C17E98" w:rsidP="00C17E9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218C366" w14:textId="006A10F8" w:rsidR="00C17E98" w:rsidRPr="00064DDE" w:rsidRDefault="00C17E98" w:rsidP="00C17E98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B0CFBD8" w14:textId="77777777" w:rsidR="00C17E98" w:rsidRPr="00064DDE" w:rsidRDefault="00C17E98" w:rsidP="00C17E9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C265480" w14:textId="15AA7E7E" w:rsidR="00C17E98" w:rsidRPr="00064DDE" w:rsidRDefault="00C17E98" w:rsidP="00C17E98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17E98" w:rsidRPr="006666FA" w14:paraId="05EE3423" w14:textId="77777777" w:rsidTr="009C5BC3">
        <w:tc>
          <w:tcPr>
            <w:tcW w:w="2280" w:type="pct"/>
          </w:tcPr>
          <w:p w14:paraId="0A282A59" w14:textId="77777777" w:rsidR="00C17E98" w:rsidRPr="00064DDE" w:rsidRDefault="00C17E98" w:rsidP="00C17E9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อะไหล่และอุปกรณ์</w:t>
            </w:r>
          </w:p>
        </w:tc>
        <w:tc>
          <w:tcPr>
            <w:tcW w:w="579" w:type="pct"/>
          </w:tcPr>
          <w:p w14:paraId="48EC4593" w14:textId="0A8F3CB3" w:rsidR="00C17E98" w:rsidRPr="00E957EB" w:rsidRDefault="004C49B0" w:rsidP="00C17E9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8" w:right="-1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1725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133" w:type="pct"/>
          </w:tcPr>
          <w:p w14:paraId="2B3603A0" w14:textId="77777777" w:rsidR="00C17E98" w:rsidRPr="00064DDE" w:rsidRDefault="00C17E98" w:rsidP="00C17E9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235E831" w14:textId="0B7D5BD1" w:rsidR="00C17E98" w:rsidRPr="00805DF1" w:rsidRDefault="004C49B0" w:rsidP="00C17E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9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339</w:t>
            </w:r>
            <w:r w:rsidR="00C17E98" w:rsidRPr="00E957E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967</w:t>
            </w:r>
          </w:p>
        </w:tc>
        <w:tc>
          <w:tcPr>
            <w:tcW w:w="137" w:type="pct"/>
          </w:tcPr>
          <w:p w14:paraId="79197C2F" w14:textId="77777777" w:rsidR="00C17E98" w:rsidRPr="00064DDE" w:rsidRDefault="00C17E98" w:rsidP="00C17E9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1BE15DA" w14:textId="001999F1" w:rsidR="00C17E98" w:rsidRPr="00064DDE" w:rsidRDefault="00C17E98" w:rsidP="00C17E98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45932EC" w14:textId="77777777" w:rsidR="00C17E98" w:rsidRPr="00064DDE" w:rsidRDefault="00C17E98" w:rsidP="00C17E9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D0362B2" w14:textId="48C37446" w:rsidR="00C17E98" w:rsidRPr="00064DDE" w:rsidRDefault="00C17E98" w:rsidP="00C17E98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17E98" w:rsidRPr="006666FA" w14:paraId="4FAD0602" w14:textId="77777777" w:rsidTr="009C5BC3">
        <w:tc>
          <w:tcPr>
            <w:tcW w:w="2280" w:type="pct"/>
          </w:tcPr>
          <w:p w14:paraId="55400480" w14:textId="21BEF06C" w:rsidR="00C17E98" w:rsidRPr="00064DDE" w:rsidRDefault="00C17E98" w:rsidP="00C17E9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สินค้าระหว่างทาง</w:t>
            </w:r>
          </w:p>
        </w:tc>
        <w:tc>
          <w:tcPr>
            <w:tcW w:w="579" w:type="pct"/>
          </w:tcPr>
          <w:p w14:paraId="649CCD5B" w14:textId="73ED3633" w:rsidR="00C17E98" w:rsidRPr="003372E3" w:rsidRDefault="004C49B0" w:rsidP="00C17E9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8"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17E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3" w:type="pct"/>
          </w:tcPr>
          <w:p w14:paraId="6E7EF752" w14:textId="77777777" w:rsidR="00C17E98" w:rsidRPr="00064DDE" w:rsidRDefault="00C17E98" w:rsidP="00C17E9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7E2E7C6" w14:textId="4AB11465" w:rsidR="00C17E98" w:rsidRPr="00805DF1" w:rsidRDefault="00BE7E77" w:rsidP="00C17E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9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C17E9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7" w:type="pct"/>
          </w:tcPr>
          <w:p w14:paraId="76E24874" w14:textId="77777777" w:rsidR="00C17E98" w:rsidRPr="00064DDE" w:rsidRDefault="00C17E98" w:rsidP="00C17E9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2028CD0" w14:textId="71336D98" w:rsidR="00C17E98" w:rsidRPr="00064DDE" w:rsidRDefault="00C17E98" w:rsidP="00C17E98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6E0FF60" w14:textId="77777777" w:rsidR="00C17E98" w:rsidRPr="00064DDE" w:rsidRDefault="00C17E98" w:rsidP="00C17E9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0B1CA5C" w14:textId="0D508CBB" w:rsidR="00C17E98" w:rsidRPr="00064DDE" w:rsidRDefault="00C17E98" w:rsidP="00C17E98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17E98" w:rsidRPr="006666FA" w14:paraId="3AC3C80D" w14:textId="77777777" w:rsidTr="009C5BC3">
        <w:tc>
          <w:tcPr>
            <w:tcW w:w="2280" w:type="pct"/>
          </w:tcPr>
          <w:p w14:paraId="32CB4DDD" w14:textId="77777777" w:rsidR="00C17E98" w:rsidRPr="00064DDE" w:rsidRDefault="00C17E98" w:rsidP="00C17E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64D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37A605F9" w14:textId="68F08E08" w:rsidR="00C17E98" w:rsidRPr="000B5F35" w:rsidRDefault="00F76522" w:rsidP="00C17E9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8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 w:rsidR="004C49B0" w:rsidRPr="004C49B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439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  <w:tc>
          <w:tcPr>
            <w:tcW w:w="133" w:type="pct"/>
          </w:tcPr>
          <w:p w14:paraId="773FFA65" w14:textId="77777777" w:rsidR="00C17E98" w:rsidRPr="0050410D" w:rsidRDefault="00C17E98" w:rsidP="00C17E9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C75E5D5" w14:textId="7958F629" w:rsidR="00C17E98" w:rsidRPr="0050410D" w:rsidRDefault="00BE7E77" w:rsidP="00C17E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9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C17E98" w:rsidRPr="000B5F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10</w:t>
            </w:r>
            <w:r w:rsidR="004C49B0" w:rsidRPr="004C49B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C17E98" w:rsidRPr="000B5F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137" w:type="pct"/>
          </w:tcPr>
          <w:p w14:paraId="01FF0103" w14:textId="77777777" w:rsidR="00C17E98" w:rsidRPr="00064DDE" w:rsidRDefault="00C17E98" w:rsidP="00C17E9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2ED68178" w14:textId="5D004AA7" w:rsidR="00C17E98" w:rsidRPr="00064DDE" w:rsidRDefault="00C17E98" w:rsidP="00C17E98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631A6F8" w14:textId="77777777" w:rsidR="00C17E98" w:rsidRPr="00064DDE" w:rsidRDefault="00C17E98" w:rsidP="00C17E9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69DF68C9" w14:textId="6498A792" w:rsidR="00C17E98" w:rsidRPr="00064DDE" w:rsidRDefault="00C17E98" w:rsidP="00C17E98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17E98" w:rsidRPr="002D3DD5" w14:paraId="7DCA0AD0" w14:textId="77777777" w:rsidTr="009C5BC3">
        <w:tc>
          <w:tcPr>
            <w:tcW w:w="2280" w:type="pct"/>
          </w:tcPr>
          <w:p w14:paraId="03DE7D2F" w14:textId="77777777" w:rsidR="00C17E98" w:rsidRPr="00064DDE" w:rsidRDefault="00C17E98" w:rsidP="00C17E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064DDE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064DDE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ค่าเผื่อการลดมูลค่า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C9DF35C" w14:textId="53841F44" w:rsidR="00C17E98" w:rsidRPr="00576783" w:rsidRDefault="00C17E98" w:rsidP="00C17E9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28" w:right="-1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1725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3" w:type="pct"/>
          </w:tcPr>
          <w:p w14:paraId="028E09BC" w14:textId="77777777" w:rsidR="00C17E98" w:rsidRPr="00064DDE" w:rsidRDefault="00C17E98" w:rsidP="00C17E9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E1827C6" w14:textId="7D883A07" w:rsidR="00C17E98" w:rsidRPr="00125574" w:rsidRDefault="00C17E98" w:rsidP="00C17E98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453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37" w:type="pct"/>
          </w:tcPr>
          <w:p w14:paraId="1FBA8C6F" w14:textId="77777777" w:rsidR="00C17E98" w:rsidRPr="00064DDE" w:rsidRDefault="00C17E98" w:rsidP="00C17E9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52AA3CF7" w14:textId="6F3CC1C1" w:rsidR="00C17E98" w:rsidRPr="00064DDE" w:rsidRDefault="00C17E98" w:rsidP="00C17E98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7F1A3DF" w14:textId="77777777" w:rsidR="00C17E98" w:rsidRPr="00064DDE" w:rsidRDefault="00C17E98" w:rsidP="00C17E9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C28A18A" w14:textId="4F618B31" w:rsidR="00C17E98" w:rsidRPr="00064DDE" w:rsidRDefault="00C17E98" w:rsidP="00C17E98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17E98" w:rsidRPr="006666FA" w14:paraId="11DE4EC2" w14:textId="77777777" w:rsidTr="009C5BC3">
        <w:tc>
          <w:tcPr>
            <w:tcW w:w="2280" w:type="pct"/>
          </w:tcPr>
          <w:p w14:paraId="4B0DCC0B" w14:textId="77777777" w:rsidR="00C17E98" w:rsidRPr="00064DDE" w:rsidRDefault="00C17E98" w:rsidP="00C17E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64D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57D4C47" w14:textId="1C95DF6E" w:rsidR="00C17E98" w:rsidRPr="0050410D" w:rsidRDefault="004C49B0" w:rsidP="00C17E9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8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17E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384</w:t>
            </w:r>
            <w:r w:rsidR="001725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33" w:type="pct"/>
          </w:tcPr>
          <w:p w14:paraId="12E42BEB" w14:textId="77777777" w:rsidR="00C17E98" w:rsidRPr="0050410D" w:rsidRDefault="00C17E98" w:rsidP="00C17E9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6758DF8" w14:textId="795D82A7" w:rsidR="00C17E98" w:rsidRPr="00064DDE" w:rsidRDefault="00BE7E77" w:rsidP="00C17E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9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C17E98" w:rsidRPr="005041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Pr="00BE7E7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C17E98" w:rsidRPr="005041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43</w:t>
            </w:r>
            <w:r w:rsidRPr="00BE7E7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7" w:type="pct"/>
          </w:tcPr>
          <w:p w14:paraId="76D43463" w14:textId="77777777" w:rsidR="00C17E98" w:rsidRPr="00064DDE" w:rsidRDefault="00C17E98" w:rsidP="00C17E9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45EABD3D" w14:textId="08E20832" w:rsidR="00C17E98" w:rsidRPr="00064DDE" w:rsidRDefault="00C17E98" w:rsidP="00C17E98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96AAFFD" w14:textId="77777777" w:rsidR="00C17E98" w:rsidRPr="00064DDE" w:rsidRDefault="00C17E98" w:rsidP="00C17E9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CEE6D26" w14:textId="6C25BA01" w:rsidR="00C17E98" w:rsidRPr="00064DDE" w:rsidRDefault="00C17E98" w:rsidP="00C17E98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C5BC3" w:rsidRPr="006666FA" w14:paraId="73D777FA" w14:textId="77777777" w:rsidTr="009C5BC3">
        <w:tc>
          <w:tcPr>
            <w:tcW w:w="2280" w:type="pct"/>
          </w:tcPr>
          <w:p w14:paraId="2ED926B5" w14:textId="77777777" w:rsidR="009C5BC3" w:rsidRPr="0077251E" w:rsidRDefault="009C5BC3" w:rsidP="009C5B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573AF148" w14:textId="77777777" w:rsidR="009C5BC3" w:rsidRPr="0077251E" w:rsidRDefault="009C5BC3" w:rsidP="009C5BC3">
            <w:pPr>
              <w:pStyle w:val="acctfourfigures"/>
              <w:tabs>
                <w:tab w:val="clear" w:pos="765"/>
                <w:tab w:val="decimal" w:pos="864"/>
                <w:tab w:val="decimal" w:pos="95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3" w:type="pct"/>
          </w:tcPr>
          <w:p w14:paraId="0B474B99" w14:textId="77777777" w:rsidR="009C5BC3" w:rsidRPr="0077251E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492BEA66" w14:textId="77777777" w:rsidR="009C5BC3" w:rsidRPr="0077251E" w:rsidRDefault="009C5BC3" w:rsidP="009C5B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34" w:right="-1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7" w:type="pct"/>
          </w:tcPr>
          <w:p w14:paraId="34CC1F46" w14:textId="77777777" w:rsidR="009C5BC3" w:rsidRPr="0077251E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15D8A091" w14:textId="77777777" w:rsidR="009C5BC3" w:rsidRPr="0077251E" w:rsidRDefault="009C5BC3" w:rsidP="009C5BC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" w:type="pct"/>
          </w:tcPr>
          <w:p w14:paraId="32948FE0" w14:textId="77777777" w:rsidR="009C5BC3" w:rsidRPr="0077251E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08605CDE" w14:textId="77777777" w:rsidR="009C5BC3" w:rsidRPr="0077251E" w:rsidRDefault="009C5BC3" w:rsidP="009C5BC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C5BC3" w:rsidRPr="006666FA" w14:paraId="3533E24E" w14:textId="77777777" w:rsidTr="009C5BC3">
        <w:tc>
          <w:tcPr>
            <w:tcW w:w="2280" w:type="pct"/>
          </w:tcPr>
          <w:p w14:paraId="6D5A6B82" w14:textId="15CD342F" w:rsidR="009C5BC3" w:rsidRPr="00064DDE" w:rsidRDefault="009C5BC3" w:rsidP="009C5BC3">
            <w:pPr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A57">
              <w:rPr>
                <w:rFonts w:asciiTheme="majorBidi" w:hAnsiTheme="majorBidi" w:cs="Angsana New" w:hint="cs"/>
                <w:b/>
                <w:sz w:val="30"/>
                <w:szCs w:val="30"/>
                <w:cs/>
                <w:lang w:bidi="th-TH"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579" w:type="pct"/>
          </w:tcPr>
          <w:p w14:paraId="369CA893" w14:textId="77777777" w:rsidR="009C5BC3" w:rsidRPr="00064DDE" w:rsidRDefault="009C5BC3" w:rsidP="009C5BC3">
            <w:pPr>
              <w:pStyle w:val="acctfourfigures"/>
              <w:tabs>
                <w:tab w:val="clear" w:pos="765"/>
                <w:tab w:val="decimal" w:pos="864"/>
                <w:tab w:val="decimal" w:pos="95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3" w:type="pct"/>
          </w:tcPr>
          <w:p w14:paraId="32FBEDAA" w14:textId="77777777" w:rsidR="009C5BC3" w:rsidRPr="00064DDE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5D95992" w14:textId="5FE14065" w:rsidR="009C5BC3" w:rsidRPr="00064DDE" w:rsidRDefault="009C5BC3" w:rsidP="009C5B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7E4DDC19" w14:textId="77777777" w:rsidR="009C5BC3" w:rsidRPr="00064DDE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C01B5C7" w14:textId="72D1720D" w:rsidR="009C5BC3" w:rsidRPr="00064DDE" w:rsidRDefault="009C5BC3" w:rsidP="009C5BC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38A74F29" w14:textId="77777777" w:rsidR="009C5BC3" w:rsidRPr="00064DDE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594B6C2" w14:textId="7581B0FA" w:rsidR="009C5BC3" w:rsidRPr="00064DDE" w:rsidRDefault="009C5BC3" w:rsidP="009C5BC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C5BC3" w:rsidRPr="006666FA" w14:paraId="1F2902B0" w14:textId="77777777" w:rsidTr="009C5BC3">
        <w:tc>
          <w:tcPr>
            <w:tcW w:w="2280" w:type="pct"/>
          </w:tcPr>
          <w:p w14:paraId="227D9C29" w14:textId="350F0F23" w:rsidR="009C5BC3" w:rsidRPr="00064DDE" w:rsidRDefault="009C5BC3" w:rsidP="009C5B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064D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79" w:type="pct"/>
          </w:tcPr>
          <w:p w14:paraId="73D46AE7" w14:textId="6EB1D7E5" w:rsidR="009C5BC3" w:rsidRPr="00576783" w:rsidRDefault="00BE7E77" w:rsidP="009C5B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8" w:right="-1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05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393</w:t>
            </w:r>
            <w:r w:rsidR="00705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002</w:t>
            </w:r>
          </w:p>
        </w:tc>
        <w:tc>
          <w:tcPr>
            <w:tcW w:w="133" w:type="pct"/>
          </w:tcPr>
          <w:p w14:paraId="371612C9" w14:textId="77777777" w:rsidR="009C5BC3" w:rsidRPr="00064DDE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4DB6E07" w14:textId="68B514F6" w:rsidR="009C5BC3" w:rsidRPr="002A3917" w:rsidRDefault="00BE7E77" w:rsidP="009C5B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9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9C5BC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  <w:r w:rsidR="009C5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137" w:type="pct"/>
          </w:tcPr>
          <w:p w14:paraId="5118E78C" w14:textId="77777777" w:rsidR="009C5BC3" w:rsidRPr="00064DDE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377BA01" w14:textId="622250C7" w:rsidR="009C5BC3" w:rsidRPr="00064DDE" w:rsidRDefault="00965E06" w:rsidP="009C5BC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3279187" w14:textId="77777777" w:rsidR="009C5BC3" w:rsidRPr="00064DDE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14:paraId="0006C7BB" w14:textId="26319853" w:rsidR="009C5BC3" w:rsidRPr="00064DDE" w:rsidRDefault="009C5BC3" w:rsidP="009C5BC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C5BC3" w:rsidRPr="006666FA" w14:paraId="140CFC57" w14:textId="77777777" w:rsidTr="009C5BC3">
        <w:tc>
          <w:tcPr>
            <w:tcW w:w="2280" w:type="pct"/>
          </w:tcPr>
          <w:p w14:paraId="0358E4CC" w14:textId="2FE6833F" w:rsidR="009C5BC3" w:rsidRPr="00064DDE" w:rsidRDefault="009C5BC3" w:rsidP="009C5BC3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="005637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637D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กลับรายการ</w:t>
            </w:r>
            <w:r w:rsidR="005637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) </w:t>
            </w:r>
            <w:r w:rsidRPr="00064DDE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</w:t>
            </w:r>
            <w:r w:rsidR="005637D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64DD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579" w:type="pct"/>
          </w:tcPr>
          <w:p w14:paraId="42274D73" w14:textId="50228EF1" w:rsidR="009C5BC3" w:rsidRPr="00576783" w:rsidRDefault="005637D3" w:rsidP="009C5B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8"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8922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F2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779</w:t>
            </w:r>
            <w:r w:rsidR="008922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3" w:type="pct"/>
          </w:tcPr>
          <w:p w14:paraId="78D31608" w14:textId="77777777" w:rsidR="009C5BC3" w:rsidRPr="00064DDE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5012844" w14:textId="19112DBC" w:rsidR="009C5BC3" w:rsidRPr="002A3917" w:rsidRDefault="005637D3" w:rsidP="009C5B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9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137" w:type="pct"/>
          </w:tcPr>
          <w:p w14:paraId="2872A02E" w14:textId="77777777" w:rsidR="009C5BC3" w:rsidRPr="00064DDE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077D8A1" w14:textId="348FC60F" w:rsidR="009C5BC3" w:rsidRPr="00064DDE" w:rsidRDefault="00C277C9" w:rsidP="009C5BC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965E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0BE831D" w14:textId="77777777" w:rsidR="009C5BC3" w:rsidRPr="00064DDE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7B8B538" w14:textId="0AADED11" w:rsidR="009C5BC3" w:rsidRPr="00064DDE" w:rsidRDefault="00C277C9" w:rsidP="009C5BC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9C5BC3"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C5BC3" w:rsidRPr="006666FA" w14:paraId="334EA991" w14:textId="77777777" w:rsidTr="009C5BC3">
        <w:tc>
          <w:tcPr>
            <w:tcW w:w="2280" w:type="pct"/>
            <w:shd w:val="clear" w:color="auto" w:fill="FFFFFF"/>
          </w:tcPr>
          <w:p w14:paraId="6A84C071" w14:textId="04A250F5" w:rsidR="009C5BC3" w:rsidRPr="002875AF" w:rsidRDefault="009C5BC3" w:rsidP="009C5BC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979AD26" w14:textId="684446C5" w:rsidR="009C5BC3" w:rsidRPr="00576783" w:rsidRDefault="00BE7E77" w:rsidP="009C5B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8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9425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389</w:t>
            </w:r>
            <w:r w:rsidR="00345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3" w:type="pct"/>
          </w:tcPr>
          <w:p w14:paraId="5BF46518" w14:textId="77777777" w:rsidR="009C5BC3" w:rsidRPr="00064DDE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9D735D7" w14:textId="3C35FC59" w:rsidR="009C5BC3" w:rsidRPr="004A042A" w:rsidRDefault="00BE7E77" w:rsidP="009C5B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9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="009C5B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9C5B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7" w:type="pct"/>
          </w:tcPr>
          <w:p w14:paraId="60395710" w14:textId="77777777" w:rsidR="009C5BC3" w:rsidRPr="004A042A" w:rsidRDefault="009C5BC3" w:rsidP="009C5BC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12CDF87A" w14:textId="6306BFE8" w:rsidR="009C5BC3" w:rsidRPr="004A042A" w:rsidRDefault="00965E06" w:rsidP="009C5BC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2C216DF" w14:textId="77777777" w:rsidR="009C5BC3" w:rsidRPr="00064DDE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AF4257A" w14:textId="3DC95C86" w:rsidR="009C5BC3" w:rsidRPr="00064DDE" w:rsidRDefault="009C5BC3" w:rsidP="009C5BC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32F6C09" w14:textId="0E259C80" w:rsidR="00A323F4" w:rsidRDefault="00A323F4" w:rsidP="006F768C">
      <w:pPr>
        <w:pStyle w:val="BodyText"/>
        <w:spacing w:after="0"/>
        <w:rPr>
          <w:rFonts w:asciiTheme="majorBidi" w:hAnsiTheme="majorBidi" w:cstheme="majorBidi"/>
          <w:bCs/>
          <w:szCs w:val="22"/>
          <w:lang w:bidi="th-TH"/>
        </w:rPr>
      </w:pPr>
    </w:p>
    <w:p w14:paraId="53F18F2C" w14:textId="77777777" w:rsidR="00A323F4" w:rsidRDefault="00A323F4">
      <w:pPr>
        <w:spacing w:line="240" w:lineRule="auto"/>
        <w:rPr>
          <w:rFonts w:asciiTheme="majorBidi" w:hAnsiTheme="majorBidi" w:cstheme="majorBidi"/>
          <w:bCs/>
          <w:szCs w:val="22"/>
          <w:lang w:bidi="th-TH"/>
        </w:rPr>
      </w:pPr>
      <w:r>
        <w:rPr>
          <w:rFonts w:asciiTheme="majorBidi" w:hAnsiTheme="majorBidi" w:cstheme="majorBidi"/>
          <w:bCs/>
          <w:szCs w:val="22"/>
          <w:lang w:bidi="th-TH"/>
        </w:rPr>
        <w:br w:type="page"/>
      </w:r>
    </w:p>
    <w:p w14:paraId="08FD90CB" w14:textId="1E0C66DF" w:rsidR="0038388F" w:rsidRPr="00287088" w:rsidRDefault="0038388F" w:rsidP="0038388F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left="54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28708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ยานพาหนะรอการขาย</w:t>
      </w:r>
      <w:r w:rsidR="000317B8" w:rsidRPr="00287088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สำหรับสินทรัพย์ให้เช่า</w:t>
      </w:r>
    </w:p>
    <w:p w14:paraId="32C3B041" w14:textId="77777777" w:rsidR="00A07A61" w:rsidRPr="00186750" w:rsidRDefault="00A07A61" w:rsidP="00A07A61">
      <w:pPr>
        <w:pStyle w:val="BodyText"/>
        <w:spacing w:after="0"/>
        <w:rPr>
          <w:rFonts w:ascii="Angsana New" w:hAnsi="Angsana New" w:cs="Angsana New"/>
          <w:szCs w:val="22"/>
          <w:lang w:bidi="th-TH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811"/>
        <w:gridCol w:w="1088"/>
        <w:gridCol w:w="236"/>
        <w:gridCol w:w="1106"/>
        <w:gridCol w:w="241"/>
        <w:gridCol w:w="1050"/>
        <w:gridCol w:w="236"/>
        <w:gridCol w:w="1091"/>
      </w:tblGrid>
      <w:tr w:rsidR="00801C94" w:rsidRPr="006666FA" w14:paraId="533BDFD9" w14:textId="77777777" w:rsidTr="00A0070E">
        <w:trPr>
          <w:tblHeader/>
        </w:trPr>
        <w:tc>
          <w:tcPr>
            <w:tcW w:w="1843" w:type="pct"/>
          </w:tcPr>
          <w:p w14:paraId="02A8645C" w14:textId="77777777" w:rsidR="00801C94" w:rsidRPr="006666FA" w:rsidRDefault="00801C94" w:rsidP="005C4A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37" w:type="pct"/>
            <w:tcBorders>
              <w:left w:val="nil"/>
            </w:tcBorders>
          </w:tcPr>
          <w:p w14:paraId="111EE222" w14:textId="77777777" w:rsidR="00801C94" w:rsidRPr="006666FA" w:rsidRDefault="00801C94" w:rsidP="005C4A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68D5FB7B" w14:textId="77777777" w:rsidR="00801C94" w:rsidRPr="006666FA" w:rsidRDefault="00801C94" w:rsidP="005C4A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741D9950" w14:textId="77777777" w:rsidR="00801C94" w:rsidRPr="006666FA" w:rsidRDefault="00801C94" w:rsidP="005C4A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2E8F8707" w14:textId="77777777" w:rsidR="00801C94" w:rsidRPr="006666FA" w:rsidRDefault="00801C94" w:rsidP="005C4A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C5BC3" w:rsidRPr="006666FA" w14:paraId="4E29AA3F" w14:textId="77777777" w:rsidTr="00A0070E">
        <w:trPr>
          <w:trHeight w:val="308"/>
          <w:tblHeader/>
        </w:trPr>
        <w:tc>
          <w:tcPr>
            <w:tcW w:w="1843" w:type="pct"/>
          </w:tcPr>
          <w:p w14:paraId="3B076C89" w14:textId="77777777" w:rsidR="009C5BC3" w:rsidRPr="006666FA" w:rsidRDefault="009C5BC3" w:rsidP="009C5BC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  <w:tcBorders>
              <w:left w:val="nil"/>
            </w:tcBorders>
          </w:tcPr>
          <w:p w14:paraId="26DBA268" w14:textId="4CE87D7A" w:rsidR="009C5BC3" w:rsidRPr="006666FA" w:rsidRDefault="009C5BC3" w:rsidP="009C5BC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586" w:type="pct"/>
          </w:tcPr>
          <w:p w14:paraId="52F23311" w14:textId="48B1FD97" w:rsidR="009C5BC3" w:rsidRPr="00125574" w:rsidRDefault="00BE7E77" w:rsidP="009C5BC3">
            <w:pPr>
              <w:pStyle w:val="BodyText"/>
              <w:spacing w:after="0" w:line="240" w:lineRule="auto"/>
              <w:ind w:left="-10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27" w:type="pct"/>
          </w:tcPr>
          <w:p w14:paraId="309DF15D" w14:textId="77777777" w:rsidR="009C5BC3" w:rsidRPr="00125574" w:rsidRDefault="009C5BC3" w:rsidP="009C5BC3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36413CA0" w14:textId="7C477775" w:rsidR="009C5BC3" w:rsidRPr="00125574" w:rsidRDefault="00BE7E77" w:rsidP="009C5BC3">
            <w:pPr>
              <w:pStyle w:val="BodyText"/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130" w:type="pct"/>
          </w:tcPr>
          <w:p w14:paraId="7FBF96AB" w14:textId="77777777" w:rsidR="009C5BC3" w:rsidRPr="00125574" w:rsidRDefault="009C5BC3" w:rsidP="009C5BC3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6" w:type="pct"/>
          </w:tcPr>
          <w:p w14:paraId="74042870" w14:textId="1E697CDD" w:rsidR="009C5BC3" w:rsidRPr="00125574" w:rsidRDefault="00BE7E77" w:rsidP="009C5BC3">
            <w:pPr>
              <w:pStyle w:val="BodyText"/>
              <w:spacing w:after="0" w:line="240" w:lineRule="auto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27" w:type="pct"/>
          </w:tcPr>
          <w:p w14:paraId="5E903683" w14:textId="77777777" w:rsidR="009C5BC3" w:rsidRPr="00125574" w:rsidRDefault="009C5BC3" w:rsidP="009C5BC3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</w:tcPr>
          <w:p w14:paraId="5D883A19" w14:textId="10161247" w:rsidR="009C5BC3" w:rsidRPr="00125574" w:rsidRDefault="00BE7E77" w:rsidP="009C5BC3">
            <w:pPr>
              <w:pStyle w:val="BodyText"/>
              <w:spacing w:after="0" w:line="240" w:lineRule="auto"/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</w:tr>
      <w:tr w:rsidR="001B31D0" w:rsidRPr="006666FA" w14:paraId="6BF63B0C" w14:textId="77777777" w:rsidTr="00A0070E">
        <w:trPr>
          <w:trHeight w:val="344"/>
          <w:tblHeader/>
        </w:trPr>
        <w:tc>
          <w:tcPr>
            <w:tcW w:w="1843" w:type="pct"/>
          </w:tcPr>
          <w:p w14:paraId="2F751292" w14:textId="77777777" w:rsidR="001B31D0" w:rsidRPr="0077251E" w:rsidRDefault="001B31D0" w:rsidP="001B31D0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7" w:type="pct"/>
            <w:tcBorders>
              <w:left w:val="nil"/>
            </w:tcBorders>
          </w:tcPr>
          <w:p w14:paraId="39564328" w14:textId="32CF5A21" w:rsidR="001B31D0" w:rsidRPr="006666FA" w:rsidRDefault="001B31D0" w:rsidP="001B31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20" w:type="pct"/>
            <w:gridSpan w:val="7"/>
          </w:tcPr>
          <w:p w14:paraId="3D5B2063" w14:textId="77777777" w:rsidR="001B31D0" w:rsidRPr="006666FA" w:rsidRDefault="001B31D0" w:rsidP="001B31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5BC3" w:rsidRPr="006666FA" w14:paraId="47D477B4" w14:textId="77777777" w:rsidTr="00A0070E">
        <w:trPr>
          <w:trHeight w:val="80"/>
        </w:trPr>
        <w:tc>
          <w:tcPr>
            <w:tcW w:w="1843" w:type="pct"/>
          </w:tcPr>
          <w:p w14:paraId="60442754" w14:textId="7B23014B" w:rsidR="009C5BC3" w:rsidRPr="006666FA" w:rsidRDefault="009C5BC3" w:rsidP="009C5B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437" w:type="pct"/>
            <w:tcBorders>
              <w:left w:val="nil"/>
            </w:tcBorders>
          </w:tcPr>
          <w:p w14:paraId="31A5B7FA" w14:textId="77777777" w:rsidR="009C5BC3" w:rsidRPr="006666FA" w:rsidRDefault="009C5BC3" w:rsidP="009C5B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6" w:type="pct"/>
          </w:tcPr>
          <w:p w14:paraId="3D8FD254" w14:textId="4F391649" w:rsidR="009C5BC3" w:rsidRPr="009C5BC3" w:rsidRDefault="004C49B0" w:rsidP="009C5B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56</w:t>
            </w:r>
            <w:r w:rsidR="009703E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7" w:type="pct"/>
          </w:tcPr>
          <w:p w14:paraId="5184B88E" w14:textId="77777777" w:rsidR="009C5BC3" w:rsidRPr="006666FA" w:rsidRDefault="009C5BC3" w:rsidP="009C5BC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6BA909D5" w14:textId="3E3B5E0D" w:rsidR="009C5BC3" w:rsidRPr="006F768C" w:rsidRDefault="004C49B0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9C5BC3" w:rsidRPr="00875B6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130" w:type="pct"/>
          </w:tcPr>
          <w:p w14:paraId="4EEB1FF2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</w:tcPr>
          <w:p w14:paraId="2D357296" w14:textId="39257677" w:rsidR="009C5BC3" w:rsidRPr="00186750" w:rsidRDefault="009C5BC3" w:rsidP="009C5BC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67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7679BF01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</w:tcPr>
          <w:p w14:paraId="37A17363" w14:textId="140F41A6" w:rsidR="009C5BC3" w:rsidRPr="006666FA" w:rsidRDefault="009C5BC3" w:rsidP="009C5BC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C5BC3" w:rsidRPr="006666FA" w14:paraId="58F26833" w14:textId="77777777" w:rsidTr="00A0070E">
        <w:tc>
          <w:tcPr>
            <w:tcW w:w="1843" w:type="pct"/>
          </w:tcPr>
          <w:p w14:paraId="3D010CF5" w14:textId="52D65558" w:rsidR="009C5BC3" w:rsidRPr="006666FA" w:rsidRDefault="009C5BC3" w:rsidP="009C5BC3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โอนจากสินทรัพย์ให้เช่าตามสัญญาเช่า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br/>
              <w:t xml:space="preserve">   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ดำเนินงาน</w:t>
            </w:r>
          </w:p>
        </w:tc>
        <w:tc>
          <w:tcPr>
            <w:tcW w:w="437" w:type="pct"/>
            <w:tcBorders>
              <w:left w:val="nil"/>
            </w:tcBorders>
          </w:tcPr>
          <w:p w14:paraId="168C3EF5" w14:textId="77777777" w:rsidR="009C5BC3" w:rsidRPr="00FF374F" w:rsidRDefault="009C5BC3" w:rsidP="009C5BC3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6C5AE14D" w14:textId="73A53D4D" w:rsidR="009C5BC3" w:rsidRPr="00FF374F" w:rsidRDefault="00BE7E77" w:rsidP="009C5BC3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586" w:type="pct"/>
          </w:tcPr>
          <w:p w14:paraId="592815F9" w14:textId="77777777" w:rsidR="009C5BC3" w:rsidRDefault="009C5BC3" w:rsidP="009C5B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7582400E" w14:textId="43BD2CBC" w:rsidR="00FD7CFC" w:rsidRPr="00E344AD" w:rsidRDefault="00BE7E77" w:rsidP="009C5B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</w:t>
            </w:r>
            <w:r w:rsidR="00FD7CF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7" w:type="pct"/>
          </w:tcPr>
          <w:p w14:paraId="20E0474F" w14:textId="77777777" w:rsidR="009C5BC3" w:rsidRPr="007601A8" w:rsidRDefault="009C5BC3" w:rsidP="009C5BC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96" w:type="pct"/>
          </w:tcPr>
          <w:p w14:paraId="25159E19" w14:textId="77777777" w:rsidR="009C5BC3" w:rsidRDefault="009C5BC3" w:rsidP="009C5B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571C5CAB" w14:textId="7E035154" w:rsidR="009C5BC3" w:rsidRPr="006F768C" w:rsidRDefault="004C49B0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 w:rsidR="009C5BC3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54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30" w:type="pct"/>
          </w:tcPr>
          <w:p w14:paraId="761BE415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</w:tcPr>
          <w:p w14:paraId="47E7565A" w14:textId="77777777" w:rsidR="009C5BC3" w:rsidRDefault="009C5BC3" w:rsidP="009C5BC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0A0346" w14:textId="10E89536" w:rsidR="001F7D7B" w:rsidRPr="006666FA" w:rsidRDefault="001F7D7B" w:rsidP="009C5BC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462C61D5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</w:tcPr>
          <w:p w14:paraId="2F81328A" w14:textId="77777777" w:rsidR="009C5BC3" w:rsidRDefault="009C5BC3" w:rsidP="009C5BC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FB1F435" w14:textId="0A7C9EA5" w:rsidR="009C5BC3" w:rsidRPr="006666FA" w:rsidRDefault="009C5BC3" w:rsidP="009C5BC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C5BC3" w:rsidRPr="006666FA" w14:paraId="35FF53EA" w14:textId="77777777" w:rsidTr="00A0070E">
        <w:tc>
          <w:tcPr>
            <w:tcW w:w="1843" w:type="pct"/>
          </w:tcPr>
          <w:p w14:paraId="66944949" w14:textId="7765BC59" w:rsidR="009C5BC3" w:rsidRPr="006666FA" w:rsidRDefault="009C5BC3" w:rsidP="009C5B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โอนไปที่ดิน อาคารและอุปกรณ์</w:t>
            </w:r>
          </w:p>
        </w:tc>
        <w:tc>
          <w:tcPr>
            <w:tcW w:w="437" w:type="pct"/>
            <w:tcBorders>
              <w:left w:val="nil"/>
            </w:tcBorders>
          </w:tcPr>
          <w:p w14:paraId="61CC70C6" w14:textId="3DE37EBF" w:rsidR="009C5BC3" w:rsidRPr="00FF374F" w:rsidRDefault="00BE7E77" w:rsidP="009C5B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586" w:type="pct"/>
          </w:tcPr>
          <w:p w14:paraId="7B0F5469" w14:textId="0FC1F03F" w:rsidR="009C5BC3" w:rsidRPr="00E344AD" w:rsidRDefault="00FD7CFC" w:rsidP="001611DA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16264359" w14:textId="77777777" w:rsidR="009C5BC3" w:rsidRPr="006666FA" w:rsidRDefault="009C5BC3" w:rsidP="009C5BC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54F262E8" w14:textId="3097D089" w:rsidR="009C5BC3" w:rsidRPr="009C0B84" w:rsidRDefault="009C5BC3" w:rsidP="009C5BC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759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0" w:type="pct"/>
          </w:tcPr>
          <w:p w14:paraId="71C9333F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</w:tcPr>
          <w:p w14:paraId="4EBFF757" w14:textId="45B0FC47" w:rsidR="009C5BC3" w:rsidRPr="006666FA" w:rsidRDefault="001F7D7B" w:rsidP="009C5BC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5809D65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</w:tcPr>
          <w:p w14:paraId="22230EE6" w14:textId="69DED07E" w:rsidR="009C5BC3" w:rsidRPr="006666FA" w:rsidRDefault="009C5BC3" w:rsidP="009C5BC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C5BC3" w:rsidRPr="006666FA" w14:paraId="3EE30D36" w14:textId="77777777" w:rsidTr="00A0070E">
        <w:tc>
          <w:tcPr>
            <w:tcW w:w="1843" w:type="pct"/>
          </w:tcPr>
          <w:p w14:paraId="0DCCB2C6" w14:textId="69E52B74" w:rsidR="009C5BC3" w:rsidRPr="006666FA" w:rsidRDefault="009C5BC3" w:rsidP="009C5B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ปรับสภาพยานพาหนะรอขาย</w:t>
            </w:r>
          </w:p>
        </w:tc>
        <w:tc>
          <w:tcPr>
            <w:tcW w:w="437" w:type="pct"/>
            <w:tcBorders>
              <w:left w:val="nil"/>
            </w:tcBorders>
          </w:tcPr>
          <w:p w14:paraId="00F3054A" w14:textId="77777777" w:rsidR="009C5BC3" w:rsidRPr="00FF374F" w:rsidRDefault="009C5BC3" w:rsidP="009C5B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14:paraId="061E9392" w14:textId="3AEB4032" w:rsidR="009C5BC3" w:rsidRPr="00E344AD" w:rsidRDefault="004C49B0" w:rsidP="009C5B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</w:t>
            </w:r>
            <w:r w:rsidR="0035644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867</w:t>
            </w:r>
          </w:p>
        </w:tc>
        <w:tc>
          <w:tcPr>
            <w:tcW w:w="127" w:type="pct"/>
          </w:tcPr>
          <w:p w14:paraId="5E0FF78B" w14:textId="77777777" w:rsidR="009C5BC3" w:rsidRPr="006666FA" w:rsidRDefault="009C5BC3" w:rsidP="009C5BC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25987AFA" w14:textId="175CCB03" w:rsidR="009C5BC3" w:rsidRDefault="004C49B0" w:rsidP="009C5BC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="009C5BC3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674</w:t>
            </w:r>
          </w:p>
        </w:tc>
        <w:tc>
          <w:tcPr>
            <w:tcW w:w="130" w:type="pct"/>
          </w:tcPr>
          <w:p w14:paraId="65B29D7D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</w:tcPr>
          <w:p w14:paraId="1050A7FE" w14:textId="31CB0A75" w:rsidR="009C5BC3" w:rsidRDefault="001F7D7B" w:rsidP="009C5BC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1497E1D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</w:tcPr>
          <w:p w14:paraId="7B77D2E8" w14:textId="5D1FC877" w:rsidR="009C5BC3" w:rsidRDefault="009C5BC3" w:rsidP="009C5BC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C5BC3" w:rsidRPr="006666FA" w14:paraId="30BA4AF4" w14:textId="77777777" w:rsidTr="00A0070E">
        <w:tc>
          <w:tcPr>
            <w:tcW w:w="1843" w:type="pct"/>
          </w:tcPr>
          <w:p w14:paraId="52EAF297" w14:textId="285F729E" w:rsidR="009C5BC3" w:rsidRPr="006666FA" w:rsidRDefault="009C5BC3" w:rsidP="009C5B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โอน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จาก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437" w:type="pct"/>
            <w:tcBorders>
              <w:left w:val="nil"/>
            </w:tcBorders>
          </w:tcPr>
          <w:p w14:paraId="1A696DFD" w14:textId="52CF28FC" w:rsidR="009C5BC3" w:rsidRPr="00FF374F" w:rsidRDefault="00BE7E77" w:rsidP="009C5B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586" w:type="pct"/>
          </w:tcPr>
          <w:p w14:paraId="59AD424C" w14:textId="464A6C85" w:rsidR="009C5BC3" w:rsidRPr="00D04804" w:rsidRDefault="00BE7E77" w:rsidP="009C5B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98</w:t>
            </w:r>
            <w:r w:rsidR="00B1446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27" w:type="pct"/>
          </w:tcPr>
          <w:p w14:paraId="66D55112" w14:textId="77777777" w:rsidR="009C5BC3" w:rsidRPr="006666FA" w:rsidRDefault="009C5BC3" w:rsidP="009C5BC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20941C39" w14:textId="0A12A17E" w:rsidR="009C5BC3" w:rsidRPr="006F768C" w:rsidRDefault="00BE7E77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="009C5BC3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130" w:type="pct"/>
          </w:tcPr>
          <w:p w14:paraId="6D0B73C5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</w:tcPr>
          <w:p w14:paraId="6B654E31" w14:textId="555CFC1A" w:rsidR="009C5BC3" w:rsidRPr="006666FA" w:rsidRDefault="001F7D7B" w:rsidP="009C5BC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87590EF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</w:tcPr>
          <w:p w14:paraId="4145E04A" w14:textId="23F16697" w:rsidR="009C5BC3" w:rsidRPr="006666FA" w:rsidRDefault="009C5BC3" w:rsidP="009C5BC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C5BC3" w:rsidRPr="006666FA" w14:paraId="385B2CAB" w14:textId="77777777" w:rsidTr="00A0070E">
        <w:tc>
          <w:tcPr>
            <w:tcW w:w="1843" w:type="pct"/>
          </w:tcPr>
          <w:p w14:paraId="1F4300FE" w14:textId="79189FC0" w:rsidR="009C5BC3" w:rsidRPr="006666FA" w:rsidRDefault="009C5BC3" w:rsidP="009C5B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จำหน่าย</w:t>
            </w:r>
          </w:p>
        </w:tc>
        <w:tc>
          <w:tcPr>
            <w:tcW w:w="437" w:type="pct"/>
            <w:tcBorders>
              <w:left w:val="nil"/>
            </w:tcBorders>
          </w:tcPr>
          <w:p w14:paraId="6889C09A" w14:textId="77777777" w:rsidR="009C5BC3" w:rsidRPr="006666FA" w:rsidRDefault="009C5BC3" w:rsidP="009C5B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14:paraId="07AEB3DB" w14:textId="224AAB13" w:rsidR="009C5BC3" w:rsidRPr="00B27B89" w:rsidRDefault="00B14465" w:rsidP="009C5B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" w:type="pct"/>
          </w:tcPr>
          <w:p w14:paraId="54369F37" w14:textId="77777777" w:rsidR="009C5BC3" w:rsidRPr="006666FA" w:rsidRDefault="009C5BC3" w:rsidP="009C5BC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4E86E5D5" w14:textId="110E3266" w:rsidR="009C5BC3" w:rsidRPr="009C0B84" w:rsidRDefault="009C5BC3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43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0" w:type="pct"/>
          </w:tcPr>
          <w:p w14:paraId="282C08F4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</w:tcPr>
          <w:p w14:paraId="3C6033AF" w14:textId="6B4043DD" w:rsidR="009C5BC3" w:rsidRPr="006666FA" w:rsidRDefault="001F7D7B" w:rsidP="009C5BC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51AB9F82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</w:tcPr>
          <w:p w14:paraId="40131D63" w14:textId="039A2B46" w:rsidR="009C5BC3" w:rsidRPr="006666FA" w:rsidRDefault="009C5BC3" w:rsidP="009C5BC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C5BC3" w:rsidRPr="006666FA" w14:paraId="3ECACE56" w14:textId="77777777" w:rsidTr="00A0070E">
        <w:tc>
          <w:tcPr>
            <w:tcW w:w="1843" w:type="pct"/>
          </w:tcPr>
          <w:p w14:paraId="1CCD5D76" w14:textId="203E952B" w:rsidR="009C5BC3" w:rsidRPr="006666FA" w:rsidRDefault="009C5BC3" w:rsidP="009C5B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437" w:type="pct"/>
            <w:tcBorders>
              <w:left w:val="nil"/>
            </w:tcBorders>
          </w:tcPr>
          <w:p w14:paraId="0D873A55" w14:textId="77777777" w:rsidR="009C5BC3" w:rsidRPr="006666FA" w:rsidRDefault="009C5BC3" w:rsidP="009C5B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7D586C7" w14:textId="472513B3" w:rsidR="009C5BC3" w:rsidRPr="0016255E" w:rsidRDefault="00BE7E77" w:rsidP="009C5B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934E4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27" w:type="pct"/>
          </w:tcPr>
          <w:p w14:paraId="75A04719" w14:textId="77777777" w:rsidR="009C5BC3" w:rsidRPr="006666FA" w:rsidRDefault="009C5BC3" w:rsidP="009C5BC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20D47CE0" w14:textId="41FC2495" w:rsidR="009C5BC3" w:rsidRPr="006666FA" w:rsidRDefault="004C49B0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  <w:r w:rsidR="009C5BC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0" w:type="pct"/>
          </w:tcPr>
          <w:p w14:paraId="12C75B58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0507FAC4" w14:textId="1B786DFF" w:rsidR="009C5BC3" w:rsidRPr="003C737F" w:rsidRDefault="001F7D7B" w:rsidP="009C5BC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1E2BE2BC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4A5FC40" w14:textId="64DCCDB1" w:rsidR="009C5BC3" w:rsidRPr="006666FA" w:rsidRDefault="009C5BC3" w:rsidP="009C5BC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C5BC3" w:rsidRPr="006666FA" w14:paraId="78ED4AA3" w14:textId="77777777" w:rsidTr="00A0070E">
        <w:tc>
          <w:tcPr>
            <w:tcW w:w="1843" w:type="pct"/>
          </w:tcPr>
          <w:p w14:paraId="055A7DBB" w14:textId="7D66716C" w:rsidR="009C5BC3" w:rsidRPr="006666FA" w:rsidRDefault="009C5BC3" w:rsidP="009C5B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ค่าเผื่อการลดมูลค่า</w:t>
            </w:r>
          </w:p>
        </w:tc>
        <w:tc>
          <w:tcPr>
            <w:tcW w:w="437" w:type="pct"/>
            <w:tcBorders>
              <w:left w:val="nil"/>
            </w:tcBorders>
          </w:tcPr>
          <w:p w14:paraId="7B962328" w14:textId="77777777" w:rsidR="009C5BC3" w:rsidRPr="006666FA" w:rsidRDefault="009C5BC3" w:rsidP="009C5B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9CFA686" w14:textId="03220287" w:rsidR="009C5BC3" w:rsidRPr="0016255E" w:rsidRDefault="009E1EEE" w:rsidP="009C5B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" w:type="pct"/>
          </w:tcPr>
          <w:p w14:paraId="3E343939" w14:textId="77777777" w:rsidR="009C5BC3" w:rsidRPr="006666FA" w:rsidRDefault="009C5BC3" w:rsidP="009C5BC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48411AD" w14:textId="4C9B915C" w:rsidR="009C5BC3" w:rsidRPr="00C41EB7" w:rsidRDefault="009C5BC3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0" w:type="pct"/>
          </w:tcPr>
          <w:p w14:paraId="09A70F1D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68FB8959" w14:textId="76209B16" w:rsidR="009C5BC3" w:rsidRPr="003C737F" w:rsidRDefault="001F7D7B" w:rsidP="009C5BC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14D115EB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4429224" w14:textId="6B59F5A9" w:rsidR="009C5BC3" w:rsidRPr="006666FA" w:rsidRDefault="009C5BC3" w:rsidP="009C5BC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C5BC3" w:rsidRPr="006666FA" w14:paraId="6B285FC2" w14:textId="77777777" w:rsidTr="00A0070E">
        <w:tc>
          <w:tcPr>
            <w:tcW w:w="1843" w:type="pct"/>
          </w:tcPr>
          <w:p w14:paraId="42554E12" w14:textId="26DBA3A5" w:rsidR="009C5BC3" w:rsidRPr="006666FA" w:rsidRDefault="009C5BC3" w:rsidP="009C5B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437" w:type="pct"/>
            <w:tcBorders>
              <w:left w:val="nil"/>
            </w:tcBorders>
          </w:tcPr>
          <w:p w14:paraId="5DA0CFF2" w14:textId="77777777" w:rsidR="009C5BC3" w:rsidRPr="006666FA" w:rsidRDefault="009C5BC3" w:rsidP="009C5BC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D5654B9" w14:textId="1EC2C950" w:rsidR="009C5BC3" w:rsidRPr="0016255E" w:rsidRDefault="00BE7E77" w:rsidP="009C5B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111</w:t>
            </w:r>
            <w:r w:rsidR="009E1EE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27" w:type="pct"/>
          </w:tcPr>
          <w:p w14:paraId="73FD26EE" w14:textId="77777777" w:rsidR="009C5BC3" w:rsidRPr="006666FA" w:rsidRDefault="009C5BC3" w:rsidP="009C5BC3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1CB5DB0" w14:textId="2EB8B6C1" w:rsidR="009C5BC3" w:rsidRPr="006666FA" w:rsidRDefault="004C49B0" w:rsidP="009C5BC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  <w:r w:rsidR="009C5BC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0" w:type="pct"/>
          </w:tcPr>
          <w:p w14:paraId="01D61211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C7FC396" w14:textId="5BEA97D2" w:rsidR="009C5BC3" w:rsidRPr="003C737F" w:rsidRDefault="001F7D7B" w:rsidP="009C5BC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1C7F07D2" w14:textId="77777777" w:rsidR="009C5BC3" w:rsidRPr="006666FA" w:rsidRDefault="009C5BC3" w:rsidP="009C5BC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05BC1D8" w14:textId="4FC1829F" w:rsidR="009C5BC3" w:rsidRPr="006666FA" w:rsidRDefault="009C5BC3" w:rsidP="009C5BC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B31D0" w:rsidRPr="006666FA" w14:paraId="5AB39B94" w14:textId="77777777" w:rsidTr="00A0070E">
        <w:tc>
          <w:tcPr>
            <w:tcW w:w="1843" w:type="pct"/>
          </w:tcPr>
          <w:p w14:paraId="2D2F100C" w14:textId="77777777" w:rsidR="001B31D0" w:rsidRPr="005E4D72" w:rsidRDefault="001B31D0" w:rsidP="005E4D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MS Mincho" w:hAnsiTheme="majorBidi" w:cstheme="majorBidi"/>
                <w:sz w:val="2"/>
                <w:szCs w:val="2"/>
                <w:cs/>
                <w:lang w:val="en-US" w:bidi="th-TH"/>
              </w:rPr>
            </w:pPr>
          </w:p>
        </w:tc>
        <w:tc>
          <w:tcPr>
            <w:tcW w:w="437" w:type="pct"/>
            <w:tcBorders>
              <w:left w:val="nil"/>
            </w:tcBorders>
          </w:tcPr>
          <w:p w14:paraId="01876E69" w14:textId="77777777" w:rsidR="001B31D0" w:rsidRPr="005E4D72" w:rsidRDefault="001B31D0" w:rsidP="005E4D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3A361A6" w14:textId="77777777" w:rsidR="001B31D0" w:rsidRPr="005E4D72" w:rsidRDefault="001B31D0" w:rsidP="005E4D7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34"/>
              <w:rPr>
                <w:rFonts w:asciiTheme="majorBidi" w:eastAsia="MS Mincho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127" w:type="pct"/>
          </w:tcPr>
          <w:p w14:paraId="6DE5FD49" w14:textId="77777777" w:rsidR="001B31D0" w:rsidRPr="005E4D72" w:rsidRDefault="001B31D0" w:rsidP="005E4D72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2B32D8F9" w14:textId="77777777" w:rsidR="001B31D0" w:rsidRPr="005E4D72" w:rsidRDefault="001B31D0" w:rsidP="005E4D7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6"/>
              <w:jc w:val="center"/>
              <w:rPr>
                <w:rFonts w:asciiTheme="majorBidi" w:eastAsia="MS Mincho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130" w:type="pct"/>
          </w:tcPr>
          <w:p w14:paraId="58BAA13F" w14:textId="77777777" w:rsidR="001B31D0" w:rsidRPr="005E4D72" w:rsidRDefault="001B31D0" w:rsidP="005E4D7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0AC8D118" w14:textId="77777777" w:rsidR="001B31D0" w:rsidRPr="005E4D72" w:rsidRDefault="001B31D0" w:rsidP="005E4D7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127" w:type="pct"/>
          </w:tcPr>
          <w:p w14:paraId="550A4C13" w14:textId="77777777" w:rsidR="001B31D0" w:rsidRPr="005E4D72" w:rsidRDefault="001B31D0" w:rsidP="005E4D7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7156440" w14:textId="77777777" w:rsidR="001B31D0" w:rsidRPr="005E4D72" w:rsidRDefault="001B31D0" w:rsidP="005E4D7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11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</w:tr>
    </w:tbl>
    <w:p w14:paraId="483294BB" w14:textId="77777777" w:rsidR="00976E9A" w:rsidRPr="00976E9A" w:rsidRDefault="00976E9A" w:rsidP="00976E9A">
      <w:pPr>
        <w:spacing w:line="240" w:lineRule="auto"/>
        <w:rPr>
          <w:sz w:val="2"/>
          <w:szCs w:val="2"/>
          <w:lang w:val="en-US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720"/>
        <w:gridCol w:w="1087"/>
        <w:gridCol w:w="236"/>
        <w:gridCol w:w="1106"/>
        <w:gridCol w:w="241"/>
        <w:gridCol w:w="1050"/>
        <w:gridCol w:w="236"/>
        <w:gridCol w:w="1093"/>
      </w:tblGrid>
      <w:tr w:rsidR="008A5D37" w:rsidRPr="006666FA" w14:paraId="72C19861" w14:textId="77777777" w:rsidTr="00BC0891">
        <w:tc>
          <w:tcPr>
            <w:tcW w:w="1891" w:type="pct"/>
          </w:tcPr>
          <w:p w14:paraId="0307E9AD" w14:textId="77777777" w:rsidR="008A5D37" w:rsidRPr="006666FA" w:rsidRDefault="008A5D37" w:rsidP="008A5D37">
            <w:pPr>
              <w:spacing w:line="240" w:lineRule="auto"/>
              <w:ind w:left="156" w:hanging="15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8" w:type="pct"/>
            <w:tcBorders>
              <w:left w:val="nil"/>
            </w:tcBorders>
          </w:tcPr>
          <w:p w14:paraId="619C560F" w14:textId="77777777" w:rsidR="008A5D37" w:rsidRPr="00C74A7F" w:rsidRDefault="008A5D37" w:rsidP="008A5D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21" w:type="pct"/>
            <w:gridSpan w:val="7"/>
          </w:tcPr>
          <w:p w14:paraId="7F1C10E8" w14:textId="3A3C49D6" w:rsidR="008A5D37" w:rsidRPr="00C74A7F" w:rsidRDefault="008A5D37" w:rsidP="008A5D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A5D37" w:rsidRPr="006666FA" w14:paraId="53D11950" w14:textId="77777777" w:rsidTr="009C5BC3">
        <w:tc>
          <w:tcPr>
            <w:tcW w:w="1891" w:type="pct"/>
          </w:tcPr>
          <w:p w14:paraId="2E937108" w14:textId="6199E536" w:rsidR="008A5D37" w:rsidRPr="00C74A7F" w:rsidRDefault="008A5D37" w:rsidP="008A5D37">
            <w:pPr>
              <w:spacing w:line="240" w:lineRule="auto"/>
              <w:ind w:left="156" w:hanging="15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ต้นทุนของยานพาหนะรอการขายที่บันทึกรวมในบัญชีต้นทุนขาย</w:t>
            </w:r>
          </w:p>
        </w:tc>
        <w:tc>
          <w:tcPr>
            <w:tcW w:w="388" w:type="pct"/>
            <w:tcBorders>
              <w:left w:val="nil"/>
            </w:tcBorders>
          </w:tcPr>
          <w:p w14:paraId="696413E6" w14:textId="16A30DB5" w:rsidR="008A5D37" w:rsidRPr="00C74A7F" w:rsidRDefault="008A5D37" w:rsidP="008A5D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586" w:type="pct"/>
          </w:tcPr>
          <w:p w14:paraId="3F5C5025" w14:textId="77777777" w:rsidR="008A5D37" w:rsidRPr="00D04804" w:rsidRDefault="008A5D37" w:rsidP="008A5D3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" w:type="pct"/>
          </w:tcPr>
          <w:p w14:paraId="537B835E" w14:textId="77777777" w:rsidR="008A5D37" w:rsidRPr="00C74A7F" w:rsidRDefault="008A5D37" w:rsidP="008A5D3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</w:tcPr>
          <w:p w14:paraId="446B8484" w14:textId="77777777" w:rsidR="008A5D37" w:rsidRPr="00941C6D" w:rsidRDefault="008A5D37" w:rsidP="008A5D3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0" w:type="pct"/>
          </w:tcPr>
          <w:p w14:paraId="6BC78DD9" w14:textId="77777777" w:rsidR="008A5D37" w:rsidRPr="00C74A7F" w:rsidRDefault="008A5D37" w:rsidP="008A5D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6" w:type="pct"/>
          </w:tcPr>
          <w:p w14:paraId="6199AC20" w14:textId="77777777" w:rsidR="008A5D37" w:rsidRPr="00C74A7F" w:rsidRDefault="008A5D37" w:rsidP="008A5D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</w:tcPr>
          <w:p w14:paraId="5F6D2FD9" w14:textId="77777777" w:rsidR="008A5D37" w:rsidRPr="00C74A7F" w:rsidRDefault="008A5D37" w:rsidP="008A5D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</w:tcPr>
          <w:p w14:paraId="7AD18B12" w14:textId="77777777" w:rsidR="008A5D37" w:rsidRPr="00C74A7F" w:rsidRDefault="008A5D37" w:rsidP="008A5D3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10CA4" w:rsidRPr="006666FA" w14:paraId="61519098" w14:textId="77777777" w:rsidTr="009C5BC3">
        <w:tc>
          <w:tcPr>
            <w:tcW w:w="1891" w:type="pct"/>
          </w:tcPr>
          <w:p w14:paraId="17C501EF" w14:textId="2E8050BE" w:rsidR="00E10CA4" w:rsidRPr="002027E9" w:rsidRDefault="00E10CA4" w:rsidP="00E10CA4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7D177E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ต้นทุนขาย</w:t>
            </w:r>
          </w:p>
        </w:tc>
        <w:tc>
          <w:tcPr>
            <w:tcW w:w="388" w:type="pct"/>
            <w:tcBorders>
              <w:left w:val="nil"/>
            </w:tcBorders>
          </w:tcPr>
          <w:p w14:paraId="7BE7E891" w14:textId="77777777" w:rsidR="00E10CA4" w:rsidRPr="006666FA" w:rsidRDefault="00E10CA4" w:rsidP="00E10C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14:paraId="0AD1EC1A" w14:textId="23A5DE63" w:rsidR="00E10CA4" w:rsidRPr="00125574" w:rsidRDefault="00BE7E77" w:rsidP="00E10CA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10C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7" w:type="pct"/>
          </w:tcPr>
          <w:p w14:paraId="325B6ACD" w14:textId="77777777" w:rsidR="00E10CA4" w:rsidRPr="006666FA" w:rsidRDefault="00E10CA4" w:rsidP="00E10CA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6" w:type="pct"/>
          </w:tcPr>
          <w:p w14:paraId="781D0DA4" w14:textId="6F523F51" w:rsidR="00E10CA4" w:rsidRPr="009C0B84" w:rsidRDefault="00BE7E77" w:rsidP="00E10CA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10C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0" w:type="pct"/>
          </w:tcPr>
          <w:p w14:paraId="0DA13E3F" w14:textId="77777777" w:rsidR="00E10CA4" w:rsidRPr="006666FA" w:rsidRDefault="00E10CA4" w:rsidP="00E10CA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</w:tcPr>
          <w:p w14:paraId="7DDDBF7D" w14:textId="4EA249E5" w:rsidR="00E10CA4" w:rsidRPr="006666FA" w:rsidRDefault="00E10CA4" w:rsidP="00E10CA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F081EFD" w14:textId="77777777" w:rsidR="00E10CA4" w:rsidRPr="006666FA" w:rsidRDefault="00E10CA4" w:rsidP="00E10CA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</w:tcPr>
          <w:p w14:paraId="35999E10" w14:textId="257672DC" w:rsidR="00E10CA4" w:rsidRPr="006666FA" w:rsidRDefault="00E10CA4" w:rsidP="00E10CA4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10CA4" w:rsidRPr="006666FA" w14:paraId="1756B9B3" w14:textId="77777777" w:rsidTr="009C5BC3">
        <w:tc>
          <w:tcPr>
            <w:tcW w:w="1891" w:type="pct"/>
          </w:tcPr>
          <w:p w14:paraId="7D72D11E" w14:textId="62307EEE" w:rsidR="00E10CA4" w:rsidRPr="007D177E" w:rsidRDefault="00E10CA4" w:rsidP="00E10CA4">
            <w:pPr>
              <w:spacing w:line="240" w:lineRule="auto"/>
              <w:ind w:left="246" w:hanging="24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064DDE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</w:t>
            </w:r>
            <w:r w:rsidR="00FA6DF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64DD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388" w:type="pct"/>
            <w:tcBorders>
              <w:left w:val="nil"/>
            </w:tcBorders>
          </w:tcPr>
          <w:p w14:paraId="38CD5B9E" w14:textId="77777777" w:rsidR="00E10CA4" w:rsidRPr="006666FA" w:rsidRDefault="00E10CA4" w:rsidP="00E10C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C5819E1" w14:textId="77777777" w:rsidR="00E10CA4" w:rsidRDefault="00E10CA4" w:rsidP="00E10CA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39408FA5" w14:textId="01AEBAFD" w:rsidR="00E10CA4" w:rsidRDefault="00BE7E77" w:rsidP="00E10CA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E10CA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127" w:type="pct"/>
          </w:tcPr>
          <w:p w14:paraId="7CD37F36" w14:textId="77777777" w:rsidR="00E10CA4" w:rsidRPr="006666FA" w:rsidRDefault="00E10CA4" w:rsidP="00E10CA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DADDB47" w14:textId="77777777" w:rsidR="00E10CA4" w:rsidRDefault="00E10CA4" w:rsidP="00E10CA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58C42564" w14:textId="144C744C" w:rsidR="00E10CA4" w:rsidRPr="009C0B84" w:rsidRDefault="00BE7E77" w:rsidP="00E10CA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E10CA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130" w:type="pct"/>
          </w:tcPr>
          <w:p w14:paraId="77DB4105" w14:textId="77777777" w:rsidR="00E10CA4" w:rsidRPr="006666FA" w:rsidRDefault="00E10CA4" w:rsidP="00E10CA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42F9A9A9" w14:textId="77777777" w:rsidR="00E10CA4" w:rsidRDefault="00E10CA4" w:rsidP="00E10CA4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15A58E6" w14:textId="7EEE9F91" w:rsidR="00E10CA4" w:rsidRDefault="00E10CA4" w:rsidP="00E10CA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72114199" w14:textId="77777777" w:rsidR="00E10CA4" w:rsidRPr="006666FA" w:rsidRDefault="00E10CA4" w:rsidP="00E10CA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36B2ABE" w14:textId="77777777" w:rsidR="00E10CA4" w:rsidRDefault="00E10CA4" w:rsidP="00E10CA4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B0E86D1" w14:textId="1BB0A9B4" w:rsidR="00E10CA4" w:rsidRDefault="00E10CA4" w:rsidP="00E10CA4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10CA4" w:rsidRPr="006666FA" w14:paraId="21E49063" w14:textId="77777777" w:rsidTr="009C5BC3">
        <w:tc>
          <w:tcPr>
            <w:tcW w:w="1891" w:type="pct"/>
            <w:shd w:val="clear" w:color="auto" w:fill="FFFFFF"/>
          </w:tcPr>
          <w:p w14:paraId="0F68501D" w14:textId="69E09C9F" w:rsidR="00E10CA4" w:rsidRPr="002027E9" w:rsidRDefault="00E10CA4" w:rsidP="00E10CA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027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388" w:type="pct"/>
            <w:tcBorders>
              <w:left w:val="nil"/>
            </w:tcBorders>
            <w:shd w:val="clear" w:color="auto" w:fill="FFFFFF"/>
          </w:tcPr>
          <w:p w14:paraId="2FD630C4" w14:textId="77777777" w:rsidR="00E10CA4" w:rsidRPr="006666FA" w:rsidRDefault="00E10CA4" w:rsidP="00E10C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719ACF0" w14:textId="4F83A0C0" w:rsidR="00E10CA4" w:rsidRPr="00FC3A62" w:rsidRDefault="00BE7E77" w:rsidP="00E10CA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63</w:t>
            </w:r>
            <w:r w:rsidR="00E10CA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7" w:type="pct"/>
          </w:tcPr>
          <w:p w14:paraId="3F0C55F2" w14:textId="77777777" w:rsidR="00E10CA4" w:rsidRPr="006666FA" w:rsidRDefault="00E10CA4" w:rsidP="00E10CA4">
            <w:pPr>
              <w:tabs>
                <w:tab w:val="decimal" w:pos="800"/>
              </w:tabs>
              <w:spacing w:line="240" w:lineRule="auto"/>
              <w:ind w:left="-108" w:right="-10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749E7D3" w14:textId="25C74DD4" w:rsidR="00E10CA4" w:rsidRPr="00B27B89" w:rsidRDefault="00BE7E77" w:rsidP="00E10CA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="00E10CA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0" w:type="pct"/>
          </w:tcPr>
          <w:p w14:paraId="494F6B5C" w14:textId="77777777" w:rsidR="00E10CA4" w:rsidRPr="006666FA" w:rsidRDefault="00E10CA4" w:rsidP="00E10CA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6D67CDF" w14:textId="236C8273" w:rsidR="00E10CA4" w:rsidRPr="00E85930" w:rsidRDefault="00E10CA4" w:rsidP="00E10CA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6D811F52" w14:textId="77777777" w:rsidR="00E10CA4" w:rsidRPr="006666FA" w:rsidRDefault="00E10CA4" w:rsidP="00E10CA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D9B825B" w14:textId="1D1C35DB" w:rsidR="00E10CA4" w:rsidRDefault="00E10CA4" w:rsidP="00E10CA4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ABBF34E" w14:textId="77777777" w:rsidR="009C0B84" w:rsidRPr="00AB2CE0" w:rsidRDefault="009C0B84" w:rsidP="009C0B84">
      <w:pPr>
        <w:pStyle w:val="BodyText"/>
        <w:spacing w:after="0"/>
        <w:rPr>
          <w:rFonts w:asciiTheme="majorBidi" w:hAnsiTheme="majorBidi" w:cstheme="majorBidi"/>
          <w:sz w:val="30"/>
          <w:szCs w:val="30"/>
          <w:lang w:bidi="th-TH"/>
        </w:rPr>
      </w:pPr>
    </w:p>
    <w:p w14:paraId="7E4BA83F" w14:textId="77777777" w:rsidR="0026489D" w:rsidRDefault="0026489D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75EFDF7" w14:textId="1D504035" w:rsidR="00673959" w:rsidRPr="00457F43" w:rsidRDefault="0086710D" w:rsidP="003A0E1B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left="54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457F43">
        <w:rPr>
          <w:rFonts w:asciiTheme="majorBidi" w:hAnsiTheme="majorBidi" w:cstheme="majorBidi"/>
          <w:b w:val="0"/>
          <w:bCs/>
          <w:sz w:val="30"/>
          <w:szCs w:val="30"/>
          <w:cs/>
        </w:rPr>
        <w:lastRenderedPageBreak/>
        <w:t>เงินลงทุนในบริษัทร่วม</w:t>
      </w:r>
      <w:r w:rsidR="00C7764F" w:rsidRPr="00457F43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และการร่วมค้า</w:t>
      </w:r>
    </w:p>
    <w:p w14:paraId="7241E30A" w14:textId="77777777" w:rsidR="00390DF2" w:rsidRPr="00982B32" w:rsidRDefault="00390DF2" w:rsidP="00390DF2">
      <w:pPr>
        <w:pStyle w:val="BodyText"/>
        <w:spacing w:after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93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8"/>
        <w:gridCol w:w="1080"/>
        <w:gridCol w:w="255"/>
        <w:gridCol w:w="1097"/>
        <w:gridCol w:w="268"/>
        <w:gridCol w:w="1028"/>
        <w:gridCol w:w="244"/>
        <w:gridCol w:w="1086"/>
      </w:tblGrid>
      <w:tr w:rsidR="00720A8A" w:rsidRPr="006666FA" w14:paraId="2CADBA0D" w14:textId="77777777" w:rsidTr="00125574">
        <w:trPr>
          <w:tblHeader/>
        </w:trPr>
        <w:tc>
          <w:tcPr>
            <w:tcW w:w="2303" w:type="pct"/>
          </w:tcPr>
          <w:p w14:paraId="64AFEF91" w14:textId="77777777" w:rsidR="00720A8A" w:rsidRPr="006666FA" w:rsidRDefault="00720A8A" w:rsidP="0086710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7" w:type="pct"/>
            <w:gridSpan w:val="3"/>
          </w:tcPr>
          <w:p w14:paraId="5D78ADE4" w14:textId="77777777" w:rsidR="00720A8A" w:rsidRPr="006666FA" w:rsidRDefault="00720A8A" w:rsidP="0086710D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43" w:type="pct"/>
          </w:tcPr>
          <w:p w14:paraId="79B3F305" w14:textId="77777777" w:rsidR="00720A8A" w:rsidRPr="006666FA" w:rsidRDefault="00720A8A" w:rsidP="0086710D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pct"/>
            <w:gridSpan w:val="3"/>
          </w:tcPr>
          <w:p w14:paraId="077EF5F0" w14:textId="77777777" w:rsidR="00720A8A" w:rsidRPr="006666FA" w:rsidRDefault="00720A8A" w:rsidP="0086710D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C5BC3" w:rsidRPr="006666FA" w14:paraId="2A3F07E1" w14:textId="77777777" w:rsidTr="00125574">
        <w:trPr>
          <w:tblHeader/>
        </w:trPr>
        <w:tc>
          <w:tcPr>
            <w:tcW w:w="2303" w:type="pct"/>
          </w:tcPr>
          <w:p w14:paraId="1FC7519A" w14:textId="77777777" w:rsidR="009C5BC3" w:rsidRPr="006666FA" w:rsidRDefault="009C5BC3" w:rsidP="009C5BC3">
            <w:pPr>
              <w:spacing w:line="240" w:lineRule="atLeast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14:paraId="2D106156" w14:textId="547A1FCC" w:rsidR="009C5BC3" w:rsidRPr="006666FA" w:rsidRDefault="00BE7E77" w:rsidP="009C5BC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36" w:type="pct"/>
          </w:tcPr>
          <w:p w14:paraId="6872E76C" w14:textId="77777777" w:rsidR="009C5BC3" w:rsidRPr="006666FA" w:rsidRDefault="009C5BC3" w:rsidP="009C5BC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250981" w14:textId="0C367414" w:rsidR="009C5BC3" w:rsidRPr="006666FA" w:rsidRDefault="00BE7E77" w:rsidP="009C5BC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143" w:type="pct"/>
          </w:tcPr>
          <w:p w14:paraId="76EA6995" w14:textId="77777777" w:rsidR="009C5BC3" w:rsidRPr="006666FA" w:rsidRDefault="009C5BC3" w:rsidP="009C5BC3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8" w:type="pct"/>
          </w:tcPr>
          <w:p w14:paraId="19E18386" w14:textId="1BB0BD0F" w:rsidR="009C5BC3" w:rsidRPr="006666FA" w:rsidRDefault="00BE7E77" w:rsidP="009C5BC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30" w:type="pct"/>
          </w:tcPr>
          <w:p w14:paraId="7B7F7209" w14:textId="77777777" w:rsidR="009C5BC3" w:rsidRPr="006666FA" w:rsidRDefault="009C5BC3" w:rsidP="009C5BC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346B29C" w14:textId="65AF0F8F" w:rsidR="009C5BC3" w:rsidRPr="006666FA" w:rsidRDefault="00BE7E77" w:rsidP="009C5BC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</w:tr>
      <w:tr w:rsidR="001B31D0" w:rsidRPr="006666FA" w14:paraId="39FB121F" w14:textId="77777777" w:rsidTr="00125574">
        <w:trPr>
          <w:tblHeader/>
        </w:trPr>
        <w:tc>
          <w:tcPr>
            <w:tcW w:w="2303" w:type="pct"/>
          </w:tcPr>
          <w:p w14:paraId="4F1E0A38" w14:textId="77777777" w:rsidR="001B31D0" w:rsidRPr="006666FA" w:rsidRDefault="001B31D0" w:rsidP="001B31D0">
            <w:pPr>
              <w:spacing w:line="240" w:lineRule="atLeast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7" w:type="pct"/>
            <w:gridSpan w:val="7"/>
          </w:tcPr>
          <w:p w14:paraId="3E0AA8D0" w14:textId="77777777" w:rsidR="001B31D0" w:rsidRPr="006666FA" w:rsidRDefault="001B31D0" w:rsidP="001B31D0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B31D0" w:rsidRPr="006666FA" w14:paraId="72A14041" w14:textId="77777777" w:rsidTr="00125574">
        <w:tc>
          <w:tcPr>
            <w:tcW w:w="2303" w:type="pct"/>
          </w:tcPr>
          <w:p w14:paraId="561DD892" w14:textId="4DF74184" w:rsidR="001B31D0" w:rsidRPr="00F75DC7" w:rsidRDefault="001B31D0" w:rsidP="001B31D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บริษัทร่วม</w:t>
            </w:r>
          </w:p>
        </w:tc>
        <w:tc>
          <w:tcPr>
            <w:tcW w:w="576" w:type="pct"/>
          </w:tcPr>
          <w:p w14:paraId="3975A49F" w14:textId="77777777" w:rsidR="001B31D0" w:rsidRPr="006666FA" w:rsidRDefault="001B31D0" w:rsidP="001B31D0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" w:type="pct"/>
          </w:tcPr>
          <w:p w14:paraId="71394233" w14:textId="77777777" w:rsidR="001B31D0" w:rsidRPr="006666FA" w:rsidRDefault="001B31D0" w:rsidP="001B31D0">
            <w:pPr>
              <w:tabs>
                <w:tab w:val="decimal" w:pos="873"/>
              </w:tabs>
              <w:spacing w:line="240" w:lineRule="atLeast"/>
              <w:ind w:right="-2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3CAD8195" w14:textId="77777777" w:rsidR="001B31D0" w:rsidRPr="004F2C79" w:rsidRDefault="001B31D0" w:rsidP="001B31D0">
            <w:pPr>
              <w:tabs>
                <w:tab w:val="decimal" w:pos="9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67511010" w14:textId="77777777" w:rsidR="001B31D0" w:rsidRPr="006666FA" w:rsidRDefault="001B31D0" w:rsidP="001B31D0">
            <w:pPr>
              <w:tabs>
                <w:tab w:val="decimal" w:pos="873"/>
              </w:tabs>
              <w:spacing w:line="240" w:lineRule="atLeast"/>
              <w:ind w:left="-126" w:right="-2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2BE214F9" w14:textId="77777777" w:rsidR="001B31D0" w:rsidRPr="00B40D48" w:rsidRDefault="001B31D0" w:rsidP="001B31D0">
            <w:pPr>
              <w:tabs>
                <w:tab w:val="decimal" w:pos="962"/>
              </w:tabs>
              <w:spacing w:line="240" w:lineRule="atLeast"/>
              <w:ind w:left="-108" w:right="-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14:paraId="1B4B6229" w14:textId="77777777" w:rsidR="001B31D0" w:rsidRPr="00B40D48" w:rsidRDefault="001B31D0" w:rsidP="001B31D0">
            <w:pPr>
              <w:tabs>
                <w:tab w:val="decimal" w:pos="873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3601803C" w14:textId="77777777" w:rsidR="001B31D0" w:rsidRPr="00B40D48" w:rsidRDefault="001B31D0" w:rsidP="001B31D0">
            <w:pPr>
              <w:tabs>
                <w:tab w:val="decimal" w:pos="962"/>
              </w:tabs>
              <w:spacing w:line="240" w:lineRule="atLeast"/>
              <w:ind w:left="-108" w:right="-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97DDD" w:rsidRPr="006666FA" w14:paraId="0810BB3B" w14:textId="77777777" w:rsidTr="00125574">
        <w:tc>
          <w:tcPr>
            <w:tcW w:w="2303" w:type="pct"/>
          </w:tcPr>
          <w:p w14:paraId="6FF311F1" w14:textId="55126683" w:rsidR="00E97DDD" w:rsidRPr="006666FA" w:rsidRDefault="00E97DDD" w:rsidP="00E97DDD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576" w:type="pct"/>
          </w:tcPr>
          <w:p w14:paraId="22A3B109" w14:textId="54D0D07B" w:rsidR="00E97DDD" w:rsidRPr="009F776A" w:rsidRDefault="004C49B0" w:rsidP="00E97DD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9F776A" w:rsidRPr="009F77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6" w:type="pct"/>
          </w:tcPr>
          <w:p w14:paraId="7CCB7876" w14:textId="77777777" w:rsidR="00E97DDD" w:rsidRPr="006666FA" w:rsidRDefault="00E97DDD" w:rsidP="00E97DDD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24D95109" w14:textId="78360C1E" w:rsidR="00E97DDD" w:rsidRPr="00125574" w:rsidRDefault="004C49B0" w:rsidP="00E97DD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E97DDD" w:rsidRPr="00875B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749</w:t>
            </w:r>
          </w:p>
        </w:tc>
        <w:tc>
          <w:tcPr>
            <w:tcW w:w="143" w:type="pct"/>
          </w:tcPr>
          <w:p w14:paraId="40069E03" w14:textId="77777777" w:rsidR="00E97DDD" w:rsidRPr="006666FA" w:rsidRDefault="00E97DDD" w:rsidP="00E97DDD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58E8A777" w14:textId="7B4A2D70" w:rsidR="00E97DDD" w:rsidRPr="00875B69" w:rsidRDefault="00BE7E77" w:rsidP="00E97DDD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F776A" w:rsidRPr="00875B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E7E77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30" w:type="pct"/>
          </w:tcPr>
          <w:p w14:paraId="706D59EB" w14:textId="77777777" w:rsidR="00E97DDD" w:rsidRPr="00B40D48" w:rsidRDefault="00E97DDD" w:rsidP="00E97DDD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2E1F7679" w14:textId="39CA9DD2" w:rsidR="00E97DDD" w:rsidRPr="00B40D48" w:rsidRDefault="00BE7E77" w:rsidP="00E97DD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97DDD" w:rsidRPr="00875B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E7E77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212</w:t>
            </w:r>
          </w:p>
        </w:tc>
      </w:tr>
      <w:tr w:rsidR="00E97DDD" w:rsidRPr="006666FA" w14:paraId="50E61825" w14:textId="77777777" w:rsidTr="00125574">
        <w:tc>
          <w:tcPr>
            <w:tcW w:w="2303" w:type="pct"/>
          </w:tcPr>
          <w:p w14:paraId="23429043" w14:textId="5EF1C6CF" w:rsidR="00E97DDD" w:rsidRPr="006666FA" w:rsidRDefault="00E97DDD" w:rsidP="00E97DDD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ซื้อเงิน</w:t>
            </w:r>
            <w:r w:rsidRPr="00DB6D2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ลงทุนในบริษัท</w:t>
            </w:r>
            <w:r w:rsidRPr="00DB6D2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B6D2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นีโอ</w:t>
            </w:r>
            <w:r w:rsidRPr="00DB6D2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B6D2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โมบิลิตี้</w:t>
            </w:r>
            <w:r w:rsidRPr="00DB6D2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B6D2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เอเชีย</w:t>
            </w:r>
            <w:r w:rsidRPr="00DB6D2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DB6D2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576" w:type="pct"/>
          </w:tcPr>
          <w:p w14:paraId="4BA52365" w14:textId="34DAEDD3" w:rsidR="00E97DDD" w:rsidRPr="00875B69" w:rsidRDefault="00E20104" w:rsidP="00415328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194BB75B" w14:textId="77777777" w:rsidR="00E97DDD" w:rsidRPr="006666FA" w:rsidRDefault="00E97DDD" w:rsidP="00E97DDD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08C5D37C" w14:textId="1AB4A9B5" w:rsidR="00E97DDD" w:rsidRPr="00C64585" w:rsidRDefault="00BE7E77" w:rsidP="00E97DD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E97D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284F0315" w14:textId="77777777" w:rsidR="00E97DDD" w:rsidRPr="006666FA" w:rsidRDefault="00E97DDD" w:rsidP="00E97DDD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7A35F798" w14:textId="4D07D187" w:rsidR="00E97DDD" w:rsidRPr="00875B69" w:rsidRDefault="004418CB" w:rsidP="00E97DDD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0368808D" w14:textId="77777777" w:rsidR="00E97DDD" w:rsidRPr="00B40D48" w:rsidRDefault="00E97DDD" w:rsidP="00E97DDD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5B185E4A" w14:textId="093C0805" w:rsidR="00E97DDD" w:rsidRPr="00C64585" w:rsidRDefault="00E97DDD" w:rsidP="00E97DD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C2042" w:rsidRPr="006666FA" w14:paraId="0FD65BCC" w14:textId="77777777" w:rsidTr="00125574">
        <w:tc>
          <w:tcPr>
            <w:tcW w:w="2303" w:type="pct"/>
          </w:tcPr>
          <w:p w14:paraId="5C761BF8" w14:textId="744320E7" w:rsidR="00EC2042" w:rsidRDefault="00EC2042" w:rsidP="00EC2042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576" w:type="pct"/>
          </w:tcPr>
          <w:p w14:paraId="3A1BF2C7" w14:textId="7F31ECC9" w:rsidR="00EC2042" w:rsidRDefault="00BE7E77" w:rsidP="00EC204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="005114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136" w:type="pct"/>
          </w:tcPr>
          <w:p w14:paraId="5D3D9588" w14:textId="77777777" w:rsidR="00EC2042" w:rsidRPr="006666FA" w:rsidRDefault="00EC2042" w:rsidP="00EC2042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1E9E690F" w14:textId="3391CDBC" w:rsidR="00EC2042" w:rsidRDefault="004C49B0" w:rsidP="00EC204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EC2042" w:rsidRPr="00A62F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43" w:type="pct"/>
          </w:tcPr>
          <w:p w14:paraId="3E313872" w14:textId="77777777" w:rsidR="00EC2042" w:rsidRPr="006666FA" w:rsidRDefault="00EC2042" w:rsidP="00EC2042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014F38A5" w14:textId="3FFDF751" w:rsidR="00EC2042" w:rsidRPr="00875B69" w:rsidRDefault="004418CB" w:rsidP="00EC2042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573CD381" w14:textId="77777777" w:rsidR="00EC2042" w:rsidRPr="00B40D48" w:rsidRDefault="00EC2042" w:rsidP="00EC2042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538AD33B" w14:textId="44739997" w:rsidR="00EC2042" w:rsidRDefault="00EC2042" w:rsidP="00EC204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03D0A" w:rsidRPr="006666FA" w14:paraId="0977248C" w14:textId="77777777" w:rsidTr="00125574">
        <w:tc>
          <w:tcPr>
            <w:tcW w:w="2303" w:type="pct"/>
          </w:tcPr>
          <w:p w14:paraId="395B1FB2" w14:textId="7B76F375" w:rsidR="00303D0A" w:rsidRPr="006666FA" w:rsidRDefault="00303D0A" w:rsidP="00303D0A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รายได้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  <w:tc>
          <w:tcPr>
            <w:tcW w:w="576" w:type="pct"/>
          </w:tcPr>
          <w:p w14:paraId="0DF88F6E" w14:textId="24FFED90" w:rsidR="00303D0A" w:rsidRPr="00A62F32" w:rsidRDefault="00303D0A" w:rsidP="00303D0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6" w:type="pct"/>
          </w:tcPr>
          <w:p w14:paraId="13A32CDB" w14:textId="77777777" w:rsidR="00303D0A" w:rsidRPr="006666FA" w:rsidRDefault="00303D0A" w:rsidP="00303D0A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75FC8261" w14:textId="60FBA111" w:rsidR="00303D0A" w:rsidRPr="00125574" w:rsidRDefault="00303D0A" w:rsidP="00303D0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7322C59C" w14:textId="77777777" w:rsidR="00303D0A" w:rsidRPr="006666FA" w:rsidRDefault="00303D0A" w:rsidP="00303D0A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1803F3FA" w14:textId="279E1271" w:rsidR="00303D0A" w:rsidRPr="00CB0B20" w:rsidRDefault="00303D0A" w:rsidP="00303D0A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6AB36C80" w14:textId="77777777" w:rsidR="00303D0A" w:rsidRPr="00B40D48" w:rsidRDefault="00303D0A" w:rsidP="00303D0A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00564A90" w14:textId="1A8763FD" w:rsidR="00303D0A" w:rsidRPr="00E76995" w:rsidRDefault="00303D0A" w:rsidP="00303D0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C2042" w:rsidRPr="006666FA" w14:paraId="5CECCF6B" w14:textId="77777777" w:rsidTr="00125574">
        <w:tc>
          <w:tcPr>
            <w:tcW w:w="2303" w:type="pct"/>
          </w:tcPr>
          <w:p w14:paraId="56D666A7" w14:textId="209AE0E0" w:rsidR="00EC2042" w:rsidRPr="00F75DC7" w:rsidRDefault="00EC2042" w:rsidP="00EC2042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จัดประเภทเงินลงทุนใหม่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694C51D" w14:textId="2C0D22FD" w:rsidR="00EC2042" w:rsidRPr="00125574" w:rsidRDefault="00F628EE" w:rsidP="00EC204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6" w:type="pct"/>
          </w:tcPr>
          <w:p w14:paraId="345AAE05" w14:textId="77777777" w:rsidR="00EC2042" w:rsidRPr="006666FA" w:rsidRDefault="00EC2042" w:rsidP="00EC2042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391F069" w14:textId="1CB3350C" w:rsidR="00EC2042" w:rsidRPr="00125574" w:rsidRDefault="00EC2042" w:rsidP="00415328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0C0C2B0" w14:textId="77777777" w:rsidR="00EC2042" w:rsidRPr="006666FA" w:rsidRDefault="00EC2042" w:rsidP="00EC2042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1DF9ABE9" w14:textId="2DE7C686" w:rsidR="00EC2042" w:rsidRPr="00B40D48" w:rsidRDefault="007A1E46" w:rsidP="00EC2042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0E44D88C" w14:textId="77777777" w:rsidR="00EC2042" w:rsidRPr="00B40D48" w:rsidRDefault="00EC2042" w:rsidP="00EC2042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7395133" w14:textId="1B0E4DA8" w:rsidR="00EC2042" w:rsidRPr="00E76995" w:rsidRDefault="007A1E46" w:rsidP="00EC204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97DDD" w:rsidRPr="006666FA" w14:paraId="671679A0" w14:textId="77777777" w:rsidTr="00125574">
        <w:tc>
          <w:tcPr>
            <w:tcW w:w="2303" w:type="pct"/>
          </w:tcPr>
          <w:p w14:paraId="5B64605D" w14:textId="2991DBF8" w:rsidR="00E97DDD" w:rsidRPr="006666FA" w:rsidRDefault="00E97DDD" w:rsidP="00E97DDD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1FADCA0C" w14:textId="0093561D" w:rsidR="00E97DDD" w:rsidRPr="00A62206" w:rsidRDefault="00BE7E77" w:rsidP="00E97DD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426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6" w:type="pct"/>
          </w:tcPr>
          <w:p w14:paraId="692CFAB6" w14:textId="77777777" w:rsidR="00E97DDD" w:rsidRPr="006666FA" w:rsidRDefault="00E97DDD" w:rsidP="00E97DDD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D9AF579" w14:textId="593C48E7" w:rsidR="00E97DDD" w:rsidRPr="006666FA" w:rsidRDefault="004C49B0" w:rsidP="00E97DD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E97D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3" w:type="pct"/>
          </w:tcPr>
          <w:p w14:paraId="3CC82F99" w14:textId="77777777" w:rsidR="00E97DDD" w:rsidRPr="006666FA" w:rsidRDefault="00E97DDD" w:rsidP="00E97DDD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66D6D82C" w14:textId="693B62C6" w:rsidR="00E97DDD" w:rsidRPr="0001452B" w:rsidRDefault="00BE7E77" w:rsidP="00783C3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2314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30" w:type="pct"/>
          </w:tcPr>
          <w:p w14:paraId="5B2FF6C9" w14:textId="77777777" w:rsidR="00E97DDD" w:rsidRPr="00B40D48" w:rsidRDefault="00E97DDD" w:rsidP="00E97DDD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5A1B5EF3" w14:textId="3A518991" w:rsidR="00E97DDD" w:rsidRPr="00B40D48" w:rsidRDefault="00BE7E77" w:rsidP="00E97DD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E97DDD" w:rsidRPr="000145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212</w:t>
            </w:r>
          </w:p>
        </w:tc>
      </w:tr>
      <w:tr w:rsidR="00E97DDD" w:rsidRPr="006666FA" w14:paraId="5E621F45" w14:textId="77777777" w:rsidTr="00125574">
        <w:tc>
          <w:tcPr>
            <w:tcW w:w="2303" w:type="pct"/>
          </w:tcPr>
          <w:p w14:paraId="5016C0FA" w14:textId="5A6A9FB8" w:rsidR="00E97DDD" w:rsidRDefault="00E97DDD" w:rsidP="00E97DDD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CB74601" w14:textId="77777777" w:rsidR="00E97DDD" w:rsidRPr="006666FA" w:rsidRDefault="00E97DDD" w:rsidP="00E97DDD">
            <w:pPr>
              <w:tabs>
                <w:tab w:val="decimal" w:pos="84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" w:type="pct"/>
          </w:tcPr>
          <w:p w14:paraId="3E05491D" w14:textId="77777777" w:rsidR="00E97DDD" w:rsidRPr="006666FA" w:rsidRDefault="00E97DDD" w:rsidP="00E97DDD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BD2B294" w14:textId="77777777" w:rsidR="00E97DDD" w:rsidRPr="004F2C79" w:rsidRDefault="00E97DDD" w:rsidP="00E97DDD">
            <w:pPr>
              <w:tabs>
                <w:tab w:val="decimal" w:pos="842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0D19B7D4" w14:textId="77777777" w:rsidR="00E97DDD" w:rsidRPr="006666FA" w:rsidRDefault="00E97DDD" w:rsidP="00E97DDD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2EADEE66" w14:textId="77777777" w:rsidR="00E97DDD" w:rsidRPr="00B40D48" w:rsidRDefault="00E97DDD" w:rsidP="00E97DDD">
            <w:pPr>
              <w:tabs>
                <w:tab w:val="decimal" w:pos="708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14:paraId="619F833D" w14:textId="77777777" w:rsidR="00E97DDD" w:rsidRPr="00B40D48" w:rsidRDefault="00E97DDD" w:rsidP="00E97DDD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3F7AA03D" w14:textId="77777777" w:rsidR="00E97DDD" w:rsidRPr="00B40D48" w:rsidRDefault="00E97DDD" w:rsidP="00E97DDD">
            <w:pPr>
              <w:tabs>
                <w:tab w:val="decimal" w:pos="786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97DDD" w:rsidRPr="006666FA" w14:paraId="747644FA" w14:textId="77777777" w:rsidTr="00125574">
        <w:tc>
          <w:tcPr>
            <w:tcW w:w="2303" w:type="pct"/>
          </w:tcPr>
          <w:p w14:paraId="47306AC0" w14:textId="209893F4" w:rsidR="00E97DDD" w:rsidRPr="00F75DC7" w:rsidRDefault="00E97DDD" w:rsidP="00E97DDD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การร่วมค้า</w:t>
            </w:r>
          </w:p>
        </w:tc>
        <w:tc>
          <w:tcPr>
            <w:tcW w:w="576" w:type="pct"/>
          </w:tcPr>
          <w:p w14:paraId="6C25EE6D" w14:textId="77777777" w:rsidR="00E97DDD" w:rsidRPr="006666FA" w:rsidRDefault="00E97DDD" w:rsidP="00E97DDD">
            <w:pPr>
              <w:tabs>
                <w:tab w:val="decimal" w:pos="84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" w:type="pct"/>
          </w:tcPr>
          <w:p w14:paraId="0638CE93" w14:textId="77777777" w:rsidR="00E97DDD" w:rsidRPr="006666FA" w:rsidRDefault="00E97DDD" w:rsidP="00E97DDD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4C59A45C" w14:textId="77777777" w:rsidR="00E97DDD" w:rsidRPr="004F2C79" w:rsidRDefault="00E97DDD" w:rsidP="00E97DDD">
            <w:pPr>
              <w:tabs>
                <w:tab w:val="decimal" w:pos="842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260337CA" w14:textId="77777777" w:rsidR="00E97DDD" w:rsidRPr="006666FA" w:rsidRDefault="00E97DDD" w:rsidP="00E97DDD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647FF61B" w14:textId="77777777" w:rsidR="00E97DDD" w:rsidRPr="00B40D48" w:rsidRDefault="00E97DDD" w:rsidP="00E97DDD">
            <w:pPr>
              <w:tabs>
                <w:tab w:val="decimal" w:pos="708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14:paraId="1C114CB7" w14:textId="77777777" w:rsidR="00E97DDD" w:rsidRPr="00B40D48" w:rsidRDefault="00E97DDD" w:rsidP="00E97DDD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5EB8D954" w14:textId="77777777" w:rsidR="00E97DDD" w:rsidRPr="00B40D48" w:rsidRDefault="00E97DDD" w:rsidP="00E97DDD">
            <w:pPr>
              <w:tabs>
                <w:tab w:val="decimal" w:pos="786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97DDD" w:rsidRPr="006666FA" w14:paraId="26B298DC" w14:textId="77777777" w:rsidTr="00125574">
        <w:tc>
          <w:tcPr>
            <w:tcW w:w="2303" w:type="pct"/>
          </w:tcPr>
          <w:p w14:paraId="5D6C7DC2" w14:textId="22927786" w:rsidR="00E97DDD" w:rsidRPr="00F75DC7" w:rsidRDefault="00E97DDD" w:rsidP="00E97DDD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576" w:type="pct"/>
          </w:tcPr>
          <w:p w14:paraId="744D9CB1" w14:textId="4D199FE2" w:rsidR="00E97DDD" w:rsidRPr="009F776A" w:rsidRDefault="004C49B0" w:rsidP="00E97DD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774</w:t>
            </w:r>
            <w:r w:rsidR="009F776A" w:rsidRPr="009F776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21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6" w:type="pct"/>
          </w:tcPr>
          <w:p w14:paraId="6081386C" w14:textId="77777777" w:rsidR="00E97DDD" w:rsidRPr="009F776A" w:rsidRDefault="00E97DDD" w:rsidP="00E97DDD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585E6678" w14:textId="0BB1AE13" w:rsidR="00E97DDD" w:rsidRPr="000A6FD2" w:rsidRDefault="004C49B0" w:rsidP="00E97DD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77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  <w:r w:rsidR="00E97DDD" w:rsidRPr="00875B6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43" w:type="pct"/>
          </w:tcPr>
          <w:p w14:paraId="388DDE43" w14:textId="77777777" w:rsidR="00E97DDD" w:rsidRPr="006666FA" w:rsidRDefault="00E97DDD" w:rsidP="00E97DDD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359493EC" w14:textId="28FF5C8E" w:rsidR="00E97DDD" w:rsidRPr="009F776A" w:rsidRDefault="004C49B0" w:rsidP="00E97DDD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875</w:t>
            </w:r>
            <w:r w:rsidR="009F776A" w:rsidRPr="009F77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30" w:type="pct"/>
          </w:tcPr>
          <w:p w14:paraId="1FFB8793" w14:textId="77777777" w:rsidR="00E97DDD" w:rsidRPr="009F776A" w:rsidRDefault="00E97DDD" w:rsidP="00E97DDD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9" w:type="pct"/>
          </w:tcPr>
          <w:p w14:paraId="0F8CC6C8" w14:textId="1F6E7295" w:rsidR="00E97DDD" w:rsidRPr="00B40D48" w:rsidRDefault="004C49B0" w:rsidP="00E97DD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875</w:t>
            </w:r>
            <w:r w:rsidR="00E97DDD" w:rsidRPr="00875B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E97DDD" w:rsidRPr="006666FA" w14:paraId="3C06D9DF" w14:textId="77777777" w:rsidTr="00125574">
        <w:tc>
          <w:tcPr>
            <w:tcW w:w="2303" w:type="pct"/>
          </w:tcPr>
          <w:p w14:paraId="2C9EFE39" w14:textId="071F7E73" w:rsidR="00E97DDD" w:rsidRPr="006666FA" w:rsidRDefault="00E97DDD" w:rsidP="00E97DDD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ซื้อเงินลงทุนในบริษัท อัลฟ่า เอกซ์ จำกัด</w:t>
            </w:r>
          </w:p>
        </w:tc>
        <w:tc>
          <w:tcPr>
            <w:tcW w:w="576" w:type="pct"/>
          </w:tcPr>
          <w:p w14:paraId="28B9852F" w14:textId="7D58D24A" w:rsidR="00E97DDD" w:rsidRPr="00125574" w:rsidRDefault="004C49B0" w:rsidP="000F3B2A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727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36" w:type="pct"/>
          </w:tcPr>
          <w:p w14:paraId="70372D12" w14:textId="77777777" w:rsidR="00E97DDD" w:rsidRPr="006666FA" w:rsidRDefault="00E97DDD" w:rsidP="00E97DDD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0FC8F2F2" w14:textId="65F89269" w:rsidR="00E97DDD" w:rsidRPr="000A6FD2" w:rsidRDefault="00E97DDD" w:rsidP="0030598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B1CD481" w14:textId="77777777" w:rsidR="00E97DDD" w:rsidRPr="006666FA" w:rsidRDefault="00E97DDD" w:rsidP="00E97DDD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0C11213F" w14:textId="32FE4F5C" w:rsidR="00E97DDD" w:rsidRPr="00125574" w:rsidRDefault="004C49B0" w:rsidP="00C82A5B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6</w:t>
            </w:r>
            <w:r w:rsidR="00BE7E77" w:rsidRPr="00BE7E77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2</w:t>
            </w:r>
            <w:r w:rsidR="00C82A5B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30" w:type="pct"/>
          </w:tcPr>
          <w:p w14:paraId="08353333" w14:textId="77777777" w:rsidR="00E97DDD" w:rsidRPr="00B40D48" w:rsidRDefault="00E97DDD" w:rsidP="00C82A5B">
            <w:pPr>
              <w:tabs>
                <w:tab w:val="decimal" w:pos="842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7BF9DFAD" w14:textId="2162DC8C" w:rsidR="00E97DDD" w:rsidRPr="00C708F3" w:rsidRDefault="00E97DDD" w:rsidP="00C708F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08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47F71" w:rsidRPr="006666FA" w14:paraId="4AD2DB35" w14:textId="77777777" w:rsidTr="00125574">
        <w:tc>
          <w:tcPr>
            <w:tcW w:w="2303" w:type="pct"/>
          </w:tcPr>
          <w:p w14:paraId="3EE86BA4" w14:textId="2C5C2C48" w:rsidR="00547F71" w:rsidRPr="00C5495A" w:rsidRDefault="00547F71" w:rsidP="00547F71">
            <w:pPr>
              <w:spacing w:line="240" w:lineRule="atLeast"/>
              <w:ind w:left="156" w:hanging="156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ส่วนแบ่ง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กำไร</w:t>
            </w: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ของ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การร่วมค้า</w:t>
            </w: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ที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่</w:t>
            </w: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ใช้วิธีส่วนได้เสีย</w:t>
            </w:r>
          </w:p>
        </w:tc>
        <w:tc>
          <w:tcPr>
            <w:tcW w:w="576" w:type="pct"/>
          </w:tcPr>
          <w:p w14:paraId="757638EF" w14:textId="21544CC4" w:rsidR="00547F71" w:rsidRPr="009F776A" w:rsidRDefault="004C49B0" w:rsidP="00547F71">
            <w:pPr>
              <w:tabs>
                <w:tab w:val="decimal" w:pos="627"/>
              </w:tabs>
              <w:spacing w:line="240" w:lineRule="atLeast"/>
              <w:ind w:left="-115" w:right="-14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547F71" w:rsidRPr="009F776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33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6" w:type="pct"/>
          </w:tcPr>
          <w:p w14:paraId="5373182B" w14:textId="77777777" w:rsidR="00547F71" w:rsidRPr="006666FA" w:rsidRDefault="00547F71" w:rsidP="00547F71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01730078" w14:textId="56A5D582" w:rsidR="00547F71" w:rsidRDefault="00BE7E77" w:rsidP="00547F7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547F71" w:rsidRPr="00875B6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85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3" w:type="pct"/>
          </w:tcPr>
          <w:p w14:paraId="33E59CB7" w14:textId="77777777" w:rsidR="00547F71" w:rsidRPr="0023613D" w:rsidRDefault="00547F71" w:rsidP="00547F71">
            <w:pPr>
              <w:tabs>
                <w:tab w:val="decimal" w:pos="627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8" w:type="pct"/>
          </w:tcPr>
          <w:p w14:paraId="0AB9D6E7" w14:textId="4D3C399D" w:rsidR="00547F71" w:rsidRDefault="00547F71" w:rsidP="00547F7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1676004C" w14:textId="77777777" w:rsidR="00547F71" w:rsidRPr="0023613D" w:rsidRDefault="00547F71" w:rsidP="00547F71">
            <w:pPr>
              <w:tabs>
                <w:tab w:val="decimal" w:pos="627"/>
              </w:tabs>
              <w:spacing w:line="240" w:lineRule="atLeast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9" w:type="pct"/>
          </w:tcPr>
          <w:p w14:paraId="47F6316C" w14:textId="1A7B09D0" w:rsidR="00547F71" w:rsidRDefault="00547F71" w:rsidP="00547F7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47F71" w:rsidRPr="006666FA" w14:paraId="0366155D" w14:textId="77777777" w:rsidTr="00125574">
        <w:tc>
          <w:tcPr>
            <w:tcW w:w="2303" w:type="pct"/>
          </w:tcPr>
          <w:p w14:paraId="4E9331F3" w14:textId="77777777" w:rsidR="00547F71" w:rsidRPr="00547F71" w:rsidRDefault="00547F71" w:rsidP="00547F71">
            <w:pPr>
              <w:spacing w:line="240" w:lineRule="atLeast"/>
              <w:ind w:left="156" w:hanging="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7F7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การตัดกำไรระหว่างกันที่ยังไม่ได้รับรู้จากการขาย</w:t>
            </w:r>
          </w:p>
          <w:p w14:paraId="0DD8D6AC" w14:textId="77F32EEE" w:rsidR="00547F71" w:rsidRPr="00C5495A" w:rsidRDefault="00BF1682" w:rsidP="00BF1682">
            <w:pPr>
              <w:spacing w:line="240" w:lineRule="auto"/>
              <w:ind w:left="246" w:hanging="246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  <w:r w:rsidR="00547F71" w:rsidRPr="00BF16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แบบ</w:t>
            </w:r>
            <w:r w:rsidR="00547F71" w:rsidRPr="00547F7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547F71" w:rsidRPr="00547F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downstream</w:t>
            </w:r>
          </w:p>
        </w:tc>
        <w:tc>
          <w:tcPr>
            <w:tcW w:w="576" w:type="pct"/>
          </w:tcPr>
          <w:p w14:paraId="51C3D588" w14:textId="77777777" w:rsidR="00547F71" w:rsidRDefault="00547F71" w:rsidP="00547F71">
            <w:pPr>
              <w:tabs>
                <w:tab w:val="decimal" w:pos="627"/>
              </w:tabs>
              <w:spacing w:line="240" w:lineRule="atLeast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B043DF" w14:textId="3717867E" w:rsidR="00547F71" w:rsidRDefault="004C49B0" w:rsidP="00547F71">
            <w:pPr>
              <w:tabs>
                <w:tab w:val="decimal" w:pos="627"/>
              </w:tabs>
              <w:spacing w:line="240" w:lineRule="atLeast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6" w:type="pct"/>
          </w:tcPr>
          <w:p w14:paraId="4F28B57A" w14:textId="77777777" w:rsidR="00547F71" w:rsidRPr="006666FA" w:rsidRDefault="00547F71" w:rsidP="00547F71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6C83D08E" w14:textId="77777777" w:rsidR="00547F71" w:rsidRDefault="00547F71" w:rsidP="00547F7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7C6DFA3" w14:textId="09107175" w:rsidR="00547F71" w:rsidRDefault="00BE7E77" w:rsidP="00547F7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47F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43" w:type="pct"/>
          </w:tcPr>
          <w:p w14:paraId="537E53A5" w14:textId="77777777" w:rsidR="00547F71" w:rsidRPr="0023613D" w:rsidRDefault="00547F71" w:rsidP="00547F71">
            <w:pPr>
              <w:tabs>
                <w:tab w:val="decimal" w:pos="627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8" w:type="pct"/>
          </w:tcPr>
          <w:p w14:paraId="3D2CF888" w14:textId="77777777" w:rsidR="00547F71" w:rsidRDefault="00547F71" w:rsidP="00547F7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05BBC35" w14:textId="6E152B59" w:rsidR="00547F71" w:rsidRDefault="00547F71" w:rsidP="00547F7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4A4FF9DF" w14:textId="77777777" w:rsidR="00547F71" w:rsidRPr="0023613D" w:rsidRDefault="00547F71" w:rsidP="00547F71">
            <w:pPr>
              <w:tabs>
                <w:tab w:val="decimal" w:pos="627"/>
              </w:tabs>
              <w:spacing w:line="240" w:lineRule="atLeast"/>
              <w:ind w:left="-115" w:right="-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9" w:type="pct"/>
          </w:tcPr>
          <w:p w14:paraId="28A1E5F0" w14:textId="77777777" w:rsidR="00547F71" w:rsidRDefault="00547F71" w:rsidP="00547F7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931B7D3" w14:textId="01475559" w:rsidR="00547F71" w:rsidRDefault="00547F71" w:rsidP="00547F7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47F71" w:rsidRPr="006666FA" w14:paraId="5FBC9BDB" w14:textId="77777777" w:rsidTr="00125574">
        <w:tc>
          <w:tcPr>
            <w:tcW w:w="2303" w:type="pct"/>
          </w:tcPr>
          <w:p w14:paraId="0AB4730D" w14:textId="03DAE4A0" w:rsidR="00547F71" w:rsidRPr="00F75DC7" w:rsidRDefault="00547F71" w:rsidP="00547F71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00063A3F" w14:textId="256CED18" w:rsidR="00547F71" w:rsidRPr="00125574" w:rsidRDefault="004C49B0" w:rsidP="00547F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878</w:t>
            </w:r>
            <w:r w:rsidR="00547F7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6" w:type="pct"/>
          </w:tcPr>
          <w:p w14:paraId="09F53804" w14:textId="77777777" w:rsidR="00547F71" w:rsidRPr="006666FA" w:rsidRDefault="00547F71" w:rsidP="00547F71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0FB1B84B" w14:textId="238E1F9A" w:rsidR="00547F71" w:rsidRPr="007F3E44" w:rsidRDefault="004C49B0" w:rsidP="00547F7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774</w:t>
            </w:r>
            <w:r w:rsidR="00547F7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3" w:type="pct"/>
          </w:tcPr>
          <w:p w14:paraId="2FF7C859" w14:textId="77777777" w:rsidR="00547F71" w:rsidRPr="006666FA" w:rsidRDefault="00547F71" w:rsidP="00547F71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66D21E33" w14:textId="41CE6B1A" w:rsidR="00547F71" w:rsidRPr="001F2228" w:rsidRDefault="004C49B0" w:rsidP="00547F7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937</w:t>
            </w:r>
            <w:r w:rsidR="00547F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30" w:type="pct"/>
          </w:tcPr>
          <w:p w14:paraId="25DD67E4" w14:textId="77777777" w:rsidR="00547F71" w:rsidRPr="00B40D48" w:rsidRDefault="00547F71" w:rsidP="00547F71">
            <w:pPr>
              <w:tabs>
                <w:tab w:val="decimal" w:pos="842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46665AF7" w14:textId="47FF3D4E" w:rsidR="00547F71" w:rsidRPr="00535A94" w:rsidRDefault="004C49B0" w:rsidP="00547F7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875</w:t>
            </w:r>
            <w:r w:rsidR="00547F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547F71" w:rsidRPr="006666FA" w14:paraId="6171B910" w14:textId="77777777" w:rsidTr="00125574">
        <w:tc>
          <w:tcPr>
            <w:tcW w:w="2303" w:type="pct"/>
          </w:tcPr>
          <w:p w14:paraId="18582A6B" w14:textId="2EB837E1" w:rsidR="00547F71" w:rsidRPr="006666FA" w:rsidRDefault="00547F71" w:rsidP="00547F7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500CD0B" w14:textId="3FB7FC0D" w:rsidR="00547F71" w:rsidRPr="007F3E44" w:rsidRDefault="00BE7E77" w:rsidP="00547F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47F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011</w:t>
            </w:r>
            <w:r w:rsidR="00547F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136" w:type="pct"/>
          </w:tcPr>
          <w:p w14:paraId="3AC71A1B" w14:textId="77777777" w:rsidR="00547F71" w:rsidRPr="006666FA" w:rsidRDefault="00547F71" w:rsidP="00547F71">
            <w:pPr>
              <w:tabs>
                <w:tab w:val="decimal" w:pos="842"/>
              </w:tabs>
              <w:spacing w:line="240" w:lineRule="atLeast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3414213" w14:textId="2AED3EBE" w:rsidR="00547F71" w:rsidRPr="006666FA" w:rsidRDefault="00BE7E77" w:rsidP="00547F7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47F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</w:t>
            </w:r>
            <w:r w:rsidR="00547F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143" w:type="pct"/>
          </w:tcPr>
          <w:p w14:paraId="79907238" w14:textId="77777777" w:rsidR="00547F71" w:rsidRPr="006666FA" w:rsidRDefault="00547F71" w:rsidP="00547F71">
            <w:pPr>
              <w:tabs>
                <w:tab w:val="decimal" w:pos="842"/>
              </w:tabs>
              <w:spacing w:line="240" w:lineRule="atLeast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357ACBB4" w14:textId="03FD6A76" w:rsidR="00547F71" w:rsidRPr="00C74F78" w:rsidRDefault="004C49B0" w:rsidP="00547F7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939</w:t>
            </w:r>
            <w:r w:rsidR="00547F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30" w:type="pct"/>
          </w:tcPr>
          <w:p w14:paraId="42E57E73" w14:textId="77777777" w:rsidR="00547F71" w:rsidRPr="00B40D48" w:rsidRDefault="00547F71" w:rsidP="00547F71">
            <w:pPr>
              <w:tabs>
                <w:tab w:val="decimal" w:pos="842"/>
              </w:tabs>
              <w:spacing w:line="240" w:lineRule="atLeast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930D53F" w14:textId="38322931" w:rsidR="00547F71" w:rsidRPr="00B40D48" w:rsidRDefault="004C49B0" w:rsidP="00547F7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877</w:t>
            </w:r>
            <w:r w:rsidR="00547F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212</w:t>
            </w:r>
          </w:p>
        </w:tc>
      </w:tr>
    </w:tbl>
    <w:p w14:paraId="5F2565B6" w14:textId="7FF0068C" w:rsidR="00C17C7D" w:rsidRDefault="00C17C7D">
      <w:pPr>
        <w:spacing w:line="240" w:lineRule="auto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3E6206C4" w14:textId="68534FB3" w:rsidR="00DB6D20" w:rsidRPr="001F3EE8" w:rsidRDefault="00DB6D20" w:rsidP="00DB6D20">
      <w:pPr>
        <w:spacing w:line="240" w:lineRule="auto"/>
        <w:ind w:firstLine="518"/>
        <w:rPr>
          <w:rFonts w:ascii="Angsana New" w:hAnsi="Angsana New"/>
          <w:i/>
          <w:iCs/>
          <w:sz w:val="30"/>
          <w:szCs w:val="30"/>
          <w:lang w:val="en-US"/>
        </w:rPr>
      </w:pPr>
      <w:r w:rsidRPr="001F3EE8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1F3EE8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นีโอ</w:t>
      </w:r>
      <w:r w:rsidRPr="001F3EE8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โมบิลิตี้</w:t>
      </w:r>
      <w:r w:rsidRPr="001F3EE8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เอเชีย</w:t>
      </w:r>
      <w:r w:rsidRPr="001F3EE8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51AA555C" w14:textId="77777777" w:rsidR="00DB6D20" w:rsidRPr="001F3EE8" w:rsidRDefault="00DB6D20" w:rsidP="00DB6D20">
      <w:pPr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E998131" w14:textId="2CDBE09C" w:rsidR="00DB6D20" w:rsidRPr="001F3EE8" w:rsidRDefault="00DB6D20" w:rsidP="00DB6D20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ในเดือนมีนาคม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567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บริษัทย่อยแห่งหนึ่ง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เอ็มจีซี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>-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เอเชีย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กรีนเทค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ได้ลงทุนในบริษัท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นีโอ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โมบิลิตี้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เอเชีย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="00017F2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017F23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017F23">
        <w:rPr>
          <w:rFonts w:ascii="Angsana New" w:hAnsi="Angsana New" w:cs="Angsana New" w:hint="cs"/>
          <w:sz w:val="30"/>
          <w:szCs w:val="30"/>
          <w:cs/>
          <w:lang w:val="en-US" w:bidi="th-TH"/>
        </w:rPr>
        <w:t>นีโอ</w:t>
      </w:r>
      <w:r w:rsidR="00017F23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บริษัทร่วมแห่งใหม่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ซึ่งเป็นนิติบุคคลที่จัดตั้งขึ้นในประเทศไทย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มีทุนจดทะเบียน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BE7E77" w:rsidRPr="00BE7E77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                  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โดยมีหุ้นสามัญจำนวน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BE7E77" w:rsidRPr="00BE7E77">
        <w:rPr>
          <w:rFonts w:ascii="Angsana New" w:hAnsi="Angsana New" w:cs="Angsana New"/>
          <w:sz w:val="30"/>
          <w:szCs w:val="30"/>
          <w:lang w:val="en-US" w:bidi="th-TH"/>
        </w:rPr>
        <w:t>00</w:t>
      </w:r>
      <w:r w:rsidR="006B1FED" w:rsidRPr="001F3EE8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BE7E77" w:rsidRPr="00BE7E77">
        <w:rPr>
          <w:rFonts w:ascii="Angsana New" w:hAnsi="Angsana New" w:cs="Angsana New"/>
          <w:sz w:val="30"/>
          <w:szCs w:val="30"/>
          <w:lang w:val="en-US" w:bidi="th-TH"/>
        </w:rPr>
        <w:t>000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มูลค่าที่ตราไว้หุ้นละ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="Angsana New" w:hAnsi="Angsana New" w:cs="Angsana New"/>
          <w:sz w:val="30"/>
          <w:szCs w:val="30"/>
          <w:lang w:val="en-US" w:bidi="th-TH"/>
        </w:rPr>
        <w:t>100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กลุ่มบริษัทได้ลงทุนในบริษัทร่วมดังกล่าวจำนวน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49</w:t>
      </w:r>
      <w:r w:rsidR="006B1FED" w:rsidRPr="001F3EE8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998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เป็นจำนวนเงินรวม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คิดเป็นส่วนได้เสียร้อยละ</w:t>
      </w:r>
      <w:r w:rsidR="006B1FED" w:rsidRPr="001F3EE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49</w:t>
      </w:r>
      <w:r w:rsidR="006B1FED" w:rsidRPr="001F3EE8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99</w:t>
      </w:r>
    </w:p>
    <w:p w14:paraId="31FDF551" w14:textId="77777777" w:rsidR="00DB6D20" w:rsidRPr="001F3EE8" w:rsidRDefault="00DB6D20" w:rsidP="00DB6D20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6B8E6F6" w14:textId="01508EA6" w:rsidR="00DB6D20" w:rsidRPr="001F3EE8" w:rsidRDefault="00DB6D20" w:rsidP="00DB6D20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ในเดือนเมษายน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567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กลุ่มบริษัทได้ชำระค่าหุ้นเพิ่มทุนของนีโอ</w:t>
      </w:r>
      <w:r w:rsidRPr="001F3EE8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จำนวน</w:t>
      </w:r>
      <w:r w:rsidRPr="001F3EE8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="Angsana New" w:hAnsi="Angsana New" w:cs="Angsana New"/>
          <w:spacing w:val="-2"/>
          <w:sz w:val="30"/>
          <w:szCs w:val="30"/>
          <w:lang w:val="en-US" w:bidi="th-TH"/>
        </w:rPr>
        <w:t>1</w:t>
      </w:r>
      <w:r w:rsidR="006B1FED" w:rsidRPr="001F3EE8">
        <w:rPr>
          <w:rFonts w:ascii="Angsana New" w:hAnsi="Angsana New" w:cs="Angsana New"/>
          <w:spacing w:val="-2"/>
          <w:sz w:val="30"/>
          <w:szCs w:val="30"/>
          <w:lang w:val="en-US" w:bidi="th-TH"/>
        </w:rPr>
        <w:t>.</w:t>
      </w:r>
      <w:r w:rsidR="004C49B0" w:rsidRPr="004C49B0">
        <w:rPr>
          <w:rFonts w:ascii="Angsana New" w:hAnsi="Angsana New" w:cs="Angsana New"/>
          <w:spacing w:val="-2"/>
          <w:sz w:val="30"/>
          <w:szCs w:val="30"/>
          <w:lang w:val="en-US" w:bidi="th-TH"/>
        </w:rPr>
        <w:t>35</w:t>
      </w:r>
      <w:r w:rsidRPr="001F3EE8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ล้านหุ้น</w:t>
      </w:r>
      <w:r w:rsidRPr="001F3EE8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มูลค่าหุ้นละ</w:t>
      </w:r>
      <w:r w:rsidRPr="001F3EE8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="Angsana New" w:hAnsi="Angsana New" w:cs="Angsana New"/>
          <w:spacing w:val="-2"/>
          <w:sz w:val="30"/>
          <w:szCs w:val="30"/>
          <w:lang w:val="en-US" w:bidi="th-TH"/>
        </w:rPr>
        <w:t>7</w:t>
      </w:r>
      <w:r w:rsidR="00BE7E77" w:rsidRPr="00BE7E77">
        <w:rPr>
          <w:rFonts w:ascii="Angsana New" w:hAnsi="Angsana New" w:cs="Angsana New"/>
          <w:spacing w:val="-2"/>
          <w:sz w:val="30"/>
          <w:szCs w:val="30"/>
          <w:lang w:val="en-US" w:bidi="th-TH"/>
        </w:rPr>
        <w:t>1</w:t>
      </w:r>
      <w:r w:rsidRPr="001F3EE8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บาท</w:t>
      </w:r>
      <w:r w:rsidRPr="001F3EE8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เป็นจำนวนเงินรวม</w:t>
      </w:r>
      <w:r w:rsidRPr="001F3EE8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="Angsana New" w:hAnsi="Angsana New" w:cs="Angsana New"/>
          <w:spacing w:val="-2"/>
          <w:sz w:val="30"/>
          <w:szCs w:val="30"/>
          <w:lang w:val="en-US" w:bidi="th-TH"/>
        </w:rPr>
        <w:t>95</w:t>
      </w:r>
      <w:r w:rsidR="006B1FED" w:rsidRPr="001F3EE8">
        <w:rPr>
          <w:rFonts w:ascii="Angsana New" w:hAnsi="Angsana New" w:cs="Angsana New"/>
          <w:spacing w:val="-2"/>
          <w:sz w:val="30"/>
          <w:szCs w:val="30"/>
          <w:lang w:val="en-US" w:bidi="th-TH"/>
        </w:rPr>
        <w:t>.</w:t>
      </w:r>
      <w:r w:rsidR="004C49B0" w:rsidRPr="004C49B0">
        <w:rPr>
          <w:rFonts w:ascii="Angsana New" w:hAnsi="Angsana New" w:cs="Angsana New"/>
          <w:spacing w:val="-2"/>
          <w:sz w:val="30"/>
          <w:szCs w:val="30"/>
          <w:lang w:val="en-US" w:bidi="th-TH"/>
        </w:rPr>
        <w:t>85</w:t>
      </w:r>
      <w:r w:rsidRPr="001F3EE8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1F3EE8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1F3EE8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="00345708" w:rsidRPr="001F3EE8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โดยส่วนได้เสียในงบการเงินรวม</w:t>
      </w:r>
      <w:r w:rsidR="00345708"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ยังคงเป็นร้อยละ</w:t>
      </w:r>
      <w:r w:rsidR="00345708"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49</w:t>
      </w:r>
      <w:r w:rsidR="00345708" w:rsidRPr="001F3EE8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99</w:t>
      </w:r>
      <w:r w:rsidR="00345708" w:rsidRPr="001F3EE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45708"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ดังเดิม</w:t>
      </w:r>
    </w:p>
    <w:p w14:paraId="7E202F7D" w14:textId="0A46CE60" w:rsidR="00DB6D20" w:rsidRDefault="00DB6D20" w:rsidP="00147937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lastRenderedPageBreak/>
        <w:t>ใน</w:t>
      </w:r>
      <w:r w:rsidR="00CC6FB6"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เ</w:t>
      </w:r>
      <w:r w:rsidR="00147937"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ดือนสิงหาคม</w:t>
      </w:r>
      <w:r w:rsidR="00147937"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567</w:t>
      </w:r>
      <w:r w:rsidR="00147937"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47937"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กลุ่มบริษัทได้ชำระค่าหุ้นเพิ่มทุนส่วนที่เหลือของนีโอ</w:t>
      </w:r>
      <w:r w:rsidR="00196DF0"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147937"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="00147937"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196DF0" w:rsidRPr="001F3EE8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35</w:t>
      </w:r>
      <w:r w:rsidR="00147937"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47937"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="00147937"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47937"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มูลค่าหุ้นละ</w:t>
      </w:r>
      <w:r w:rsidR="00147937"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147937"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47937"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="00147937"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47937"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เป็นจำนวนเงินรวม</w:t>
      </w:r>
      <w:r w:rsidR="00147937"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39</w:t>
      </w:r>
      <w:r w:rsidR="00196DF0" w:rsidRPr="001F3EE8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BE7E77" w:rsidRPr="00BE7E77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147937"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47937"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="00345708" w:rsidRPr="001F3EE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45708"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โดยส่วนได้เสียในงบการเงินรวมยังคงเป็นร้อยละ</w:t>
      </w:r>
      <w:r w:rsidR="00345708"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49</w:t>
      </w:r>
      <w:r w:rsidR="00345708" w:rsidRPr="001F3EE8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99</w:t>
      </w:r>
      <w:r w:rsidR="00345708" w:rsidRPr="001F3EE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45708" w:rsidRPr="001F3EE8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ดังเดิม</w:t>
      </w:r>
    </w:p>
    <w:p w14:paraId="38B0BF66" w14:textId="77777777" w:rsidR="003F53DF" w:rsidRDefault="003F53DF" w:rsidP="00147937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C7BA5D1" w14:textId="02227309" w:rsidR="0015291D" w:rsidRPr="009B4815" w:rsidRDefault="0015291D" w:rsidP="00147937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เมื่อวันที่ 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4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สิงหาคม </w:t>
      </w:r>
      <w:r w:rsidR="00BE7E77" w:rsidRPr="00BE7E77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568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กลุ่มบริษัทได้</w:t>
      </w:r>
      <w:r w:rsidR="001E29BF">
        <w:rPr>
          <w:rFonts w:ascii="Angsana New" w:hAnsi="Angsana New" w:cs="Angsana New" w:hint="cs"/>
          <w:sz w:val="30"/>
          <w:szCs w:val="30"/>
          <w:cs/>
          <w:lang w:val="en-US" w:bidi="th-TH"/>
        </w:rPr>
        <w:t>ซื้อหุ้นจากผู้ถือหุ้นอื่นของนีโอ</w:t>
      </w:r>
      <w:r w:rsidR="009B481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จำนวน </w:t>
      </w:r>
      <w:r w:rsidR="00BE7E77" w:rsidRPr="00BE7E77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9B4815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BE7E77" w:rsidRPr="00BE7E77">
        <w:rPr>
          <w:rFonts w:ascii="Angsana New" w:hAnsi="Angsana New" w:cs="Angsana New"/>
          <w:sz w:val="30"/>
          <w:szCs w:val="30"/>
          <w:lang w:val="en-US" w:bidi="th-TH"/>
        </w:rPr>
        <w:t>00</w:t>
      </w:r>
      <w:r w:rsidR="009B4815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BE7E77" w:rsidRPr="00BE7E77">
        <w:rPr>
          <w:rFonts w:ascii="Angsana New" w:hAnsi="Angsana New" w:cs="Angsana New"/>
          <w:sz w:val="30"/>
          <w:szCs w:val="30"/>
          <w:lang w:val="en-US" w:bidi="th-TH"/>
        </w:rPr>
        <w:t>001</w:t>
      </w:r>
      <w:r w:rsidR="009B481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B481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 เป็นจำนวนเงิน </w:t>
      </w:r>
      <w:r w:rsidR="00290AEB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83</w:t>
      </w:r>
      <w:r w:rsidR="009B481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B481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ทำให้กลุ่มบริษัทมีสัดส่วนความเป็นเจ้าของเพิ่มขึ้นเป็นร้อยละ 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99</w:t>
      </w:r>
      <w:r w:rsidR="009B4815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4C49B0" w:rsidRPr="004C49B0">
        <w:rPr>
          <w:rFonts w:ascii="Angsana New" w:hAnsi="Angsana New" w:cs="Angsana New"/>
          <w:sz w:val="30"/>
          <w:szCs w:val="30"/>
          <w:lang w:val="en-US" w:bidi="th-TH"/>
        </w:rPr>
        <w:t>99</w:t>
      </w:r>
      <w:r w:rsidR="009B481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B4815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และกลุ่มบริษัทได้มาซึ่งอำนาจ</w:t>
      </w:r>
      <w:r w:rsidR="009B4815" w:rsidRPr="00B42871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ควบคุมในนีโอ บริษัท</w:t>
      </w:r>
      <w:r w:rsidR="00E56B25" w:rsidRPr="00B42871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จึง</w:t>
      </w:r>
      <w:r w:rsidR="009B4815" w:rsidRPr="00B42871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ได้จัดประเภทเงินลงทุนใหม่จากเงินลงทุนในบริษัทร่วมเป็นเงินลงทุนในบริษัทย่อยทางอ้อม</w:t>
      </w:r>
    </w:p>
    <w:p w14:paraId="103D3931" w14:textId="77777777" w:rsidR="00511BD5" w:rsidRDefault="00511BD5" w:rsidP="00147937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CA37AF5" w14:textId="234FBFF8" w:rsidR="003F53DF" w:rsidRPr="00E05BFD" w:rsidRDefault="003F53DF" w:rsidP="0055509F">
      <w:pPr>
        <w:spacing w:line="240" w:lineRule="auto"/>
        <w:ind w:firstLine="518"/>
        <w:rPr>
          <w:rFonts w:ascii="Angsana New" w:hAnsi="Angsana New"/>
          <w:i/>
          <w:iCs/>
          <w:sz w:val="30"/>
          <w:szCs w:val="30"/>
          <w:lang w:val="en-US"/>
        </w:rPr>
      </w:pPr>
      <w:r w:rsidRPr="003F53D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3F53D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3F53D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อัลฟ่า</w:t>
      </w:r>
      <w:r w:rsidRPr="003F53D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3F53D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เอกซ์</w:t>
      </w:r>
      <w:r w:rsidRPr="003F53D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3F53D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2A7544D9" w14:textId="77777777" w:rsidR="00CC3E4F" w:rsidRPr="00BF2DCF" w:rsidRDefault="00CC3E4F" w:rsidP="00147937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059B155" w14:textId="0E334DD0" w:rsidR="00CC3E4F" w:rsidRPr="001F3EE8" w:rsidRDefault="00CC3E4F" w:rsidP="00A2333E">
      <w:pPr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379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ในเดือน</w:t>
      </w:r>
      <w:r w:rsidR="00FB3AF0" w:rsidRPr="006379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ธันวาคม </w:t>
      </w:r>
      <w:r w:rsidR="00BE7E77" w:rsidRPr="00BE7E77">
        <w:rPr>
          <w:rFonts w:ascii="Angsana New" w:hAnsi="Angsana New" w:cs="Angsana New" w:hint="cs"/>
          <w:spacing w:val="-4"/>
          <w:sz w:val="30"/>
          <w:szCs w:val="30"/>
          <w:lang w:val="en-US" w:bidi="th-TH"/>
        </w:rPr>
        <w:t>2</w:t>
      </w:r>
      <w:r w:rsidR="004C49B0" w:rsidRPr="004C49B0">
        <w:rPr>
          <w:rFonts w:ascii="Angsana New" w:hAnsi="Angsana New" w:cs="Angsana New" w:hint="cs"/>
          <w:spacing w:val="-4"/>
          <w:sz w:val="30"/>
          <w:szCs w:val="30"/>
          <w:lang w:val="en-US" w:bidi="th-TH"/>
        </w:rPr>
        <w:t>568</w:t>
      </w:r>
      <w:r w:rsidRPr="0063797E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6379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กลุ่มบริษัทได้ชำระค่าหุ้นเพิ่มทุนส่วนที่เหลือของ</w:t>
      </w:r>
      <w:r w:rsidR="00E51061" w:rsidRPr="006379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บริษัท</w:t>
      </w:r>
      <w:r w:rsidR="00E51061" w:rsidRPr="0063797E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E51061" w:rsidRPr="006379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อัลฟ่า</w:t>
      </w:r>
      <w:r w:rsidR="00E51061" w:rsidRPr="0063797E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E51061" w:rsidRPr="006379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เอกซ์</w:t>
      </w:r>
      <w:r w:rsidR="00E51061" w:rsidRPr="0063797E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E51061" w:rsidRPr="006379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จำกัด</w:t>
      </w:r>
      <w:r w:rsidRPr="0063797E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6379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จำนวน</w:t>
      </w:r>
      <w:r w:rsidRPr="0063797E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="Angsana New" w:hAnsi="Angsana New" w:cs="Angsana New"/>
          <w:spacing w:val="-4"/>
          <w:sz w:val="30"/>
          <w:szCs w:val="30"/>
          <w:lang w:val="en-US" w:bidi="th-TH"/>
        </w:rPr>
        <w:t>6</w:t>
      </w:r>
      <w:r w:rsidR="006C0580" w:rsidRPr="0063797E">
        <w:rPr>
          <w:rFonts w:ascii="Angsana New" w:hAnsi="Angsana New" w:cs="Angsana New"/>
          <w:spacing w:val="-4"/>
          <w:sz w:val="30"/>
          <w:szCs w:val="30"/>
          <w:lang w:val="en-US" w:bidi="th-TH"/>
        </w:rPr>
        <w:t>.</w:t>
      </w:r>
      <w:r w:rsidR="00BE7E77" w:rsidRPr="00BE7E77">
        <w:rPr>
          <w:rFonts w:ascii="Angsana New" w:hAnsi="Angsana New" w:cs="Angsana New"/>
          <w:spacing w:val="-4"/>
          <w:sz w:val="30"/>
          <w:szCs w:val="30"/>
          <w:lang w:val="en-US" w:bidi="th-TH"/>
        </w:rPr>
        <w:t>2</w:t>
      </w:r>
      <w:r w:rsidR="004C49B0" w:rsidRPr="004C49B0">
        <w:rPr>
          <w:rFonts w:ascii="Angsana New" w:hAnsi="Angsana New" w:cs="Angsana New"/>
          <w:spacing w:val="-4"/>
          <w:sz w:val="30"/>
          <w:szCs w:val="30"/>
          <w:lang w:val="en-US" w:bidi="th-TH"/>
        </w:rPr>
        <w:t>5</w:t>
      </w:r>
      <w:r w:rsidRPr="0063797E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6379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ล้านหุ้น</w:t>
      </w:r>
      <w:r w:rsidRPr="001F3E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3797E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มูลค่าหุ้นละ</w:t>
      </w:r>
      <w:r w:rsidRPr="0063797E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="Angsana New" w:hAnsi="Angsana New" w:cs="Angsana New"/>
          <w:spacing w:val="-2"/>
          <w:sz w:val="30"/>
          <w:szCs w:val="30"/>
          <w:lang w:val="en-US" w:bidi="th-TH"/>
        </w:rPr>
        <w:t>10</w:t>
      </w:r>
      <w:r w:rsidRPr="0063797E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63797E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บาท</w:t>
      </w:r>
      <w:r w:rsidRPr="0063797E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63797E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เป็นจำนวนเงินรวม</w:t>
      </w:r>
      <w:r w:rsidRPr="0063797E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="Angsana New" w:hAnsi="Angsana New" w:cs="Angsana New"/>
          <w:spacing w:val="-2"/>
          <w:sz w:val="30"/>
          <w:szCs w:val="30"/>
          <w:lang w:val="en-US" w:bidi="th-TH"/>
        </w:rPr>
        <w:t>6</w:t>
      </w:r>
      <w:r w:rsidR="00BE7E77" w:rsidRPr="00BE7E77">
        <w:rPr>
          <w:rFonts w:ascii="Angsana New" w:hAnsi="Angsana New" w:cs="Angsana New"/>
          <w:spacing w:val="-2"/>
          <w:sz w:val="30"/>
          <w:szCs w:val="30"/>
          <w:lang w:val="en-US" w:bidi="th-TH"/>
        </w:rPr>
        <w:t>2</w:t>
      </w:r>
      <w:r w:rsidR="006C0580" w:rsidRPr="0063797E">
        <w:rPr>
          <w:rFonts w:ascii="Angsana New" w:hAnsi="Angsana New" w:cs="Angsana New"/>
          <w:spacing w:val="-2"/>
          <w:sz w:val="30"/>
          <w:szCs w:val="30"/>
          <w:lang w:val="en-US" w:bidi="th-TH"/>
        </w:rPr>
        <w:t>.</w:t>
      </w:r>
      <w:r w:rsidR="004C49B0" w:rsidRPr="004C49B0">
        <w:rPr>
          <w:rFonts w:ascii="Angsana New" w:hAnsi="Angsana New" w:cs="Angsana New"/>
          <w:spacing w:val="-2"/>
          <w:sz w:val="30"/>
          <w:szCs w:val="30"/>
          <w:lang w:val="en-US" w:bidi="th-TH"/>
        </w:rPr>
        <w:t>5</w:t>
      </w:r>
      <w:r w:rsidRPr="0063797E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63797E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63797E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Pr="0063797E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โดยส่วนได้เสียในงบการเงินรวมยังคงเป็นร้อยละ</w:t>
      </w:r>
      <w:r w:rsidRPr="0063797E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="Angsana New" w:hAnsi="Angsana New" w:cs="Angsana New"/>
          <w:spacing w:val="-2"/>
          <w:sz w:val="30"/>
          <w:szCs w:val="30"/>
          <w:lang w:val="en-US" w:bidi="th-TH"/>
        </w:rPr>
        <w:t>49</w:t>
      </w:r>
      <w:r w:rsidRPr="0063797E">
        <w:rPr>
          <w:rFonts w:ascii="Angsana New" w:hAnsi="Angsana New" w:cs="Angsana New"/>
          <w:spacing w:val="-2"/>
          <w:sz w:val="30"/>
          <w:szCs w:val="30"/>
          <w:lang w:val="en-US" w:bidi="th-TH"/>
        </w:rPr>
        <w:t>.</w:t>
      </w:r>
      <w:r w:rsidR="004C49B0" w:rsidRPr="004C49B0">
        <w:rPr>
          <w:rFonts w:ascii="Angsana New" w:hAnsi="Angsana New" w:cs="Angsana New"/>
          <w:spacing w:val="-2"/>
          <w:sz w:val="30"/>
          <w:szCs w:val="30"/>
          <w:lang w:val="en-US" w:bidi="th-TH"/>
        </w:rPr>
        <w:t>99</w:t>
      </w:r>
      <w:r w:rsidRPr="0063797E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Pr="0063797E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ดังเดิม</w:t>
      </w:r>
    </w:p>
    <w:p w14:paraId="153B7AA4" w14:textId="23749C6C" w:rsidR="00720A8A" w:rsidRPr="00982B32" w:rsidRDefault="00720A8A" w:rsidP="0055509F">
      <w:pPr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  <w:sectPr w:rsidR="00720A8A" w:rsidRPr="00982B32" w:rsidSect="00163605">
          <w:headerReference w:type="default" r:id="rId11"/>
          <w:footerReference w:type="default" r:id="rId12"/>
          <w:pgSz w:w="11907" w:h="16839" w:code="9"/>
          <w:pgMar w:top="691" w:right="1152" w:bottom="576" w:left="1152" w:header="720" w:footer="720" w:gutter="0"/>
          <w:paperSrc w:first="7" w:other="7"/>
          <w:pgNumType w:start="19"/>
          <w:cols w:space="720"/>
          <w:docGrid w:linePitch="360"/>
        </w:sectPr>
      </w:pPr>
    </w:p>
    <w:p w14:paraId="369C27F9" w14:textId="7A23FE3A" w:rsidR="00673959" w:rsidRDefault="00673959" w:rsidP="00061232">
      <w:pPr>
        <w:ind w:left="54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</w:t>
      </w:r>
      <w:r w:rsidR="0086710D" w:rsidRPr="006666FA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86710D" w:rsidRPr="00C5495A">
        <w:rPr>
          <w:rFonts w:asciiTheme="majorBidi" w:hAnsiTheme="majorBidi" w:cstheme="majorBidi"/>
          <w:sz w:val="30"/>
          <w:szCs w:val="30"/>
          <w:cs/>
          <w:lang w:bidi="th-TH"/>
        </w:rPr>
        <w:t>ร่วม</w:t>
      </w:r>
      <w:r w:rsidR="00DD1938" w:rsidRPr="00C5495A">
        <w:rPr>
          <w:rFonts w:asciiTheme="majorBidi" w:hAnsiTheme="majorBidi" w:cs="Angsana New" w:hint="cs"/>
          <w:sz w:val="30"/>
          <w:szCs w:val="30"/>
          <w:cs/>
          <w:lang w:bidi="th-TH"/>
        </w:rPr>
        <w:t>และการร่วมค้า</w:t>
      </w:r>
      <w:r w:rsidRPr="00C5495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ณ วันที่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568</w:t>
      </w:r>
      <w:r w:rsidR="00AE4D47"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E4D47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567</w:t>
      </w:r>
      <w:r w:rsidR="00B815B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815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และเงินปันผลรับสำหรับแต่ละปีสิ้นสุดวันเดียวกัน</w:t>
      </w:r>
      <w:r w:rsidR="00B44A71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</w:p>
    <w:p w14:paraId="4B234307" w14:textId="77777777" w:rsidR="00490614" w:rsidRPr="00C9260E" w:rsidRDefault="00490614" w:rsidP="00C9260E">
      <w:pPr>
        <w:spacing w:line="240" w:lineRule="auto"/>
        <w:ind w:left="540"/>
        <w:rPr>
          <w:rFonts w:asciiTheme="majorBidi" w:hAnsiTheme="majorBidi" w:cstheme="majorBidi"/>
          <w:sz w:val="12"/>
          <w:szCs w:val="12"/>
          <w:lang w:val="en-US" w:bidi="th-TH"/>
        </w:rPr>
      </w:pPr>
    </w:p>
    <w:p w14:paraId="5A39B7A5" w14:textId="70AC60FD" w:rsidR="00F2770B" w:rsidRPr="00EB6214" w:rsidRDefault="00F2770B" w:rsidP="004E66E2">
      <w:pPr>
        <w:tabs>
          <w:tab w:val="left" w:pos="1160"/>
        </w:tabs>
        <w:spacing w:line="240" w:lineRule="auto"/>
        <w:rPr>
          <w:rFonts w:asciiTheme="majorBidi" w:hAnsiTheme="majorBidi" w:cstheme="majorBidi"/>
          <w:sz w:val="2"/>
          <w:szCs w:val="2"/>
          <w:lang w:val="en-US" w:bidi="th-TH"/>
        </w:rPr>
      </w:pPr>
    </w:p>
    <w:tbl>
      <w:tblPr>
        <w:tblW w:w="13482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25"/>
        <w:gridCol w:w="2457"/>
        <w:gridCol w:w="990"/>
        <w:gridCol w:w="894"/>
        <w:gridCol w:w="900"/>
        <w:gridCol w:w="900"/>
        <w:gridCol w:w="180"/>
        <w:gridCol w:w="909"/>
        <w:gridCol w:w="180"/>
        <w:gridCol w:w="819"/>
        <w:gridCol w:w="200"/>
        <w:gridCol w:w="958"/>
        <w:gridCol w:w="182"/>
        <w:gridCol w:w="988"/>
      </w:tblGrid>
      <w:tr w:rsidR="005C1E8A" w:rsidRPr="00EB6214" w14:paraId="50A8D72D" w14:textId="77777777" w:rsidTr="000E0A53">
        <w:trPr>
          <w:cantSplit/>
          <w:trHeight w:val="270"/>
        </w:trPr>
        <w:tc>
          <w:tcPr>
            <w:tcW w:w="2925" w:type="dxa"/>
          </w:tcPr>
          <w:p w14:paraId="5C21701D" w14:textId="77777777" w:rsidR="005C1E8A" w:rsidRPr="00C9260E" w:rsidRDefault="005C1E8A" w:rsidP="005C1E8A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7" w:type="dxa"/>
            <w:vAlign w:val="bottom"/>
          </w:tcPr>
          <w:p w14:paraId="09D6F376" w14:textId="77777777" w:rsidR="005C1E8A" w:rsidRPr="00C9260E" w:rsidRDefault="005C1E8A" w:rsidP="005C1E8A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0" w:type="dxa"/>
            <w:gridSpan w:val="12"/>
            <w:vAlign w:val="bottom"/>
          </w:tcPr>
          <w:p w14:paraId="741B26B5" w14:textId="4A7EA2E2" w:rsidR="005C1E8A" w:rsidRPr="00C9260E" w:rsidRDefault="005C1E8A" w:rsidP="005C1E8A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260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C1E8A" w:rsidRPr="00BE6565" w14:paraId="4B2F9186" w14:textId="77777777" w:rsidTr="000E0A53">
        <w:trPr>
          <w:cantSplit/>
          <w:trHeight w:val="270"/>
        </w:trPr>
        <w:tc>
          <w:tcPr>
            <w:tcW w:w="2925" w:type="dxa"/>
          </w:tcPr>
          <w:p w14:paraId="6EBFE225" w14:textId="77777777" w:rsidR="005C1E8A" w:rsidRPr="00C9260E" w:rsidRDefault="005C1E8A" w:rsidP="005C1E8A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7" w:type="dxa"/>
            <w:vAlign w:val="bottom"/>
          </w:tcPr>
          <w:p w14:paraId="52538B91" w14:textId="77777777" w:rsidR="005C1E8A" w:rsidRPr="00C9260E" w:rsidRDefault="005C1E8A" w:rsidP="005C1E8A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84" w:type="dxa"/>
            <w:gridSpan w:val="2"/>
            <w:vAlign w:val="bottom"/>
          </w:tcPr>
          <w:p w14:paraId="6A1E29B1" w14:textId="77777777" w:rsidR="005C1E8A" w:rsidRPr="00C9260E" w:rsidRDefault="005C1E8A" w:rsidP="005C1E8A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  <w:r w:rsidRPr="00C9260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</w:t>
            </w: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จ้าของ</w:t>
            </w:r>
          </w:p>
        </w:tc>
        <w:tc>
          <w:tcPr>
            <w:tcW w:w="1800" w:type="dxa"/>
            <w:gridSpan w:val="2"/>
            <w:vAlign w:val="bottom"/>
          </w:tcPr>
          <w:p w14:paraId="22325A59" w14:textId="475DA3D9" w:rsidR="005C1E8A" w:rsidRPr="007D0AD0" w:rsidRDefault="005C1E8A" w:rsidP="005C1E8A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</w:t>
            </w:r>
            <w:r w:rsidR="007D0AD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ชำระแล้ว</w:t>
            </w:r>
          </w:p>
        </w:tc>
        <w:tc>
          <w:tcPr>
            <w:tcW w:w="180" w:type="dxa"/>
          </w:tcPr>
          <w:p w14:paraId="7E0B7932" w14:textId="77777777" w:rsidR="005C1E8A" w:rsidRPr="00C9260E" w:rsidRDefault="005C1E8A" w:rsidP="005C1E8A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19355EB1" w14:textId="77777777" w:rsidR="005C1E8A" w:rsidRPr="00C9260E" w:rsidRDefault="005C1E8A" w:rsidP="005C1E8A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00" w:type="dxa"/>
          </w:tcPr>
          <w:p w14:paraId="2F7E5E21" w14:textId="77777777" w:rsidR="005C1E8A" w:rsidRPr="00C9260E" w:rsidRDefault="005C1E8A" w:rsidP="005C1E8A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28" w:type="dxa"/>
            <w:gridSpan w:val="3"/>
          </w:tcPr>
          <w:p w14:paraId="1DEDE9D0" w14:textId="77777777" w:rsidR="005C1E8A" w:rsidRPr="00C9260E" w:rsidRDefault="005C1E8A" w:rsidP="005C1E8A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รับสำหรับปี</w:t>
            </w:r>
          </w:p>
        </w:tc>
      </w:tr>
      <w:tr w:rsidR="00235E47" w:rsidRPr="00BE6565" w14:paraId="73744BC6" w14:textId="77777777" w:rsidTr="000E0A53">
        <w:trPr>
          <w:cantSplit/>
          <w:trHeight w:val="270"/>
        </w:trPr>
        <w:tc>
          <w:tcPr>
            <w:tcW w:w="2925" w:type="dxa"/>
          </w:tcPr>
          <w:p w14:paraId="7AEEAE06" w14:textId="77777777" w:rsidR="00235E47" w:rsidRPr="00C9260E" w:rsidRDefault="00235E47" w:rsidP="00235E47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7" w:type="dxa"/>
          </w:tcPr>
          <w:p w14:paraId="31970F0C" w14:textId="77777777" w:rsidR="00235E47" w:rsidRPr="00C9260E" w:rsidRDefault="00235E47" w:rsidP="00235E47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29045F" w14:textId="245A91F0" w:rsidR="00235E47" w:rsidRPr="00C9260E" w:rsidRDefault="00BE7E77" w:rsidP="00235E47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568</w:t>
            </w:r>
          </w:p>
        </w:tc>
        <w:tc>
          <w:tcPr>
            <w:tcW w:w="894" w:type="dxa"/>
          </w:tcPr>
          <w:p w14:paraId="3F996F27" w14:textId="4FC25DB1" w:rsidR="00235E47" w:rsidRPr="00C9260E" w:rsidRDefault="00BE7E77" w:rsidP="00235E47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  <w:tc>
          <w:tcPr>
            <w:tcW w:w="900" w:type="dxa"/>
          </w:tcPr>
          <w:p w14:paraId="7C49FF4F" w14:textId="52C171CB" w:rsidR="00235E47" w:rsidRPr="00C9260E" w:rsidRDefault="00BE7E77" w:rsidP="00235E47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568</w:t>
            </w:r>
          </w:p>
        </w:tc>
        <w:tc>
          <w:tcPr>
            <w:tcW w:w="900" w:type="dxa"/>
          </w:tcPr>
          <w:p w14:paraId="3DD4793A" w14:textId="7DCA28C9" w:rsidR="00235E47" w:rsidRPr="00C9260E" w:rsidRDefault="00BE7E77" w:rsidP="00235E47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  <w:tc>
          <w:tcPr>
            <w:tcW w:w="180" w:type="dxa"/>
          </w:tcPr>
          <w:p w14:paraId="3B28D35F" w14:textId="77777777" w:rsidR="00235E47" w:rsidRPr="00C9260E" w:rsidRDefault="00235E47" w:rsidP="00235E47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841C871" w14:textId="387BEB68" w:rsidR="00235E47" w:rsidRPr="00C9260E" w:rsidRDefault="00BE7E77" w:rsidP="00235E47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568</w:t>
            </w:r>
          </w:p>
        </w:tc>
        <w:tc>
          <w:tcPr>
            <w:tcW w:w="180" w:type="dxa"/>
          </w:tcPr>
          <w:p w14:paraId="7EB36439" w14:textId="77777777" w:rsidR="00235E47" w:rsidRPr="00C9260E" w:rsidRDefault="00235E47" w:rsidP="00235E47">
            <w:pPr>
              <w:spacing w:line="220" w:lineRule="atLeast"/>
              <w:ind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318E25B" w14:textId="57EE593C" w:rsidR="00235E47" w:rsidRPr="00C9260E" w:rsidRDefault="00BE7E77" w:rsidP="00235E47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567</w:t>
            </w:r>
          </w:p>
        </w:tc>
        <w:tc>
          <w:tcPr>
            <w:tcW w:w="200" w:type="dxa"/>
          </w:tcPr>
          <w:p w14:paraId="2CB09C72" w14:textId="77777777" w:rsidR="00235E47" w:rsidRPr="00C9260E" w:rsidRDefault="00235E47" w:rsidP="00235E47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8" w:type="dxa"/>
          </w:tcPr>
          <w:p w14:paraId="0E6E7DA9" w14:textId="19C5D028" w:rsidR="00235E47" w:rsidRPr="00C9260E" w:rsidRDefault="00BE7E77" w:rsidP="00235E47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568</w:t>
            </w:r>
          </w:p>
        </w:tc>
        <w:tc>
          <w:tcPr>
            <w:tcW w:w="182" w:type="dxa"/>
          </w:tcPr>
          <w:p w14:paraId="3FD7715F" w14:textId="77777777" w:rsidR="00235E47" w:rsidRPr="00C9260E" w:rsidRDefault="00235E47" w:rsidP="00235E47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8" w:type="dxa"/>
          </w:tcPr>
          <w:p w14:paraId="47250D19" w14:textId="2E91537C" w:rsidR="00235E47" w:rsidRPr="00C9260E" w:rsidRDefault="00BE7E77" w:rsidP="00235E47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567</w:t>
            </w:r>
          </w:p>
        </w:tc>
      </w:tr>
      <w:tr w:rsidR="005C1E8A" w:rsidRPr="00BE6565" w14:paraId="3527079E" w14:textId="77777777" w:rsidTr="000E0A53">
        <w:trPr>
          <w:cantSplit/>
          <w:trHeight w:val="270"/>
        </w:trPr>
        <w:tc>
          <w:tcPr>
            <w:tcW w:w="2925" w:type="dxa"/>
          </w:tcPr>
          <w:p w14:paraId="7A9BF9B5" w14:textId="77777777" w:rsidR="005C1E8A" w:rsidRPr="00C9260E" w:rsidRDefault="005C1E8A" w:rsidP="005C1E8A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457" w:type="dxa"/>
          </w:tcPr>
          <w:p w14:paraId="4CC799E7" w14:textId="77777777" w:rsidR="005C1E8A" w:rsidRPr="00C9260E" w:rsidRDefault="005C1E8A" w:rsidP="005C1E8A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4" w:type="dxa"/>
            <w:gridSpan w:val="2"/>
          </w:tcPr>
          <w:p w14:paraId="51768EE4" w14:textId="756432DA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260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6216" w:type="dxa"/>
            <w:gridSpan w:val="10"/>
          </w:tcPr>
          <w:p w14:paraId="3D851297" w14:textId="06E17BE8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260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C1E8A" w:rsidRPr="00BE6565" w14:paraId="427DDD02" w14:textId="77777777" w:rsidTr="000E0A53">
        <w:trPr>
          <w:cantSplit/>
          <w:trHeight w:val="270"/>
        </w:trPr>
        <w:tc>
          <w:tcPr>
            <w:tcW w:w="2925" w:type="dxa"/>
          </w:tcPr>
          <w:p w14:paraId="355C0D4B" w14:textId="615FE0EB" w:rsidR="005C1E8A" w:rsidRPr="00C9260E" w:rsidRDefault="005C1E8A" w:rsidP="005C1E8A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  <w:r w:rsidR="004E28A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ทางตรง</w:t>
            </w:r>
          </w:p>
        </w:tc>
        <w:tc>
          <w:tcPr>
            <w:tcW w:w="2457" w:type="dxa"/>
          </w:tcPr>
          <w:p w14:paraId="2776C85F" w14:textId="77777777" w:rsidR="005C1E8A" w:rsidRPr="00C9260E" w:rsidRDefault="005C1E8A" w:rsidP="005C1E8A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2F19AFD" w14:textId="77777777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4" w:type="dxa"/>
          </w:tcPr>
          <w:p w14:paraId="59D39168" w14:textId="77777777" w:rsidR="005C1E8A" w:rsidRPr="00C9260E" w:rsidRDefault="005C1E8A" w:rsidP="005C1E8A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7E3726" w14:textId="77777777" w:rsidR="005C1E8A" w:rsidRPr="00C9260E" w:rsidRDefault="005C1E8A" w:rsidP="005C1E8A">
            <w:pPr>
              <w:tabs>
                <w:tab w:val="left" w:pos="552"/>
              </w:tabs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91663A8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AF9D603" w14:textId="77777777" w:rsidR="005C1E8A" w:rsidRPr="00C9260E" w:rsidRDefault="005C1E8A" w:rsidP="005C1E8A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D93EA7D" w14:textId="77777777" w:rsidR="005C1E8A" w:rsidRPr="00C9260E" w:rsidRDefault="005C1E8A" w:rsidP="005C1E8A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E977622" w14:textId="77777777" w:rsidR="005C1E8A" w:rsidRPr="00C9260E" w:rsidRDefault="005C1E8A" w:rsidP="005C1E8A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39BBD16" w14:textId="77777777" w:rsidR="005C1E8A" w:rsidRPr="00C9260E" w:rsidRDefault="005C1E8A" w:rsidP="005C1E8A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0" w:type="dxa"/>
          </w:tcPr>
          <w:p w14:paraId="78B1BA73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554AB63A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</w:tcPr>
          <w:p w14:paraId="2E3DB101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0FBC365A" w14:textId="77777777" w:rsidR="005C1E8A" w:rsidRPr="00C9260E" w:rsidRDefault="005C1E8A" w:rsidP="005C1E8A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35E47" w:rsidRPr="00BE6565" w14:paraId="2EAA4129" w14:textId="77777777" w:rsidTr="000E0A53">
        <w:trPr>
          <w:cantSplit/>
          <w:trHeight w:val="270"/>
        </w:trPr>
        <w:tc>
          <w:tcPr>
            <w:tcW w:w="2925" w:type="dxa"/>
          </w:tcPr>
          <w:p w14:paraId="46778278" w14:textId="77777777" w:rsidR="00235E47" w:rsidRPr="00C9260E" w:rsidRDefault="00235E47" w:rsidP="00235E47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ฮาวเด้น แมกซี่ อินชัวรันส์ </w:t>
            </w: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 xml:space="preserve">    โบรกเกอร์ จำกัด</w:t>
            </w:r>
          </w:p>
        </w:tc>
        <w:tc>
          <w:tcPr>
            <w:tcW w:w="2457" w:type="dxa"/>
          </w:tcPr>
          <w:p w14:paraId="71D513A0" w14:textId="77777777" w:rsidR="00235E47" w:rsidRPr="00C9260E" w:rsidRDefault="00235E47" w:rsidP="00235E47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65EDFC2" w14:textId="77777777" w:rsidR="00235E47" w:rsidRPr="00C9260E" w:rsidRDefault="00235E47" w:rsidP="00235E47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นายหน้าประกันภัย</w:t>
            </w:r>
          </w:p>
        </w:tc>
        <w:tc>
          <w:tcPr>
            <w:tcW w:w="990" w:type="dxa"/>
          </w:tcPr>
          <w:p w14:paraId="55D3095E" w14:textId="77777777" w:rsidR="00235E47" w:rsidRDefault="00235E47" w:rsidP="00235E47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998BDE" w14:textId="66C4FD58" w:rsidR="00130A1E" w:rsidRPr="00C9260E" w:rsidRDefault="004C49B0" w:rsidP="00235E47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C49B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38</w:t>
            </w:r>
            <w:r w:rsidR="00130A1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="00BE7E77" w:rsidRPr="00BE7E7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894" w:type="dxa"/>
          </w:tcPr>
          <w:p w14:paraId="440C6447" w14:textId="77777777" w:rsidR="00235E47" w:rsidRPr="00C9260E" w:rsidRDefault="00235E47" w:rsidP="00235E47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5A05EF" w14:textId="343F774D" w:rsidR="00235E47" w:rsidRPr="00C9260E" w:rsidRDefault="004C49B0" w:rsidP="00235E47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9B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38</w:t>
            </w:r>
            <w:r w:rsidR="00235E47" w:rsidRPr="00C9260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="00BE7E77" w:rsidRPr="00BE7E7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00" w:type="dxa"/>
          </w:tcPr>
          <w:p w14:paraId="6D3CAB54" w14:textId="77777777" w:rsidR="00235E47" w:rsidRDefault="00235E47" w:rsidP="00235E47">
            <w:pPr>
              <w:tabs>
                <w:tab w:val="left" w:pos="552"/>
              </w:tabs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AE80C04" w14:textId="0A598951" w:rsidR="00130A1E" w:rsidRPr="00C9260E" w:rsidRDefault="004C49B0" w:rsidP="00235E47">
            <w:pPr>
              <w:tabs>
                <w:tab w:val="left" w:pos="552"/>
              </w:tabs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845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00" w:type="dxa"/>
          </w:tcPr>
          <w:p w14:paraId="35AD2B03" w14:textId="77777777" w:rsidR="00235E47" w:rsidRPr="00C9260E" w:rsidRDefault="00235E47" w:rsidP="00235E47">
            <w:pPr>
              <w:tabs>
                <w:tab w:val="left" w:pos="552"/>
              </w:tabs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689DA6C" w14:textId="17B57E80" w:rsidR="00235E47" w:rsidRPr="00C9260E" w:rsidRDefault="004C49B0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235E47" w:rsidRPr="00C926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38C9A1E" w14:textId="77777777" w:rsidR="00235E47" w:rsidRPr="00C9260E" w:rsidRDefault="00235E47" w:rsidP="00235E47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AC204B0" w14:textId="77777777" w:rsidR="00235E47" w:rsidRDefault="00235E47" w:rsidP="00235E47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13E618" w14:textId="3BA2E0A6" w:rsidR="004A2DE8" w:rsidRPr="00C9260E" w:rsidRDefault="00BE7E77" w:rsidP="00235E47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121</w:t>
            </w:r>
            <w:r w:rsidR="004A2D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656ED82B" w14:textId="77777777" w:rsidR="00235E47" w:rsidRPr="00C9260E" w:rsidRDefault="00235E47" w:rsidP="00235E47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EE72A44" w14:textId="77777777" w:rsidR="00235E47" w:rsidRPr="00C9260E" w:rsidRDefault="00235E47" w:rsidP="00235E47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4D59D15" w14:textId="710B6A38" w:rsidR="00235E47" w:rsidRPr="00C9260E" w:rsidRDefault="00BE7E77" w:rsidP="00235E47">
            <w:pPr>
              <w:tabs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235E47" w:rsidRPr="00C926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</w:t>
            </w:r>
          </w:p>
        </w:tc>
        <w:tc>
          <w:tcPr>
            <w:tcW w:w="200" w:type="dxa"/>
          </w:tcPr>
          <w:p w14:paraId="41F8191A" w14:textId="77777777" w:rsidR="00235E47" w:rsidRPr="00C9260E" w:rsidRDefault="00235E47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29A86DE7" w14:textId="77777777" w:rsidR="00235E47" w:rsidRDefault="00235E47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A6E7EB2" w14:textId="67F0D200" w:rsidR="007074C1" w:rsidRPr="00C9260E" w:rsidRDefault="00BE7E77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A64D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82" w:type="dxa"/>
          </w:tcPr>
          <w:p w14:paraId="4BFF1CD9" w14:textId="77777777" w:rsidR="00235E47" w:rsidRPr="00C9260E" w:rsidRDefault="00235E47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00BD43ED" w14:textId="77777777" w:rsidR="00235E47" w:rsidRPr="00C9260E" w:rsidRDefault="00235E47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F12C8B3" w14:textId="6C777D6A" w:rsidR="00235E47" w:rsidRPr="00C9260E" w:rsidRDefault="00BE7E77" w:rsidP="00235E47">
            <w:pPr>
              <w:spacing w:line="220" w:lineRule="atLeast"/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235E47"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235E47" w:rsidRPr="00BE6565" w14:paraId="4A55E6B1" w14:textId="77777777" w:rsidTr="000E0A53">
        <w:trPr>
          <w:cantSplit/>
          <w:trHeight w:val="270"/>
        </w:trPr>
        <w:tc>
          <w:tcPr>
            <w:tcW w:w="2925" w:type="dxa"/>
          </w:tcPr>
          <w:p w14:paraId="54929C55" w14:textId="77777777" w:rsidR="00235E47" w:rsidRPr="00C9260E" w:rsidRDefault="00235E47" w:rsidP="00235E47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ออโต้ สมาร์ท-เอ็กซ์ จำกัด</w:t>
            </w:r>
          </w:p>
        </w:tc>
        <w:tc>
          <w:tcPr>
            <w:tcW w:w="2457" w:type="dxa"/>
          </w:tcPr>
          <w:p w14:paraId="17844BF0" w14:textId="77777777" w:rsidR="00235E47" w:rsidRPr="00C9260E" w:rsidRDefault="00235E47" w:rsidP="00235E47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บริการล้าง ขัด เคลือบสีรถยนต์</w:t>
            </w:r>
          </w:p>
        </w:tc>
        <w:tc>
          <w:tcPr>
            <w:tcW w:w="990" w:type="dxa"/>
          </w:tcPr>
          <w:p w14:paraId="4961EE9C" w14:textId="59D251A6" w:rsidR="00235E47" w:rsidRPr="00C9260E" w:rsidRDefault="004C49B0" w:rsidP="00235E47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49B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</w:t>
            </w:r>
            <w:r w:rsidR="00130A1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="00BE7E77" w:rsidRPr="00BE7E7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94" w:type="dxa"/>
          </w:tcPr>
          <w:p w14:paraId="4D0BA7E5" w14:textId="691D5047" w:rsidR="00235E47" w:rsidRPr="00C9260E" w:rsidRDefault="004C49B0" w:rsidP="00235E47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9B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</w:t>
            </w:r>
            <w:r w:rsidR="00235E47" w:rsidRPr="00C9260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="00BE7E77" w:rsidRPr="00BE7E7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00" w:type="dxa"/>
          </w:tcPr>
          <w:p w14:paraId="5334D222" w14:textId="56164C46" w:rsidR="00235E47" w:rsidRPr="00982FB5" w:rsidRDefault="00BE7E77" w:rsidP="00235E47">
            <w:pPr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45EDE" w:rsidRPr="00982F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</w:tcPr>
          <w:p w14:paraId="2C6E494E" w14:textId="2CAEBD81" w:rsidR="00235E47" w:rsidRPr="00C9260E" w:rsidRDefault="00BE7E77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35E47" w:rsidRPr="00C9260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7F1E6346" w14:textId="77777777" w:rsidR="00235E47" w:rsidRPr="00C9260E" w:rsidRDefault="00235E47" w:rsidP="00235E47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4BD36725" w14:textId="4E34B1B1" w:rsidR="00235E47" w:rsidRPr="00C9260E" w:rsidRDefault="00BE7E77" w:rsidP="00235E47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7869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80" w:type="dxa"/>
          </w:tcPr>
          <w:p w14:paraId="0828D3E1" w14:textId="77777777" w:rsidR="00235E47" w:rsidRPr="00C9260E" w:rsidRDefault="00235E47" w:rsidP="00235E47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155259F" w14:textId="2E64B467" w:rsidR="00235E47" w:rsidRPr="00C9260E" w:rsidRDefault="00BE7E77" w:rsidP="00235E47">
            <w:pPr>
              <w:tabs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235E47" w:rsidRPr="00C9260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00" w:type="dxa"/>
          </w:tcPr>
          <w:p w14:paraId="5A911828" w14:textId="77777777" w:rsidR="00235E47" w:rsidRPr="00C9260E" w:rsidRDefault="00235E47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0B5896BE" w14:textId="35D2D50F" w:rsidR="00235E47" w:rsidRPr="00C9260E" w:rsidRDefault="00BE7E77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50C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82" w:type="dxa"/>
          </w:tcPr>
          <w:p w14:paraId="609BB330" w14:textId="77777777" w:rsidR="00235E47" w:rsidRPr="00C9260E" w:rsidRDefault="00235E47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5036332B" w14:textId="017621AC" w:rsidR="00235E47" w:rsidRPr="00C9260E" w:rsidRDefault="00BE7E77" w:rsidP="00235E47">
            <w:pPr>
              <w:spacing w:line="220" w:lineRule="atLeast"/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35E47" w:rsidRPr="00C926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</w:tr>
      <w:tr w:rsidR="00235E47" w:rsidRPr="00BE6565" w14:paraId="44E75FF4" w14:textId="77777777" w:rsidTr="000E0A53">
        <w:trPr>
          <w:cantSplit/>
          <w:trHeight w:val="68"/>
        </w:trPr>
        <w:tc>
          <w:tcPr>
            <w:tcW w:w="2925" w:type="dxa"/>
          </w:tcPr>
          <w:p w14:paraId="5C7FE79F" w14:textId="77777777" w:rsidR="00235E47" w:rsidRPr="008D6684" w:rsidRDefault="00235E47" w:rsidP="00235E47">
            <w:pPr>
              <w:spacing w:line="240" w:lineRule="auto"/>
              <w:ind w:right="-79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2457" w:type="dxa"/>
          </w:tcPr>
          <w:p w14:paraId="31E59801" w14:textId="77777777" w:rsidR="00235E47" w:rsidRPr="008D6684" w:rsidRDefault="00235E47" w:rsidP="00235E47">
            <w:pPr>
              <w:spacing w:line="240" w:lineRule="auto"/>
              <w:ind w:left="-120" w:right="-98"/>
              <w:jc w:val="center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990" w:type="dxa"/>
          </w:tcPr>
          <w:p w14:paraId="50051EA7" w14:textId="77777777" w:rsidR="00235E47" w:rsidRPr="008D6684" w:rsidRDefault="00235E47" w:rsidP="00235E47">
            <w:pPr>
              <w:spacing w:line="240" w:lineRule="auto"/>
              <w:jc w:val="center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6F75C0A9" w14:textId="77777777" w:rsidR="00235E47" w:rsidRPr="008D6684" w:rsidRDefault="00235E47" w:rsidP="00235E47">
            <w:pPr>
              <w:spacing w:line="240" w:lineRule="auto"/>
              <w:jc w:val="center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00" w:type="dxa"/>
          </w:tcPr>
          <w:p w14:paraId="136D04FD" w14:textId="77777777" w:rsidR="00235E47" w:rsidRPr="00982FB5" w:rsidRDefault="00235E47" w:rsidP="00235E47">
            <w:pPr>
              <w:spacing w:line="240" w:lineRule="auto"/>
              <w:ind w:left="-61"/>
              <w:jc w:val="right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00" w:type="dxa"/>
          </w:tcPr>
          <w:p w14:paraId="58651F79" w14:textId="77777777" w:rsidR="00235E47" w:rsidRPr="008D6684" w:rsidRDefault="00235E47" w:rsidP="00235E47">
            <w:pPr>
              <w:spacing w:line="240" w:lineRule="auto"/>
              <w:jc w:val="right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</w:tcPr>
          <w:p w14:paraId="78D47EE4" w14:textId="77777777" w:rsidR="00235E47" w:rsidRPr="008D6684" w:rsidRDefault="00235E47" w:rsidP="00235E47">
            <w:pPr>
              <w:tabs>
                <w:tab w:val="decimal" w:pos="607"/>
              </w:tabs>
              <w:spacing w:line="240" w:lineRule="auto"/>
              <w:ind w:left="-61" w:right="-71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09" w:type="dxa"/>
          </w:tcPr>
          <w:p w14:paraId="0B14E412" w14:textId="77777777" w:rsidR="00235E47" w:rsidRPr="008D6684" w:rsidRDefault="00235E47" w:rsidP="00235E47">
            <w:pPr>
              <w:tabs>
                <w:tab w:val="decimal" w:pos="722"/>
              </w:tabs>
              <w:spacing w:line="240" w:lineRule="auto"/>
              <w:ind w:left="-61" w:right="-71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</w:tcPr>
          <w:p w14:paraId="3B7E481A" w14:textId="77777777" w:rsidR="00235E47" w:rsidRPr="008D6684" w:rsidRDefault="00235E47" w:rsidP="00235E47">
            <w:pPr>
              <w:tabs>
                <w:tab w:val="decimal" w:pos="607"/>
              </w:tabs>
              <w:spacing w:line="240" w:lineRule="auto"/>
              <w:ind w:left="-61" w:right="-71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819" w:type="dxa"/>
          </w:tcPr>
          <w:p w14:paraId="76A0E4CF" w14:textId="77777777" w:rsidR="00235E47" w:rsidRPr="008D6684" w:rsidRDefault="00235E47" w:rsidP="00235E47">
            <w:pPr>
              <w:tabs>
                <w:tab w:val="decimal" w:pos="640"/>
              </w:tabs>
              <w:spacing w:line="240" w:lineRule="auto"/>
              <w:ind w:left="-61" w:right="-71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200" w:type="dxa"/>
          </w:tcPr>
          <w:p w14:paraId="1576D176" w14:textId="77777777" w:rsidR="00235E47" w:rsidRPr="008D6684" w:rsidRDefault="00235E47" w:rsidP="00235E47">
            <w:pPr>
              <w:spacing w:line="240" w:lineRule="auto"/>
              <w:jc w:val="right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58" w:type="dxa"/>
          </w:tcPr>
          <w:p w14:paraId="0A4E63E0" w14:textId="77777777" w:rsidR="00235E47" w:rsidRPr="008D6684" w:rsidRDefault="00235E47" w:rsidP="00235E47">
            <w:pPr>
              <w:spacing w:line="240" w:lineRule="auto"/>
              <w:jc w:val="right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2" w:type="dxa"/>
          </w:tcPr>
          <w:p w14:paraId="7C5A5134" w14:textId="77777777" w:rsidR="00235E47" w:rsidRPr="008D6684" w:rsidRDefault="00235E47" w:rsidP="00235E47">
            <w:pPr>
              <w:spacing w:line="240" w:lineRule="auto"/>
              <w:jc w:val="right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88" w:type="dxa"/>
          </w:tcPr>
          <w:p w14:paraId="2FEA2703" w14:textId="77777777" w:rsidR="00235E47" w:rsidRPr="008D6684" w:rsidRDefault="00235E47" w:rsidP="00235E47">
            <w:pPr>
              <w:spacing w:line="240" w:lineRule="auto"/>
              <w:ind w:right="19"/>
              <w:jc w:val="right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</w:tr>
      <w:tr w:rsidR="007743FE" w:rsidRPr="00BE6565" w14:paraId="354DA4C6" w14:textId="77777777" w:rsidTr="000E0A53">
        <w:trPr>
          <w:cantSplit/>
          <w:trHeight w:val="270"/>
        </w:trPr>
        <w:tc>
          <w:tcPr>
            <w:tcW w:w="2925" w:type="dxa"/>
          </w:tcPr>
          <w:p w14:paraId="4518948C" w14:textId="77777777" w:rsidR="007743FE" w:rsidRDefault="007743FE" w:rsidP="00235E47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C9260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ทางอ้อม</w:t>
            </w:r>
          </w:p>
          <w:p w14:paraId="19A1F76A" w14:textId="7CCFD987" w:rsidR="007743FE" w:rsidRPr="00C9260E" w:rsidRDefault="007743FE" w:rsidP="00235E47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ถือโ</w:t>
            </w:r>
            <w:r w:rsidR="00BE5B4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ยบริษัท เอ็มจีซี</w:t>
            </w:r>
            <w:r w:rsidR="00303D0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เอเชีย กรีนเทค จำกัด</w:t>
            </w:r>
          </w:p>
        </w:tc>
        <w:tc>
          <w:tcPr>
            <w:tcW w:w="2457" w:type="dxa"/>
          </w:tcPr>
          <w:p w14:paraId="759D6656" w14:textId="77777777" w:rsidR="007743FE" w:rsidRPr="00C9260E" w:rsidRDefault="007743FE" w:rsidP="00235E47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26BE05D" w14:textId="77777777" w:rsidR="007743FE" w:rsidRPr="00C9260E" w:rsidRDefault="007743FE" w:rsidP="00235E47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4" w:type="dxa"/>
          </w:tcPr>
          <w:p w14:paraId="6F8B11A5" w14:textId="77777777" w:rsidR="007743FE" w:rsidRPr="00C9260E" w:rsidRDefault="007743FE" w:rsidP="00235E47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4530DA2E" w14:textId="77777777" w:rsidR="007743FE" w:rsidRPr="00982FB5" w:rsidRDefault="007743FE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E2EFEA2" w14:textId="77777777" w:rsidR="007743FE" w:rsidRPr="00C9260E" w:rsidRDefault="007743FE" w:rsidP="00235E47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BEB8A94" w14:textId="77777777" w:rsidR="007743FE" w:rsidRPr="00C9260E" w:rsidRDefault="007743FE" w:rsidP="00235E47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</w:tcPr>
          <w:p w14:paraId="4630482D" w14:textId="77777777" w:rsidR="007743FE" w:rsidRPr="00C9260E" w:rsidRDefault="007743FE" w:rsidP="004F5567">
            <w:pPr>
              <w:tabs>
                <w:tab w:val="decimal" w:pos="722"/>
              </w:tabs>
              <w:spacing w:line="220" w:lineRule="atLeast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54DBC4A" w14:textId="77777777" w:rsidR="007743FE" w:rsidRPr="00C9260E" w:rsidRDefault="007743FE" w:rsidP="00235E47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</w:tcPr>
          <w:p w14:paraId="523D49D5" w14:textId="77777777" w:rsidR="007743FE" w:rsidRPr="00C9260E" w:rsidRDefault="007743FE" w:rsidP="00235E47">
            <w:pPr>
              <w:pStyle w:val="acctfourfigures"/>
              <w:tabs>
                <w:tab w:val="clear" w:pos="765"/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</w:tcPr>
          <w:p w14:paraId="14466040" w14:textId="77777777" w:rsidR="007743FE" w:rsidRPr="00C9260E" w:rsidRDefault="007743FE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6AE731FE" w14:textId="77777777" w:rsidR="007743FE" w:rsidRPr="00C9260E" w:rsidRDefault="007743FE" w:rsidP="00235E47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4275C6B3" w14:textId="77777777" w:rsidR="007743FE" w:rsidRPr="00C9260E" w:rsidRDefault="007743FE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3B548A62" w14:textId="77777777" w:rsidR="007743FE" w:rsidRPr="00C9260E" w:rsidRDefault="007743FE" w:rsidP="00235E47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743FE" w:rsidRPr="00BE6565" w14:paraId="4C228B8F" w14:textId="77777777" w:rsidTr="000E0A53">
        <w:trPr>
          <w:cantSplit/>
          <w:trHeight w:val="270"/>
        </w:trPr>
        <w:tc>
          <w:tcPr>
            <w:tcW w:w="2925" w:type="dxa"/>
          </w:tcPr>
          <w:p w14:paraId="7EB70B3B" w14:textId="37274ABF" w:rsidR="007743FE" w:rsidRPr="00C9260E" w:rsidRDefault="007743FE" w:rsidP="00235E47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C9260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บริษัท</w:t>
            </w:r>
            <w:r w:rsidRPr="00C9260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นีโอ โมบิลิตี้ เอเชีย</w:t>
            </w:r>
            <w:r w:rsidRPr="00C9260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9260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457" w:type="dxa"/>
          </w:tcPr>
          <w:p w14:paraId="53180B4D" w14:textId="77777777" w:rsidR="007743FE" w:rsidRDefault="007743FE" w:rsidP="00235E47">
            <w:pPr>
              <w:spacing w:line="220" w:lineRule="atLeast"/>
              <w:ind w:left="-120" w:right="-98"/>
              <w:jc w:val="center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ลงทุนในกลุ่มบริษัทจำหน่ายและ</w:t>
            </w:r>
          </w:p>
          <w:p w14:paraId="305045A6" w14:textId="77777777" w:rsidR="007743FE" w:rsidRDefault="007743FE" w:rsidP="00235E47">
            <w:pPr>
              <w:spacing w:line="220" w:lineRule="atLeast"/>
              <w:ind w:left="-120" w:right="-98"/>
              <w:jc w:val="center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ให้บริการหลังการขาย</w:t>
            </w:r>
          </w:p>
          <w:p w14:paraId="4F36C554" w14:textId="56770D91" w:rsidR="007743FE" w:rsidRPr="00C9260E" w:rsidRDefault="007743FE" w:rsidP="00235E47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สำหรับยานยนต์ไฟฟ้า</w:t>
            </w:r>
          </w:p>
        </w:tc>
        <w:tc>
          <w:tcPr>
            <w:tcW w:w="990" w:type="dxa"/>
          </w:tcPr>
          <w:p w14:paraId="7B9B5DB7" w14:textId="77777777" w:rsidR="007743FE" w:rsidRDefault="007743FE" w:rsidP="00235E47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  <w:p w14:paraId="1CB709FF" w14:textId="77777777" w:rsidR="007743FE" w:rsidRDefault="007743FE" w:rsidP="00235E47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  <w:p w14:paraId="033CFAC4" w14:textId="501A0116" w:rsidR="007743FE" w:rsidRPr="007743FE" w:rsidRDefault="007743FE" w:rsidP="00235E47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94" w:type="dxa"/>
          </w:tcPr>
          <w:p w14:paraId="2E30FA36" w14:textId="77777777" w:rsidR="007743FE" w:rsidRDefault="007743FE" w:rsidP="00235E47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  <w:p w14:paraId="00B70EFB" w14:textId="77777777" w:rsidR="007743FE" w:rsidRDefault="007743FE" w:rsidP="00235E47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  <w:p w14:paraId="556CDD1C" w14:textId="4FDDB10F" w:rsidR="007743FE" w:rsidRPr="00C9260E" w:rsidRDefault="004C49B0" w:rsidP="007743FE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4C49B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49</w:t>
            </w:r>
            <w:r w:rsidR="007743FE" w:rsidRPr="00845ED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4C49B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900" w:type="dxa"/>
          </w:tcPr>
          <w:p w14:paraId="16C55D90" w14:textId="77777777" w:rsidR="007743FE" w:rsidRDefault="007743FE" w:rsidP="007743FE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A06A1AF" w14:textId="77777777" w:rsidR="007743FE" w:rsidRDefault="007743FE" w:rsidP="007743FE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C6B65F2" w14:textId="2CA32672" w:rsidR="007743FE" w:rsidRPr="007743FE" w:rsidRDefault="007743FE" w:rsidP="007743FE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2E8502F5" w14:textId="77777777" w:rsidR="007743FE" w:rsidRPr="007743FE" w:rsidRDefault="007743FE" w:rsidP="00235E47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B08F8F" w14:textId="77777777" w:rsidR="007743FE" w:rsidRPr="007743FE" w:rsidRDefault="007743FE" w:rsidP="00235E47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32DF89" w14:textId="15C2FCD6" w:rsidR="007743FE" w:rsidRPr="007743FE" w:rsidRDefault="004C49B0" w:rsidP="00235E47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="007743FE" w:rsidRPr="007743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6DB676D0" w14:textId="77777777" w:rsidR="007743FE" w:rsidRPr="00C9260E" w:rsidRDefault="007743FE" w:rsidP="00235E47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</w:tcPr>
          <w:p w14:paraId="17FCBCE3" w14:textId="77777777" w:rsidR="007743FE" w:rsidRDefault="007743FE" w:rsidP="004F5567">
            <w:pPr>
              <w:tabs>
                <w:tab w:val="decimal" w:pos="722"/>
              </w:tabs>
              <w:spacing w:line="220" w:lineRule="atLeast"/>
              <w:ind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C1BB461" w14:textId="77777777" w:rsidR="007743FE" w:rsidRDefault="007743FE" w:rsidP="004F5567">
            <w:pPr>
              <w:tabs>
                <w:tab w:val="decimal" w:pos="722"/>
              </w:tabs>
              <w:spacing w:line="220" w:lineRule="atLeast"/>
              <w:ind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BF906EC" w14:textId="55E70E48" w:rsidR="007743FE" w:rsidRPr="00C9260E" w:rsidRDefault="007743FE" w:rsidP="007743FE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8B3ADD" w14:textId="77777777" w:rsidR="007743FE" w:rsidRPr="00C9260E" w:rsidRDefault="007743FE" w:rsidP="00235E47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</w:tcPr>
          <w:p w14:paraId="0AED20AF" w14:textId="77777777" w:rsidR="007743FE" w:rsidRDefault="007743FE" w:rsidP="00235E47">
            <w:pPr>
              <w:pStyle w:val="acctfourfigures"/>
              <w:tabs>
                <w:tab w:val="clear" w:pos="765"/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1EAB93" w14:textId="77777777" w:rsidR="007743FE" w:rsidRDefault="007743FE" w:rsidP="00235E47">
            <w:pPr>
              <w:pStyle w:val="acctfourfigures"/>
              <w:tabs>
                <w:tab w:val="clear" w:pos="765"/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5E13CA" w14:textId="28A913C4" w:rsidR="007743FE" w:rsidRPr="00C9260E" w:rsidRDefault="00BE7E77" w:rsidP="00235E47">
            <w:pPr>
              <w:pStyle w:val="acctfourfigures"/>
              <w:tabs>
                <w:tab w:val="clear" w:pos="765"/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="007743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</w:p>
        </w:tc>
        <w:tc>
          <w:tcPr>
            <w:tcW w:w="200" w:type="dxa"/>
          </w:tcPr>
          <w:p w14:paraId="4F2A0E9D" w14:textId="77777777" w:rsidR="007743FE" w:rsidRPr="00C9260E" w:rsidRDefault="007743FE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079ADE6C" w14:textId="77777777" w:rsidR="007743FE" w:rsidRDefault="007743FE" w:rsidP="00235E47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198FE4B" w14:textId="77777777" w:rsidR="007743FE" w:rsidRDefault="007743FE" w:rsidP="00235E47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7F7BE6" w14:textId="5B539C1D" w:rsidR="007743FE" w:rsidRPr="00C9260E" w:rsidRDefault="007743FE" w:rsidP="007743FE">
            <w:pPr>
              <w:pStyle w:val="acctfourfigures"/>
              <w:tabs>
                <w:tab w:val="clear" w:pos="765"/>
                <w:tab w:val="decimal" w:pos="188"/>
              </w:tabs>
              <w:spacing w:line="22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4C0D863" w14:textId="77777777" w:rsidR="007743FE" w:rsidRPr="00C9260E" w:rsidRDefault="007743FE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6DD43BAB" w14:textId="77777777" w:rsidR="007743FE" w:rsidRDefault="007743FE" w:rsidP="00235E47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340DE6B" w14:textId="77777777" w:rsidR="007743FE" w:rsidRDefault="007743FE" w:rsidP="00235E47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539F96C" w14:textId="020209DC" w:rsidR="007743FE" w:rsidRPr="00C9260E" w:rsidRDefault="007743FE" w:rsidP="007743FE">
            <w:pPr>
              <w:pStyle w:val="acctfourfigures"/>
              <w:tabs>
                <w:tab w:val="clear" w:pos="765"/>
                <w:tab w:val="decimal" w:pos="250"/>
              </w:tabs>
              <w:spacing w:line="220" w:lineRule="atLeast"/>
              <w:ind w:right="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7743FE" w:rsidRPr="00BE6565" w14:paraId="446590B3" w14:textId="77777777" w:rsidTr="000E0A53">
        <w:trPr>
          <w:cantSplit/>
          <w:trHeight w:val="270"/>
        </w:trPr>
        <w:tc>
          <w:tcPr>
            <w:tcW w:w="2925" w:type="dxa"/>
          </w:tcPr>
          <w:p w14:paraId="6450D95E" w14:textId="77777777" w:rsidR="007743FE" w:rsidRPr="00C9260E" w:rsidRDefault="007743FE" w:rsidP="00235E47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57" w:type="dxa"/>
          </w:tcPr>
          <w:p w14:paraId="0CAFE4FC" w14:textId="77777777" w:rsidR="007743FE" w:rsidRPr="00C9260E" w:rsidRDefault="007743FE" w:rsidP="00235E47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2F0585C" w14:textId="77777777" w:rsidR="007743FE" w:rsidRPr="00C9260E" w:rsidRDefault="007743FE" w:rsidP="00235E47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4" w:type="dxa"/>
          </w:tcPr>
          <w:p w14:paraId="697A9FD4" w14:textId="77777777" w:rsidR="007743FE" w:rsidRPr="00C9260E" w:rsidRDefault="007743FE" w:rsidP="00235E47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20528320" w14:textId="77777777" w:rsidR="007743FE" w:rsidRPr="00982FB5" w:rsidRDefault="007743FE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87D26D0" w14:textId="77777777" w:rsidR="007743FE" w:rsidRPr="00C9260E" w:rsidRDefault="007743FE" w:rsidP="00235E47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446B848" w14:textId="77777777" w:rsidR="007743FE" w:rsidRPr="00C9260E" w:rsidRDefault="007743FE" w:rsidP="00235E47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</w:tcPr>
          <w:p w14:paraId="781856E7" w14:textId="77777777" w:rsidR="007743FE" w:rsidRPr="00C9260E" w:rsidRDefault="007743FE" w:rsidP="004F5567">
            <w:pPr>
              <w:tabs>
                <w:tab w:val="decimal" w:pos="722"/>
              </w:tabs>
              <w:spacing w:line="220" w:lineRule="atLeast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8CAD753" w14:textId="77777777" w:rsidR="007743FE" w:rsidRPr="00C9260E" w:rsidRDefault="007743FE" w:rsidP="00235E47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</w:tcPr>
          <w:p w14:paraId="78B36B48" w14:textId="77777777" w:rsidR="007743FE" w:rsidRPr="00C9260E" w:rsidRDefault="007743FE" w:rsidP="00235E47">
            <w:pPr>
              <w:pStyle w:val="acctfourfigures"/>
              <w:tabs>
                <w:tab w:val="clear" w:pos="765"/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</w:tcPr>
          <w:p w14:paraId="1627AB16" w14:textId="77777777" w:rsidR="007743FE" w:rsidRPr="00C9260E" w:rsidRDefault="007743FE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0ADB1D46" w14:textId="77777777" w:rsidR="007743FE" w:rsidRPr="00C9260E" w:rsidRDefault="007743FE" w:rsidP="00235E47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12FEB556" w14:textId="77777777" w:rsidR="007743FE" w:rsidRPr="00C9260E" w:rsidRDefault="007743FE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507F72D7" w14:textId="77777777" w:rsidR="007743FE" w:rsidRPr="00C9260E" w:rsidRDefault="007743FE" w:rsidP="00235E47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235E47" w:rsidRPr="00BE6565" w14:paraId="5E9A9E4E" w14:textId="77777777" w:rsidTr="000E0A53">
        <w:trPr>
          <w:cantSplit/>
          <w:trHeight w:val="270"/>
        </w:trPr>
        <w:tc>
          <w:tcPr>
            <w:tcW w:w="2925" w:type="dxa"/>
          </w:tcPr>
          <w:p w14:paraId="413B4A36" w14:textId="1F36F596" w:rsidR="00235E47" w:rsidRPr="00C9260E" w:rsidRDefault="00235E47" w:rsidP="00235E47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การร่วมค้า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ทางตรง</w:t>
            </w:r>
          </w:p>
        </w:tc>
        <w:tc>
          <w:tcPr>
            <w:tcW w:w="2457" w:type="dxa"/>
          </w:tcPr>
          <w:p w14:paraId="1A9AC645" w14:textId="77777777" w:rsidR="00235E47" w:rsidRPr="00C9260E" w:rsidRDefault="00235E47" w:rsidP="00235E47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EB517F0" w14:textId="77777777" w:rsidR="00235E47" w:rsidRPr="00C9260E" w:rsidRDefault="00235E47" w:rsidP="00235E47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4" w:type="dxa"/>
          </w:tcPr>
          <w:p w14:paraId="446427FB" w14:textId="77777777" w:rsidR="00235E47" w:rsidRPr="00C9260E" w:rsidRDefault="00235E47" w:rsidP="00235E47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515EA133" w14:textId="77777777" w:rsidR="00235E47" w:rsidRPr="00982FB5" w:rsidRDefault="00235E47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65AF346" w14:textId="77777777" w:rsidR="00235E47" w:rsidRPr="00C9260E" w:rsidRDefault="00235E47" w:rsidP="00235E47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A33A4C9" w14:textId="77777777" w:rsidR="00235E47" w:rsidRPr="00C9260E" w:rsidRDefault="00235E47" w:rsidP="00235E47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</w:tcPr>
          <w:p w14:paraId="0A45A37E" w14:textId="77777777" w:rsidR="004F5567" w:rsidRPr="00C9260E" w:rsidRDefault="004F5567" w:rsidP="004F5567">
            <w:pPr>
              <w:tabs>
                <w:tab w:val="decimal" w:pos="722"/>
              </w:tabs>
              <w:spacing w:line="220" w:lineRule="atLeast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C9DBE8A" w14:textId="77777777" w:rsidR="00235E47" w:rsidRPr="00C9260E" w:rsidRDefault="00235E47" w:rsidP="00235E47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</w:tcPr>
          <w:p w14:paraId="3AA37C97" w14:textId="77777777" w:rsidR="00235E47" w:rsidRPr="00C9260E" w:rsidRDefault="00235E47" w:rsidP="00235E47">
            <w:pPr>
              <w:pStyle w:val="acctfourfigures"/>
              <w:tabs>
                <w:tab w:val="clear" w:pos="765"/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</w:tcPr>
          <w:p w14:paraId="2CEF7922" w14:textId="77777777" w:rsidR="00235E47" w:rsidRPr="00C9260E" w:rsidRDefault="00235E47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7A06E3BE" w14:textId="77777777" w:rsidR="00235E47" w:rsidRPr="00C9260E" w:rsidRDefault="00235E47" w:rsidP="00235E47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755BDA6B" w14:textId="77777777" w:rsidR="00235E47" w:rsidRPr="00C9260E" w:rsidRDefault="00235E47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5FD73860" w14:textId="77777777" w:rsidR="00235E47" w:rsidRPr="00C9260E" w:rsidRDefault="00235E47" w:rsidP="00235E47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235E47" w:rsidRPr="00BE6565" w14:paraId="7DF87F5F" w14:textId="77777777" w:rsidTr="000E0A53">
        <w:trPr>
          <w:cantSplit/>
          <w:trHeight w:val="270"/>
        </w:trPr>
        <w:tc>
          <w:tcPr>
            <w:tcW w:w="2925" w:type="dxa"/>
          </w:tcPr>
          <w:p w14:paraId="79E780AD" w14:textId="04A01E76" w:rsidR="00235E47" w:rsidRPr="00C9260E" w:rsidRDefault="00235E47" w:rsidP="00235E47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9260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บริษัท</w:t>
            </w:r>
            <w:r w:rsidRPr="00C9260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9260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อัลฟ่า</w:t>
            </w:r>
            <w:r w:rsidRPr="00C9260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9260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เอกซ์</w:t>
            </w:r>
            <w:r w:rsidRPr="00C9260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9260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457" w:type="dxa"/>
          </w:tcPr>
          <w:p w14:paraId="414078E4" w14:textId="4DD17B71" w:rsidR="00235E47" w:rsidRPr="00130A1E" w:rsidRDefault="00235E47" w:rsidP="00235E47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30A1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ให้สินเชื่อสำหรับยานพาหนะ</w:t>
            </w:r>
          </w:p>
        </w:tc>
        <w:tc>
          <w:tcPr>
            <w:tcW w:w="990" w:type="dxa"/>
          </w:tcPr>
          <w:p w14:paraId="616A8909" w14:textId="7880FF7A" w:rsidR="00235E47" w:rsidRPr="00845EDE" w:rsidRDefault="004C49B0" w:rsidP="00235E47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49B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49</w:t>
            </w:r>
            <w:r w:rsidR="00130A1E" w:rsidRPr="00845ED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4C49B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894" w:type="dxa"/>
          </w:tcPr>
          <w:p w14:paraId="4F17FFAD" w14:textId="3A8A02A1" w:rsidR="00235E47" w:rsidRPr="00982FB5" w:rsidRDefault="004C49B0" w:rsidP="00235E47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235E47" w:rsidRPr="00982F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14:paraId="66B86EC8" w14:textId="29E8B003" w:rsidR="00235E47" w:rsidRPr="00982FB5" w:rsidRDefault="00BE7E77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82FB5" w:rsidRPr="00982F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  <w:r w:rsidR="00982FB5" w:rsidRPr="00982F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</w:tcPr>
          <w:p w14:paraId="4C7ECDD1" w14:textId="6696AEAB" w:rsidR="00235E47" w:rsidRPr="00982FB5" w:rsidRDefault="00BE7E77" w:rsidP="00235E47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35E47" w:rsidRPr="00982F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235E47" w:rsidRPr="00982F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37AA98A1" w14:textId="77777777" w:rsidR="00235E47" w:rsidRPr="00C9260E" w:rsidRDefault="00235E47" w:rsidP="00235E47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</w:tcPr>
          <w:p w14:paraId="26AE19D4" w14:textId="50A5FFD3" w:rsidR="00235E47" w:rsidRPr="00D22FEB" w:rsidRDefault="004C49B0" w:rsidP="00235E47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  <w:r w:rsidR="00047968" w:rsidRPr="00D22F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BE7E77"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80" w:type="dxa"/>
          </w:tcPr>
          <w:p w14:paraId="00219C7B" w14:textId="77777777" w:rsidR="00235E47" w:rsidRPr="00C9260E" w:rsidRDefault="00235E47" w:rsidP="00235E47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</w:tcPr>
          <w:p w14:paraId="247CD295" w14:textId="5DAC0C25" w:rsidR="00235E47" w:rsidRPr="00C9260E" w:rsidRDefault="004C49B0" w:rsidP="00235E47">
            <w:pPr>
              <w:pStyle w:val="acctfourfigures"/>
              <w:tabs>
                <w:tab w:val="clear" w:pos="765"/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  <w:r w:rsidR="00235E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00" w:type="dxa"/>
          </w:tcPr>
          <w:p w14:paraId="63A764F0" w14:textId="77777777" w:rsidR="00235E47" w:rsidRPr="00C9260E" w:rsidRDefault="00235E47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27D82601" w14:textId="2CB9E7B8" w:rsidR="00235E47" w:rsidRPr="00C9260E" w:rsidRDefault="00750CD8" w:rsidP="00235E47">
            <w:pPr>
              <w:pStyle w:val="acctfourfigures"/>
              <w:tabs>
                <w:tab w:val="clear" w:pos="765"/>
                <w:tab w:val="decimal" w:pos="188"/>
              </w:tabs>
              <w:spacing w:line="22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2A36AD89" w14:textId="77777777" w:rsidR="00235E47" w:rsidRPr="00C9260E" w:rsidRDefault="00235E47" w:rsidP="00235E47">
            <w:pPr>
              <w:spacing w:line="22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0EAC2AF4" w14:textId="28F3CBA8" w:rsidR="00235E47" w:rsidRPr="00C9260E" w:rsidRDefault="00235E47" w:rsidP="00235E47">
            <w:pPr>
              <w:pStyle w:val="acctfourfigures"/>
              <w:tabs>
                <w:tab w:val="clear" w:pos="765"/>
                <w:tab w:val="decimal" w:pos="250"/>
              </w:tabs>
              <w:spacing w:line="220" w:lineRule="atLeast"/>
              <w:ind w:right="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926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35E47" w:rsidRPr="00BE6565" w14:paraId="388111C6" w14:textId="77777777" w:rsidTr="000E0A53">
        <w:trPr>
          <w:cantSplit/>
          <w:trHeight w:val="270"/>
        </w:trPr>
        <w:tc>
          <w:tcPr>
            <w:tcW w:w="2925" w:type="dxa"/>
          </w:tcPr>
          <w:p w14:paraId="6AE8DB40" w14:textId="77777777" w:rsidR="00235E47" w:rsidRPr="00C9260E" w:rsidRDefault="00235E47" w:rsidP="00235E47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57" w:type="dxa"/>
          </w:tcPr>
          <w:p w14:paraId="0230148C" w14:textId="340FDC6E" w:rsidR="00235E47" w:rsidRPr="00C9260E" w:rsidRDefault="00235E47" w:rsidP="00235E47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99100BA" w14:textId="75EA2EBC" w:rsidR="00235E47" w:rsidRPr="00C9260E" w:rsidRDefault="00235E47" w:rsidP="00235E47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4" w:type="dxa"/>
          </w:tcPr>
          <w:p w14:paraId="1AD58617" w14:textId="10D92842" w:rsidR="00235E47" w:rsidRPr="00C9260E" w:rsidRDefault="00235E47" w:rsidP="00235E47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0C85D267" w14:textId="63AA21A2" w:rsidR="00235E47" w:rsidRPr="00C9260E" w:rsidRDefault="00235E47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00" w:type="dxa"/>
          </w:tcPr>
          <w:p w14:paraId="04E56A8A" w14:textId="06E03DA9" w:rsidR="00235E47" w:rsidRPr="00C9260E" w:rsidRDefault="00235E47" w:rsidP="00235E47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34D2EF" w14:textId="77777777" w:rsidR="00235E47" w:rsidRPr="00C9260E" w:rsidRDefault="00235E47" w:rsidP="00235E47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58D161F" w14:textId="332B3C82" w:rsidR="00235E47" w:rsidRPr="00C9260E" w:rsidRDefault="00BE7E77" w:rsidP="00235E47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5615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011</w:t>
            </w:r>
            <w:r w:rsidR="005615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</w:t>
            </w:r>
          </w:p>
        </w:tc>
        <w:tc>
          <w:tcPr>
            <w:tcW w:w="180" w:type="dxa"/>
          </w:tcPr>
          <w:p w14:paraId="009665BA" w14:textId="77777777" w:rsidR="00235E47" w:rsidRPr="00C9260E" w:rsidRDefault="00235E47" w:rsidP="00235E47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24C94878" w14:textId="2A4B8617" w:rsidR="00235E47" w:rsidRPr="00C9260E" w:rsidRDefault="00BE7E77" w:rsidP="00235E47">
            <w:pPr>
              <w:pStyle w:val="acctfourfigures"/>
              <w:tabs>
                <w:tab w:val="clear" w:pos="765"/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35E47" w:rsidRPr="00C926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</w:t>
            </w:r>
            <w:r w:rsidR="00235E47" w:rsidRPr="00C926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455</w:t>
            </w:r>
          </w:p>
        </w:tc>
        <w:tc>
          <w:tcPr>
            <w:tcW w:w="200" w:type="dxa"/>
          </w:tcPr>
          <w:p w14:paraId="58EDEA67" w14:textId="77777777" w:rsidR="00235E47" w:rsidRPr="00C9260E" w:rsidRDefault="00235E47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3A464959" w14:textId="1B93DE6A" w:rsidR="00235E47" w:rsidRPr="00C9260E" w:rsidRDefault="00BE7E77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2435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Pr="00BE7E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3578A7E9" w14:textId="77777777" w:rsidR="00235E47" w:rsidRPr="00C9260E" w:rsidRDefault="00235E47" w:rsidP="00235E47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0CE618B" w14:textId="29BD012C" w:rsidR="00235E47" w:rsidRPr="00C9260E" w:rsidRDefault="00BE7E77" w:rsidP="00235E47">
            <w:pPr>
              <w:spacing w:line="220" w:lineRule="atLeast"/>
              <w:ind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</w:t>
            </w:r>
            <w:r w:rsidR="00235E47" w:rsidRPr="00C926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</w:t>
            </w:r>
          </w:p>
        </w:tc>
      </w:tr>
    </w:tbl>
    <w:p w14:paraId="200A6B53" w14:textId="77777777" w:rsidR="00C14843" w:rsidRPr="00C0617E" w:rsidRDefault="00C14843" w:rsidP="00F54252">
      <w:pPr>
        <w:spacing w:line="240" w:lineRule="auto"/>
        <w:ind w:left="547" w:firstLine="562"/>
        <w:rPr>
          <w:rFonts w:asciiTheme="majorBidi" w:hAnsiTheme="majorBidi" w:cstheme="majorBidi"/>
          <w:sz w:val="2"/>
          <w:szCs w:val="2"/>
          <w:lang w:val="en-US" w:bidi="th-TH"/>
        </w:rPr>
      </w:pPr>
    </w:p>
    <w:p w14:paraId="67BA5330" w14:textId="77777777" w:rsidR="004E28A2" w:rsidRPr="00547F71" w:rsidRDefault="004E28A2">
      <w:pPr>
        <w:rPr>
          <w:rFonts w:cstheme="minorBidi"/>
          <w:lang w:val="en-US" w:bidi="th-TH"/>
        </w:rPr>
      </w:pPr>
      <w:r>
        <w:br w:type="page"/>
      </w:r>
    </w:p>
    <w:tbl>
      <w:tblPr>
        <w:tblW w:w="13401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53"/>
        <w:gridCol w:w="2448"/>
        <w:gridCol w:w="990"/>
        <w:gridCol w:w="894"/>
        <w:gridCol w:w="900"/>
        <w:gridCol w:w="900"/>
        <w:gridCol w:w="180"/>
        <w:gridCol w:w="909"/>
        <w:gridCol w:w="180"/>
        <w:gridCol w:w="819"/>
        <w:gridCol w:w="200"/>
        <w:gridCol w:w="958"/>
        <w:gridCol w:w="182"/>
        <w:gridCol w:w="988"/>
      </w:tblGrid>
      <w:tr w:rsidR="00D0733F" w:rsidRPr="00EB6214" w14:paraId="42A20D1B" w14:textId="77777777" w:rsidTr="000E0A53">
        <w:trPr>
          <w:cantSplit/>
          <w:trHeight w:val="270"/>
        </w:trPr>
        <w:tc>
          <w:tcPr>
            <w:tcW w:w="2853" w:type="dxa"/>
          </w:tcPr>
          <w:p w14:paraId="64E07D6F" w14:textId="338DF344" w:rsidR="00D0733F" w:rsidRPr="00C0617E" w:rsidRDefault="00D0733F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1338EFF5" w14:textId="77777777" w:rsidR="00D0733F" w:rsidRPr="00C0617E" w:rsidRDefault="00D0733F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0" w:type="dxa"/>
            <w:gridSpan w:val="12"/>
            <w:vAlign w:val="bottom"/>
          </w:tcPr>
          <w:p w14:paraId="0A5A3B4F" w14:textId="1635F793" w:rsidR="00D0733F" w:rsidRPr="00C0617E" w:rsidRDefault="00D0733F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17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0733F" w:rsidRPr="00BE6565" w14:paraId="413EEDD9" w14:textId="77777777" w:rsidTr="000E0A53">
        <w:trPr>
          <w:cantSplit/>
          <w:trHeight w:val="270"/>
        </w:trPr>
        <w:tc>
          <w:tcPr>
            <w:tcW w:w="2853" w:type="dxa"/>
          </w:tcPr>
          <w:p w14:paraId="5DDDA29E" w14:textId="77777777" w:rsidR="00D0733F" w:rsidRPr="00C0617E" w:rsidRDefault="00D0733F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1AB47120" w14:textId="77777777" w:rsidR="00D0733F" w:rsidRPr="00C0617E" w:rsidRDefault="00D0733F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84" w:type="dxa"/>
            <w:gridSpan w:val="2"/>
            <w:vAlign w:val="bottom"/>
          </w:tcPr>
          <w:p w14:paraId="1764976B" w14:textId="77777777" w:rsidR="00D0733F" w:rsidRPr="00C0617E" w:rsidRDefault="00D0733F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  <w:r w:rsidRPr="00C0617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</w:t>
            </w:r>
            <w:r w:rsidRPr="00C061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จ้าของ</w:t>
            </w:r>
          </w:p>
        </w:tc>
        <w:tc>
          <w:tcPr>
            <w:tcW w:w="1800" w:type="dxa"/>
            <w:gridSpan w:val="2"/>
            <w:vAlign w:val="bottom"/>
          </w:tcPr>
          <w:p w14:paraId="09119F98" w14:textId="1469C403" w:rsidR="00D0733F" w:rsidRPr="00C0617E" w:rsidRDefault="00D0733F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</w:t>
            </w:r>
            <w:r w:rsidR="007D0AD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ชำระแล้ว</w:t>
            </w:r>
          </w:p>
        </w:tc>
        <w:tc>
          <w:tcPr>
            <w:tcW w:w="180" w:type="dxa"/>
          </w:tcPr>
          <w:p w14:paraId="042434C8" w14:textId="77777777" w:rsidR="00D0733F" w:rsidRPr="00C0617E" w:rsidRDefault="00D0733F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7C0996B9" w14:textId="3737A566" w:rsidR="00D0733F" w:rsidRPr="00C0617E" w:rsidRDefault="001C217D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00" w:type="dxa"/>
          </w:tcPr>
          <w:p w14:paraId="16E82EA5" w14:textId="77777777" w:rsidR="00D0733F" w:rsidRPr="00C0617E" w:rsidRDefault="00D0733F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28" w:type="dxa"/>
            <w:gridSpan w:val="3"/>
          </w:tcPr>
          <w:p w14:paraId="64523818" w14:textId="77777777" w:rsidR="00D0733F" w:rsidRPr="00C0617E" w:rsidRDefault="00D0733F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  <w:r w:rsidRPr="00C061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รับสำหรับปี</w:t>
            </w:r>
          </w:p>
        </w:tc>
      </w:tr>
      <w:tr w:rsidR="00235E47" w:rsidRPr="00BE6565" w14:paraId="1A6D9D5F" w14:textId="77777777" w:rsidTr="000E0A53">
        <w:trPr>
          <w:cantSplit/>
          <w:trHeight w:val="270"/>
        </w:trPr>
        <w:tc>
          <w:tcPr>
            <w:tcW w:w="2853" w:type="dxa"/>
          </w:tcPr>
          <w:p w14:paraId="263784B6" w14:textId="77777777" w:rsidR="00235E47" w:rsidRPr="00C0617E" w:rsidRDefault="00235E47" w:rsidP="00235E47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8" w:type="dxa"/>
          </w:tcPr>
          <w:p w14:paraId="3AEAFCA7" w14:textId="77777777" w:rsidR="00235E47" w:rsidRPr="00C0617E" w:rsidRDefault="00235E47" w:rsidP="00235E47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EB77E5" w14:textId="61702E78" w:rsidR="00235E47" w:rsidRPr="00C0617E" w:rsidRDefault="00BE7E77" w:rsidP="00235E47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568</w:t>
            </w:r>
          </w:p>
        </w:tc>
        <w:tc>
          <w:tcPr>
            <w:tcW w:w="894" w:type="dxa"/>
          </w:tcPr>
          <w:p w14:paraId="5B63753D" w14:textId="325160F3" w:rsidR="00235E47" w:rsidRPr="00C0617E" w:rsidRDefault="00BE7E77" w:rsidP="00235E47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  <w:tc>
          <w:tcPr>
            <w:tcW w:w="900" w:type="dxa"/>
          </w:tcPr>
          <w:p w14:paraId="11959854" w14:textId="7E77EB3C" w:rsidR="00235E47" w:rsidRPr="00C0617E" w:rsidRDefault="00BE7E77" w:rsidP="00235E47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568</w:t>
            </w:r>
          </w:p>
        </w:tc>
        <w:tc>
          <w:tcPr>
            <w:tcW w:w="900" w:type="dxa"/>
          </w:tcPr>
          <w:p w14:paraId="330188F6" w14:textId="60059381" w:rsidR="00235E47" w:rsidRPr="00C0617E" w:rsidRDefault="00BE7E77" w:rsidP="00235E47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  <w:tc>
          <w:tcPr>
            <w:tcW w:w="180" w:type="dxa"/>
          </w:tcPr>
          <w:p w14:paraId="5CF012EB" w14:textId="77777777" w:rsidR="00235E47" w:rsidRPr="00C0617E" w:rsidRDefault="00235E47" w:rsidP="00235E47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01129B24" w14:textId="6C7701D8" w:rsidR="00235E47" w:rsidRPr="00C0617E" w:rsidRDefault="00BE7E77" w:rsidP="00235E47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568</w:t>
            </w:r>
          </w:p>
        </w:tc>
        <w:tc>
          <w:tcPr>
            <w:tcW w:w="180" w:type="dxa"/>
          </w:tcPr>
          <w:p w14:paraId="41D6586B" w14:textId="77777777" w:rsidR="00235E47" w:rsidRPr="00C0617E" w:rsidRDefault="00235E47" w:rsidP="00235E47">
            <w:pPr>
              <w:spacing w:line="220" w:lineRule="atLeast"/>
              <w:ind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570ADE62" w14:textId="77E58822" w:rsidR="00235E47" w:rsidRPr="00C0617E" w:rsidRDefault="00BE7E77" w:rsidP="00235E47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567</w:t>
            </w:r>
          </w:p>
        </w:tc>
        <w:tc>
          <w:tcPr>
            <w:tcW w:w="200" w:type="dxa"/>
          </w:tcPr>
          <w:p w14:paraId="57022EEA" w14:textId="77777777" w:rsidR="00235E47" w:rsidRPr="00C0617E" w:rsidRDefault="00235E47" w:rsidP="00235E47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8" w:type="dxa"/>
          </w:tcPr>
          <w:p w14:paraId="09CEB4A2" w14:textId="2D556268" w:rsidR="00235E47" w:rsidRPr="00C0617E" w:rsidRDefault="00BE7E77" w:rsidP="00235E47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568</w:t>
            </w:r>
          </w:p>
        </w:tc>
        <w:tc>
          <w:tcPr>
            <w:tcW w:w="182" w:type="dxa"/>
          </w:tcPr>
          <w:p w14:paraId="59F4545C" w14:textId="77777777" w:rsidR="00235E47" w:rsidRPr="00C0617E" w:rsidRDefault="00235E47" w:rsidP="00235E47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8" w:type="dxa"/>
          </w:tcPr>
          <w:p w14:paraId="0D553F64" w14:textId="68EA31E0" w:rsidR="00235E47" w:rsidRPr="00C0617E" w:rsidRDefault="00BE7E77" w:rsidP="00235E47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567</w:t>
            </w:r>
          </w:p>
        </w:tc>
      </w:tr>
      <w:tr w:rsidR="00D0733F" w:rsidRPr="00BE6565" w14:paraId="1F7FD375" w14:textId="77777777" w:rsidTr="000E0A53">
        <w:trPr>
          <w:cantSplit/>
          <w:trHeight w:val="270"/>
        </w:trPr>
        <w:tc>
          <w:tcPr>
            <w:tcW w:w="2853" w:type="dxa"/>
          </w:tcPr>
          <w:p w14:paraId="7A3B0845" w14:textId="77777777" w:rsidR="00D0733F" w:rsidRPr="00C0617E" w:rsidRDefault="00D0733F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448" w:type="dxa"/>
          </w:tcPr>
          <w:p w14:paraId="45B93933" w14:textId="77777777" w:rsidR="00D0733F" w:rsidRPr="00C0617E" w:rsidRDefault="00D0733F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4" w:type="dxa"/>
            <w:gridSpan w:val="2"/>
          </w:tcPr>
          <w:p w14:paraId="6DD4365C" w14:textId="77777777" w:rsidR="00D0733F" w:rsidRPr="00C0617E" w:rsidRDefault="00D0733F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1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6216" w:type="dxa"/>
            <w:gridSpan w:val="10"/>
          </w:tcPr>
          <w:p w14:paraId="013669A7" w14:textId="77777777" w:rsidR="00D0733F" w:rsidRPr="00C0617E" w:rsidRDefault="00D0733F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1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0733F" w:rsidRPr="00BE6565" w14:paraId="236FE95B" w14:textId="77777777" w:rsidTr="000E0A53">
        <w:trPr>
          <w:cantSplit/>
          <w:trHeight w:val="270"/>
        </w:trPr>
        <w:tc>
          <w:tcPr>
            <w:tcW w:w="2853" w:type="dxa"/>
          </w:tcPr>
          <w:p w14:paraId="05DFF44B" w14:textId="77777777" w:rsidR="00D0733F" w:rsidRPr="00C0617E" w:rsidRDefault="00D0733F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2448" w:type="dxa"/>
          </w:tcPr>
          <w:p w14:paraId="7BAB967B" w14:textId="77777777" w:rsidR="00D0733F" w:rsidRPr="00C0617E" w:rsidRDefault="00D0733F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0B8DBD8" w14:textId="77777777" w:rsidR="00D0733F" w:rsidRPr="00C0617E" w:rsidRDefault="00D0733F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4" w:type="dxa"/>
          </w:tcPr>
          <w:p w14:paraId="4ED69F98" w14:textId="77777777" w:rsidR="00D0733F" w:rsidRPr="00C0617E" w:rsidRDefault="00D0733F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B577EB" w14:textId="77777777" w:rsidR="00D0733F" w:rsidRPr="00C0617E" w:rsidRDefault="00D0733F">
            <w:pPr>
              <w:tabs>
                <w:tab w:val="left" w:pos="552"/>
              </w:tabs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EC62E50" w14:textId="77777777" w:rsidR="00D0733F" w:rsidRPr="00C0617E" w:rsidRDefault="00D0733F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3EB98E4" w14:textId="77777777" w:rsidR="00D0733F" w:rsidRPr="00C0617E" w:rsidRDefault="00D0733F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105536E7" w14:textId="77777777" w:rsidR="00D0733F" w:rsidRPr="00C0617E" w:rsidRDefault="00D0733F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027E7C1" w14:textId="77777777" w:rsidR="00D0733F" w:rsidRPr="00C0617E" w:rsidRDefault="00D0733F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5F2948F" w14:textId="77777777" w:rsidR="00D0733F" w:rsidRPr="00C0617E" w:rsidRDefault="00D0733F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0" w:type="dxa"/>
          </w:tcPr>
          <w:p w14:paraId="4639E354" w14:textId="77777777" w:rsidR="00D0733F" w:rsidRPr="00C0617E" w:rsidRDefault="00D0733F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35D2DBE4" w14:textId="77777777" w:rsidR="00D0733F" w:rsidRPr="00C0617E" w:rsidRDefault="00D0733F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</w:tcPr>
          <w:p w14:paraId="754A9384" w14:textId="77777777" w:rsidR="00D0733F" w:rsidRPr="00C0617E" w:rsidRDefault="00D0733F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490A190D" w14:textId="77777777" w:rsidR="00D0733F" w:rsidRPr="00C0617E" w:rsidRDefault="00D0733F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809B8" w:rsidRPr="00BE6565" w14:paraId="0A514AEE" w14:textId="77777777" w:rsidTr="000E0A53">
        <w:trPr>
          <w:cantSplit/>
          <w:trHeight w:val="270"/>
        </w:trPr>
        <w:tc>
          <w:tcPr>
            <w:tcW w:w="2853" w:type="dxa"/>
          </w:tcPr>
          <w:p w14:paraId="1758158A" w14:textId="77777777" w:rsidR="007809B8" w:rsidRPr="00C0617E" w:rsidRDefault="007809B8" w:rsidP="007809B8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ฮาวเด้น แมกซี่ อินชัวรันส์ </w:t>
            </w:r>
            <w:r w:rsidRPr="00C061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 xml:space="preserve">    โบรกเกอร์ จำกัด</w:t>
            </w:r>
          </w:p>
        </w:tc>
        <w:tc>
          <w:tcPr>
            <w:tcW w:w="2448" w:type="dxa"/>
          </w:tcPr>
          <w:p w14:paraId="293EFB91" w14:textId="77777777" w:rsidR="007809B8" w:rsidRPr="00C0617E" w:rsidRDefault="007809B8" w:rsidP="007809B8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045B87F" w14:textId="77777777" w:rsidR="007809B8" w:rsidRPr="00C0617E" w:rsidRDefault="007809B8" w:rsidP="007809B8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นายหน้าประกันภัย</w:t>
            </w:r>
          </w:p>
        </w:tc>
        <w:tc>
          <w:tcPr>
            <w:tcW w:w="990" w:type="dxa"/>
          </w:tcPr>
          <w:p w14:paraId="22F0086E" w14:textId="77777777" w:rsidR="007809B8" w:rsidRPr="00C0617E" w:rsidRDefault="007809B8" w:rsidP="007809B8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00B5AA" w14:textId="383415DD" w:rsidR="007809B8" w:rsidRPr="00C0617E" w:rsidRDefault="004C49B0" w:rsidP="007809B8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7809B8" w:rsidRPr="00C0617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94" w:type="dxa"/>
          </w:tcPr>
          <w:p w14:paraId="7945FF3D" w14:textId="77777777" w:rsidR="007809B8" w:rsidRPr="00C0617E" w:rsidRDefault="007809B8" w:rsidP="007809B8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5DC81D" w14:textId="0ADDCA9D" w:rsidR="007809B8" w:rsidRPr="00C0617E" w:rsidRDefault="004C49B0" w:rsidP="007809B8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7809B8" w:rsidRPr="00C0617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900" w:type="dxa"/>
          </w:tcPr>
          <w:p w14:paraId="13C62F6A" w14:textId="77777777" w:rsidR="007809B8" w:rsidRPr="00C0617E" w:rsidRDefault="007809B8" w:rsidP="007809B8">
            <w:pPr>
              <w:tabs>
                <w:tab w:val="left" w:pos="552"/>
              </w:tabs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ECBC0AB" w14:textId="2CF21512" w:rsidR="007809B8" w:rsidRPr="00C0617E" w:rsidRDefault="004C49B0" w:rsidP="007809B8">
            <w:pPr>
              <w:tabs>
                <w:tab w:val="left" w:pos="552"/>
              </w:tabs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7809B8" w:rsidRPr="00C061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00" w:type="dxa"/>
          </w:tcPr>
          <w:p w14:paraId="0DDAB6A2" w14:textId="77777777" w:rsidR="007809B8" w:rsidRPr="00C0617E" w:rsidRDefault="007809B8" w:rsidP="007809B8">
            <w:pPr>
              <w:tabs>
                <w:tab w:val="left" w:pos="552"/>
              </w:tabs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CF3697" w14:textId="5A741B19" w:rsidR="007809B8" w:rsidRPr="00C0617E" w:rsidRDefault="004C49B0" w:rsidP="007809B8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7809B8" w:rsidRPr="00C061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46E2669" w14:textId="77777777" w:rsidR="007809B8" w:rsidRPr="00C0617E" w:rsidRDefault="007809B8" w:rsidP="007809B8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0029A41D" w14:textId="77777777" w:rsidR="007809B8" w:rsidRPr="00C0617E" w:rsidRDefault="007809B8" w:rsidP="007809B8">
            <w:pPr>
              <w:tabs>
                <w:tab w:val="decimal" w:pos="519"/>
              </w:tabs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3A50C9F" w14:textId="5539531B" w:rsidR="007809B8" w:rsidRPr="00C0617E" w:rsidRDefault="00BE7E77" w:rsidP="007809B8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809B8"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80" w:type="dxa"/>
          </w:tcPr>
          <w:p w14:paraId="4DE21C2F" w14:textId="77777777" w:rsidR="007809B8" w:rsidRPr="00C0617E" w:rsidRDefault="007809B8" w:rsidP="007809B8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A70C4AA" w14:textId="77777777" w:rsidR="007809B8" w:rsidRPr="00C0617E" w:rsidRDefault="007809B8" w:rsidP="007809B8">
            <w:pPr>
              <w:tabs>
                <w:tab w:val="decimal" w:pos="519"/>
              </w:tabs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D815DAC" w14:textId="1AEF1539" w:rsidR="007809B8" w:rsidRPr="00C0617E" w:rsidRDefault="00BE7E77" w:rsidP="007809B8">
            <w:pPr>
              <w:tabs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809B8"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200" w:type="dxa"/>
          </w:tcPr>
          <w:p w14:paraId="46F36DF8" w14:textId="77777777" w:rsidR="007809B8" w:rsidRPr="00C0617E" w:rsidRDefault="007809B8" w:rsidP="007809B8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606588E9" w14:textId="77777777" w:rsidR="007809B8" w:rsidRDefault="007809B8" w:rsidP="007809B8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8AF2B44" w14:textId="4024F000" w:rsidR="007809B8" w:rsidRPr="00C0617E" w:rsidRDefault="00BE7E77" w:rsidP="007809B8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7809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82" w:type="dxa"/>
          </w:tcPr>
          <w:p w14:paraId="631B8ECA" w14:textId="77777777" w:rsidR="007809B8" w:rsidRPr="00C0617E" w:rsidRDefault="007809B8" w:rsidP="007809B8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57395D14" w14:textId="77777777" w:rsidR="007809B8" w:rsidRPr="00C0617E" w:rsidRDefault="007809B8" w:rsidP="007809B8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03B9F0C" w14:textId="071F0739" w:rsidR="007809B8" w:rsidRPr="00C0617E" w:rsidRDefault="00BE7E77" w:rsidP="007809B8">
            <w:pPr>
              <w:spacing w:line="220" w:lineRule="atLeast"/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7809B8"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7809B8" w:rsidRPr="00BE6565" w14:paraId="5E87375C" w14:textId="77777777" w:rsidTr="000E0A53">
        <w:trPr>
          <w:cantSplit/>
          <w:trHeight w:val="270"/>
        </w:trPr>
        <w:tc>
          <w:tcPr>
            <w:tcW w:w="2853" w:type="dxa"/>
          </w:tcPr>
          <w:p w14:paraId="6BB44F72" w14:textId="77777777" w:rsidR="007809B8" w:rsidRPr="00C0617E" w:rsidRDefault="007809B8" w:rsidP="007809B8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ออโต้ สมาร์ท-เอ็กซ์ จำกัด</w:t>
            </w:r>
          </w:p>
        </w:tc>
        <w:tc>
          <w:tcPr>
            <w:tcW w:w="2448" w:type="dxa"/>
          </w:tcPr>
          <w:p w14:paraId="7F58BF76" w14:textId="77777777" w:rsidR="007809B8" w:rsidRPr="00C0617E" w:rsidRDefault="007809B8" w:rsidP="007809B8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บริการล้าง ขัด เคลือบสีรถยนต์</w:t>
            </w:r>
          </w:p>
        </w:tc>
        <w:tc>
          <w:tcPr>
            <w:tcW w:w="990" w:type="dxa"/>
          </w:tcPr>
          <w:p w14:paraId="0AB61AEA" w14:textId="484666F1" w:rsidR="007809B8" w:rsidRPr="00C0617E" w:rsidRDefault="004C49B0" w:rsidP="007809B8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7809B8" w:rsidRPr="00C0617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94" w:type="dxa"/>
          </w:tcPr>
          <w:p w14:paraId="07333F07" w14:textId="6F9BD78A" w:rsidR="007809B8" w:rsidRPr="00C0617E" w:rsidRDefault="004C49B0" w:rsidP="007809B8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7809B8" w:rsidRPr="00C0617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5405B5FA" w14:textId="4108D405" w:rsidR="007809B8" w:rsidRPr="00C0617E" w:rsidRDefault="00BE7E77" w:rsidP="007809B8">
            <w:pPr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809B8" w:rsidRPr="00C06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</w:tcPr>
          <w:p w14:paraId="7A2307C4" w14:textId="340B4A08" w:rsidR="007809B8" w:rsidRPr="00C0617E" w:rsidRDefault="00BE7E77" w:rsidP="007809B8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809B8" w:rsidRPr="00C06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2CEDE324" w14:textId="77777777" w:rsidR="007809B8" w:rsidRPr="00C0617E" w:rsidRDefault="007809B8" w:rsidP="007809B8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3D2F9626" w14:textId="30B17774" w:rsidR="007809B8" w:rsidRPr="00C0617E" w:rsidRDefault="004C49B0" w:rsidP="007809B8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65A000E0" w14:textId="77777777" w:rsidR="007809B8" w:rsidRPr="00C0617E" w:rsidRDefault="007809B8" w:rsidP="007809B8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64E7FBF" w14:textId="22251E65" w:rsidR="007809B8" w:rsidRPr="00C0617E" w:rsidRDefault="004C49B0" w:rsidP="007809B8">
            <w:pPr>
              <w:tabs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00" w:type="dxa"/>
          </w:tcPr>
          <w:p w14:paraId="4C878B37" w14:textId="77777777" w:rsidR="007809B8" w:rsidRPr="00C0617E" w:rsidRDefault="007809B8" w:rsidP="007809B8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06F4AC1A" w14:textId="6D17EC3B" w:rsidR="007809B8" w:rsidRPr="00C0617E" w:rsidRDefault="00BE7E77" w:rsidP="007809B8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809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82" w:type="dxa"/>
          </w:tcPr>
          <w:p w14:paraId="737B233B" w14:textId="77777777" w:rsidR="007809B8" w:rsidRPr="00C0617E" w:rsidRDefault="007809B8" w:rsidP="007809B8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56037AB4" w14:textId="10E6954C" w:rsidR="007809B8" w:rsidRPr="00C0617E" w:rsidRDefault="00BE7E77" w:rsidP="007809B8">
            <w:pPr>
              <w:spacing w:line="220" w:lineRule="atLeast"/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809B8" w:rsidRPr="00C061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</w:tr>
      <w:tr w:rsidR="007809B8" w:rsidRPr="00BE6565" w14:paraId="21C9DBDC" w14:textId="77777777" w:rsidTr="000E0A53">
        <w:trPr>
          <w:cantSplit/>
          <w:trHeight w:val="68"/>
        </w:trPr>
        <w:tc>
          <w:tcPr>
            <w:tcW w:w="2853" w:type="dxa"/>
          </w:tcPr>
          <w:p w14:paraId="0463BAD0" w14:textId="77777777" w:rsidR="007809B8" w:rsidRPr="00C0617E" w:rsidRDefault="007809B8" w:rsidP="007809B8">
            <w:pPr>
              <w:spacing w:line="240" w:lineRule="auto"/>
              <w:ind w:right="-79"/>
              <w:rPr>
                <w:rFonts w:asciiTheme="majorBidi" w:hAnsiTheme="majorBidi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448" w:type="dxa"/>
          </w:tcPr>
          <w:p w14:paraId="010270BE" w14:textId="77777777" w:rsidR="007809B8" w:rsidRPr="00C0617E" w:rsidRDefault="007809B8" w:rsidP="007809B8">
            <w:pPr>
              <w:spacing w:line="240" w:lineRule="auto"/>
              <w:ind w:left="-120" w:right="-98"/>
              <w:jc w:val="center"/>
              <w:rPr>
                <w:rFonts w:asciiTheme="majorBidi" w:hAnsiTheme="majorBidi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</w:tcPr>
          <w:p w14:paraId="55ABDED2" w14:textId="77777777" w:rsidR="007809B8" w:rsidRPr="00C0617E" w:rsidRDefault="007809B8" w:rsidP="007809B8">
            <w:pPr>
              <w:spacing w:line="240" w:lineRule="auto"/>
              <w:jc w:val="center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894" w:type="dxa"/>
          </w:tcPr>
          <w:p w14:paraId="3D90082A" w14:textId="77777777" w:rsidR="007809B8" w:rsidRPr="00C0617E" w:rsidRDefault="007809B8" w:rsidP="007809B8">
            <w:pPr>
              <w:spacing w:line="240" w:lineRule="auto"/>
              <w:jc w:val="center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</w:tcPr>
          <w:p w14:paraId="59960B72" w14:textId="77777777" w:rsidR="007809B8" w:rsidRPr="00C0617E" w:rsidRDefault="007809B8" w:rsidP="007809B8">
            <w:pPr>
              <w:spacing w:line="240" w:lineRule="auto"/>
              <w:ind w:left="-61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</w:tcPr>
          <w:p w14:paraId="6C420C99" w14:textId="77777777" w:rsidR="007809B8" w:rsidRPr="00C0617E" w:rsidRDefault="007809B8" w:rsidP="007809B8">
            <w:pPr>
              <w:spacing w:line="240" w:lineRule="auto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3CEA30E9" w14:textId="77777777" w:rsidR="007809B8" w:rsidRPr="00C0617E" w:rsidRDefault="007809B8" w:rsidP="007809B8">
            <w:pPr>
              <w:tabs>
                <w:tab w:val="decimal" w:pos="607"/>
              </w:tabs>
              <w:spacing w:line="240" w:lineRule="auto"/>
              <w:ind w:left="-61" w:right="-71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909" w:type="dxa"/>
          </w:tcPr>
          <w:p w14:paraId="7F6320B3" w14:textId="77777777" w:rsidR="007809B8" w:rsidRPr="00C0617E" w:rsidRDefault="007809B8" w:rsidP="007809B8">
            <w:pPr>
              <w:tabs>
                <w:tab w:val="decimal" w:pos="722"/>
              </w:tabs>
              <w:spacing w:line="240" w:lineRule="auto"/>
              <w:ind w:left="-61" w:right="-71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18EA6CDD" w14:textId="77777777" w:rsidR="007809B8" w:rsidRPr="00C0617E" w:rsidRDefault="007809B8" w:rsidP="007809B8">
            <w:pPr>
              <w:tabs>
                <w:tab w:val="decimal" w:pos="607"/>
              </w:tabs>
              <w:spacing w:line="240" w:lineRule="auto"/>
              <w:ind w:left="-61" w:right="-71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819" w:type="dxa"/>
          </w:tcPr>
          <w:p w14:paraId="745F1B3F" w14:textId="77777777" w:rsidR="007809B8" w:rsidRPr="00C0617E" w:rsidRDefault="007809B8" w:rsidP="007809B8">
            <w:pPr>
              <w:tabs>
                <w:tab w:val="decimal" w:pos="640"/>
              </w:tabs>
              <w:spacing w:line="240" w:lineRule="auto"/>
              <w:ind w:left="-61" w:right="-71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200" w:type="dxa"/>
          </w:tcPr>
          <w:p w14:paraId="7FA52C3B" w14:textId="77777777" w:rsidR="007809B8" w:rsidRPr="00C0617E" w:rsidRDefault="007809B8" w:rsidP="007809B8">
            <w:pPr>
              <w:spacing w:line="240" w:lineRule="auto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958" w:type="dxa"/>
          </w:tcPr>
          <w:p w14:paraId="7E9EC672" w14:textId="77777777" w:rsidR="007809B8" w:rsidRPr="00C0617E" w:rsidRDefault="007809B8" w:rsidP="007809B8">
            <w:pPr>
              <w:spacing w:line="240" w:lineRule="auto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182" w:type="dxa"/>
          </w:tcPr>
          <w:p w14:paraId="2C2FFCB9" w14:textId="77777777" w:rsidR="007809B8" w:rsidRPr="00C0617E" w:rsidRDefault="007809B8" w:rsidP="007809B8">
            <w:pPr>
              <w:spacing w:line="240" w:lineRule="auto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988" w:type="dxa"/>
          </w:tcPr>
          <w:p w14:paraId="47FF220B" w14:textId="77777777" w:rsidR="007809B8" w:rsidRPr="00C0617E" w:rsidRDefault="007809B8" w:rsidP="007809B8">
            <w:pPr>
              <w:spacing w:line="240" w:lineRule="auto"/>
              <w:ind w:right="19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</w:tr>
      <w:tr w:rsidR="007809B8" w:rsidRPr="00BE6565" w14:paraId="3C0ED2D0" w14:textId="77777777" w:rsidTr="000E0A53">
        <w:trPr>
          <w:cantSplit/>
          <w:trHeight w:val="270"/>
        </w:trPr>
        <w:tc>
          <w:tcPr>
            <w:tcW w:w="2853" w:type="dxa"/>
          </w:tcPr>
          <w:p w14:paraId="7D9BBE7F" w14:textId="67978229" w:rsidR="007809B8" w:rsidRPr="00C0617E" w:rsidRDefault="007809B8" w:rsidP="007809B8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การร่วมค้า</w:t>
            </w:r>
          </w:p>
        </w:tc>
        <w:tc>
          <w:tcPr>
            <w:tcW w:w="2448" w:type="dxa"/>
          </w:tcPr>
          <w:p w14:paraId="5AE7F829" w14:textId="77777777" w:rsidR="007809B8" w:rsidRPr="00C0617E" w:rsidRDefault="007809B8" w:rsidP="007809B8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02817A3" w14:textId="77777777" w:rsidR="007809B8" w:rsidRPr="00C0617E" w:rsidRDefault="007809B8" w:rsidP="007809B8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4" w:type="dxa"/>
          </w:tcPr>
          <w:p w14:paraId="6D1F7A6A" w14:textId="77777777" w:rsidR="007809B8" w:rsidRPr="00C0617E" w:rsidRDefault="007809B8" w:rsidP="007809B8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6BA8292B" w14:textId="77777777" w:rsidR="007809B8" w:rsidRPr="00C0617E" w:rsidRDefault="007809B8" w:rsidP="007809B8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00" w:type="dxa"/>
          </w:tcPr>
          <w:p w14:paraId="2D404FC8" w14:textId="77777777" w:rsidR="007809B8" w:rsidRPr="00C0617E" w:rsidRDefault="007809B8" w:rsidP="007809B8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7417A8F" w14:textId="77777777" w:rsidR="007809B8" w:rsidRPr="00C0617E" w:rsidRDefault="007809B8" w:rsidP="007809B8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</w:tcPr>
          <w:p w14:paraId="46077DB1" w14:textId="77777777" w:rsidR="007809B8" w:rsidRPr="00C0617E" w:rsidRDefault="007809B8" w:rsidP="007809B8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86DBC8E" w14:textId="77777777" w:rsidR="007809B8" w:rsidRPr="00C0617E" w:rsidRDefault="007809B8" w:rsidP="007809B8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</w:tcPr>
          <w:p w14:paraId="14E7517B" w14:textId="77777777" w:rsidR="007809B8" w:rsidRPr="00C0617E" w:rsidRDefault="007809B8" w:rsidP="007809B8">
            <w:pPr>
              <w:pStyle w:val="acctfourfigures"/>
              <w:tabs>
                <w:tab w:val="clear" w:pos="765"/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</w:tcPr>
          <w:p w14:paraId="092D9083" w14:textId="77777777" w:rsidR="007809B8" w:rsidRPr="00C0617E" w:rsidRDefault="007809B8" w:rsidP="007809B8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340DA73D" w14:textId="77777777" w:rsidR="007809B8" w:rsidRPr="00C0617E" w:rsidRDefault="007809B8" w:rsidP="007809B8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0AD5AB1A" w14:textId="77777777" w:rsidR="007809B8" w:rsidRPr="00C0617E" w:rsidRDefault="007809B8" w:rsidP="007809B8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4211B30D" w14:textId="77777777" w:rsidR="007809B8" w:rsidRPr="00C0617E" w:rsidRDefault="007809B8" w:rsidP="007809B8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809B8" w:rsidRPr="00BE6565" w14:paraId="53B1FBFF" w14:textId="77777777" w:rsidTr="000E0A53">
        <w:trPr>
          <w:cantSplit/>
          <w:trHeight w:val="270"/>
        </w:trPr>
        <w:tc>
          <w:tcPr>
            <w:tcW w:w="2853" w:type="dxa"/>
          </w:tcPr>
          <w:p w14:paraId="1FBA4E48" w14:textId="77777777" w:rsidR="007809B8" w:rsidRPr="00C0617E" w:rsidRDefault="007809B8" w:rsidP="007809B8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0617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บริษัท</w:t>
            </w:r>
            <w:r w:rsidRPr="00C0617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0617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อัลฟ่า</w:t>
            </w:r>
            <w:r w:rsidRPr="00C0617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0617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เอกซ์</w:t>
            </w:r>
            <w:r w:rsidRPr="00C0617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0617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448" w:type="dxa"/>
          </w:tcPr>
          <w:p w14:paraId="4959D608" w14:textId="77777777" w:rsidR="007809B8" w:rsidRPr="00C0617E" w:rsidRDefault="007809B8" w:rsidP="007809B8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0617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ให้สินเชื่อสำหรับยานพาหนะ</w:t>
            </w:r>
          </w:p>
        </w:tc>
        <w:tc>
          <w:tcPr>
            <w:tcW w:w="990" w:type="dxa"/>
          </w:tcPr>
          <w:p w14:paraId="1674BB63" w14:textId="3A62C6AC" w:rsidR="007809B8" w:rsidRPr="00C0617E" w:rsidRDefault="004C49B0" w:rsidP="007809B8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7809B8" w:rsidRPr="00C0617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94" w:type="dxa"/>
          </w:tcPr>
          <w:p w14:paraId="17458D93" w14:textId="448EE00B" w:rsidR="007809B8" w:rsidRPr="00C0617E" w:rsidRDefault="004C49B0" w:rsidP="007809B8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7809B8" w:rsidRPr="00C0617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14:paraId="6254F440" w14:textId="35123576" w:rsidR="007809B8" w:rsidRPr="00C0617E" w:rsidRDefault="00BE7E77" w:rsidP="007809B8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809B8" w:rsidRPr="00C06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875</w:t>
            </w:r>
            <w:r w:rsidR="007809B8" w:rsidRPr="00C06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</w:tcPr>
          <w:p w14:paraId="702B2FC3" w14:textId="26406664" w:rsidR="007809B8" w:rsidRPr="00C0617E" w:rsidRDefault="00BE7E77" w:rsidP="007809B8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809B8" w:rsidRPr="00C06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7809B8" w:rsidRPr="00C06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43D436FD" w14:textId="77777777" w:rsidR="007809B8" w:rsidRPr="00C0617E" w:rsidRDefault="007809B8" w:rsidP="007809B8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</w:tcPr>
          <w:p w14:paraId="3F4E5829" w14:textId="6E253753" w:rsidR="007809B8" w:rsidRPr="00C0617E" w:rsidRDefault="004C49B0" w:rsidP="007809B8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937</w:t>
            </w:r>
            <w:r w:rsidR="007809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3B98E4FA" w14:textId="77777777" w:rsidR="007809B8" w:rsidRPr="00C0617E" w:rsidRDefault="007809B8" w:rsidP="007809B8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</w:tcPr>
          <w:p w14:paraId="73951A9E" w14:textId="3330CA09" w:rsidR="007809B8" w:rsidRPr="00C0617E" w:rsidRDefault="004C49B0" w:rsidP="007809B8">
            <w:pPr>
              <w:pStyle w:val="acctfourfigures"/>
              <w:tabs>
                <w:tab w:val="clear" w:pos="765"/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C4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  <w:r w:rsidR="007809B8" w:rsidRPr="00C06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00" w:type="dxa"/>
          </w:tcPr>
          <w:p w14:paraId="3A2B0A66" w14:textId="77777777" w:rsidR="007809B8" w:rsidRPr="00C0617E" w:rsidRDefault="007809B8" w:rsidP="007809B8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203AAD38" w14:textId="0157C875" w:rsidR="007809B8" w:rsidRPr="00C0617E" w:rsidRDefault="007809B8" w:rsidP="007809B8">
            <w:pPr>
              <w:pStyle w:val="acctfourfigures"/>
              <w:tabs>
                <w:tab w:val="clear" w:pos="765"/>
                <w:tab w:val="decimal" w:pos="188"/>
              </w:tabs>
              <w:spacing w:line="22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0613FFBC" w14:textId="77777777" w:rsidR="007809B8" w:rsidRPr="00C0617E" w:rsidRDefault="007809B8" w:rsidP="007809B8">
            <w:pPr>
              <w:spacing w:line="22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4846803A" w14:textId="6C2980BC" w:rsidR="007809B8" w:rsidRPr="00C0617E" w:rsidRDefault="007809B8" w:rsidP="007809B8">
            <w:pPr>
              <w:pStyle w:val="acctfourfigures"/>
              <w:tabs>
                <w:tab w:val="clear" w:pos="765"/>
                <w:tab w:val="decimal" w:pos="250"/>
              </w:tabs>
              <w:spacing w:line="220" w:lineRule="atLeast"/>
              <w:ind w:right="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1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09B8" w:rsidRPr="00BE6565" w14:paraId="39DD919D" w14:textId="77777777" w:rsidTr="000E0A53">
        <w:trPr>
          <w:cantSplit/>
          <w:trHeight w:val="270"/>
        </w:trPr>
        <w:tc>
          <w:tcPr>
            <w:tcW w:w="2853" w:type="dxa"/>
          </w:tcPr>
          <w:p w14:paraId="2AE38D39" w14:textId="77777777" w:rsidR="007809B8" w:rsidRPr="00C0617E" w:rsidRDefault="007809B8" w:rsidP="007809B8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48" w:type="dxa"/>
          </w:tcPr>
          <w:p w14:paraId="76AD95C0" w14:textId="77777777" w:rsidR="007809B8" w:rsidRPr="00C0617E" w:rsidRDefault="007809B8" w:rsidP="007809B8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C56E2FA" w14:textId="77777777" w:rsidR="007809B8" w:rsidRPr="00C0617E" w:rsidRDefault="007809B8" w:rsidP="007809B8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4" w:type="dxa"/>
          </w:tcPr>
          <w:p w14:paraId="2C4E9751" w14:textId="77777777" w:rsidR="007809B8" w:rsidRPr="00C0617E" w:rsidRDefault="007809B8" w:rsidP="007809B8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5E0FDA10" w14:textId="77777777" w:rsidR="007809B8" w:rsidRPr="00C0617E" w:rsidRDefault="007809B8" w:rsidP="007809B8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00" w:type="dxa"/>
          </w:tcPr>
          <w:p w14:paraId="212D7746" w14:textId="77777777" w:rsidR="007809B8" w:rsidRPr="00C0617E" w:rsidRDefault="007809B8" w:rsidP="007809B8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8457BA3" w14:textId="77777777" w:rsidR="007809B8" w:rsidRPr="00C0617E" w:rsidRDefault="007809B8" w:rsidP="007809B8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4CA519CB" w14:textId="53332E7A" w:rsidR="007809B8" w:rsidRPr="00C0617E" w:rsidRDefault="004C49B0" w:rsidP="007809B8">
            <w:pPr>
              <w:tabs>
                <w:tab w:val="decimal" w:pos="72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939</w:t>
            </w:r>
            <w:r w:rsidR="007809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180" w:type="dxa"/>
          </w:tcPr>
          <w:p w14:paraId="74DB6B11" w14:textId="77777777" w:rsidR="007809B8" w:rsidRPr="00C0617E" w:rsidRDefault="007809B8" w:rsidP="007809B8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20A761B7" w14:textId="6AE28A72" w:rsidR="007809B8" w:rsidRPr="00C0617E" w:rsidRDefault="004C49B0" w:rsidP="007809B8">
            <w:pPr>
              <w:pStyle w:val="acctfourfigures"/>
              <w:tabs>
                <w:tab w:val="clear" w:pos="765"/>
                <w:tab w:val="decimal" w:pos="640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877</w:t>
            </w:r>
            <w:r w:rsidR="007809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212</w:t>
            </w:r>
          </w:p>
        </w:tc>
        <w:tc>
          <w:tcPr>
            <w:tcW w:w="200" w:type="dxa"/>
          </w:tcPr>
          <w:p w14:paraId="505C6ABE" w14:textId="77777777" w:rsidR="007809B8" w:rsidRPr="00C0617E" w:rsidRDefault="007809B8" w:rsidP="007809B8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0477DCE2" w14:textId="0DA84172" w:rsidR="007809B8" w:rsidRPr="00C0617E" w:rsidRDefault="00BE7E77" w:rsidP="007809B8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7809B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Pr="00BE7E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0561861F" w14:textId="77777777" w:rsidR="007809B8" w:rsidRPr="00C0617E" w:rsidRDefault="007809B8" w:rsidP="007809B8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96319B3" w14:textId="50AECEAA" w:rsidR="007809B8" w:rsidRPr="00C0617E" w:rsidRDefault="00BE7E77" w:rsidP="007809B8">
            <w:pPr>
              <w:spacing w:line="220" w:lineRule="atLeast"/>
              <w:ind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</w:t>
            </w:r>
            <w:r w:rsidR="007809B8" w:rsidRPr="00C061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</w:t>
            </w:r>
          </w:p>
        </w:tc>
      </w:tr>
    </w:tbl>
    <w:p w14:paraId="707369F6" w14:textId="77777777" w:rsidR="00F8368A" w:rsidRPr="00F54252" w:rsidRDefault="00F8368A" w:rsidP="00F54252">
      <w:pPr>
        <w:spacing w:line="240" w:lineRule="auto"/>
        <w:ind w:left="547" w:firstLine="562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D2B2E43" w14:textId="701FF29C" w:rsidR="00F17B04" w:rsidRDefault="00F17B04" w:rsidP="00EB6214">
      <w:pPr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F17B04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  <w:r w:rsidRPr="00F17B04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และการร่วมค้า</w:t>
      </w:r>
      <w:r w:rsidRPr="00F17B04">
        <w:rPr>
          <w:rFonts w:asciiTheme="majorBidi" w:hAnsiTheme="majorBidi" w:cstheme="majorBidi"/>
          <w:sz w:val="30"/>
          <w:szCs w:val="30"/>
          <w:cs/>
          <w:lang w:bidi="th-TH"/>
        </w:rPr>
        <w:t>ทั้งหมด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จดทะเบียนจัดตั้งและ</w:t>
      </w:r>
      <w:r w:rsidRPr="00F17B04">
        <w:rPr>
          <w:rFonts w:asciiTheme="majorBidi" w:hAnsiTheme="majorBidi" w:cstheme="majorBidi"/>
          <w:sz w:val="30"/>
          <w:szCs w:val="30"/>
          <w:cs/>
          <w:lang w:bidi="th-TH"/>
        </w:rPr>
        <w:t>ดำเนินธุรกิจในประเทศไทย</w:t>
      </w:r>
    </w:p>
    <w:p w14:paraId="65E3AD09" w14:textId="77777777" w:rsidR="00EB6214" w:rsidRPr="00F54252" w:rsidRDefault="00EB6214" w:rsidP="00EB6214">
      <w:pPr>
        <w:spacing w:line="240" w:lineRule="auto"/>
        <w:ind w:left="547"/>
        <w:rPr>
          <w:rFonts w:asciiTheme="majorBidi" w:hAnsiTheme="majorBidi" w:cstheme="majorBidi"/>
          <w:sz w:val="30"/>
          <w:szCs w:val="30"/>
          <w:lang w:bidi="th-TH"/>
        </w:rPr>
      </w:pPr>
    </w:p>
    <w:p w14:paraId="70B6CDBE" w14:textId="17457741" w:rsidR="00F17B04" w:rsidRPr="006666FA" w:rsidRDefault="00F17B04" w:rsidP="00EB6214">
      <w:pPr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F17B04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กลุ่มบริษัทไม่มีเงินลงทุนในบริษัทร่วม</w:t>
      </w:r>
      <w:r w:rsidRPr="00F17B04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และการร่วมค้า</w:t>
      </w:r>
      <w:r w:rsidRPr="00F17B04">
        <w:rPr>
          <w:rFonts w:asciiTheme="majorBidi" w:hAnsiTheme="majorBidi" w:cstheme="majorBidi"/>
          <w:sz w:val="30"/>
          <w:szCs w:val="30"/>
          <w:cs/>
          <w:lang w:bidi="th-TH"/>
        </w:rPr>
        <w:t>ซึ่งจด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ทะเบียนในตลาดหลักทรัพย์ ดังนั้นจึงไม่มีราคาที่เปิดเผยต่อสาธารณชน</w:t>
      </w:r>
    </w:p>
    <w:p w14:paraId="4901B15D" w14:textId="66258E7C" w:rsidR="00061232" w:rsidRPr="00CB5ABD" w:rsidRDefault="00061232" w:rsidP="00F17B04">
      <w:pPr>
        <w:spacing w:line="240" w:lineRule="auto"/>
        <w:rPr>
          <w:rFonts w:asciiTheme="majorBidi" w:hAnsiTheme="majorBidi" w:cstheme="majorBidi"/>
          <w:sz w:val="2"/>
          <w:szCs w:val="2"/>
        </w:rPr>
        <w:sectPr w:rsidR="00061232" w:rsidRPr="00CB5ABD" w:rsidSect="00981E82">
          <w:footerReference w:type="default" r:id="rId13"/>
          <w:pgSz w:w="16839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4060495D" w14:textId="213E4CE7" w:rsidR="00AB40C0" w:rsidRDefault="00AB40C0" w:rsidP="0049061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C0F9A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ตารางต่อไปนี้สรุปข้อมูลทางการเงินของบริษัทร่วม</w:t>
      </w:r>
      <w:r w:rsidR="0072342F" w:rsidRPr="006C0F9A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และการร่วมค้า</w:t>
      </w:r>
      <w:r w:rsidRPr="006C0F9A">
        <w:rPr>
          <w:rFonts w:asciiTheme="majorBidi" w:hAnsiTheme="majorBidi" w:cstheme="majorBidi"/>
          <w:sz w:val="30"/>
          <w:szCs w:val="30"/>
          <w:cs/>
          <w:lang w:bidi="th-TH"/>
        </w:rPr>
        <w:t>ที่รวมอยู่ในงบการเงินของบริษัทร่วม</w:t>
      </w:r>
      <w:r w:rsidR="00EE1889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และการร่วมค้า</w:t>
      </w:r>
      <w:r w:rsidRPr="006C0F9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ปรับปรุงด้วยการปรับมูลค่ายุติธรรม ณ วันที่ซื้อ </w:t>
      </w:r>
      <w:r w:rsidR="00E27891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6C0F9A">
        <w:rPr>
          <w:rFonts w:asciiTheme="majorBidi" w:hAnsiTheme="majorBidi" w:cstheme="majorBidi"/>
          <w:sz w:val="30"/>
          <w:szCs w:val="30"/>
          <w:cs/>
          <w:lang w:bidi="th-TH"/>
        </w:rPr>
        <w:t>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  <w:r w:rsidRPr="0049061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5701D70A" w14:textId="77777777" w:rsidR="00A33A41" w:rsidRPr="00490614" w:rsidRDefault="00A33A41" w:rsidP="0049061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3824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65"/>
        <w:gridCol w:w="1249"/>
        <w:gridCol w:w="178"/>
        <w:gridCol w:w="1124"/>
        <w:gridCol w:w="178"/>
        <w:gridCol w:w="1142"/>
        <w:gridCol w:w="178"/>
        <w:gridCol w:w="1134"/>
        <w:gridCol w:w="196"/>
        <w:gridCol w:w="1150"/>
        <w:gridCol w:w="196"/>
        <w:gridCol w:w="1040"/>
        <w:gridCol w:w="232"/>
        <w:gridCol w:w="1219"/>
        <w:gridCol w:w="199"/>
        <w:gridCol w:w="1244"/>
      </w:tblGrid>
      <w:tr w:rsidR="0000642D" w:rsidRPr="00BE6565" w14:paraId="2D325CB2" w14:textId="77777777" w:rsidTr="006F475D">
        <w:trPr>
          <w:cantSplit/>
          <w:trHeight w:val="270"/>
        </w:trPr>
        <w:tc>
          <w:tcPr>
            <w:tcW w:w="1145" w:type="pct"/>
            <w:vAlign w:val="bottom"/>
          </w:tcPr>
          <w:p w14:paraId="2F0B6509" w14:textId="77777777" w:rsidR="0000642D" w:rsidRPr="00C0617E" w:rsidRDefault="0000642D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92" w:type="pct"/>
            <w:gridSpan w:val="12"/>
          </w:tcPr>
          <w:p w14:paraId="3225D8C9" w14:textId="68BE1AD8" w:rsidR="0000642D" w:rsidRDefault="0000642D" w:rsidP="00523C3F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963" w:type="pct"/>
            <w:gridSpan w:val="3"/>
          </w:tcPr>
          <w:p w14:paraId="517268FC" w14:textId="7B7F70D6" w:rsidR="0000642D" w:rsidRDefault="0000642D" w:rsidP="00523C3F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 w:rsidRPr="00CB33EC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</w:tr>
      <w:tr w:rsidR="0000642D" w:rsidRPr="00BE6565" w14:paraId="3209791A" w14:textId="77777777" w:rsidTr="006F475D">
        <w:trPr>
          <w:cantSplit/>
          <w:trHeight w:val="270"/>
        </w:trPr>
        <w:tc>
          <w:tcPr>
            <w:tcW w:w="1145" w:type="pct"/>
            <w:vAlign w:val="bottom"/>
          </w:tcPr>
          <w:p w14:paraId="476CF3C8" w14:textId="76CB24D7" w:rsidR="0000642D" w:rsidRPr="00C0617E" w:rsidRDefault="0000642D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3" w:type="pct"/>
            <w:gridSpan w:val="3"/>
          </w:tcPr>
          <w:p w14:paraId="2F9A46F1" w14:textId="087E1B9A" w:rsidR="0000642D" w:rsidRPr="0000642D" w:rsidRDefault="0000642D" w:rsidP="00523C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642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ฮาวเด้น แมกซี่</w:t>
            </w:r>
          </w:p>
          <w:p w14:paraId="39D10BB6" w14:textId="4A64B7C0" w:rsidR="0000642D" w:rsidRPr="0000642D" w:rsidRDefault="0000642D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0642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อินชัวรันส์ โบรกเกอร์ จำกัด</w:t>
            </w:r>
          </w:p>
        </w:tc>
        <w:tc>
          <w:tcPr>
            <w:tcW w:w="64" w:type="pct"/>
          </w:tcPr>
          <w:p w14:paraId="60E687A1" w14:textId="77777777" w:rsidR="0000642D" w:rsidRPr="0000642D" w:rsidRDefault="0000642D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pct"/>
            <w:gridSpan w:val="3"/>
          </w:tcPr>
          <w:p w14:paraId="23BB069B" w14:textId="148E992E" w:rsidR="0000642D" w:rsidRPr="0000642D" w:rsidRDefault="0013372B" w:rsidP="00523C3F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="0000642D" w:rsidRPr="0000642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ออโต้ สมาร์ท-เอ็กซ์ จำกัด</w:t>
            </w:r>
          </w:p>
        </w:tc>
        <w:tc>
          <w:tcPr>
            <w:tcW w:w="71" w:type="pct"/>
          </w:tcPr>
          <w:p w14:paraId="58F938B5" w14:textId="77777777" w:rsidR="0000642D" w:rsidRPr="0000642D" w:rsidRDefault="0000642D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pct"/>
            <w:gridSpan w:val="3"/>
            <w:vAlign w:val="center"/>
          </w:tcPr>
          <w:p w14:paraId="24F1C521" w14:textId="77777777" w:rsidR="0000642D" w:rsidRPr="0000642D" w:rsidRDefault="0000642D" w:rsidP="005E2D51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00642D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บริษัท นีโอ โมบิลิตี้ เอเชีย จำกัด</w:t>
            </w:r>
          </w:p>
          <w:p w14:paraId="6C014DC5" w14:textId="6A245BB3" w:rsidR="0000642D" w:rsidRPr="0000642D" w:rsidRDefault="0000642D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0642D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และบริษัทย่อย</w:t>
            </w:r>
          </w:p>
        </w:tc>
        <w:tc>
          <w:tcPr>
            <w:tcW w:w="84" w:type="pct"/>
            <w:vAlign w:val="center"/>
          </w:tcPr>
          <w:p w14:paraId="09116C7D" w14:textId="77777777" w:rsidR="0000642D" w:rsidRPr="0000642D" w:rsidRDefault="0000642D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63" w:type="pct"/>
            <w:gridSpan w:val="3"/>
            <w:vAlign w:val="center"/>
          </w:tcPr>
          <w:p w14:paraId="42F26528" w14:textId="4A037A60" w:rsidR="0000642D" w:rsidRPr="0000642D" w:rsidRDefault="0000642D" w:rsidP="005E2D51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00642D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บริษัท</w:t>
            </w:r>
            <w:r w:rsidRPr="0000642D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00642D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อัลฟ่า</w:t>
            </w:r>
            <w:r w:rsidRPr="0000642D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00642D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เอกซ์</w:t>
            </w:r>
            <w:r w:rsidRPr="0000642D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00642D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จำกัด</w:t>
            </w:r>
          </w:p>
          <w:p w14:paraId="7C7BBCDE" w14:textId="027AA220" w:rsidR="0000642D" w:rsidRPr="0000642D" w:rsidRDefault="0000642D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0642D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และบริษัทย่อย</w:t>
            </w:r>
          </w:p>
        </w:tc>
      </w:tr>
      <w:tr w:rsidR="0000642D" w:rsidRPr="00BE6565" w14:paraId="12726A4D" w14:textId="77777777" w:rsidTr="006F475D">
        <w:trPr>
          <w:cantSplit/>
          <w:trHeight w:val="270"/>
        </w:trPr>
        <w:tc>
          <w:tcPr>
            <w:tcW w:w="1145" w:type="pct"/>
          </w:tcPr>
          <w:p w14:paraId="76C2DA70" w14:textId="77777777" w:rsidR="0000642D" w:rsidRPr="00C0617E" w:rsidRDefault="0000642D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pct"/>
          </w:tcPr>
          <w:p w14:paraId="2C42E35D" w14:textId="4175873B" w:rsidR="0000642D" w:rsidRPr="0000642D" w:rsidRDefault="00BE7E77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64" w:type="pct"/>
          </w:tcPr>
          <w:p w14:paraId="14214B29" w14:textId="77777777" w:rsidR="0000642D" w:rsidRPr="0000642D" w:rsidRDefault="0000642D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1D193730" w14:textId="0A145EEE" w:rsidR="0000642D" w:rsidRPr="0000642D" w:rsidRDefault="00BE7E77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567</w:t>
            </w:r>
          </w:p>
        </w:tc>
        <w:tc>
          <w:tcPr>
            <w:tcW w:w="64" w:type="pct"/>
          </w:tcPr>
          <w:p w14:paraId="0D142AE8" w14:textId="77777777" w:rsidR="0000642D" w:rsidRPr="0000642D" w:rsidRDefault="0000642D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413" w:type="pct"/>
          </w:tcPr>
          <w:p w14:paraId="6B66DC17" w14:textId="3D7BD0CD" w:rsidR="0000642D" w:rsidRPr="0000642D" w:rsidRDefault="00BE7E77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64" w:type="pct"/>
          </w:tcPr>
          <w:p w14:paraId="5DC186BC" w14:textId="77777777" w:rsidR="0000642D" w:rsidRPr="0000642D" w:rsidRDefault="0000642D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9" w:type="pct"/>
          </w:tcPr>
          <w:p w14:paraId="64164C46" w14:textId="50B844B9" w:rsidR="0000642D" w:rsidRPr="0000642D" w:rsidRDefault="00BE7E77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567</w:t>
            </w:r>
          </w:p>
        </w:tc>
        <w:tc>
          <w:tcPr>
            <w:tcW w:w="71" w:type="pct"/>
          </w:tcPr>
          <w:p w14:paraId="46790540" w14:textId="77777777" w:rsidR="0000642D" w:rsidRPr="0000642D" w:rsidRDefault="0000642D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</w:tcPr>
          <w:p w14:paraId="2BCB50B4" w14:textId="29481D73" w:rsidR="0000642D" w:rsidRPr="0000642D" w:rsidRDefault="00BE7E77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71" w:type="pct"/>
          </w:tcPr>
          <w:p w14:paraId="31E3C4CF" w14:textId="77777777" w:rsidR="0000642D" w:rsidRPr="0000642D" w:rsidRDefault="0000642D">
            <w:pPr>
              <w:spacing w:line="220" w:lineRule="atLeast"/>
              <w:ind w:right="-1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</w:tcPr>
          <w:p w14:paraId="0A02149E" w14:textId="34FE932B" w:rsidR="0000642D" w:rsidRPr="0000642D" w:rsidRDefault="00BE7E77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84" w:type="pct"/>
          </w:tcPr>
          <w:p w14:paraId="0CDD9598" w14:textId="77777777" w:rsidR="0000642D" w:rsidRPr="0000642D" w:rsidRDefault="0000642D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441" w:type="pct"/>
          </w:tcPr>
          <w:p w14:paraId="2BC0916E" w14:textId="07ED9E97" w:rsidR="0000642D" w:rsidRPr="0000642D" w:rsidRDefault="00BE7E77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72" w:type="pct"/>
          </w:tcPr>
          <w:p w14:paraId="1597FF0E" w14:textId="77777777" w:rsidR="0000642D" w:rsidRPr="0000642D" w:rsidRDefault="0000642D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450" w:type="pct"/>
          </w:tcPr>
          <w:p w14:paraId="03208A9D" w14:textId="3C8A587A" w:rsidR="0000642D" w:rsidRPr="0000642D" w:rsidRDefault="00BE7E77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</w:tr>
      <w:tr w:rsidR="006F475D" w:rsidRPr="00BE6565" w14:paraId="39D1FA3B" w14:textId="77777777" w:rsidTr="006F475D">
        <w:trPr>
          <w:cantSplit/>
          <w:trHeight w:val="270"/>
        </w:trPr>
        <w:tc>
          <w:tcPr>
            <w:tcW w:w="1145" w:type="pct"/>
          </w:tcPr>
          <w:p w14:paraId="0CB590F1" w14:textId="77777777" w:rsidR="006F475D" w:rsidRPr="00F17B04" w:rsidRDefault="006F475D" w:rsidP="00A33A4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55" w:type="pct"/>
            <w:gridSpan w:val="15"/>
          </w:tcPr>
          <w:p w14:paraId="5A8EF821" w14:textId="0F73A4B6" w:rsidR="006F475D" w:rsidRPr="006F475D" w:rsidRDefault="006F475D" w:rsidP="006F475D">
            <w:pPr>
              <w:spacing w:line="22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6F475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6F475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6F475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00642D" w:rsidRPr="00BE6565" w14:paraId="76D37B60" w14:textId="77777777" w:rsidTr="006F475D">
        <w:trPr>
          <w:cantSplit/>
          <w:trHeight w:val="270"/>
        </w:trPr>
        <w:tc>
          <w:tcPr>
            <w:tcW w:w="1145" w:type="pct"/>
          </w:tcPr>
          <w:p w14:paraId="2A44B748" w14:textId="1AEEBEC4" w:rsidR="0000642D" w:rsidRPr="00A33A41" w:rsidRDefault="0000642D" w:rsidP="00A33A41">
            <w:pPr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452" w:type="pct"/>
          </w:tcPr>
          <w:p w14:paraId="29381508" w14:textId="24F75502" w:rsidR="0000642D" w:rsidRPr="00C0617E" w:rsidRDefault="004C49B0" w:rsidP="0075516D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  <w:r w:rsidR="000064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64" w:type="pct"/>
          </w:tcPr>
          <w:p w14:paraId="2195671F" w14:textId="77777777" w:rsidR="0000642D" w:rsidRPr="00450F64" w:rsidRDefault="0000642D" w:rsidP="0075516D">
            <w:pPr>
              <w:spacing w:line="2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406" w:type="pct"/>
          </w:tcPr>
          <w:p w14:paraId="678B9F82" w14:textId="0D8B2C58" w:rsidR="0000642D" w:rsidRPr="00C0617E" w:rsidRDefault="004C49B0" w:rsidP="0075516D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337</w:t>
            </w:r>
            <w:r w:rsidR="0000642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38</w:t>
            </w:r>
            <w:r w:rsidR="00BE7E77" w:rsidRPr="00BE7E7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64" w:type="pct"/>
          </w:tcPr>
          <w:p w14:paraId="3656EC10" w14:textId="77777777" w:rsidR="0000642D" w:rsidRPr="00C0617E" w:rsidRDefault="0000642D">
            <w:pPr>
              <w:tabs>
                <w:tab w:val="left" w:pos="552"/>
              </w:tabs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3" w:type="pct"/>
          </w:tcPr>
          <w:p w14:paraId="727322A1" w14:textId="4DBFCEA1" w:rsidR="0000642D" w:rsidRPr="00C0617E" w:rsidRDefault="00BE7E77">
            <w:pPr>
              <w:tabs>
                <w:tab w:val="left" w:pos="552"/>
              </w:tabs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064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579</w:t>
            </w:r>
          </w:p>
        </w:tc>
        <w:tc>
          <w:tcPr>
            <w:tcW w:w="64" w:type="pct"/>
          </w:tcPr>
          <w:p w14:paraId="553938BA" w14:textId="77777777" w:rsidR="0000642D" w:rsidRPr="00450F64" w:rsidRDefault="0000642D">
            <w:pPr>
              <w:spacing w:line="2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409" w:type="pct"/>
          </w:tcPr>
          <w:p w14:paraId="4604639D" w14:textId="673951BF" w:rsidR="0000642D" w:rsidRPr="00C0617E" w:rsidRDefault="00BE7E77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121</w:t>
            </w:r>
            <w:r w:rsidR="0000642D" w:rsidRPr="000A197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71" w:type="pct"/>
          </w:tcPr>
          <w:p w14:paraId="316E51E2" w14:textId="77777777" w:rsidR="0000642D" w:rsidRPr="00C0617E" w:rsidRDefault="0000642D" w:rsidP="0075516D">
            <w:pPr>
              <w:tabs>
                <w:tab w:val="decimal" w:pos="607"/>
              </w:tabs>
              <w:spacing w:line="220" w:lineRule="atLeast"/>
              <w:ind w:left="-61"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6" w:type="pct"/>
          </w:tcPr>
          <w:p w14:paraId="70480864" w14:textId="7D02D85D" w:rsidR="0000642D" w:rsidRPr="00F55EFD" w:rsidRDefault="004C49B0" w:rsidP="00F55EFD">
            <w:pPr>
              <w:spacing w:line="2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0A08E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745</w:t>
            </w:r>
            <w:r w:rsidR="000A08E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638</w:t>
            </w:r>
          </w:p>
        </w:tc>
        <w:tc>
          <w:tcPr>
            <w:tcW w:w="71" w:type="pct"/>
          </w:tcPr>
          <w:p w14:paraId="1676D480" w14:textId="77777777" w:rsidR="0000642D" w:rsidRPr="00C0617E" w:rsidRDefault="0000642D" w:rsidP="0075516D">
            <w:pPr>
              <w:tabs>
                <w:tab w:val="decimal" w:pos="607"/>
              </w:tabs>
              <w:spacing w:line="220" w:lineRule="atLeast"/>
              <w:ind w:left="-61"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</w:tcPr>
          <w:p w14:paraId="67C2E2D4" w14:textId="6BC8BA9A" w:rsidR="0000642D" w:rsidRPr="00254331" w:rsidRDefault="00BE7E77" w:rsidP="00254331">
            <w:pPr>
              <w:spacing w:line="2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064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0064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</w:t>
            </w:r>
          </w:p>
        </w:tc>
        <w:tc>
          <w:tcPr>
            <w:tcW w:w="84" w:type="pct"/>
          </w:tcPr>
          <w:p w14:paraId="3A84BEED" w14:textId="77777777" w:rsidR="0000642D" w:rsidRPr="00C0617E" w:rsidRDefault="0000642D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14:paraId="119D50C2" w14:textId="68710460" w:rsidR="0000642D" w:rsidRPr="00C0617E" w:rsidRDefault="004C49B0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0064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656</w:t>
            </w:r>
          </w:p>
        </w:tc>
        <w:tc>
          <w:tcPr>
            <w:tcW w:w="72" w:type="pct"/>
          </w:tcPr>
          <w:p w14:paraId="5B2FE0F7" w14:textId="77777777" w:rsidR="0000642D" w:rsidRPr="00C0617E" w:rsidRDefault="0000642D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</w:tcPr>
          <w:p w14:paraId="56D6504D" w14:textId="04517282" w:rsidR="0000642D" w:rsidRPr="00C0617E" w:rsidRDefault="004C49B0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484</w:t>
            </w:r>
            <w:r w:rsidR="0000642D"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</w:t>
            </w:r>
          </w:p>
        </w:tc>
      </w:tr>
      <w:tr w:rsidR="0000642D" w:rsidRPr="00BE6565" w14:paraId="3ED5D2FE" w14:textId="77777777" w:rsidTr="00B974BD">
        <w:trPr>
          <w:cantSplit/>
          <w:trHeight w:val="270"/>
        </w:trPr>
        <w:tc>
          <w:tcPr>
            <w:tcW w:w="1145" w:type="pct"/>
          </w:tcPr>
          <w:p w14:paraId="5C578303" w14:textId="541926D7" w:rsidR="0000642D" w:rsidRPr="00A33A41" w:rsidRDefault="0000642D" w:rsidP="00A33A41">
            <w:pP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กำไร</w:t>
            </w: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432FA252" w14:textId="70FA90B8" w:rsidR="0000642D" w:rsidRPr="00C0617E" w:rsidRDefault="00BE7E77" w:rsidP="0075516D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0064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64" w:type="pct"/>
          </w:tcPr>
          <w:p w14:paraId="744A07E0" w14:textId="77777777" w:rsidR="0000642D" w:rsidRPr="00450F64" w:rsidRDefault="0000642D" w:rsidP="0075516D">
            <w:pPr>
              <w:spacing w:line="2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779B599B" w14:textId="065045B4" w:rsidR="0000642D" w:rsidRPr="00C0617E" w:rsidRDefault="004C49B0" w:rsidP="0075516D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00642D" w:rsidRPr="000A197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883</w:t>
            </w:r>
          </w:p>
        </w:tc>
        <w:tc>
          <w:tcPr>
            <w:tcW w:w="64" w:type="pct"/>
          </w:tcPr>
          <w:p w14:paraId="139A59BC" w14:textId="77777777" w:rsidR="0000642D" w:rsidRPr="00C0617E" w:rsidRDefault="0000642D">
            <w:pPr>
              <w:tabs>
                <w:tab w:val="left" w:pos="552"/>
              </w:tabs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14:paraId="56D8BA40" w14:textId="516ED95F" w:rsidR="0000642D" w:rsidRPr="00C0617E" w:rsidRDefault="004C49B0">
            <w:pPr>
              <w:tabs>
                <w:tab w:val="left" w:pos="552"/>
              </w:tabs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0064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64" w:type="pct"/>
          </w:tcPr>
          <w:p w14:paraId="2943D50D" w14:textId="77777777" w:rsidR="0000642D" w:rsidRPr="00450F64" w:rsidRDefault="0000642D">
            <w:pPr>
              <w:spacing w:line="2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42928BD3" w14:textId="5D807DAB" w:rsidR="0000642D" w:rsidRPr="00C0617E" w:rsidRDefault="004C49B0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00642D" w:rsidRPr="000A197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665</w:t>
            </w:r>
          </w:p>
        </w:tc>
        <w:tc>
          <w:tcPr>
            <w:tcW w:w="71" w:type="pct"/>
          </w:tcPr>
          <w:p w14:paraId="0B0AEF07" w14:textId="77777777" w:rsidR="0000642D" w:rsidRPr="00C0617E" w:rsidRDefault="0000642D" w:rsidP="0075516D">
            <w:pPr>
              <w:tabs>
                <w:tab w:val="decimal" w:pos="607"/>
              </w:tabs>
              <w:spacing w:line="220" w:lineRule="atLeast"/>
              <w:ind w:left="-61"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0A16272A" w14:textId="1F72777E" w:rsidR="0000642D" w:rsidRPr="00F55EFD" w:rsidRDefault="00BE7E77" w:rsidP="00F55EFD">
            <w:pPr>
              <w:spacing w:line="2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  <w:r w:rsidR="000064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856</w:t>
            </w:r>
          </w:p>
        </w:tc>
        <w:tc>
          <w:tcPr>
            <w:tcW w:w="71" w:type="pct"/>
          </w:tcPr>
          <w:p w14:paraId="0EE91A27" w14:textId="77777777" w:rsidR="0000642D" w:rsidRPr="00C0617E" w:rsidRDefault="0000642D" w:rsidP="0075516D">
            <w:pPr>
              <w:tabs>
                <w:tab w:val="decimal" w:pos="607"/>
              </w:tabs>
              <w:spacing w:line="220" w:lineRule="atLeast"/>
              <w:ind w:left="-61"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64C41439" w14:textId="79DF298B" w:rsidR="0000642D" w:rsidRPr="00254331" w:rsidRDefault="004C49B0" w:rsidP="00254331">
            <w:pPr>
              <w:spacing w:line="2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</w:t>
            </w:r>
            <w:r w:rsidR="0000642D" w:rsidRPr="002543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543</w:t>
            </w:r>
          </w:p>
        </w:tc>
        <w:tc>
          <w:tcPr>
            <w:tcW w:w="84" w:type="pct"/>
          </w:tcPr>
          <w:p w14:paraId="5148C219" w14:textId="77777777" w:rsidR="0000642D" w:rsidRPr="00C0617E" w:rsidRDefault="0000642D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14:paraId="2C8F4B83" w14:textId="219316FC" w:rsidR="0000642D" w:rsidRPr="00C0617E" w:rsidRDefault="004C49B0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064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72" w:type="pct"/>
          </w:tcPr>
          <w:p w14:paraId="1050BBA2" w14:textId="77777777" w:rsidR="0000642D" w:rsidRPr="00C0617E" w:rsidRDefault="0000642D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6152C17D" w14:textId="1E2D6C65" w:rsidR="0000642D" w:rsidRPr="00C0617E" w:rsidRDefault="004C49B0">
            <w:pPr>
              <w:spacing w:line="220" w:lineRule="atLeast"/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00642D"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</w:tr>
      <w:tr w:rsidR="0000642D" w:rsidRPr="00BE6565" w14:paraId="6FC5F5C5" w14:textId="77777777" w:rsidTr="00B974BD">
        <w:trPr>
          <w:cantSplit/>
          <w:trHeight w:val="270"/>
        </w:trPr>
        <w:tc>
          <w:tcPr>
            <w:tcW w:w="1145" w:type="pct"/>
          </w:tcPr>
          <w:p w14:paraId="6C298357" w14:textId="41D81AA0" w:rsidR="0000642D" w:rsidRPr="00C0617E" w:rsidRDefault="0000642D" w:rsidP="00146D82">
            <w:pP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กำไรขาดทุนเบ็ดเสร็จรวม </w:t>
            </w:r>
            <w:r w:rsidRPr="00F17B0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F17B0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0FA09F76" w14:textId="59F1FFE4" w:rsidR="0000642D" w:rsidRPr="00C0617E" w:rsidRDefault="00BE7E77" w:rsidP="0075516D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0064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64" w:type="pct"/>
          </w:tcPr>
          <w:p w14:paraId="602B9040" w14:textId="77777777" w:rsidR="0000642D" w:rsidRPr="00450F64" w:rsidRDefault="0000642D" w:rsidP="0075516D">
            <w:pPr>
              <w:spacing w:line="2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20123947" w14:textId="1CBED1B4" w:rsidR="0000642D" w:rsidRPr="00C0617E" w:rsidRDefault="004C49B0" w:rsidP="0075516D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00642D" w:rsidRPr="000A197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883</w:t>
            </w:r>
          </w:p>
        </w:tc>
        <w:tc>
          <w:tcPr>
            <w:tcW w:w="64" w:type="pct"/>
          </w:tcPr>
          <w:p w14:paraId="648C64F1" w14:textId="77777777" w:rsidR="0000642D" w:rsidRPr="00450F64" w:rsidRDefault="0000642D">
            <w:pPr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14:paraId="762C103D" w14:textId="21ECD57B" w:rsidR="0000642D" w:rsidRPr="00C0617E" w:rsidRDefault="004C49B0">
            <w:pPr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00642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64" w:type="pct"/>
          </w:tcPr>
          <w:p w14:paraId="5424EF8A" w14:textId="77777777" w:rsidR="0000642D" w:rsidRPr="00450F64" w:rsidRDefault="0000642D">
            <w:pPr>
              <w:spacing w:line="2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1377DDE3" w14:textId="32506ED3" w:rsidR="0000642D" w:rsidRPr="00C0617E" w:rsidRDefault="004C49B0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00642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665</w:t>
            </w:r>
          </w:p>
        </w:tc>
        <w:tc>
          <w:tcPr>
            <w:tcW w:w="71" w:type="pct"/>
          </w:tcPr>
          <w:p w14:paraId="78880C54" w14:textId="77777777" w:rsidR="0000642D" w:rsidRPr="00C0617E" w:rsidRDefault="0000642D" w:rsidP="0075516D">
            <w:pPr>
              <w:tabs>
                <w:tab w:val="decimal" w:pos="607"/>
              </w:tabs>
              <w:spacing w:line="220" w:lineRule="atLeast"/>
              <w:ind w:left="-61"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</w:tcPr>
          <w:p w14:paraId="164DDB91" w14:textId="008FABDB" w:rsidR="0000642D" w:rsidRPr="00F55EFD" w:rsidRDefault="00BE7E77" w:rsidP="00F55EFD">
            <w:pPr>
              <w:spacing w:line="2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  <w:r w:rsidR="000064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856</w:t>
            </w:r>
          </w:p>
        </w:tc>
        <w:tc>
          <w:tcPr>
            <w:tcW w:w="71" w:type="pct"/>
          </w:tcPr>
          <w:p w14:paraId="43ED16A1" w14:textId="77777777" w:rsidR="0000642D" w:rsidRPr="00C0617E" w:rsidRDefault="0000642D" w:rsidP="0075516D">
            <w:pPr>
              <w:tabs>
                <w:tab w:val="decimal" w:pos="607"/>
              </w:tabs>
              <w:spacing w:line="220" w:lineRule="atLeast"/>
              <w:ind w:left="-61"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7989E6DE" w14:textId="2F328116" w:rsidR="0000642D" w:rsidRPr="00254331" w:rsidRDefault="004C49B0" w:rsidP="00254331">
            <w:pPr>
              <w:spacing w:line="2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</w:t>
            </w:r>
            <w:r w:rsidR="0000642D" w:rsidRPr="002543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543</w:t>
            </w:r>
          </w:p>
        </w:tc>
        <w:tc>
          <w:tcPr>
            <w:tcW w:w="84" w:type="pct"/>
          </w:tcPr>
          <w:p w14:paraId="3A6ABE52" w14:textId="77777777" w:rsidR="0000642D" w:rsidRPr="00C0617E" w:rsidRDefault="0000642D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</w:tcPr>
          <w:p w14:paraId="2C142A61" w14:textId="52E62481" w:rsidR="0000642D" w:rsidRPr="00C0617E" w:rsidRDefault="004C49B0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064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72" w:type="pct"/>
          </w:tcPr>
          <w:p w14:paraId="1CAA95DF" w14:textId="77777777" w:rsidR="0000642D" w:rsidRPr="00C0617E" w:rsidRDefault="0000642D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57443C31" w14:textId="55B404B0" w:rsidR="0000642D" w:rsidRPr="00C0617E" w:rsidRDefault="004C49B0">
            <w:pPr>
              <w:spacing w:line="220" w:lineRule="atLeast"/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00642D"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</w:tr>
      <w:tr w:rsidR="0000642D" w:rsidRPr="00BE6565" w14:paraId="49915C55" w14:textId="77777777" w:rsidTr="00B974BD">
        <w:trPr>
          <w:cantSplit/>
          <w:trHeight w:val="68"/>
        </w:trPr>
        <w:tc>
          <w:tcPr>
            <w:tcW w:w="1145" w:type="pct"/>
          </w:tcPr>
          <w:p w14:paraId="7B055831" w14:textId="6F24B27B" w:rsidR="0000642D" w:rsidRPr="000D2FE7" w:rsidRDefault="0000642D" w:rsidP="000D2FE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กำไรขาดทุนเบ็ดเสร็จรวมตาม</w:t>
            </w:r>
            <w:r w:rsidRPr="00EB33FF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</w:t>
            </w:r>
            <w:r w:rsidR="006F475D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EB33FF">
              <w:rPr>
                <w:rFonts w:asciiTheme="majorBidi" w:hAnsiTheme="majorBidi" w:cstheme="majorBidi"/>
                <w:sz w:val="26"/>
                <w:szCs w:val="26"/>
                <w:cs/>
              </w:rPr>
              <w:t>ขอ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</w:t>
            </w:r>
            <w:r w:rsidRPr="00EB33FF">
              <w:rPr>
                <w:rFonts w:asciiTheme="majorBidi" w:hAnsiTheme="majorBidi" w:cstheme="majorBidi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02E127B0" w14:textId="77777777" w:rsidR="0000642D" w:rsidRDefault="0000642D" w:rsidP="0075516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7154A63" w14:textId="21F0A622" w:rsidR="0000642D" w:rsidRPr="00C0617E" w:rsidRDefault="004C49B0" w:rsidP="0075516D">
            <w:pPr>
              <w:spacing w:line="240" w:lineRule="auto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0064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01</w:t>
            </w:r>
          </w:p>
        </w:tc>
        <w:tc>
          <w:tcPr>
            <w:tcW w:w="64" w:type="pct"/>
          </w:tcPr>
          <w:p w14:paraId="6FA7128A" w14:textId="77777777" w:rsidR="0000642D" w:rsidRDefault="0000642D" w:rsidP="0075516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3116348A" w14:textId="5AF121B5" w:rsidR="0000642D" w:rsidRDefault="0000642D" w:rsidP="0075516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6D371BD" w14:textId="176A3B2C" w:rsidR="0000642D" w:rsidRPr="00C0617E" w:rsidRDefault="004C49B0" w:rsidP="0075516D">
            <w:pPr>
              <w:spacing w:line="240" w:lineRule="auto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</w:t>
            </w:r>
            <w:r w:rsidR="000064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64" w:type="pct"/>
          </w:tcPr>
          <w:p w14:paraId="55792CB3" w14:textId="77777777" w:rsidR="0000642D" w:rsidRPr="00C0617E" w:rsidRDefault="0000642D">
            <w:pPr>
              <w:spacing w:line="240" w:lineRule="auto"/>
              <w:ind w:left="-61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14:paraId="029B9460" w14:textId="77777777" w:rsidR="0000642D" w:rsidRDefault="0000642D" w:rsidP="0075516D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8BF14DD" w14:textId="233A128B" w:rsidR="0000642D" w:rsidRPr="00C0617E" w:rsidRDefault="00BE7E77">
            <w:pPr>
              <w:spacing w:line="240" w:lineRule="auto"/>
              <w:ind w:left="-61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064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946</w:t>
            </w:r>
          </w:p>
        </w:tc>
        <w:tc>
          <w:tcPr>
            <w:tcW w:w="64" w:type="pct"/>
          </w:tcPr>
          <w:p w14:paraId="5B5E9370" w14:textId="77777777" w:rsidR="0000642D" w:rsidRPr="00DC5283" w:rsidRDefault="0000642D" w:rsidP="0075516D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36C3DBA9" w14:textId="3C0D0AA8" w:rsidR="0000642D" w:rsidRPr="00DC5283" w:rsidRDefault="0000642D" w:rsidP="0075516D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5901469" w14:textId="663B0FE7" w:rsidR="0000642D" w:rsidRPr="00C0617E" w:rsidRDefault="00BE7E77">
            <w:pPr>
              <w:spacing w:line="240" w:lineRule="auto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0642D" w:rsidRPr="00DC528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599</w:t>
            </w:r>
          </w:p>
        </w:tc>
        <w:tc>
          <w:tcPr>
            <w:tcW w:w="71" w:type="pct"/>
          </w:tcPr>
          <w:p w14:paraId="336BEDD7" w14:textId="77777777" w:rsidR="0000642D" w:rsidRPr="00C0617E" w:rsidRDefault="0000642D" w:rsidP="0075516D">
            <w:pPr>
              <w:tabs>
                <w:tab w:val="decimal" w:pos="607"/>
              </w:tabs>
              <w:spacing w:line="240" w:lineRule="auto"/>
              <w:ind w:left="-61" w:right="-71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</w:tcPr>
          <w:p w14:paraId="77C88039" w14:textId="77777777" w:rsidR="0000642D" w:rsidRPr="00CE44AB" w:rsidRDefault="0000642D" w:rsidP="00F55EFD">
            <w:pPr>
              <w:spacing w:line="2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E9027F2" w14:textId="0665FA18" w:rsidR="0000642D" w:rsidRPr="00CE44AB" w:rsidRDefault="00BE7E77" w:rsidP="00F55EFD">
            <w:pPr>
              <w:spacing w:line="2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121</w:t>
            </w:r>
            <w:r w:rsidR="0000642D" w:rsidRPr="00CE44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71" w:type="pct"/>
          </w:tcPr>
          <w:p w14:paraId="0B595CC3" w14:textId="77777777" w:rsidR="0000642D" w:rsidRPr="00C0617E" w:rsidRDefault="0000642D" w:rsidP="0075516D">
            <w:pPr>
              <w:tabs>
                <w:tab w:val="decimal" w:pos="607"/>
              </w:tabs>
              <w:spacing w:line="240" w:lineRule="auto"/>
              <w:ind w:left="-61" w:right="-71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2F7D6911" w14:textId="77777777" w:rsidR="0000642D" w:rsidRDefault="0000642D" w:rsidP="0075516D">
            <w:pPr>
              <w:tabs>
                <w:tab w:val="decimal" w:pos="640"/>
              </w:tabs>
              <w:spacing w:line="240" w:lineRule="auto"/>
              <w:ind w:left="-61" w:right="-7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486340" w14:textId="68DAE5F9" w:rsidR="0000642D" w:rsidRPr="00C0617E" w:rsidRDefault="004C49B0" w:rsidP="00FC5621">
            <w:pPr>
              <w:spacing w:line="220" w:lineRule="atLeast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</w:t>
            </w:r>
            <w:r w:rsidR="000064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763</w:t>
            </w:r>
          </w:p>
        </w:tc>
        <w:tc>
          <w:tcPr>
            <w:tcW w:w="84" w:type="pct"/>
          </w:tcPr>
          <w:p w14:paraId="3A149A37" w14:textId="77777777" w:rsidR="0000642D" w:rsidRPr="00C0617E" w:rsidRDefault="0000642D">
            <w:pPr>
              <w:spacing w:line="240" w:lineRule="auto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</w:tcPr>
          <w:p w14:paraId="73FCC8CB" w14:textId="77777777" w:rsidR="0000642D" w:rsidRDefault="0000642D" w:rsidP="0075516D">
            <w:pPr>
              <w:pStyle w:val="acctfourfigures"/>
              <w:spacing w:line="240" w:lineRule="atLeas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36D1582" w14:textId="2EF14C99" w:rsidR="0000642D" w:rsidRPr="00C0617E" w:rsidRDefault="004C49B0">
            <w:pPr>
              <w:spacing w:line="240" w:lineRule="auto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064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72" w:type="pct"/>
          </w:tcPr>
          <w:p w14:paraId="4ADEFAC9" w14:textId="77777777" w:rsidR="0000642D" w:rsidRPr="00C0617E" w:rsidRDefault="0000642D">
            <w:pPr>
              <w:spacing w:line="240" w:lineRule="auto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4715938D" w14:textId="77777777" w:rsidR="0000642D" w:rsidRPr="000E7B3D" w:rsidRDefault="0000642D" w:rsidP="0075516D">
            <w:pPr>
              <w:pStyle w:val="acctfourfigures"/>
              <w:spacing w:line="240" w:lineRule="atLeas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747D3B3" w14:textId="7A9BBEE3" w:rsidR="0000642D" w:rsidRPr="00C0617E" w:rsidRDefault="00BE7E77">
            <w:pPr>
              <w:spacing w:line="240" w:lineRule="auto"/>
              <w:ind w:right="19"/>
              <w:jc w:val="right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0642D"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</w:tr>
      <w:tr w:rsidR="0000642D" w:rsidRPr="00BE6565" w14:paraId="36445318" w14:textId="77777777" w:rsidTr="006F475D">
        <w:trPr>
          <w:cantSplit/>
          <w:trHeight w:val="270"/>
        </w:trPr>
        <w:tc>
          <w:tcPr>
            <w:tcW w:w="1145" w:type="pct"/>
          </w:tcPr>
          <w:p w14:paraId="799109D2" w14:textId="695A2778" w:rsidR="0000642D" w:rsidRPr="00C0617E" w:rsidRDefault="0000642D" w:rsidP="00146D8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การตัดกำไรระหว่างกันที่ยังไม่ได้รับรู้จาก</w:t>
            </w:r>
            <w:r w:rsidR="006F475D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การขายแบบ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downstream</w:t>
            </w:r>
          </w:p>
        </w:tc>
        <w:tc>
          <w:tcPr>
            <w:tcW w:w="452" w:type="pct"/>
            <w:vAlign w:val="bottom"/>
          </w:tcPr>
          <w:p w14:paraId="4C32B5D9" w14:textId="4D2D5126" w:rsidR="0000642D" w:rsidRPr="00C0617E" w:rsidRDefault="0000642D" w:rsidP="0000642D">
            <w:pPr>
              <w:spacing w:line="220" w:lineRule="atLeast"/>
              <w:ind w:right="-39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6A7DDF30" w14:textId="77777777" w:rsidR="0000642D" w:rsidRDefault="0000642D" w:rsidP="008A3666">
            <w:pPr>
              <w:spacing w:line="2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406" w:type="pct"/>
            <w:vAlign w:val="bottom"/>
          </w:tcPr>
          <w:p w14:paraId="507729B6" w14:textId="22928826" w:rsidR="0000642D" w:rsidRPr="0000642D" w:rsidRDefault="0000642D" w:rsidP="0000642D">
            <w:pPr>
              <w:spacing w:line="220" w:lineRule="atLeast"/>
              <w:ind w:right="-39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4" w:type="pct"/>
            <w:vAlign w:val="bottom"/>
          </w:tcPr>
          <w:p w14:paraId="22BDA491" w14:textId="77777777" w:rsidR="0000642D" w:rsidRPr="0000642D" w:rsidRDefault="0000642D" w:rsidP="0000642D">
            <w:pPr>
              <w:spacing w:line="220" w:lineRule="atLeast"/>
              <w:ind w:right="-39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413" w:type="pct"/>
            <w:vAlign w:val="bottom"/>
          </w:tcPr>
          <w:p w14:paraId="068809D5" w14:textId="7B0852EF" w:rsidR="0000642D" w:rsidRPr="0000642D" w:rsidRDefault="0000642D" w:rsidP="0000642D">
            <w:pPr>
              <w:spacing w:line="220" w:lineRule="atLeast"/>
              <w:ind w:right="-39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5A3D4A39" w14:textId="77777777" w:rsidR="0000642D" w:rsidRDefault="0000642D" w:rsidP="0000642D">
            <w:pPr>
              <w:tabs>
                <w:tab w:val="left" w:pos="282"/>
              </w:tabs>
              <w:spacing w:line="220" w:lineRule="atLeast"/>
              <w:ind w:right="-39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409" w:type="pct"/>
            <w:vAlign w:val="bottom"/>
          </w:tcPr>
          <w:p w14:paraId="2BEDD445" w14:textId="078025F8" w:rsidR="0000642D" w:rsidRPr="0000642D" w:rsidRDefault="0000642D" w:rsidP="0000642D">
            <w:pPr>
              <w:tabs>
                <w:tab w:val="left" w:pos="282"/>
              </w:tabs>
              <w:spacing w:line="220" w:lineRule="atLeast"/>
              <w:ind w:right="-39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71" w:type="pct"/>
            <w:vAlign w:val="bottom"/>
          </w:tcPr>
          <w:p w14:paraId="5DF53521" w14:textId="77777777" w:rsidR="0000642D" w:rsidRPr="0000642D" w:rsidRDefault="0000642D" w:rsidP="0000642D">
            <w:pPr>
              <w:tabs>
                <w:tab w:val="decimal" w:pos="607"/>
              </w:tabs>
              <w:spacing w:line="220" w:lineRule="atLeast"/>
              <w:ind w:left="-61" w:right="-39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416" w:type="pct"/>
            <w:vAlign w:val="bottom"/>
          </w:tcPr>
          <w:p w14:paraId="23041991" w14:textId="153693FD" w:rsidR="0000642D" w:rsidRPr="00F55EFD" w:rsidRDefault="0000642D" w:rsidP="0000642D">
            <w:pPr>
              <w:spacing w:line="220" w:lineRule="atLeast"/>
              <w:ind w:right="-39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71" w:type="pct"/>
            <w:vAlign w:val="bottom"/>
          </w:tcPr>
          <w:p w14:paraId="6F559CB3" w14:textId="77777777" w:rsidR="0000642D" w:rsidRPr="0000642D" w:rsidRDefault="0000642D" w:rsidP="0000642D">
            <w:pPr>
              <w:tabs>
                <w:tab w:val="decimal" w:pos="607"/>
              </w:tabs>
              <w:spacing w:line="220" w:lineRule="atLeast"/>
              <w:ind w:left="-61" w:right="-39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6" w:type="pct"/>
            <w:vAlign w:val="bottom"/>
          </w:tcPr>
          <w:p w14:paraId="426974BD" w14:textId="12324A05" w:rsidR="0000642D" w:rsidRPr="0000642D" w:rsidRDefault="0000642D" w:rsidP="0000642D">
            <w:pPr>
              <w:spacing w:line="220" w:lineRule="atLeast"/>
              <w:ind w:right="-39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64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4" w:type="pct"/>
            <w:vAlign w:val="bottom"/>
          </w:tcPr>
          <w:p w14:paraId="62B05E49" w14:textId="77777777" w:rsidR="0000642D" w:rsidRPr="00C0617E" w:rsidRDefault="0000642D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  <w:vAlign w:val="bottom"/>
          </w:tcPr>
          <w:p w14:paraId="231DF861" w14:textId="624761B4" w:rsidR="0000642D" w:rsidRPr="00C0617E" w:rsidRDefault="004C49B0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72" w:type="pct"/>
            <w:vAlign w:val="bottom"/>
          </w:tcPr>
          <w:p w14:paraId="4FCE5D41" w14:textId="77777777" w:rsidR="0000642D" w:rsidRPr="00C0617E" w:rsidRDefault="0000642D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  <w:vAlign w:val="bottom"/>
          </w:tcPr>
          <w:p w14:paraId="3ADC7369" w14:textId="4E1E4DB3" w:rsidR="0000642D" w:rsidRPr="00C0617E" w:rsidRDefault="00BE7E77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0642D" w:rsidRPr="000E7B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</w:tr>
      <w:tr w:rsidR="0000642D" w:rsidRPr="00BE6565" w14:paraId="5CCC6E39" w14:textId="77777777" w:rsidTr="00B974BD">
        <w:trPr>
          <w:cantSplit/>
          <w:trHeight w:val="270"/>
        </w:trPr>
        <w:tc>
          <w:tcPr>
            <w:tcW w:w="1145" w:type="pct"/>
          </w:tcPr>
          <w:p w14:paraId="24D33ECD" w14:textId="58CACBD5" w:rsidR="0000642D" w:rsidRPr="0000642D" w:rsidRDefault="0000642D" w:rsidP="0000642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064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กำไรขาดทุนเบ็ดเสร็จ</w:t>
            </w:r>
            <w:r w:rsidRPr="0000642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0064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ส่วนที่เป็นของ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 xml:space="preserve">   </w:t>
            </w:r>
            <w:r w:rsidRPr="000064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</w:tcPr>
          <w:p w14:paraId="571D0DBF" w14:textId="03A6489E" w:rsidR="0000642D" w:rsidRPr="00C0617E" w:rsidRDefault="0000642D" w:rsidP="0075516D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br/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64" w:type="pct"/>
          </w:tcPr>
          <w:p w14:paraId="6BC9EFAB" w14:textId="77777777" w:rsidR="0000642D" w:rsidRPr="00450F64" w:rsidRDefault="0000642D" w:rsidP="0075516D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10A538F9" w14:textId="762AA1D5" w:rsidR="0000642D" w:rsidRPr="00C0617E" w:rsidRDefault="0000642D" w:rsidP="0075516D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br/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</w:t>
            </w:r>
            <w:r w:rsidRPr="00A741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64" w:type="pct"/>
          </w:tcPr>
          <w:p w14:paraId="44089F3E" w14:textId="77777777" w:rsidR="0000642D" w:rsidRPr="00C0617E" w:rsidRDefault="0000642D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</w:tcPr>
          <w:p w14:paraId="2D87611B" w14:textId="035B9D16" w:rsidR="0000642D" w:rsidRPr="00C0617E" w:rsidRDefault="0000642D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br/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946</w:t>
            </w:r>
          </w:p>
        </w:tc>
        <w:tc>
          <w:tcPr>
            <w:tcW w:w="64" w:type="pct"/>
          </w:tcPr>
          <w:p w14:paraId="41D04670" w14:textId="77777777" w:rsidR="0000642D" w:rsidRPr="00450F64" w:rsidRDefault="0000642D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double" w:sz="4" w:space="0" w:color="auto"/>
            </w:tcBorders>
          </w:tcPr>
          <w:p w14:paraId="3DA50893" w14:textId="3829DA92" w:rsidR="0000642D" w:rsidRPr="0000642D" w:rsidRDefault="0000642D" w:rsidP="0000642D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064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br/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Pr="000064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599</w:t>
            </w:r>
          </w:p>
        </w:tc>
        <w:tc>
          <w:tcPr>
            <w:tcW w:w="71" w:type="pct"/>
          </w:tcPr>
          <w:p w14:paraId="7F46B8FA" w14:textId="77777777" w:rsidR="0000642D" w:rsidRPr="00C0617E" w:rsidRDefault="0000642D" w:rsidP="0075516D">
            <w:pPr>
              <w:tabs>
                <w:tab w:val="decimal" w:pos="607"/>
              </w:tabs>
              <w:spacing w:line="220" w:lineRule="atLeast"/>
              <w:ind w:left="-61"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</w:tcPr>
          <w:p w14:paraId="57335D42" w14:textId="05C58524" w:rsidR="0000642D" w:rsidRPr="00F55EFD" w:rsidRDefault="0000642D" w:rsidP="00F55EFD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br/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121</w:t>
            </w:r>
            <w:r w:rsidRPr="00CE44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71" w:type="pct"/>
          </w:tcPr>
          <w:p w14:paraId="688D925A" w14:textId="77777777" w:rsidR="0000642D" w:rsidRPr="00C0617E" w:rsidRDefault="0000642D" w:rsidP="0075516D">
            <w:pPr>
              <w:tabs>
                <w:tab w:val="decimal" w:pos="607"/>
              </w:tabs>
              <w:spacing w:line="220" w:lineRule="atLeast"/>
              <w:ind w:left="-61"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</w:tcPr>
          <w:p w14:paraId="1A347DAF" w14:textId="3B7BC1C0" w:rsidR="0000642D" w:rsidRPr="00FC5621" w:rsidRDefault="0000642D" w:rsidP="00FC5621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C56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br/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44</w:t>
            </w:r>
            <w:r w:rsidRPr="00FC56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763</w:t>
            </w:r>
          </w:p>
        </w:tc>
        <w:tc>
          <w:tcPr>
            <w:tcW w:w="84" w:type="pct"/>
          </w:tcPr>
          <w:p w14:paraId="6AC66722" w14:textId="77777777" w:rsidR="0000642D" w:rsidRPr="00C0617E" w:rsidRDefault="0000642D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</w:tcPr>
          <w:p w14:paraId="586F64E8" w14:textId="57F38976" w:rsidR="0000642D" w:rsidRPr="00C0617E" w:rsidRDefault="0000642D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br/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737</w:t>
            </w:r>
          </w:p>
        </w:tc>
        <w:tc>
          <w:tcPr>
            <w:tcW w:w="72" w:type="pct"/>
          </w:tcPr>
          <w:p w14:paraId="447F054D" w14:textId="77777777" w:rsidR="0000642D" w:rsidRPr="00C0617E" w:rsidRDefault="0000642D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57FB3FD3" w14:textId="0E608F37" w:rsidR="0000642D" w:rsidRPr="00C0617E" w:rsidRDefault="0000642D">
            <w:pPr>
              <w:spacing w:line="220" w:lineRule="atLeast"/>
              <w:ind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br/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Pr="000E7B3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</w:tr>
    </w:tbl>
    <w:p w14:paraId="5BB2173B" w14:textId="77777777" w:rsidR="00DC7E45" w:rsidRPr="00490614" w:rsidRDefault="00DC7E45" w:rsidP="0049061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8EB45EF" w14:textId="77777777" w:rsidR="00AB40C0" w:rsidRPr="00AE3BE8" w:rsidRDefault="00AB40C0" w:rsidP="00AB40C0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color w:val="0000FF"/>
          <w:sz w:val="16"/>
          <w:szCs w:val="16"/>
          <w:lang w:val="en-US"/>
        </w:rPr>
      </w:pPr>
    </w:p>
    <w:p w14:paraId="13DB3206" w14:textId="0E663DAA" w:rsidR="00B374F5" w:rsidRPr="008E68F8" w:rsidRDefault="001A78E3">
      <w:pPr>
        <w:rPr>
          <w:lang w:val="en-US"/>
        </w:rPr>
      </w:pPr>
      <w:r>
        <w:br w:type="textWrapping" w:clear="all"/>
      </w:r>
      <w:r w:rsidR="00B374F5">
        <w:br w:type="page"/>
      </w:r>
    </w:p>
    <w:tbl>
      <w:tblPr>
        <w:tblStyle w:val="TableGridLight1"/>
        <w:tblW w:w="13839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190"/>
        <w:gridCol w:w="1259"/>
        <w:gridCol w:w="165"/>
        <w:gridCol w:w="1096"/>
        <w:gridCol w:w="163"/>
        <w:gridCol w:w="1096"/>
        <w:gridCol w:w="158"/>
        <w:gridCol w:w="1207"/>
        <w:gridCol w:w="209"/>
        <w:gridCol w:w="1114"/>
        <w:gridCol w:w="209"/>
        <w:gridCol w:w="1051"/>
        <w:gridCol w:w="209"/>
        <w:gridCol w:w="1244"/>
        <w:gridCol w:w="158"/>
        <w:gridCol w:w="1311"/>
      </w:tblGrid>
      <w:tr w:rsidR="004A6A9D" w:rsidRPr="00F17B04" w14:paraId="30E4FF74" w14:textId="77777777" w:rsidTr="00DC6DEE">
        <w:trPr>
          <w:trHeight w:val="20"/>
        </w:trPr>
        <w:tc>
          <w:tcPr>
            <w:tcW w:w="3190" w:type="dxa"/>
          </w:tcPr>
          <w:p w14:paraId="45FBF039" w14:textId="77777777" w:rsidR="004A6A9D" w:rsidRDefault="004A6A9D" w:rsidP="00012AAC">
            <w:pP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144" w:type="dxa"/>
            <w:gridSpan w:val="7"/>
          </w:tcPr>
          <w:p w14:paraId="1AD5BE23" w14:textId="2A9835A3" w:rsidR="004A6A9D" w:rsidRPr="00BD0E78" w:rsidRDefault="004A6A9D" w:rsidP="00012A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D0E7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209" w:type="dxa"/>
          </w:tcPr>
          <w:p w14:paraId="5BE36644" w14:textId="77777777" w:rsidR="004A6A9D" w:rsidRPr="00F17B04" w:rsidRDefault="004A6A9D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03439E8" w14:textId="77777777" w:rsidR="004A6A9D" w:rsidRPr="00F17B04" w:rsidRDefault="004A6A9D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9" w:type="dxa"/>
          </w:tcPr>
          <w:p w14:paraId="14EC0B00" w14:textId="77777777" w:rsidR="004A6A9D" w:rsidRPr="00F17B04" w:rsidRDefault="004A6A9D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50211275" w14:textId="77777777" w:rsidR="004A6A9D" w:rsidRPr="00344E31" w:rsidRDefault="004A6A9D" w:rsidP="00012AA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09" w:type="dxa"/>
          </w:tcPr>
          <w:p w14:paraId="3E6EC103" w14:textId="77777777" w:rsidR="004A6A9D" w:rsidRPr="00344E31" w:rsidRDefault="004A6A9D" w:rsidP="00012AA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3" w:type="dxa"/>
            <w:gridSpan w:val="3"/>
          </w:tcPr>
          <w:p w14:paraId="39EF6AE7" w14:textId="088D5144" w:rsidR="004A6A9D" w:rsidRPr="00BD0E78" w:rsidRDefault="004A6A9D" w:rsidP="00012AAC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D0E78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</w:tr>
      <w:tr w:rsidR="004A6A9D" w:rsidRPr="00F17B04" w14:paraId="0F7801F0" w14:textId="77777777" w:rsidTr="00DC6DEE">
        <w:trPr>
          <w:trHeight w:val="20"/>
        </w:trPr>
        <w:tc>
          <w:tcPr>
            <w:tcW w:w="3190" w:type="dxa"/>
          </w:tcPr>
          <w:p w14:paraId="22F1F40D" w14:textId="7F5A1041" w:rsidR="004A6A9D" w:rsidRPr="00F17B04" w:rsidRDefault="004A6A9D" w:rsidP="00012AAC">
            <w:pP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3"/>
          </w:tcPr>
          <w:p w14:paraId="5E0CE89C" w14:textId="77777777" w:rsidR="004A6A9D" w:rsidRDefault="004A6A9D" w:rsidP="00012A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C0F9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ฮาวเด้น แมกซี่</w:t>
            </w:r>
          </w:p>
          <w:p w14:paraId="09A8D3B2" w14:textId="30449D56" w:rsidR="004A6A9D" w:rsidRPr="00C64585" w:rsidRDefault="004A6A9D" w:rsidP="00012A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C0F9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อินชัวรันส์ โบรกเกอร์ จำกัด</w:t>
            </w:r>
          </w:p>
        </w:tc>
        <w:tc>
          <w:tcPr>
            <w:tcW w:w="163" w:type="dxa"/>
          </w:tcPr>
          <w:p w14:paraId="2CCE16F3" w14:textId="77777777" w:rsidR="004A6A9D" w:rsidRPr="00F17B04" w:rsidRDefault="004A6A9D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1" w:type="dxa"/>
            <w:gridSpan w:val="3"/>
          </w:tcPr>
          <w:p w14:paraId="76599A16" w14:textId="781F2573" w:rsidR="004A6A9D" w:rsidRPr="00C64585" w:rsidRDefault="004A6A9D" w:rsidP="00012A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C0F9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ออโต้ สมาร์ท-เอ็กซ์ จำกัด</w:t>
            </w:r>
          </w:p>
        </w:tc>
        <w:tc>
          <w:tcPr>
            <w:tcW w:w="209" w:type="dxa"/>
          </w:tcPr>
          <w:p w14:paraId="645728A4" w14:textId="77777777" w:rsidR="004A6A9D" w:rsidRPr="00F17B04" w:rsidRDefault="004A6A9D" w:rsidP="00012A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4" w:type="dxa"/>
            <w:gridSpan w:val="3"/>
          </w:tcPr>
          <w:p w14:paraId="5919DA86" w14:textId="77777777" w:rsidR="004A6A9D" w:rsidRPr="0000642D" w:rsidRDefault="004A6A9D" w:rsidP="004A6A9D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00642D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บริษัท นีโอ โมบิลิตี้ เอเชีย จำกัด</w:t>
            </w:r>
          </w:p>
          <w:p w14:paraId="4C4489ED" w14:textId="4FE1363F" w:rsidR="004A6A9D" w:rsidRPr="00344E31" w:rsidRDefault="004A6A9D" w:rsidP="00606047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642D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และบริษัทย่อย</w:t>
            </w:r>
          </w:p>
        </w:tc>
        <w:tc>
          <w:tcPr>
            <w:tcW w:w="209" w:type="dxa"/>
          </w:tcPr>
          <w:p w14:paraId="6451A9CF" w14:textId="77777777" w:rsidR="004A6A9D" w:rsidRPr="00344E31" w:rsidRDefault="004A6A9D" w:rsidP="00012AA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3" w:type="dxa"/>
            <w:gridSpan w:val="3"/>
          </w:tcPr>
          <w:p w14:paraId="33278DCF" w14:textId="05451F7A" w:rsidR="004A6A9D" w:rsidRPr="00C64585" w:rsidRDefault="004A6A9D" w:rsidP="00012AAC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2FEF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บริษัท</w:t>
            </w:r>
            <w:r w:rsidRPr="00B12FE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B12FEF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อัลฟ่า</w:t>
            </w:r>
            <w:r w:rsidRPr="00B12FE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B12FEF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เอกซ์</w:t>
            </w:r>
            <w:r w:rsidRPr="00B12FE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B12FEF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จำกัด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 xml:space="preserve">          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br/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และบริษัทย่อย</w:t>
            </w:r>
          </w:p>
        </w:tc>
      </w:tr>
      <w:tr w:rsidR="004A6A9D" w:rsidRPr="00F17B04" w14:paraId="753B25E6" w14:textId="77777777" w:rsidTr="00606047">
        <w:trPr>
          <w:trHeight w:val="20"/>
        </w:trPr>
        <w:tc>
          <w:tcPr>
            <w:tcW w:w="3190" w:type="dxa"/>
          </w:tcPr>
          <w:p w14:paraId="07F44B4F" w14:textId="77777777" w:rsidR="004A6A9D" w:rsidRPr="00F17B04" w:rsidRDefault="004A6A9D" w:rsidP="0008740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9" w:type="dxa"/>
            <w:vAlign w:val="center"/>
          </w:tcPr>
          <w:p w14:paraId="41F9D756" w14:textId="370F784F" w:rsidR="004A6A9D" w:rsidRPr="0090058F" w:rsidRDefault="00BE7E77" w:rsidP="00087401">
            <w:pPr>
              <w:pStyle w:val="acctfourfigures"/>
              <w:tabs>
                <w:tab w:val="clear" w:pos="765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165" w:type="dxa"/>
            <w:vAlign w:val="center"/>
          </w:tcPr>
          <w:p w14:paraId="28C6DC94" w14:textId="77777777" w:rsidR="004A6A9D" w:rsidRPr="00F17B04" w:rsidRDefault="004A6A9D" w:rsidP="000874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7008E78A" w14:textId="4C3BA4B3" w:rsidR="004A6A9D" w:rsidRPr="00C64585" w:rsidRDefault="00BE7E77" w:rsidP="00087401">
            <w:pPr>
              <w:pStyle w:val="acctfourfigures"/>
              <w:tabs>
                <w:tab w:val="clear" w:pos="765"/>
              </w:tabs>
              <w:spacing w:line="240" w:lineRule="atLeast"/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163" w:type="dxa"/>
          </w:tcPr>
          <w:p w14:paraId="20A787CE" w14:textId="77777777" w:rsidR="004A6A9D" w:rsidRPr="00F17B04" w:rsidRDefault="004A6A9D" w:rsidP="000874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5611A840" w14:textId="1D62FB2A" w:rsidR="004A6A9D" w:rsidRPr="00F17B04" w:rsidRDefault="00BE7E77" w:rsidP="00087401">
            <w:pPr>
              <w:pStyle w:val="acctfourfigures"/>
              <w:tabs>
                <w:tab w:val="clear" w:pos="765"/>
              </w:tabs>
              <w:spacing w:line="240" w:lineRule="atLeast"/>
              <w:ind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158" w:type="dxa"/>
            <w:vAlign w:val="center"/>
          </w:tcPr>
          <w:p w14:paraId="7E7084D9" w14:textId="77777777" w:rsidR="004A6A9D" w:rsidRPr="00F17B04" w:rsidRDefault="004A6A9D" w:rsidP="000874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3DA584B9" w14:textId="3041BA85" w:rsidR="004A6A9D" w:rsidRPr="00C64585" w:rsidRDefault="00BE7E77" w:rsidP="00087401">
            <w:pPr>
              <w:pStyle w:val="acctfourfigures"/>
              <w:tabs>
                <w:tab w:val="clear" w:pos="765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209" w:type="dxa"/>
          </w:tcPr>
          <w:p w14:paraId="6BC1245D" w14:textId="77777777" w:rsidR="004A6A9D" w:rsidRPr="00F17B04" w:rsidRDefault="004A6A9D" w:rsidP="000874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F394EE7" w14:textId="7FE9AC9E" w:rsidR="004A6A9D" w:rsidRPr="00606047" w:rsidRDefault="00BE7E77" w:rsidP="00606047">
            <w:pPr>
              <w:pStyle w:val="acctfourfigures"/>
              <w:tabs>
                <w:tab w:val="clear" w:pos="765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209" w:type="dxa"/>
          </w:tcPr>
          <w:p w14:paraId="11E18BD8" w14:textId="77777777" w:rsidR="004A6A9D" w:rsidRPr="00606047" w:rsidRDefault="004A6A9D" w:rsidP="00606047">
            <w:pPr>
              <w:pStyle w:val="acctfourfigures"/>
              <w:tabs>
                <w:tab w:val="clear" w:pos="765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1" w:type="dxa"/>
          </w:tcPr>
          <w:p w14:paraId="26F59F44" w14:textId="30E07BF3" w:rsidR="004A6A9D" w:rsidRPr="00344E31" w:rsidRDefault="00BE7E77" w:rsidP="00606047">
            <w:pPr>
              <w:pStyle w:val="acctfourfigures"/>
              <w:tabs>
                <w:tab w:val="clear" w:pos="765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209" w:type="dxa"/>
          </w:tcPr>
          <w:p w14:paraId="267F3B1D" w14:textId="77777777" w:rsidR="004A6A9D" w:rsidRPr="00344E31" w:rsidRDefault="004A6A9D" w:rsidP="000874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4" w:type="dxa"/>
            <w:vAlign w:val="center"/>
          </w:tcPr>
          <w:p w14:paraId="7A0B851F" w14:textId="2BAE7C9E" w:rsidR="004A6A9D" w:rsidRPr="00344E31" w:rsidRDefault="00BE7E77" w:rsidP="00087401">
            <w:pPr>
              <w:pStyle w:val="acctfourfigures"/>
              <w:tabs>
                <w:tab w:val="clear" w:pos="765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158" w:type="dxa"/>
            <w:vAlign w:val="center"/>
          </w:tcPr>
          <w:p w14:paraId="26FF024E" w14:textId="77777777" w:rsidR="004A6A9D" w:rsidRPr="00F17B04" w:rsidRDefault="004A6A9D" w:rsidP="000874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center"/>
          </w:tcPr>
          <w:p w14:paraId="2008308C" w14:textId="00363348" w:rsidR="004A6A9D" w:rsidRPr="00C64585" w:rsidRDefault="00BE7E77" w:rsidP="00087401">
            <w:pPr>
              <w:pStyle w:val="acctfourfigures"/>
              <w:tabs>
                <w:tab w:val="clear" w:pos="765"/>
              </w:tabs>
              <w:spacing w:line="240" w:lineRule="atLeast"/>
              <w:ind w:right="3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</w:tr>
      <w:tr w:rsidR="00144F69" w:rsidRPr="00F17B04" w14:paraId="5BF0746F" w14:textId="77777777" w:rsidTr="005152DE">
        <w:trPr>
          <w:trHeight w:val="20"/>
        </w:trPr>
        <w:tc>
          <w:tcPr>
            <w:tcW w:w="3190" w:type="dxa"/>
          </w:tcPr>
          <w:p w14:paraId="11D9008D" w14:textId="77777777" w:rsidR="00144F69" w:rsidRPr="00F17B04" w:rsidRDefault="00144F69" w:rsidP="00144F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49" w:type="dxa"/>
            <w:gridSpan w:val="15"/>
          </w:tcPr>
          <w:p w14:paraId="6D3D18E1" w14:textId="6C6F4E54" w:rsidR="00144F69" w:rsidRPr="00450F64" w:rsidRDefault="00144F69" w:rsidP="005152DE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50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75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6F475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6F475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144F69" w:rsidRPr="00F17B04" w14:paraId="42DBC59A" w14:textId="09EAB941" w:rsidTr="00606047">
        <w:trPr>
          <w:trHeight w:val="20"/>
        </w:trPr>
        <w:tc>
          <w:tcPr>
            <w:tcW w:w="3190" w:type="dxa"/>
          </w:tcPr>
          <w:p w14:paraId="083521F1" w14:textId="6C408759" w:rsidR="00144F69" w:rsidRPr="00F17B04" w:rsidRDefault="00144F69" w:rsidP="00144F69">
            <w:pP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</w:t>
            </w:r>
            <w:r w:rsidRPr="00F17B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59" w:type="dxa"/>
          </w:tcPr>
          <w:p w14:paraId="7963DB10" w14:textId="1E66D158" w:rsidR="00144F69" w:rsidRPr="008D7C45" w:rsidRDefault="004C49B0" w:rsidP="00144F6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839</w:t>
            </w:r>
            <w:r w:rsidR="00144F6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774</w:t>
            </w:r>
          </w:p>
        </w:tc>
        <w:tc>
          <w:tcPr>
            <w:tcW w:w="165" w:type="dxa"/>
          </w:tcPr>
          <w:p w14:paraId="06D7DDB7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22617459" w14:textId="2BA9DE6E" w:rsidR="00144F69" w:rsidRPr="008D7C45" w:rsidRDefault="004C49B0" w:rsidP="00144F6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12</w:t>
            </w:r>
            <w:r w:rsidR="00144F69"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897</w:t>
            </w:r>
          </w:p>
        </w:tc>
        <w:tc>
          <w:tcPr>
            <w:tcW w:w="163" w:type="dxa"/>
          </w:tcPr>
          <w:p w14:paraId="0FB93D06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066B59E" w14:textId="20B9F00A" w:rsidR="00144F69" w:rsidRPr="008D7C45" w:rsidRDefault="004C49B0" w:rsidP="00144F6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="00144F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58" w:type="dxa"/>
          </w:tcPr>
          <w:p w14:paraId="0F524F36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</w:tcPr>
          <w:p w14:paraId="63B571CE" w14:textId="51365732" w:rsidR="00144F69" w:rsidRPr="008D7C45" w:rsidRDefault="004C49B0" w:rsidP="00144F6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  <w:r w:rsidR="00144F69" w:rsidRPr="004A6A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585</w:t>
            </w:r>
          </w:p>
        </w:tc>
        <w:tc>
          <w:tcPr>
            <w:tcW w:w="209" w:type="dxa"/>
          </w:tcPr>
          <w:p w14:paraId="41B3EFF6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AB7940F" w14:textId="486DFAAB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6A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09" w:type="dxa"/>
          </w:tcPr>
          <w:p w14:paraId="0CD1B394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4631FAED" w14:textId="715C2608" w:rsidR="00144F69" w:rsidRPr="008D7C45" w:rsidRDefault="00BE7E77" w:rsidP="00144F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144F6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463</w:t>
            </w:r>
            <w:r w:rsidR="00144F6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379</w:t>
            </w:r>
          </w:p>
        </w:tc>
        <w:tc>
          <w:tcPr>
            <w:tcW w:w="209" w:type="dxa"/>
          </w:tcPr>
          <w:p w14:paraId="046BEC89" w14:textId="25CAC9D8" w:rsidR="00144F69" w:rsidRPr="008D7C45" w:rsidRDefault="00144F69" w:rsidP="00144F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4" w:type="dxa"/>
          </w:tcPr>
          <w:p w14:paraId="0EACFA67" w14:textId="12FBDAB8" w:rsidR="00144F69" w:rsidRPr="008D7C45" w:rsidRDefault="00BE7E77" w:rsidP="00144F6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="00144F6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144F6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158" w:type="dxa"/>
          </w:tcPr>
          <w:p w14:paraId="485D2034" w14:textId="05FE7A78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</w:tcPr>
          <w:p w14:paraId="63E2FABF" w14:textId="701F5B59" w:rsidR="00144F69" w:rsidRPr="008D7C45" w:rsidRDefault="00BE7E77" w:rsidP="00144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144F69"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144F69"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</w:tr>
      <w:tr w:rsidR="00144F69" w:rsidRPr="00F17B04" w14:paraId="721FC5AC" w14:textId="15BA6441" w:rsidTr="00606047">
        <w:trPr>
          <w:trHeight w:val="20"/>
        </w:trPr>
        <w:tc>
          <w:tcPr>
            <w:tcW w:w="3190" w:type="dxa"/>
          </w:tcPr>
          <w:p w14:paraId="04386FA7" w14:textId="77777777" w:rsidR="00144F69" w:rsidRPr="00F17B04" w:rsidRDefault="00144F69" w:rsidP="00144F6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59" w:type="dxa"/>
          </w:tcPr>
          <w:p w14:paraId="042010D2" w14:textId="30627F93" w:rsidR="00144F69" w:rsidRPr="008D7C45" w:rsidRDefault="00BE7E77" w:rsidP="00144F6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144F6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</w:p>
        </w:tc>
        <w:tc>
          <w:tcPr>
            <w:tcW w:w="165" w:type="dxa"/>
          </w:tcPr>
          <w:p w14:paraId="5D31EFC6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FC87491" w14:textId="045C728F" w:rsidR="00144F69" w:rsidRPr="008D7C45" w:rsidRDefault="00BE7E77" w:rsidP="00144F6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</w:t>
            </w:r>
            <w:r w:rsidR="00144F69"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63" w:type="dxa"/>
          </w:tcPr>
          <w:p w14:paraId="282CBF43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7B225FC" w14:textId="42A72094" w:rsidR="00144F69" w:rsidRPr="008D7C45" w:rsidRDefault="00BE7E77" w:rsidP="00144F6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144F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745</w:t>
            </w:r>
          </w:p>
        </w:tc>
        <w:tc>
          <w:tcPr>
            <w:tcW w:w="158" w:type="dxa"/>
          </w:tcPr>
          <w:p w14:paraId="68681AAC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</w:tcPr>
          <w:p w14:paraId="7CD4286D" w14:textId="161BDFEB" w:rsidR="00144F69" w:rsidRPr="008D7C45" w:rsidRDefault="00BE7E77" w:rsidP="00144F6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144F69" w:rsidRPr="004A6A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</w:p>
        </w:tc>
        <w:tc>
          <w:tcPr>
            <w:tcW w:w="209" w:type="dxa"/>
          </w:tcPr>
          <w:p w14:paraId="38F94005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</w:tcPr>
          <w:p w14:paraId="70B4D6BF" w14:textId="0A575D30" w:rsidR="00144F69" w:rsidRPr="00DC6DEE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A6A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09" w:type="dxa"/>
          </w:tcPr>
          <w:p w14:paraId="2AA4D68D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51" w:type="dxa"/>
          </w:tcPr>
          <w:p w14:paraId="778EF8C1" w14:textId="6C7125FD" w:rsidR="00144F69" w:rsidRPr="008D7C45" w:rsidRDefault="00BE7E77" w:rsidP="00144F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144F6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868</w:t>
            </w:r>
          </w:p>
        </w:tc>
        <w:tc>
          <w:tcPr>
            <w:tcW w:w="209" w:type="dxa"/>
          </w:tcPr>
          <w:p w14:paraId="1EA98026" w14:textId="084AEA35" w:rsidR="00144F69" w:rsidRPr="008D7C45" w:rsidRDefault="00144F69" w:rsidP="00144F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4" w:type="dxa"/>
          </w:tcPr>
          <w:p w14:paraId="6567DDBC" w14:textId="509BFA13" w:rsidR="00144F69" w:rsidRPr="008D7C45" w:rsidRDefault="004C49B0" w:rsidP="00144F6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</w:t>
            </w:r>
            <w:r w:rsidR="00144F6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58" w:type="dxa"/>
          </w:tcPr>
          <w:p w14:paraId="73E6C9CB" w14:textId="1D0F0CB9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</w:tcPr>
          <w:p w14:paraId="10C796E6" w14:textId="3F5D3BA6" w:rsidR="00144F69" w:rsidRPr="008D7C45" w:rsidRDefault="004C49B0" w:rsidP="00144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</w:t>
            </w:r>
            <w:r w:rsidR="00144F69"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</w:tr>
      <w:tr w:rsidR="00144F69" w:rsidRPr="00F17B04" w14:paraId="22E3BB6A" w14:textId="53F4A775" w:rsidTr="00606047">
        <w:trPr>
          <w:trHeight w:val="20"/>
        </w:trPr>
        <w:tc>
          <w:tcPr>
            <w:tcW w:w="3190" w:type="dxa"/>
          </w:tcPr>
          <w:p w14:paraId="47EF3CDD" w14:textId="4DE43FF6" w:rsidR="00144F69" w:rsidRPr="00F17B04" w:rsidRDefault="00144F69" w:rsidP="00144F69">
            <w:pPr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</w:t>
            </w:r>
            <w:r w:rsidRPr="00F17B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59" w:type="dxa"/>
          </w:tcPr>
          <w:p w14:paraId="3FFEBAFC" w14:textId="674F115A" w:rsidR="00144F69" w:rsidRPr="008D7C45" w:rsidRDefault="00144F69" w:rsidP="00144F6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2A582114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11F9B357" w14:textId="0DEEAD32" w:rsidR="00144F69" w:rsidRPr="008D7C45" w:rsidRDefault="00144F69" w:rsidP="00144F6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</w:t>
            </w:r>
            <w:r w:rsidR="00BE7E77" w:rsidRPr="00BE7E7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93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3" w:type="dxa"/>
          </w:tcPr>
          <w:p w14:paraId="3361D77D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B94A9CE" w14:textId="2A9DBEB7" w:rsidR="00144F69" w:rsidRPr="008D7C45" w:rsidRDefault="00144F69" w:rsidP="00144F6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8" w:type="dxa"/>
          </w:tcPr>
          <w:p w14:paraId="2143240C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</w:tcPr>
          <w:p w14:paraId="27CA9C87" w14:textId="1FA93E30" w:rsidR="00144F69" w:rsidRPr="004A6A9D" w:rsidRDefault="00144F69" w:rsidP="00144F6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A6A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4A6A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4A6A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09" w:type="dxa"/>
          </w:tcPr>
          <w:p w14:paraId="0A9DD5AD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AE380C3" w14:textId="549EB6D4" w:rsidR="00144F69" w:rsidRPr="00DC6DEE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A6A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09" w:type="dxa"/>
          </w:tcPr>
          <w:p w14:paraId="6BC90C4B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17136103" w14:textId="7A888EE3" w:rsidR="00144F69" w:rsidRPr="008D7C45" w:rsidRDefault="00144F69" w:rsidP="00144F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545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09" w:type="dxa"/>
          </w:tcPr>
          <w:p w14:paraId="632303C6" w14:textId="6760BEF4" w:rsidR="00144F69" w:rsidRPr="008D7C45" w:rsidRDefault="00144F69" w:rsidP="00144F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4" w:type="dxa"/>
          </w:tcPr>
          <w:p w14:paraId="44558C8D" w14:textId="79368A28" w:rsidR="00144F69" w:rsidRPr="008D7C45" w:rsidRDefault="00144F69" w:rsidP="00144F6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" w:type="dxa"/>
          </w:tcPr>
          <w:p w14:paraId="427B0E2B" w14:textId="5CB26EE7" w:rsidR="00144F69" w:rsidRPr="008D7C45" w:rsidRDefault="00144F69" w:rsidP="00144F6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</w:tcPr>
          <w:p w14:paraId="1AE97C74" w14:textId="273E4C38" w:rsidR="00144F69" w:rsidRPr="008D7C45" w:rsidRDefault="00144F69" w:rsidP="00144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545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144F69" w:rsidRPr="00F17B04" w14:paraId="7D626452" w14:textId="0A583480" w:rsidTr="00606047">
        <w:trPr>
          <w:trHeight w:val="20"/>
        </w:trPr>
        <w:tc>
          <w:tcPr>
            <w:tcW w:w="3190" w:type="dxa"/>
          </w:tcPr>
          <w:p w14:paraId="15999938" w14:textId="4F5FF12A" w:rsidR="00144F69" w:rsidRPr="00F17B04" w:rsidRDefault="00144F69" w:rsidP="00144F69">
            <w:pPr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  <w:r w:rsidRPr="00F17B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097A64D" w14:textId="66961BFC" w:rsidR="00144F69" w:rsidRPr="008D7C45" w:rsidRDefault="00144F69" w:rsidP="00144F6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14D3B137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8424B46" w14:textId="159E6CF4" w:rsidR="00144F69" w:rsidRPr="008D7C45" w:rsidRDefault="00144F69" w:rsidP="00144F6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</w:t>
            </w:r>
            <w:r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378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3" w:type="dxa"/>
          </w:tcPr>
          <w:p w14:paraId="424E6A10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547B30A" w14:textId="1EACF256" w:rsidR="00144F69" w:rsidRPr="008D7C45" w:rsidRDefault="00144F69" w:rsidP="00144F69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" w:type="dxa"/>
          </w:tcPr>
          <w:p w14:paraId="3AAC6E8F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041A3B52" w14:textId="6E1A40BE" w:rsidR="00144F69" w:rsidRPr="004A6A9D" w:rsidRDefault="00144F69" w:rsidP="00144F69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A6A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09" w:type="dxa"/>
          </w:tcPr>
          <w:p w14:paraId="774E0B07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169530E" w14:textId="67D8CC4A" w:rsidR="00144F69" w:rsidRPr="00DC6DEE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A6A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09" w:type="dxa"/>
          </w:tcPr>
          <w:p w14:paraId="74E2DB7A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68C2CC1F" w14:textId="3F9C2647" w:rsidR="00144F69" w:rsidRPr="008D7C45" w:rsidRDefault="00144F69" w:rsidP="00144F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979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09" w:type="dxa"/>
          </w:tcPr>
          <w:p w14:paraId="38C0E433" w14:textId="2B492D83" w:rsidR="00144F69" w:rsidRPr="008D7C45" w:rsidRDefault="00144F69" w:rsidP="00144F6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7B9F542" w14:textId="6668E115" w:rsidR="00144F69" w:rsidRPr="008D7C45" w:rsidRDefault="00144F69" w:rsidP="00144F6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" w:type="dxa"/>
          </w:tcPr>
          <w:p w14:paraId="4984DC94" w14:textId="20FDE7FF" w:rsidR="00144F69" w:rsidRPr="008D7C45" w:rsidRDefault="00144F69" w:rsidP="00144F6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E0AD460" w14:textId="52F684FD" w:rsidR="00144F69" w:rsidRPr="008D7C45" w:rsidRDefault="00144F69" w:rsidP="00144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144F69" w:rsidRPr="00F17B04" w14:paraId="7C5EE78F" w14:textId="408246DC" w:rsidTr="00606047">
        <w:trPr>
          <w:trHeight w:val="20"/>
        </w:trPr>
        <w:tc>
          <w:tcPr>
            <w:tcW w:w="3190" w:type="dxa"/>
          </w:tcPr>
          <w:p w14:paraId="42AF8C15" w14:textId="7FC71B58" w:rsidR="00144F69" w:rsidRPr="00F17B04" w:rsidRDefault="00144F69" w:rsidP="00144F6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สินทรัพย์สุทธิ (ร้อยละ 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F17B0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39DE9DA" w14:textId="454E8C76" w:rsidR="00144F69" w:rsidRPr="008D7C45" w:rsidRDefault="00BE7E77" w:rsidP="00144F6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144F6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65" w:type="dxa"/>
          </w:tcPr>
          <w:p w14:paraId="3C214370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6324E119" w14:textId="1A811394" w:rsidR="00144F69" w:rsidRPr="008D7C45" w:rsidRDefault="00BE7E77" w:rsidP="00144F6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21</w:t>
            </w:r>
            <w:r w:rsidR="004C49B0" w:rsidRPr="004C49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</w:t>
            </w:r>
            <w:r w:rsidR="00144F69" w:rsidRPr="008D7C4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</w:t>
            </w:r>
            <w:r w:rsidRPr="00BE7E7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63" w:type="dxa"/>
          </w:tcPr>
          <w:p w14:paraId="18DC6BE1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5B234A83" w14:textId="6FAE5458" w:rsidR="00144F69" w:rsidRPr="008D7C45" w:rsidRDefault="004C49B0" w:rsidP="00144F6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 w:rsidR="00144F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</w:t>
            </w:r>
          </w:p>
        </w:tc>
        <w:tc>
          <w:tcPr>
            <w:tcW w:w="158" w:type="dxa"/>
          </w:tcPr>
          <w:p w14:paraId="73EE7122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1D77149F" w14:textId="623F7FE8" w:rsidR="00144F69" w:rsidRPr="004A6A9D" w:rsidRDefault="004C49B0" w:rsidP="00144F6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="00144F69" w:rsidRPr="004A6A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09" w:type="dxa"/>
          </w:tcPr>
          <w:p w14:paraId="56992BBF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A51DB4A" w14:textId="03221498" w:rsidR="00144F69" w:rsidRPr="00DC6DEE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A6A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09" w:type="dxa"/>
          </w:tcPr>
          <w:p w14:paraId="60E5338C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657861C3" w14:textId="5751FBAD" w:rsidR="00144F69" w:rsidRPr="008D7C45" w:rsidRDefault="004C49B0" w:rsidP="00144F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389</w:t>
            </w:r>
            <w:r w:rsidR="00144F6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09" w:type="dxa"/>
          </w:tcPr>
          <w:p w14:paraId="1138641D" w14:textId="5BB16A76" w:rsidR="00144F69" w:rsidRPr="008D7C45" w:rsidRDefault="00144F69" w:rsidP="00144F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36B5BCBD" w14:textId="15CC8169" w:rsidR="00144F69" w:rsidRPr="008D7C45" w:rsidRDefault="00BE7E77" w:rsidP="00144F6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144F6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789</w:t>
            </w:r>
            <w:r w:rsidR="00144F6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</w:t>
            </w:r>
          </w:p>
        </w:tc>
        <w:tc>
          <w:tcPr>
            <w:tcW w:w="158" w:type="dxa"/>
          </w:tcPr>
          <w:p w14:paraId="1C51223E" w14:textId="4402B3BA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53F76297" w14:textId="54F043FF" w:rsidR="00144F69" w:rsidRPr="008D7C45" w:rsidRDefault="00BE7E77" w:rsidP="00144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144F69"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554</w:t>
            </w:r>
            <w:r w:rsidR="00144F69"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734</w:t>
            </w:r>
          </w:p>
        </w:tc>
      </w:tr>
      <w:tr w:rsidR="00144F69" w:rsidRPr="00F17B04" w14:paraId="3D97FA60" w14:textId="77777777" w:rsidTr="00606047">
        <w:trPr>
          <w:trHeight w:val="20"/>
        </w:trPr>
        <w:tc>
          <w:tcPr>
            <w:tcW w:w="3190" w:type="dxa"/>
          </w:tcPr>
          <w:p w14:paraId="15D93CC4" w14:textId="75F1F313" w:rsidR="00144F69" w:rsidRPr="00FC349F" w:rsidRDefault="00144F69" w:rsidP="00144F69">
            <w:pP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C349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9FCE5DF" w14:textId="08CC12E1" w:rsidR="00144F69" w:rsidRPr="008D7C45" w:rsidRDefault="00BE7E77" w:rsidP="00144F6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121</w:t>
            </w:r>
            <w:r w:rsidR="00144F6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65" w:type="dxa"/>
          </w:tcPr>
          <w:p w14:paraId="060B7E79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1FF8F00" w14:textId="04DD1234" w:rsidR="00144F69" w:rsidRPr="008D7C45" w:rsidRDefault="00BE7E77" w:rsidP="00144F6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144F69"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</w:t>
            </w:r>
          </w:p>
        </w:tc>
        <w:tc>
          <w:tcPr>
            <w:tcW w:w="163" w:type="dxa"/>
          </w:tcPr>
          <w:p w14:paraId="441D9877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E6EE02E" w14:textId="043614AB" w:rsidR="00144F69" w:rsidRPr="008D7C45" w:rsidRDefault="00BE7E77" w:rsidP="00144F6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144F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58" w:type="dxa"/>
          </w:tcPr>
          <w:p w14:paraId="3E9B121D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5E12AE5C" w14:textId="018B48F2" w:rsidR="00144F69" w:rsidRPr="004A6A9D" w:rsidRDefault="00BE7E77" w:rsidP="00144F6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144F69" w:rsidRPr="004A6A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209" w:type="dxa"/>
          </w:tcPr>
          <w:p w14:paraId="1178788A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C797498" w14:textId="4D7CB94D" w:rsidR="00144F69" w:rsidRPr="00DC6DEE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A6A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09" w:type="dxa"/>
          </w:tcPr>
          <w:p w14:paraId="0DB7F8BC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426A5C6" w14:textId="057195B8" w:rsidR="00144F69" w:rsidRPr="008D7C45" w:rsidRDefault="00BE7E77" w:rsidP="00144F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</w:t>
            </w:r>
            <w:r w:rsidR="00144F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763</w:t>
            </w:r>
          </w:p>
        </w:tc>
        <w:tc>
          <w:tcPr>
            <w:tcW w:w="209" w:type="dxa"/>
          </w:tcPr>
          <w:p w14:paraId="3E967CEE" w14:textId="10842AD2" w:rsidR="00144F69" w:rsidRPr="008D7C45" w:rsidRDefault="00144F69" w:rsidP="00144F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65CDFAB1" w14:textId="3D1FDF8D" w:rsidR="00144F69" w:rsidRPr="008D7C45" w:rsidRDefault="004C49B0" w:rsidP="00144F6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144F6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158" w:type="dxa"/>
          </w:tcPr>
          <w:p w14:paraId="2A17538F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5BED6712" w14:textId="6029BBB3" w:rsidR="00144F69" w:rsidRPr="008D7C45" w:rsidRDefault="004C49B0" w:rsidP="00144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777</w:t>
            </w:r>
            <w:r w:rsidR="00144F69"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</w:t>
            </w:r>
          </w:p>
        </w:tc>
      </w:tr>
      <w:tr w:rsidR="00144F69" w:rsidRPr="00F17B04" w14:paraId="22C46F94" w14:textId="77777777" w:rsidTr="006B624A">
        <w:trPr>
          <w:trHeight w:val="20"/>
        </w:trPr>
        <w:tc>
          <w:tcPr>
            <w:tcW w:w="3190" w:type="dxa"/>
          </w:tcPr>
          <w:p w14:paraId="361E25EB" w14:textId="77777777" w:rsidR="00303D0A" w:rsidRDefault="00144F69" w:rsidP="00303D0A">
            <w:pPr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45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การตัดกำไรระหว่างกัน</w:t>
            </w:r>
            <w:r w:rsidRPr="00EB04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ที่ยังไม่ได้รับรู้จาก</w:t>
            </w:r>
            <w:r w:rsidR="00303D0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</w:t>
            </w:r>
          </w:p>
          <w:p w14:paraId="4978B36E" w14:textId="5CEB15E6" w:rsidR="00144F69" w:rsidRPr="00F17B04" w:rsidRDefault="00303D0A" w:rsidP="00303D0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</w:t>
            </w:r>
            <w:r w:rsidR="00144F69" w:rsidRPr="00EB04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การขายแบบ</w:t>
            </w:r>
            <w:r w:rsidR="00144F69" w:rsidRPr="00EB04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="00144F69" w:rsidRPr="00EB045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downstream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6885682" w14:textId="7FD86A00" w:rsidR="00144F69" w:rsidRPr="008D7C45" w:rsidRDefault="00144F69" w:rsidP="00144F6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" w:type="dxa"/>
            <w:vAlign w:val="bottom"/>
          </w:tcPr>
          <w:p w14:paraId="276B8102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62410403" w14:textId="2C678DF8" w:rsidR="00144F69" w:rsidRPr="004A6A9D" w:rsidRDefault="00144F69" w:rsidP="00144F6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3" w:type="dxa"/>
            <w:vAlign w:val="bottom"/>
          </w:tcPr>
          <w:p w14:paraId="7343E292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E57E212" w14:textId="1BBE2243" w:rsidR="00144F69" w:rsidRPr="004A6A9D" w:rsidRDefault="00144F69" w:rsidP="00144F69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" w:type="dxa"/>
            <w:vAlign w:val="bottom"/>
          </w:tcPr>
          <w:p w14:paraId="5C8876B9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7A3F7B28" w14:textId="68351C89" w:rsidR="00144F69" w:rsidRPr="004A6A9D" w:rsidRDefault="00144F69" w:rsidP="00144F6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4A6A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9" w:type="dxa"/>
          </w:tcPr>
          <w:p w14:paraId="632C5FBB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BFD0D42" w14:textId="2CA830F8" w:rsidR="00144F69" w:rsidRPr="00DC6DEE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  <w:t>-</w:t>
            </w:r>
          </w:p>
        </w:tc>
        <w:tc>
          <w:tcPr>
            <w:tcW w:w="209" w:type="dxa"/>
            <w:vAlign w:val="bottom"/>
          </w:tcPr>
          <w:p w14:paraId="7064B992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C17F326" w14:textId="416E95AD" w:rsidR="00144F69" w:rsidRPr="00416D63" w:rsidRDefault="00144F69" w:rsidP="00144F6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416D6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9" w:type="dxa"/>
            <w:vAlign w:val="bottom"/>
          </w:tcPr>
          <w:p w14:paraId="7073F21C" w14:textId="6ADA38CD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6330029C" w14:textId="49B7B3C4" w:rsidR="00144F69" w:rsidRPr="008D7C45" w:rsidRDefault="00144F69" w:rsidP="00144F6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" w:type="dxa"/>
            <w:vAlign w:val="bottom"/>
          </w:tcPr>
          <w:p w14:paraId="43E0FC27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9364A12" w14:textId="4BC7B176" w:rsidR="00144F69" w:rsidRPr="008D7C45" w:rsidRDefault="00144F69" w:rsidP="00144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8D7C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144F69" w:rsidRPr="00F17B04" w14:paraId="37B5F121" w14:textId="77777777" w:rsidTr="006B624A">
        <w:trPr>
          <w:trHeight w:val="20"/>
        </w:trPr>
        <w:tc>
          <w:tcPr>
            <w:tcW w:w="3190" w:type="dxa"/>
          </w:tcPr>
          <w:p w14:paraId="2C70EE5D" w14:textId="2F819A39" w:rsidR="00144F69" w:rsidRPr="00F17B04" w:rsidRDefault="00144F69" w:rsidP="00144F69">
            <w:pPr>
              <w:tabs>
                <w:tab w:val="left" w:pos="191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349F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มูลค่าตามบัญชีของเงินลงทุนในบริษัทร่วม</w:t>
            </w:r>
            <w:r w:rsidRPr="00FC34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/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br/>
              <w:t xml:space="preserve">   </w:t>
            </w:r>
            <w:r w:rsidRPr="00FC349F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การร่วมค้า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52A46" w14:textId="78EF1D8B" w:rsidR="00144F69" w:rsidRPr="008D7C45" w:rsidRDefault="00BE7E77" w:rsidP="00144F6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121</w:t>
            </w:r>
            <w:r w:rsidR="00144F6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65" w:type="dxa"/>
            <w:vAlign w:val="bottom"/>
          </w:tcPr>
          <w:p w14:paraId="40E373A8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8BEA8" w14:textId="15EF028C" w:rsidR="00144F69" w:rsidRPr="008D7C45" w:rsidRDefault="00BE7E77" w:rsidP="00144F6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="00144F69" w:rsidRPr="008D7C4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68</w:t>
            </w:r>
          </w:p>
        </w:tc>
        <w:tc>
          <w:tcPr>
            <w:tcW w:w="163" w:type="dxa"/>
            <w:vAlign w:val="bottom"/>
          </w:tcPr>
          <w:p w14:paraId="46172FF0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6DC3D" w14:textId="00C821D6" w:rsidR="00144F69" w:rsidRPr="008D7C45" w:rsidRDefault="00BE7E77" w:rsidP="00144F6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  <w:r w:rsidR="00144F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58" w:type="dxa"/>
            <w:vAlign w:val="bottom"/>
          </w:tcPr>
          <w:p w14:paraId="708BBFA9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4BCBE" w14:textId="162F06EB" w:rsidR="00144F69" w:rsidRPr="004A6A9D" w:rsidRDefault="00BE7E77" w:rsidP="00144F6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8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  <w:r w:rsidR="00144F69" w:rsidRPr="004A6A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209" w:type="dxa"/>
          </w:tcPr>
          <w:p w14:paraId="60A59517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8871A9D" w14:textId="1A73D0BC" w:rsidR="00144F69" w:rsidRPr="00DC6DEE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C6DEE"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DC6D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09" w:type="dxa"/>
            <w:vAlign w:val="bottom"/>
          </w:tcPr>
          <w:p w14:paraId="3409A9A7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50E06577" w14:textId="37DCD9B6" w:rsidR="00144F69" w:rsidRPr="008D7C45" w:rsidRDefault="00144F69" w:rsidP="00144F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763</w:t>
            </w:r>
          </w:p>
        </w:tc>
        <w:tc>
          <w:tcPr>
            <w:tcW w:w="209" w:type="dxa"/>
            <w:vAlign w:val="bottom"/>
          </w:tcPr>
          <w:p w14:paraId="34A0ABB8" w14:textId="3755ABB4" w:rsidR="00144F69" w:rsidRPr="008D7C45" w:rsidRDefault="00144F69" w:rsidP="00144F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E4355" w14:textId="3C8E617D" w:rsidR="00144F69" w:rsidRPr="008D7C45" w:rsidRDefault="004C49B0" w:rsidP="00144F6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878</w:t>
            </w:r>
            <w:r w:rsidR="00144F6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45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58" w:type="dxa"/>
            <w:vAlign w:val="bottom"/>
          </w:tcPr>
          <w:p w14:paraId="2B2A01A7" w14:textId="77777777" w:rsidR="00144F69" w:rsidRPr="008D7C45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E1B32" w14:textId="1C5DDEC6" w:rsidR="00144F69" w:rsidRPr="008D7C45" w:rsidRDefault="004C49B0" w:rsidP="00144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774</w:t>
            </w:r>
            <w:r w:rsidR="00144F69" w:rsidRPr="008D7C4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</w:t>
            </w:r>
            <w:r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</w:tr>
      <w:tr w:rsidR="00144F69" w:rsidRPr="00F17B04" w14:paraId="0E52EF00" w14:textId="77777777" w:rsidTr="00606047">
        <w:trPr>
          <w:trHeight w:val="20"/>
        </w:trPr>
        <w:tc>
          <w:tcPr>
            <w:tcW w:w="3190" w:type="dxa"/>
          </w:tcPr>
          <w:p w14:paraId="5CFE2B5A" w14:textId="77777777" w:rsidR="00144F69" w:rsidRPr="00F17B04" w:rsidRDefault="00144F69" w:rsidP="00144F69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1DD2087E" w14:textId="77777777" w:rsidR="00144F69" w:rsidRPr="00F17B04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" w:type="dxa"/>
            <w:vAlign w:val="bottom"/>
          </w:tcPr>
          <w:p w14:paraId="1D9C99B9" w14:textId="77777777" w:rsidR="00144F69" w:rsidRPr="00F17B04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14:paraId="1BC220C8" w14:textId="77777777" w:rsidR="00144F69" w:rsidRPr="00F17B04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3" w:type="dxa"/>
            <w:vAlign w:val="bottom"/>
          </w:tcPr>
          <w:p w14:paraId="01705294" w14:textId="77777777" w:rsidR="00144F69" w:rsidRPr="00F17B04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14:paraId="4D1CBAE7" w14:textId="77777777" w:rsidR="00144F69" w:rsidRPr="00F17B04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623B002A" w14:textId="77777777" w:rsidR="00144F69" w:rsidRPr="00F17B04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  <w:vAlign w:val="bottom"/>
          </w:tcPr>
          <w:p w14:paraId="0C82452B" w14:textId="77777777" w:rsidR="00144F69" w:rsidRPr="00F17B04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9" w:type="dxa"/>
          </w:tcPr>
          <w:p w14:paraId="5D8F8400" w14:textId="77777777" w:rsidR="00144F69" w:rsidRPr="00F17B04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060DE0D" w14:textId="77777777" w:rsidR="00144F69" w:rsidRPr="00F17B04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9" w:type="dxa"/>
          </w:tcPr>
          <w:p w14:paraId="7CA44A66" w14:textId="77777777" w:rsidR="00144F69" w:rsidRPr="00F17B04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</w:tcPr>
          <w:p w14:paraId="130C5E34" w14:textId="77777777" w:rsidR="00144F69" w:rsidRPr="00F17B04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9" w:type="dxa"/>
            <w:vAlign w:val="bottom"/>
          </w:tcPr>
          <w:p w14:paraId="7C410164" w14:textId="27957C4A" w:rsidR="00144F69" w:rsidRPr="00F17B04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vAlign w:val="bottom"/>
          </w:tcPr>
          <w:p w14:paraId="45C72BB5" w14:textId="12E87E46" w:rsidR="00144F69" w:rsidRPr="00F17B04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" w:type="dxa"/>
            <w:vAlign w:val="bottom"/>
          </w:tcPr>
          <w:p w14:paraId="04E493F4" w14:textId="77777777" w:rsidR="00144F69" w:rsidRPr="00F17B04" w:rsidRDefault="00144F69" w:rsidP="00144F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  <w:vAlign w:val="bottom"/>
          </w:tcPr>
          <w:p w14:paraId="500C98E8" w14:textId="77777777" w:rsidR="00144F69" w:rsidRPr="00F17B04" w:rsidRDefault="00144F69" w:rsidP="00144F6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FA3F398" w14:textId="77777777" w:rsidR="00CE7F7C" w:rsidRDefault="00CE7F7C" w:rsidP="002E3733">
      <w:pPr>
        <w:pStyle w:val="Caption"/>
        <w:rPr>
          <w:rFonts w:asciiTheme="majorBidi" w:hAnsiTheme="majorBidi" w:cstheme="majorBidi"/>
          <w:i w:val="0"/>
          <w:iCs/>
          <w:sz w:val="30"/>
          <w:szCs w:val="30"/>
          <w:lang w:bidi="th-TH"/>
        </w:rPr>
      </w:pPr>
    </w:p>
    <w:p w14:paraId="54404753" w14:textId="77777777" w:rsidR="00490614" w:rsidRPr="007F22AA" w:rsidRDefault="00490614" w:rsidP="002E3733">
      <w:pPr>
        <w:pStyle w:val="Caption"/>
        <w:rPr>
          <w:rFonts w:asciiTheme="majorBidi" w:hAnsiTheme="majorBidi" w:cstheme="majorBidi"/>
          <w:i w:val="0"/>
          <w:iCs/>
          <w:sz w:val="30"/>
          <w:szCs w:val="30"/>
          <w:cs/>
          <w:lang w:val="en-US" w:bidi="th-TH"/>
        </w:rPr>
        <w:sectPr w:rsidR="00490614" w:rsidRPr="007F22AA" w:rsidSect="00981E82">
          <w:pgSz w:w="16839" w:h="11907" w:orient="landscape" w:code="9"/>
          <w:pgMar w:top="1152" w:right="1359" w:bottom="1152" w:left="1170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Light1"/>
        <w:tblW w:w="9123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6371"/>
        <w:gridCol w:w="1376"/>
        <w:gridCol w:w="138"/>
        <w:gridCol w:w="1238"/>
      </w:tblGrid>
      <w:tr w:rsidR="00CE7F7C" w:rsidRPr="004F1EF8" w14:paraId="6DEFC41F" w14:textId="77777777" w:rsidTr="004F1EF8">
        <w:trPr>
          <w:trHeight w:val="20"/>
        </w:trPr>
        <w:tc>
          <w:tcPr>
            <w:tcW w:w="6371" w:type="dxa"/>
          </w:tcPr>
          <w:p w14:paraId="5B9F4021" w14:textId="77777777" w:rsidR="00CE7F7C" w:rsidRPr="004F1EF8" w:rsidRDefault="00CE7F7C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52" w:type="dxa"/>
            <w:gridSpan w:val="3"/>
          </w:tcPr>
          <w:p w14:paraId="53B8A71C" w14:textId="77777777" w:rsidR="00CE7F7C" w:rsidRPr="004F1EF8" w:rsidRDefault="00CE7F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4F1E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การร่วมค้า</w:t>
            </w:r>
          </w:p>
        </w:tc>
      </w:tr>
      <w:tr w:rsidR="00CE7F7C" w:rsidRPr="004F1EF8" w14:paraId="00F30C38" w14:textId="77777777" w:rsidTr="004F1EF8">
        <w:trPr>
          <w:trHeight w:val="20"/>
        </w:trPr>
        <w:tc>
          <w:tcPr>
            <w:tcW w:w="6371" w:type="dxa"/>
          </w:tcPr>
          <w:p w14:paraId="2243C922" w14:textId="77777777" w:rsidR="00CE7F7C" w:rsidRPr="004F1EF8" w:rsidRDefault="00CE7F7C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52" w:type="dxa"/>
            <w:gridSpan w:val="3"/>
          </w:tcPr>
          <w:p w14:paraId="537314D5" w14:textId="51C939CF" w:rsidR="00CE7F7C" w:rsidRPr="004F1EF8" w:rsidRDefault="00CE7F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F1EF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</w:t>
            </w:r>
            <w:r w:rsidRPr="004F1EF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F1EF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อัลฟ่า</w:t>
            </w:r>
            <w:r w:rsidRPr="004F1EF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F1EF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เอกซ์</w:t>
            </w:r>
            <w:r w:rsidRPr="004F1EF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F1EF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จำกัด</w:t>
            </w:r>
            <w:r w:rsidR="009B72B3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="004860E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br/>
            </w:r>
            <w:r w:rsidR="009B72B3" w:rsidRPr="009B72B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แล</w:t>
            </w:r>
            <w:r w:rsidR="004E28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ะ</w:t>
            </w:r>
            <w:r w:rsidR="009B72B3" w:rsidRPr="009B72B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</w:t>
            </w:r>
            <w:r w:rsidR="004E28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ย่อย</w:t>
            </w:r>
          </w:p>
        </w:tc>
      </w:tr>
      <w:tr w:rsidR="005727BB" w:rsidRPr="004F1EF8" w14:paraId="71D69C70" w14:textId="77777777" w:rsidTr="00293DBA">
        <w:trPr>
          <w:trHeight w:val="20"/>
        </w:trPr>
        <w:tc>
          <w:tcPr>
            <w:tcW w:w="6371" w:type="dxa"/>
          </w:tcPr>
          <w:p w14:paraId="072875D9" w14:textId="77777777" w:rsidR="005727BB" w:rsidRPr="004F1EF8" w:rsidRDefault="005727BB" w:rsidP="005727BB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</w:tcPr>
          <w:p w14:paraId="2880787C" w14:textId="7C47A981" w:rsidR="005727BB" w:rsidRPr="004F1EF8" w:rsidRDefault="00BE7E77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38" w:type="dxa"/>
          </w:tcPr>
          <w:p w14:paraId="639AF8F3" w14:textId="77777777" w:rsidR="005727BB" w:rsidRPr="004F1EF8" w:rsidRDefault="005727BB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8" w:type="dxa"/>
          </w:tcPr>
          <w:p w14:paraId="4B4D5C31" w14:textId="556C503C" w:rsidR="005727BB" w:rsidRPr="004F1EF8" w:rsidRDefault="00BE7E77" w:rsidP="005727B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</w:tr>
      <w:tr w:rsidR="005727BB" w:rsidRPr="004F1EF8" w14:paraId="50FCB0FF" w14:textId="77777777" w:rsidTr="004F1EF8">
        <w:trPr>
          <w:trHeight w:val="20"/>
        </w:trPr>
        <w:tc>
          <w:tcPr>
            <w:tcW w:w="6371" w:type="dxa"/>
          </w:tcPr>
          <w:p w14:paraId="2573D8F5" w14:textId="77777777" w:rsidR="005727BB" w:rsidRPr="004F1EF8" w:rsidRDefault="005727BB" w:rsidP="005727BB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52" w:type="dxa"/>
            <w:gridSpan w:val="3"/>
          </w:tcPr>
          <w:p w14:paraId="6365BC7B" w14:textId="53A56C1B" w:rsidR="005727BB" w:rsidRPr="004F1EF8" w:rsidRDefault="005727BB" w:rsidP="005727B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1E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727BB" w:rsidRPr="004F1EF8" w14:paraId="23EB8B7B" w14:textId="77777777" w:rsidTr="00154F74">
        <w:trPr>
          <w:trHeight w:val="20"/>
        </w:trPr>
        <w:tc>
          <w:tcPr>
            <w:tcW w:w="6371" w:type="dxa"/>
          </w:tcPr>
          <w:p w14:paraId="150ECBDF" w14:textId="77777777" w:rsidR="005727BB" w:rsidRPr="004F1EF8" w:rsidRDefault="005727BB" w:rsidP="005727BB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76" w:type="dxa"/>
          </w:tcPr>
          <w:p w14:paraId="70AD7A96" w14:textId="77777777" w:rsidR="005727BB" w:rsidRPr="004F1EF8" w:rsidRDefault="005727BB" w:rsidP="005727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dxa"/>
          </w:tcPr>
          <w:p w14:paraId="4A44C7D3" w14:textId="77777777" w:rsidR="005727BB" w:rsidRPr="004F1EF8" w:rsidRDefault="005727BB" w:rsidP="005727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</w:tcPr>
          <w:p w14:paraId="4BB2C2E4" w14:textId="77777777" w:rsidR="005727BB" w:rsidRPr="004F1EF8" w:rsidRDefault="005727BB" w:rsidP="005727B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727BB" w:rsidRPr="004F1EF8" w14:paraId="07CFBD5E" w14:textId="77777777" w:rsidTr="00154F74">
        <w:trPr>
          <w:trHeight w:val="20"/>
        </w:trPr>
        <w:tc>
          <w:tcPr>
            <w:tcW w:w="6371" w:type="dxa"/>
          </w:tcPr>
          <w:p w14:paraId="1E52C1AE" w14:textId="77777777" w:rsidR="005727BB" w:rsidRPr="004F1EF8" w:rsidRDefault="005727BB" w:rsidP="005727BB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72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1376" w:type="dxa"/>
          </w:tcPr>
          <w:p w14:paraId="434B0406" w14:textId="77777777" w:rsidR="005727BB" w:rsidRPr="004F1EF8" w:rsidRDefault="005727BB" w:rsidP="005727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8" w:type="dxa"/>
          </w:tcPr>
          <w:p w14:paraId="2FE63452" w14:textId="77777777" w:rsidR="005727BB" w:rsidRPr="004F1EF8" w:rsidRDefault="005727BB" w:rsidP="005727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D71F4F9" w14:textId="77777777" w:rsidR="005727BB" w:rsidRPr="004F1EF8" w:rsidRDefault="005727BB" w:rsidP="005727B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087401" w:rsidRPr="004F1EF8" w14:paraId="450305E8" w14:textId="77777777" w:rsidTr="00154F74">
        <w:trPr>
          <w:trHeight w:val="20"/>
        </w:trPr>
        <w:tc>
          <w:tcPr>
            <w:tcW w:w="6371" w:type="dxa"/>
          </w:tcPr>
          <w:p w14:paraId="47A06882" w14:textId="77777777" w:rsidR="00087401" w:rsidRPr="004F1EF8" w:rsidRDefault="00087401" w:rsidP="00087401">
            <w:pPr>
              <w:tabs>
                <w:tab w:val="left" w:pos="246"/>
              </w:tabs>
              <w:ind w:left="2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1376" w:type="dxa"/>
            <w:vAlign w:val="bottom"/>
          </w:tcPr>
          <w:p w14:paraId="7DA5F8ED" w14:textId="1B3DABD0" w:rsidR="00087401" w:rsidRPr="004F1EF8" w:rsidRDefault="00BE7E77" w:rsidP="00087401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11</w:t>
            </w:r>
            <w:r w:rsidR="00FA2CFC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757</w:t>
            </w:r>
          </w:p>
        </w:tc>
        <w:tc>
          <w:tcPr>
            <w:tcW w:w="138" w:type="dxa"/>
          </w:tcPr>
          <w:p w14:paraId="634B987A" w14:textId="77777777" w:rsidR="00087401" w:rsidRPr="00D21935" w:rsidRDefault="00087401" w:rsidP="000874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38" w:type="dxa"/>
            <w:vAlign w:val="bottom"/>
          </w:tcPr>
          <w:p w14:paraId="66256E3D" w14:textId="6AE23552" w:rsidR="00087401" w:rsidRPr="004F1EF8" w:rsidRDefault="00BE7E77" w:rsidP="00087401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11</w:t>
            </w:r>
            <w:r w:rsidR="00087401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02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087401" w:rsidRPr="004F1EF8" w14:paraId="4A44746B" w14:textId="77777777" w:rsidTr="00154F74">
        <w:trPr>
          <w:trHeight w:val="20"/>
        </w:trPr>
        <w:tc>
          <w:tcPr>
            <w:tcW w:w="6371" w:type="dxa"/>
          </w:tcPr>
          <w:p w14:paraId="200676C4" w14:textId="77777777" w:rsidR="00087401" w:rsidRPr="004F1EF8" w:rsidRDefault="00087401" w:rsidP="00087401">
            <w:pPr>
              <w:tabs>
                <w:tab w:val="left" w:pos="246"/>
              </w:tabs>
              <w:ind w:left="2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ดอกเบี้ยจ่าย</w:t>
            </w:r>
          </w:p>
        </w:tc>
        <w:tc>
          <w:tcPr>
            <w:tcW w:w="1376" w:type="dxa"/>
          </w:tcPr>
          <w:p w14:paraId="5FABEF94" w14:textId="4ED1C009" w:rsidR="00087401" w:rsidRPr="004F1EF8" w:rsidRDefault="00BE7E77" w:rsidP="00087401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67</w:t>
            </w:r>
            <w:r w:rsidR="00FA2CFC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20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8" w:type="dxa"/>
          </w:tcPr>
          <w:p w14:paraId="6212F98C" w14:textId="77777777" w:rsidR="00087401" w:rsidRPr="004F1EF8" w:rsidRDefault="00087401" w:rsidP="000874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CFC6893" w14:textId="0691DDFD" w:rsidR="00087401" w:rsidRPr="004F1EF8" w:rsidRDefault="00BE7E77" w:rsidP="00087401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58</w:t>
            </w:r>
            <w:r w:rsidR="00087401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0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93</w:t>
            </w:r>
          </w:p>
        </w:tc>
      </w:tr>
      <w:tr w:rsidR="00087401" w:rsidRPr="004F1EF8" w14:paraId="4D3FAE82" w14:textId="77777777" w:rsidTr="00154F74">
        <w:trPr>
          <w:trHeight w:val="20"/>
        </w:trPr>
        <w:tc>
          <w:tcPr>
            <w:tcW w:w="6371" w:type="dxa"/>
          </w:tcPr>
          <w:p w14:paraId="3F32FC5F" w14:textId="47B33958" w:rsidR="00087401" w:rsidRPr="004F1EF8" w:rsidRDefault="00087401" w:rsidP="00087401">
            <w:pPr>
              <w:tabs>
                <w:tab w:val="left" w:pos="246"/>
              </w:tabs>
              <w:ind w:left="2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>ค่าใช้จ่าย</w:t>
            </w: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76" w:type="dxa"/>
          </w:tcPr>
          <w:p w14:paraId="59E031AD" w14:textId="336EE7C6" w:rsidR="00087401" w:rsidRPr="004F1EF8" w:rsidRDefault="00BE7E77" w:rsidP="00087401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6</w:t>
            </w:r>
            <w:r w:rsidR="0036010D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66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8" w:type="dxa"/>
          </w:tcPr>
          <w:p w14:paraId="08DEA693" w14:textId="77777777" w:rsidR="00087401" w:rsidRPr="004F1EF8" w:rsidRDefault="00087401" w:rsidP="000874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0A8F804" w14:textId="7BA39E70" w:rsidR="00087401" w:rsidRPr="004F1EF8" w:rsidRDefault="004C49B0" w:rsidP="00087401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4</w:t>
            </w:r>
            <w:r w:rsidR="00087401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4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0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087401" w:rsidRPr="004F1EF8" w14:paraId="3C115678" w14:textId="77777777" w:rsidTr="00154F74">
        <w:trPr>
          <w:trHeight w:val="20"/>
        </w:trPr>
        <w:tc>
          <w:tcPr>
            <w:tcW w:w="6371" w:type="dxa"/>
          </w:tcPr>
          <w:p w14:paraId="1F169123" w14:textId="77777777" w:rsidR="00087401" w:rsidRPr="004F1EF8" w:rsidRDefault="00087401" w:rsidP="00087401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376" w:type="dxa"/>
            <w:vAlign w:val="bottom"/>
          </w:tcPr>
          <w:p w14:paraId="0345DA45" w14:textId="6BE8CE6F" w:rsidR="00087401" w:rsidRPr="004F1EF8" w:rsidRDefault="004C49B0" w:rsidP="00087401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4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1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3</w:t>
            </w:r>
            <w:r w:rsidR="0036010D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00</w:t>
            </w:r>
          </w:p>
        </w:tc>
        <w:tc>
          <w:tcPr>
            <w:tcW w:w="138" w:type="dxa"/>
          </w:tcPr>
          <w:p w14:paraId="29D341B7" w14:textId="77777777" w:rsidR="00087401" w:rsidRPr="004F1EF8" w:rsidRDefault="00087401" w:rsidP="000874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88CC940" w14:textId="3362135D" w:rsidR="00087401" w:rsidRPr="004F1EF8" w:rsidRDefault="004C49B0" w:rsidP="00087401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637</w:t>
            </w:r>
            <w:r w:rsidR="00087401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110</w:t>
            </w:r>
          </w:p>
        </w:tc>
      </w:tr>
      <w:tr w:rsidR="00087401" w:rsidRPr="004F1EF8" w14:paraId="1C7AAE13" w14:textId="77777777" w:rsidTr="00154F74">
        <w:trPr>
          <w:trHeight w:val="20"/>
        </w:trPr>
        <w:tc>
          <w:tcPr>
            <w:tcW w:w="6371" w:type="dxa"/>
          </w:tcPr>
          <w:p w14:paraId="002F189B" w14:textId="77777777" w:rsidR="00087401" w:rsidRPr="004F1EF8" w:rsidRDefault="00087401" w:rsidP="00087401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รวมรายการหนี้สินทางการเงินหมุนเวียน (ไม่รวมเจ้าหนี้การค้า เจ้าหนี้อื่นและประมาณการหนี้สิน)</w:t>
            </w:r>
          </w:p>
        </w:tc>
        <w:tc>
          <w:tcPr>
            <w:tcW w:w="1376" w:type="dxa"/>
          </w:tcPr>
          <w:p w14:paraId="5C261308" w14:textId="77777777" w:rsidR="00087401" w:rsidRDefault="00087401" w:rsidP="00087401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  <w:p w14:paraId="1E157378" w14:textId="64B9CA15" w:rsidR="0036010D" w:rsidRPr="004F1EF8" w:rsidRDefault="00BE7E77" w:rsidP="00087401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36010D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69</w:t>
            </w:r>
            <w:r w:rsidR="008408A9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578</w:t>
            </w:r>
          </w:p>
        </w:tc>
        <w:tc>
          <w:tcPr>
            <w:tcW w:w="138" w:type="dxa"/>
          </w:tcPr>
          <w:p w14:paraId="37FB97B7" w14:textId="77777777" w:rsidR="00087401" w:rsidRPr="004F1EF8" w:rsidRDefault="00087401" w:rsidP="000874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04EF462" w14:textId="77777777" w:rsidR="00087401" w:rsidRDefault="00087401" w:rsidP="00087401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  <w:p w14:paraId="540344FE" w14:textId="607D808C" w:rsidR="00087401" w:rsidRPr="004F1EF8" w:rsidRDefault="004C49B0" w:rsidP="00087401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9</w:t>
            </w:r>
            <w:r w:rsidR="00087401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5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01</w:t>
            </w:r>
            <w:r w:rsidR="00087401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336</w:t>
            </w:r>
          </w:p>
        </w:tc>
      </w:tr>
      <w:tr w:rsidR="00087401" w:rsidRPr="004F1EF8" w14:paraId="7FEAF731" w14:textId="77777777" w:rsidTr="00154F74">
        <w:trPr>
          <w:trHeight w:val="20"/>
        </w:trPr>
        <w:tc>
          <w:tcPr>
            <w:tcW w:w="6371" w:type="dxa"/>
          </w:tcPr>
          <w:p w14:paraId="2974D4AA" w14:textId="77777777" w:rsidR="00087401" w:rsidRPr="004F1EF8" w:rsidRDefault="00087401" w:rsidP="00087401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รวมรายการหนี้สินทางการเงินไม่หมุนเวียน (ไม่รวมเจ้าหนี้การค้า เจ้าหนี้อื่นและประมาณการหนี้สิน)</w:t>
            </w:r>
          </w:p>
        </w:tc>
        <w:tc>
          <w:tcPr>
            <w:tcW w:w="1376" w:type="dxa"/>
          </w:tcPr>
          <w:p w14:paraId="070AC3BF" w14:textId="77777777" w:rsidR="00087401" w:rsidRDefault="00087401" w:rsidP="00087401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  <w:p w14:paraId="35146490" w14:textId="6A965349" w:rsidR="008408A9" w:rsidRPr="004F1EF8" w:rsidRDefault="004C49B0" w:rsidP="00087401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4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01</w:t>
            </w:r>
            <w:r w:rsidR="008408A9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549</w:t>
            </w:r>
          </w:p>
        </w:tc>
        <w:tc>
          <w:tcPr>
            <w:tcW w:w="138" w:type="dxa"/>
          </w:tcPr>
          <w:p w14:paraId="6A62BEA1" w14:textId="77777777" w:rsidR="00087401" w:rsidRPr="004F1EF8" w:rsidRDefault="00087401" w:rsidP="000874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E80666A" w14:textId="77777777" w:rsidR="00087401" w:rsidRDefault="00087401" w:rsidP="00087401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  <w:p w14:paraId="50EBC4D5" w14:textId="169E1ED7" w:rsidR="00087401" w:rsidRPr="004F1EF8" w:rsidRDefault="004C49B0" w:rsidP="00087401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56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0</w:t>
            </w:r>
            <w:r w:rsidR="00087401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1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98</w:t>
            </w:r>
          </w:p>
        </w:tc>
      </w:tr>
    </w:tbl>
    <w:p w14:paraId="782914DF" w14:textId="77777777" w:rsidR="00490614" w:rsidRDefault="00490614" w:rsidP="00CE7F7C">
      <w:pPr>
        <w:rPr>
          <w:rFonts w:asciiTheme="majorBidi" w:hAnsiTheme="majorBidi" w:cstheme="majorBidi"/>
          <w:sz w:val="30"/>
          <w:szCs w:val="30"/>
          <w:lang w:bidi="th-TH"/>
        </w:rPr>
      </w:pPr>
    </w:p>
    <w:p w14:paraId="4734F43B" w14:textId="77777777" w:rsidR="004D1F80" w:rsidRDefault="004D1F80" w:rsidP="00CE7F7C">
      <w:pPr>
        <w:rPr>
          <w:rFonts w:asciiTheme="majorBidi" w:hAnsiTheme="majorBidi" w:cstheme="majorBidi"/>
          <w:sz w:val="30"/>
          <w:szCs w:val="30"/>
          <w:lang w:bidi="th-TH"/>
        </w:rPr>
        <w:sectPr w:rsidR="004D1F80" w:rsidSect="00981E82">
          <w:pgSz w:w="11907" w:h="16839" w:code="9"/>
          <w:pgMar w:top="1179" w:right="1152" w:bottom="810" w:left="1152" w:header="720" w:footer="720" w:gutter="0"/>
          <w:paperSrc w:first="7" w:other="7"/>
          <w:cols w:space="720"/>
          <w:docGrid w:linePitch="360"/>
        </w:sectPr>
      </w:pPr>
    </w:p>
    <w:p w14:paraId="3D764880" w14:textId="454B847E" w:rsidR="00F731BA" w:rsidRPr="006B1FE5" w:rsidRDefault="00C8219E" w:rsidP="004D1F80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66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B1FE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10D0CDA8" w14:textId="77777777" w:rsidR="00F731BA" w:rsidRPr="00CE7F7C" w:rsidRDefault="00F731BA" w:rsidP="00CE7F7C">
      <w:pPr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4792" w:type="pct"/>
        <w:tblInd w:w="450" w:type="dxa"/>
        <w:tblLook w:val="04A0" w:firstRow="1" w:lastRow="0" w:firstColumn="1" w:lastColumn="0" w:noHBand="0" w:noVBand="1"/>
      </w:tblPr>
      <w:tblGrid>
        <w:gridCol w:w="6111"/>
        <w:gridCol w:w="223"/>
        <w:gridCol w:w="1298"/>
        <w:gridCol w:w="278"/>
        <w:gridCol w:w="1294"/>
      </w:tblGrid>
      <w:tr w:rsidR="00D83777" w14:paraId="4EBEACFD" w14:textId="77777777" w:rsidTr="00C95EE8">
        <w:tc>
          <w:tcPr>
            <w:tcW w:w="3320" w:type="pct"/>
          </w:tcPr>
          <w:p w14:paraId="38B5728F" w14:textId="77777777" w:rsidR="00916F36" w:rsidRDefault="00916F36" w:rsidP="00F234D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" w:type="pct"/>
          </w:tcPr>
          <w:p w14:paraId="13B5C77E" w14:textId="77777777" w:rsidR="00916F36" w:rsidRDefault="00916F36" w:rsidP="00F234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9" w:type="pct"/>
            <w:gridSpan w:val="3"/>
            <w:hideMark/>
          </w:tcPr>
          <w:p w14:paraId="3FB2F06F" w14:textId="77777777" w:rsidR="00916F36" w:rsidRDefault="00916F36" w:rsidP="00F234D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83777" w14:paraId="32B3C0F3" w14:textId="77777777" w:rsidTr="00C95EE8">
        <w:tc>
          <w:tcPr>
            <w:tcW w:w="3320" w:type="pct"/>
          </w:tcPr>
          <w:p w14:paraId="03FF3783" w14:textId="77777777" w:rsidR="005727BB" w:rsidRDefault="005727BB" w:rsidP="005727BB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" w:type="pct"/>
          </w:tcPr>
          <w:p w14:paraId="594CDAA6" w14:textId="77777777" w:rsidR="005727BB" w:rsidRDefault="005727BB" w:rsidP="005727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05" w:type="pct"/>
            <w:hideMark/>
          </w:tcPr>
          <w:p w14:paraId="746D041E" w14:textId="47CF72FD" w:rsidR="005727BB" w:rsidRDefault="00BE7E77" w:rsidP="005727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51" w:type="pct"/>
          </w:tcPr>
          <w:p w14:paraId="1543EFBB" w14:textId="77777777" w:rsidR="005727BB" w:rsidRDefault="005727BB" w:rsidP="005727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hideMark/>
          </w:tcPr>
          <w:p w14:paraId="6A50A416" w14:textId="1A974772" w:rsidR="005727BB" w:rsidRDefault="00BE7E77" w:rsidP="005727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</w:tr>
      <w:tr w:rsidR="00D83777" w14:paraId="0BF03F50" w14:textId="77777777" w:rsidTr="00C95EE8">
        <w:tc>
          <w:tcPr>
            <w:tcW w:w="3320" w:type="pct"/>
          </w:tcPr>
          <w:p w14:paraId="34FE05C4" w14:textId="77777777" w:rsidR="005727BB" w:rsidRDefault="005727BB" w:rsidP="005727BB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1" w:type="pct"/>
          </w:tcPr>
          <w:p w14:paraId="1CBF0807" w14:textId="77777777" w:rsidR="005727BB" w:rsidRDefault="005727BB" w:rsidP="005727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9" w:type="pct"/>
            <w:gridSpan w:val="3"/>
            <w:hideMark/>
          </w:tcPr>
          <w:p w14:paraId="67A3A4A5" w14:textId="77777777" w:rsidR="005727BB" w:rsidRDefault="005727BB" w:rsidP="005727BB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83777" w14:paraId="6E2442AA" w14:textId="77777777" w:rsidTr="00C95EE8">
        <w:tc>
          <w:tcPr>
            <w:tcW w:w="3320" w:type="pct"/>
            <w:hideMark/>
          </w:tcPr>
          <w:p w14:paraId="1AB98CB9" w14:textId="09C6C315" w:rsidR="00087401" w:rsidRDefault="00087401" w:rsidP="00087401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21" w:type="pct"/>
          </w:tcPr>
          <w:p w14:paraId="6664A22C" w14:textId="77777777" w:rsidR="00087401" w:rsidRDefault="00087401" w:rsidP="00087401">
            <w:pPr>
              <w:tabs>
                <w:tab w:val="decimal" w:pos="900"/>
              </w:tabs>
              <w:spacing w:line="240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3DAE6AD8" w14:textId="1263CA69" w:rsidR="00087401" w:rsidRPr="00087401" w:rsidRDefault="00BE7E77" w:rsidP="00087401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</w:t>
            </w:r>
            <w:r w:rsidR="00087401" w:rsidRPr="0008740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36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</w:t>
            </w:r>
            <w:r w:rsidR="00087401" w:rsidRPr="0008740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976</w:t>
            </w:r>
          </w:p>
        </w:tc>
        <w:tc>
          <w:tcPr>
            <w:tcW w:w="151" w:type="pct"/>
          </w:tcPr>
          <w:p w14:paraId="6745B9C8" w14:textId="77777777" w:rsidR="00087401" w:rsidRPr="007D69C9" w:rsidRDefault="00087401" w:rsidP="00087401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hideMark/>
          </w:tcPr>
          <w:p w14:paraId="78F51B46" w14:textId="34115655" w:rsidR="00087401" w:rsidRPr="007D69C9" w:rsidRDefault="00BE7E77" w:rsidP="00087401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</w:t>
            </w:r>
            <w:r w:rsidR="00087401" w:rsidRPr="005727BB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347</w:t>
            </w:r>
            <w:r w:rsidR="00087401" w:rsidRPr="005727BB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976</w:t>
            </w:r>
          </w:p>
        </w:tc>
      </w:tr>
      <w:tr w:rsidR="00D83777" w14:paraId="12378812" w14:textId="77777777" w:rsidTr="00C95EE8">
        <w:tc>
          <w:tcPr>
            <w:tcW w:w="3320" w:type="pct"/>
            <w:hideMark/>
          </w:tcPr>
          <w:p w14:paraId="001E65E1" w14:textId="77777777" w:rsidR="00087401" w:rsidRDefault="00087401" w:rsidP="00087401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21" w:type="pct"/>
          </w:tcPr>
          <w:p w14:paraId="40315373" w14:textId="77777777" w:rsidR="00087401" w:rsidRDefault="00087401" w:rsidP="00087401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3F5B4190" w14:textId="0242F1D9" w:rsidR="00087401" w:rsidRPr="007D69C9" w:rsidRDefault="00BE7E77" w:rsidP="00087401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="00C7730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51" w:type="pct"/>
          </w:tcPr>
          <w:p w14:paraId="2AEF0289" w14:textId="77777777" w:rsidR="00087401" w:rsidRPr="007D69C9" w:rsidRDefault="00087401" w:rsidP="00087401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hideMark/>
          </w:tcPr>
          <w:p w14:paraId="2E4117B7" w14:textId="5B2B9A41" w:rsidR="00087401" w:rsidRPr="007D69C9" w:rsidRDefault="00BE7E77" w:rsidP="00087401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</w:t>
            </w:r>
            <w:r w:rsidR="0008740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01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</w:t>
            </w:r>
            <w:r w:rsidR="0008740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E4112" w14:paraId="024BCD81" w14:textId="77777777" w:rsidTr="00C95EE8">
        <w:tc>
          <w:tcPr>
            <w:tcW w:w="3320" w:type="pct"/>
            <w:hideMark/>
          </w:tcPr>
          <w:p w14:paraId="2BA03051" w14:textId="783AF4DB" w:rsidR="00087401" w:rsidRDefault="00087401" w:rsidP="00087401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1" w:type="pct"/>
          </w:tcPr>
          <w:p w14:paraId="7A175C17" w14:textId="77777777" w:rsidR="00087401" w:rsidRDefault="00087401" w:rsidP="00087401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4E4ED" w14:textId="31D97ECE" w:rsidR="00087401" w:rsidRPr="007D69C9" w:rsidRDefault="00BE7E77" w:rsidP="00087401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9477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387</w:t>
            </w:r>
            <w:r w:rsidR="0059477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976</w:t>
            </w:r>
          </w:p>
        </w:tc>
        <w:tc>
          <w:tcPr>
            <w:tcW w:w="151" w:type="pct"/>
          </w:tcPr>
          <w:p w14:paraId="213F3AA1" w14:textId="77777777" w:rsidR="00087401" w:rsidRPr="007D69C9" w:rsidRDefault="00087401" w:rsidP="00087401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B906F0" w14:textId="755EB730" w:rsidR="00087401" w:rsidRPr="007D69C9" w:rsidRDefault="00BE7E77" w:rsidP="00087401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8740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8740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976</w:t>
            </w:r>
          </w:p>
        </w:tc>
      </w:tr>
    </w:tbl>
    <w:p w14:paraId="311776B3" w14:textId="2788D71F" w:rsidR="00C8219E" w:rsidRDefault="00C8219E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lang w:val="en-US"/>
        </w:rPr>
      </w:pPr>
    </w:p>
    <w:p w14:paraId="18299ADF" w14:textId="77777777" w:rsidR="00C77F64" w:rsidRDefault="00C77F64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lang w:val="en-US"/>
        </w:rPr>
      </w:pPr>
    </w:p>
    <w:p w14:paraId="694E8CF8" w14:textId="77777777" w:rsidR="00C77F64" w:rsidRDefault="00C77F64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lang w:val="en-US"/>
        </w:rPr>
      </w:pPr>
    </w:p>
    <w:p w14:paraId="0DAF6DA1" w14:textId="77777777" w:rsidR="00C77F64" w:rsidRDefault="00C77F64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cs/>
          <w:lang w:val="en-US" w:bidi="th-TH"/>
        </w:rPr>
      </w:pPr>
    </w:p>
    <w:p w14:paraId="0772AADE" w14:textId="77777777" w:rsidR="00C77F64" w:rsidRDefault="00C77F64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cs/>
          <w:lang w:val="en-US" w:bidi="th-TH"/>
        </w:rPr>
      </w:pPr>
    </w:p>
    <w:p w14:paraId="23FBB0DA" w14:textId="77777777" w:rsidR="00C77F64" w:rsidRDefault="00C77F64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lang w:val="en-US"/>
        </w:rPr>
      </w:pPr>
    </w:p>
    <w:p w14:paraId="19BB1BCB" w14:textId="77777777" w:rsidR="00C77F64" w:rsidRDefault="00C77F64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lang w:val="en-US"/>
        </w:rPr>
      </w:pPr>
    </w:p>
    <w:p w14:paraId="6069A1C0" w14:textId="77777777" w:rsidR="00C77F64" w:rsidRDefault="00C77F64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lang w:val="en-US"/>
        </w:rPr>
      </w:pPr>
    </w:p>
    <w:p w14:paraId="781836F3" w14:textId="77777777" w:rsidR="00C77F64" w:rsidRDefault="00C77F64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lang w:val="en-US"/>
        </w:rPr>
      </w:pPr>
    </w:p>
    <w:p w14:paraId="475BA0AC" w14:textId="77777777" w:rsidR="00C77F64" w:rsidRDefault="00C77F64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lang w:val="en-US"/>
        </w:rPr>
      </w:pPr>
    </w:p>
    <w:p w14:paraId="22F83DD5" w14:textId="72E81478" w:rsidR="00A5101E" w:rsidRPr="00432F3B" w:rsidRDefault="00A5101E" w:rsidP="004D1F80">
      <w:pPr>
        <w:spacing w:line="240" w:lineRule="auto"/>
        <w:ind w:firstLine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lastRenderedPageBreak/>
        <w:t>การซื้อเงินลงทุน</w:t>
      </w:r>
      <w:r w:rsidR="006814B5"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การเพิ่มทุนในบริษัทย่อยในระหว่างปีสิ้นสุดวันที่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="00BE7E77" w:rsidRPr="00BE7E77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ธันวาคม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="Angsana New"/>
          <w:sz w:val="30"/>
          <w:szCs w:val="30"/>
          <w:lang w:val="en-US" w:bidi="th-TH"/>
        </w:rPr>
        <w:t>568</w:t>
      </w:r>
      <w:r w:rsidR="0028229F" w:rsidRPr="00432F3B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="Angsana New"/>
          <w:sz w:val="30"/>
          <w:szCs w:val="30"/>
          <w:lang w:val="en-US" w:bidi="th-TH"/>
        </w:rPr>
        <w:t>567</w:t>
      </w:r>
      <w:r w:rsidRPr="00432F3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32F3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มีดังนี้</w:t>
      </w:r>
    </w:p>
    <w:p w14:paraId="47B18259" w14:textId="77777777" w:rsidR="004D0779" w:rsidRPr="00432F3B" w:rsidRDefault="004D0779" w:rsidP="004D0779">
      <w:pPr>
        <w:spacing w:line="240" w:lineRule="atLeast"/>
        <w:ind w:left="518"/>
        <w:rPr>
          <w:rFonts w:asciiTheme="majorBidi" w:hAnsiTheme="majorBidi" w:cstheme="majorBidi"/>
          <w:color w:val="0000FF"/>
          <w:sz w:val="30"/>
          <w:szCs w:val="30"/>
          <w:lang w:val="en-US" w:bidi="th-TH"/>
        </w:rPr>
      </w:pPr>
    </w:p>
    <w:p w14:paraId="392E2D81" w14:textId="216DEC61" w:rsidR="00C8219E" w:rsidRPr="003C5578" w:rsidRDefault="001376FD" w:rsidP="00432F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 w:firstLine="54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3C5578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บริษัท</w:t>
      </w:r>
      <w:r w:rsidRPr="003C5578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มาสเตอร์</w:t>
      </w:r>
      <w:r w:rsidRPr="003C5578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มอเตอร์</w:t>
      </w:r>
      <w:r w:rsidRPr="003C5578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เซอร์วิสเซส</w:t>
      </w:r>
      <w:r w:rsidRPr="003C5578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Pr="003C5578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ประเทศไทย</w:t>
      </w:r>
      <w:r w:rsidRPr="003C5578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) </w:t>
      </w:r>
      <w:r w:rsidRPr="003C5578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จำกัด</w:t>
      </w:r>
    </w:p>
    <w:p w14:paraId="0BCE90DF" w14:textId="77777777" w:rsidR="001376FD" w:rsidRPr="003C5578" w:rsidRDefault="001376FD" w:rsidP="001376FD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7176D455" w14:textId="5CBB0084" w:rsidR="004A3349" w:rsidRPr="003C5578" w:rsidRDefault="004A3349" w:rsidP="00432F3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en-US" w:bidi="th-TH"/>
        </w:rPr>
      </w:pP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ในเดือนธันวาคม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567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มอเตอร์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เซอร์วิสเซส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ประเทศไทย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ได้จดทะเบียนเพิ่มทุนเป็น</w:t>
      </w:r>
      <w:r w:rsidR="00B30F5F" w:rsidRPr="003C5578">
        <w:rPr>
          <w:rFonts w:asciiTheme="majorBidi" w:hAnsiTheme="majorBidi" w:cs="Angsana New"/>
          <w:sz w:val="30"/>
          <w:szCs w:val="30"/>
          <w:lang w:val="en-US" w:bidi="th-TH"/>
        </w:rPr>
        <w:t xml:space="preserve">                   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หุ้นสามัญจำนวน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1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>,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000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>,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000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มูลค่าหุ้นละ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5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บริษัทได้ซื้อหุ้นดังกล่าวทั้งหมดและได้จ่ายชำระค่าหุ้นเต็มจำนวนแล้ว</w:t>
      </w:r>
      <w:r w:rsidR="00F32729" w:rsidRPr="003C557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5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ทำให้ส่วนได้เสียในบริษัท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มอเตอร์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เซอร์วิสเซส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ประเทศไทย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ในงบการเงินรวม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เพิ่มขึ้นจากร้อยละ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96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>.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44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เป็นร้อยละ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96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>.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73</w:t>
      </w:r>
    </w:p>
    <w:p w14:paraId="182B7BEA" w14:textId="650E2DAB" w:rsidR="008F2A6E" w:rsidRPr="003C5578" w:rsidRDefault="008F2A6E" w:rsidP="00D23782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4115E20E" w14:textId="3023BE39" w:rsidR="000113A1" w:rsidRPr="003C5578" w:rsidRDefault="000113A1" w:rsidP="00432F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 w:firstLine="540"/>
        <w:jc w:val="both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3C5578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3C5578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ซัมมิท</w:t>
      </w:r>
      <w:r w:rsidRPr="003C5578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ฮอนด้า</w:t>
      </w:r>
      <w:r w:rsidRPr="003C5578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ออโตโมบิล</w:t>
      </w:r>
      <w:r w:rsidRPr="003C5578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070D8005" w14:textId="77777777" w:rsidR="004A3349" w:rsidRPr="003C5578" w:rsidRDefault="004A3349" w:rsidP="003C5578">
      <w:pPr>
        <w:spacing w:line="240" w:lineRule="auto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6E519F7C" w14:textId="58B2EA2C" w:rsidR="004A3349" w:rsidRPr="003C5578" w:rsidRDefault="004A3349" w:rsidP="00432F3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ในเดือนธันวาคม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567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ซัมมิท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ฮอนด้า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ออโตโมบิล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ได้จดทะเบียนเพิ่มทุนเป็นหุ้นสามัญจำนวน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22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9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>,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5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00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มูลค่าหุ้นละ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100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และหุ้นบุริมสิทธิจำนวน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220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>,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5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00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มูลค่าหุ้นละ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100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บริษัทได้ซื้อหุ้นดังกล่าวทั้งหมด</w:t>
      </w:r>
      <w:r w:rsidR="00E35CD3" w:rsidRPr="003C557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</w:t>
      </w:r>
      <w:r w:rsidR="00F32729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รวม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45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ทำให้ส่วนได้เสียในบริษัท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ซัมมิท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ฮอนด้า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ออโตโมบิล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E35CD3" w:rsidRPr="003C557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ยังคงเป็นร้อยละ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99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>.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99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ดังเดิม</w:t>
      </w:r>
    </w:p>
    <w:p w14:paraId="0E808876" w14:textId="77777777" w:rsidR="00E35CD3" w:rsidRPr="003C5578" w:rsidRDefault="00E35CD3" w:rsidP="003C557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F2123D9" w14:textId="69B7518D" w:rsidR="008D3B67" w:rsidRPr="003C5578" w:rsidRDefault="008D3B67" w:rsidP="00432F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 w:firstLine="54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3C5578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บริษัท มิลเลนเนียม ออโต้ กรุ๊ป จำกัด</w:t>
      </w:r>
    </w:p>
    <w:p w14:paraId="68FE0A2D" w14:textId="77777777" w:rsidR="004A3349" w:rsidRPr="003C5578" w:rsidRDefault="004A3349" w:rsidP="00432F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 w:firstLine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2CA2BA1" w14:textId="28ADCFC1" w:rsidR="004A3349" w:rsidRPr="003C5578" w:rsidRDefault="004A3349" w:rsidP="004A3349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ในเดือนธันวาคม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="Angsana New"/>
          <w:sz w:val="30"/>
          <w:szCs w:val="30"/>
          <w:lang w:val="en-US" w:bidi="th-TH"/>
        </w:rPr>
        <w:t>567</w:t>
      </w:r>
      <w:r w:rsidRPr="003C557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มิลเลนเนียม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ออโต้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กรุ๊ป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ได้จดทะเบียนเพิ่มทุนเป็นหุ้นสามัญจำนวน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Theme="majorBidi" w:hAnsiTheme="majorBidi" w:cs="Angsana New"/>
          <w:sz w:val="30"/>
          <w:szCs w:val="30"/>
          <w:lang w:val="en-US" w:bidi="th-TH"/>
        </w:rPr>
        <w:t>7</w:t>
      </w:r>
      <w:r w:rsidRPr="003C5578">
        <w:rPr>
          <w:rFonts w:asciiTheme="majorBidi" w:hAnsiTheme="majorBidi" w:cs="Angsana New"/>
          <w:sz w:val="30"/>
          <w:szCs w:val="30"/>
          <w:lang w:val="en-US" w:bidi="th-TH"/>
        </w:rPr>
        <w:t>,</w:t>
      </w:r>
      <w:r w:rsidR="004C49B0" w:rsidRPr="004C49B0">
        <w:rPr>
          <w:rFonts w:asciiTheme="majorBidi" w:hAnsiTheme="majorBidi" w:cs="Angsana New"/>
          <w:sz w:val="30"/>
          <w:szCs w:val="30"/>
          <w:lang w:val="en-US" w:bidi="th-TH"/>
        </w:rPr>
        <w:t>7</w:t>
      </w:r>
      <w:r w:rsidR="00BE7E77" w:rsidRPr="00BE7E77">
        <w:rPr>
          <w:rFonts w:asciiTheme="majorBidi" w:hAnsiTheme="majorBidi" w:cs="Angsana New"/>
          <w:sz w:val="30"/>
          <w:szCs w:val="30"/>
          <w:lang w:val="en-US" w:bidi="th-TH"/>
        </w:rPr>
        <w:t>00</w:t>
      </w:r>
      <w:r w:rsidRPr="003C5578">
        <w:rPr>
          <w:rFonts w:asciiTheme="majorBidi" w:hAnsiTheme="majorBidi" w:cs="Angsana New"/>
          <w:sz w:val="30"/>
          <w:szCs w:val="30"/>
          <w:lang w:val="en-US" w:bidi="th-TH"/>
        </w:rPr>
        <w:t>,</w:t>
      </w:r>
      <w:r w:rsidR="00BE7E77" w:rsidRPr="00BE7E77">
        <w:rPr>
          <w:rFonts w:asciiTheme="majorBidi" w:hAnsiTheme="majorBidi" w:cs="Angsana New"/>
          <w:sz w:val="30"/>
          <w:szCs w:val="30"/>
          <w:lang w:val="en-US" w:bidi="th-TH"/>
        </w:rPr>
        <w:t>000</w:t>
      </w:r>
      <w:r w:rsidRPr="003C557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มูลค่าหุ้นละ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z w:val="30"/>
          <w:szCs w:val="30"/>
          <w:lang w:val="en-US" w:bidi="th-TH"/>
        </w:rPr>
        <w:t>100</w:t>
      </w:r>
      <w:r w:rsidRPr="003C557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บริษัทได้ซื้อหุ้นดังกล่าวทั้งหมด</w:t>
      </w:r>
      <w:r w:rsidR="00F32729" w:rsidRPr="003C557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</w:t>
      </w:r>
      <w:r w:rsidR="00F32729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รวม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Theme="majorBidi" w:hAnsiTheme="majorBidi" w:cs="Angsana New"/>
          <w:sz w:val="30"/>
          <w:szCs w:val="30"/>
          <w:lang w:val="en-US" w:bidi="th-TH"/>
        </w:rPr>
        <w:t>77</w:t>
      </w:r>
      <w:r w:rsidR="00BE7E77" w:rsidRPr="00BE7E77">
        <w:rPr>
          <w:rFonts w:asciiTheme="majorBidi" w:hAnsiTheme="majorBidi" w:cs="Angsana New"/>
          <w:sz w:val="30"/>
          <w:szCs w:val="30"/>
          <w:lang w:val="en-US" w:bidi="th-TH"/>
        </w:rPr>
        <w:t>0</w:t>
      </w:r>
      <w:r w:rsidRPr="003C557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ทำให้ส่วนได้เสียในบริษัท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มิลเลนเนียม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ออโต้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กรุ๊ป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ยังคงเป็นร้อยละ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Theme="majorBidi" w:hAnsiTheme="majorBidi" w:cs="Angsana New"/>
          <w:sz w:val="30"/>
          <w:szCs w:val="30"/>
          <w:lang w:val="en-US" w:bidi="th-TH"/>
        </w:rPr>
        <w:t>99</w:t>
      </w:r>
      <w:r w:rsidRPr="003C5578">
        <w:rPr>
          <w:rFonts w:asciiTheme="majorBidi" w:hAnsiTheme="majorBidi" w:cs="Angsana New"/>
          <w:sz w:val="30"/>
          <w:szCs w:val="30"/>
          <w:lang w:val="en-US" w:bidi="th-TH"/>
        </w:rPr>
        <w:t>.</w:t>
      </w:r>
      <w:r w:rsidR="004C49B0" w:rsidRPr="004C49B0">
        <w:rPr>
          <w:rFonts w:asciiTheme="majorBidi" w:hAnsiTheme="majorBidi" w:cs="Angsana New"/>
          <w:sz w:val="30"/>
          <w:szCs w:val="30"/>
          <w:lang w:val="en-US" w:bidi="th-TH"/>
        </w:rPr>
        <w:t>99</w:t>
      </w:r>
      <w:r w:rsidRPr="003C557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ดังเดิม</w:t>
      </w:r>
    </w:p>
    <w:p w14:paraId="0568ECB0" w14:textId="77777777" w:rsidR="008D3B67" w:rsidRPr="003C5578" w:rsidRDefault="008D3B67" w:rsidP="004A3349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69C4A0FB" w14:textId="4E437E74" w:rsidR="00C77F64" w:rsidRPr="003C5578" w:rsidRDefault="00503674" w:rsidP="003C557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 w:firstLine="54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3C5578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บริษัท </w:t>
      </w:r>
      <w:r w:rsidRPr="003C5578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มาสเตอร์ คาร์ เร้นเทิล </w:t>
      </w:r>
      <w:r w:rsidRPr="003C5578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จำกัด</w:t>
      </w:r>
    </w:p>
    <w:p w14:paraId="51E940F2" w14:textId="77777777" w:rsidR="00A13738" w:rsidRPr="003C5578" w:rsidRDefault="00A13738" w:rsidP="00432F3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2C8EF77F" w14:textId="5AD334C4" w:rsidR="003C5578" w:rsidRDefault="00A13738" w:rsidP="003C5578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E812C8">
        <w:rPr>
          <w:rFonts w:asciiTheme="majorBidi" w:hAnsiTheme="majorBidi" w:cs="Angsana New" w:hint="cs"/>
          <w:spacing w:val="-4"/>
          <w:sz w:val="30"/>
          <w:szCs w:val="30"/>
          <w:cs/>
          <w:lang w:val="en-US" w:bidi="th-TH"/>
        </w:rPr>
        <w:t>ในเดือนพฤศจิกายน</w:t>
      </w:r>
      <w:r w:rsidRPr="00E812C8">
        <w:rPr>
          <w:rFonts w:asciiTheme="majorBidi" w:hAnsiTheme="majorBidi" w:cs="Angsana New"/>
          <w:spacing w:val="-4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pacing w:val="-4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="Angsana New"/>
          <w:spacing w:val="-4"/>
          <w:sz w:val="30"/>
          <w:szCs w:val="30"/>
          <w:lang w:val="en-US"/>
        </w:rPr>
        <w:t>567</w:t>
      </w:r>
      <w:r w:rsidRPr="00E812C8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</w:t>
      </w:r>
      <w:r w:rsidRPr="00E812C8">
        <w:rPr>
          <w:rFonts w:asciiTheme="majorBidi" w:hAnsiTheme="majorBidi" w:cs="Angsana New" w:hint="cs"/>
          <w:spacing w:val="-4"/>
          <w:sz w:val="30"/>
          <w:szCs w:val="30"/>
          <w:cs/>
          <w:lang w:val="en-US" w:bidi="th-TH"/>
        </w:rPr>
        <w:t>บริษัท</w:t>
      </w:r>
      <w:r w:rsidRPr="00E812C8">
        <w:rPr>
          <w:rFonts w:asciiTheme="majorBidi" w:hAnsiTheme="majorBidi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E812C8">
        <w:rPr>
          <w:rFonts w:asciiTheme="majorBidi" w:hAnsiTheme="majorBidi" w:cs="Angsana New" w:hint="cs"/>
          <w:spacing w:val="-4"/>
          <w:sz w:val="30"/>
          <w:szCs w:val="30"/>
          <w:cs/>
          <w:lang w:val="en-US" w:bidi="th-TH"/>
        </w:rPr>
        <w:t>มาสเตอร์</w:t>
      </w:r>
      <w:r w:rsidRPr="00E812C8">
        <w:rPr>
          <w:rFonts w:asciiTheme="majorBidi" w:hAnsiTheme="majorBidi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E812C8">
        <w:rPr>
          <w:rFonts w:asciiTheme="majorBidi" w:hAnsiTheme="majorBidi" w:cs="Angsana New" w:hint="cs"/>
          <w:spacing w:val="-4"/>
          <w:sz w:val="30"/>
          <w:szCs w:val="30"/>
          <w:cs/>
          <w:lang w:val="en-US" w:bidi="th-TH"/>
        </w:rPr>
        <w:t>คาร์</w:t>
      </w:r>
      <w:r w:rsidRPr="00E812C8">
        <w:rPr>
          <w:rFonts w:asciiTheme="majorBidi" w:hAnsiTheme="majorBidi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E812C8">
        <w:rPr>
          <w:rFonts w:asciiTheme="majorBidi" w:hAnsiTheme="majorBidi" w:cs="Angsana New" w:hint="cs"/>
          <w:spacing w:val="-4"/>
          <w:sz w:val="30"/>
          <w:szCs w:val="30"/>
          <w:cs/>
          <w:lang w:val="en-US" w:bidi="th-TH"/>
        </w:rPr>
        <w:t>เร้นเทิล</w:t>
      </w:r>
      <w:r w:rsidRPr="00E812C8">
        <w:rPr>
          <w:rFonts w:asciiTheme="majorBidi" w:hAnsiTheme="majorBidi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E812C8">
        <w:rPr>
          <w:rFonts w:asciiTheme="majorBidi" w:hAnsiTheme="majorBidi" w:cs="Angsana New" w:hint="cs"/>
          <w:spacing w:val="-4"/>
          <w:sz w:val="30"/>
          <w:szCs w:val="30"/>
          <w:cs/>
          <w:lang w:val="en-US" w:bidi="th-TH"/>
        </w:rPr>
        <w:t>จำกัด</w:t>
      </w:r>
      <w:r w:rsidRPr="00E812C8">
        <w:rPr>
          <w:rFonts w:asciiTheme="majorBidi" w:hAnsiTheme="majorBidi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E812C8">
        <w:rPr>
          <w:rFonts w:asciiTheme="majorBidi" w:hAnsiTheme="majorBidi" w:cs="Angsana New" w:hint="cs"/>
          <w:spacing w:val="-4"/>
          <w:sz w:val="30"/>
          <w:szCs w:val="30"/>
          <w:cs/>
          <w:lang w:val="en-US" w:bidi="th-TH"/>
        </w:rPr>
        <w:t>ได้จดทะเบียนเพิ่มทุนเป็นหุ้นสามัญจำนวน</w:t>
      </w:r>
      <w:r w:rsidRPr="00E812C8">
        <w:rPr>
          <w:rFonts w:asciiTheme="majorBidi" w:hAnsiTheme="majorBidi" w:cs="Angsana New"/>
          <w:spacing w:val="-4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pacing w:val="-4"/>
          <w:sz w:val="30"/>
          <w:szCs w:val="30"/>
          <w:lang w:val="en-US"/>
        </w:rPr>
        <w:t>1</w:t>
      </w:r>
      <w:r w:rsidR="004C49B0" w:rsidRPr="004C49B0">
        <w:rPr>
          <w:rFonts w:asciiTheme="majorBidi" w:hAnsiTheme="majorBidi" w:cs="Angsana New"/>
          <w:spacing w:val="-4"/>
          <w:sz w:val="30"/>
          <w:szCs w:val="30"/>
          <w:lang w:val="en-US"/>
        </w:rPr>
        <w:t>5</w:t>
      </w:r>
      <w:r w:rsidR="00BE7E77" w:rsidRPr="00BE7E77">
        <w:rPr>
          <w:rFonts w:asciiTheme="majorBidi" w:hAnsiTheme="majorBidi" w:cs="Angsana New"/>
          <w:spacing w:val="-4"/>
          <w:sz w:val="30"/>
          <w:szCs w:val="30"/>
          <w:lang w:val="en-US"/>
        </w:rPr>
        <w:t>0</w:t>
      </w:r>
      <w:r w:rsidRPr="00E812C8">
        <w:rPr>
          <w:rFonts w:asciiTheme="majorBidi" w:hAnsiTheme="majorBidi" w:cs="Angsana New"/>
          <w:spacing w:val="-4"/>
          <w:sz w:val="30"/>
          <w:szCs w:val="30"/>
          <w:lang w:val="en-US"/>
        </w:rPr>
        <w:t>,</w:t>
      </w:r>
      <w:r w:rsidR="00BE7E77" w:rsidRPr="00BE7E77">
        <w:rPr>
          <w:rFonts w:asciiTheme="majorBidi" w:hAnsiTheme="majorBidi" w:cs="Angsana New"/>
          <w:spacing w:val="-4"/>
          <w:sz w:val="30"/>
          <w:szCs w:val="30"/>
          <w:lang w:val="en-US"/>
        </w:rPr>
        <w:t>000</w:t>
      </w:r>
      <w:r w:rsidRPr="00E812C8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</w:t>
      </w:r>
      <w:r w:rsidRPr="00E812C8">
        <w:rPr>
          <w:rFonts w:asciiTheme="majorBidi" w:hAnsiTheme="majorBidi" w:cs="Angsana New" w:hint="cs"/>
          <w:spacing w:val="-4"/>
          <w:sz w:val="30"/>
          <w:szCs w:val="30"/>
          <w:cs/>
          <w:lang w:val="en-US" w:bidi="th-TH"/>
        </w:rPr>
        <w:t>หุ้น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มูลค่าหุ้นละ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100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บริษัทได้ซื้อหุ้นดังกล่าวทั้งหมด</w:t>
      </w:r>
      <w:r w:rsidR="00F32729" w:rsidRPr="003C557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</w:t>
      </w:r>
      <w:r w:rsidR="00F32729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รวม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1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5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ทำให้ส่วนได้เสียในบริษัท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คาร์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เร้นเทิล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ยังคงเป็นร้อยละ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99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>.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99</w:t>
      </w:r>
      <w:r w:rsidRPr="003C557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ดังเดิม</w:t>
      </w:r>
    </w:p>
    <w:p w14:paraId="6C3F92F6" w14:textId="77777777" w:rsidR="001D6F62" w:rsidRDefault="001D6F62" w:rsidP="003C5578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5437D4A4" w14:textId="4A321CB7" w:rsidR="002C4655" w:rsidRDefault="00CB0C0B" w:rsidP="003C5578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CB0C0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ในเดือนธันวาคม</w:t>
      </w:r>
      <w:r w:rsidRPr="00CB0C0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568</w:t>
      </w:r>
      <w:r w:rsidRPr="00CB0C0B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CB0C0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CB0C0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CB0C0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Pr="00CB0C0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CB0C0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คาร์</w:t>
      </w:r>
      <w:r w:rsidRPr="00CB0C0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CB0C0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เร้นเทิล</w:t>
      </w:r>
      <w:r w:rsidRPr="00CB0C0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CB0C0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CB0C0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CB0C0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ได้จดทะเบียนเพิ่มทุนเป็นหุ้นสามัญจำนวน</w:t>
      </w:r>
      <w:r w:rsidRPr="00CB0C0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1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5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0</w:t>
      </w:r>
      <w:r w:rsidRPr="00CB0C0B">
        <w:rPr>
          <w:rFonts w:asciiTheme="majorBidi" w:hAnsiTheme="majorBidi" w:cs="Angsana New"/>
          <w:sz w:val="30"/>
          <w:szCs w:val="30"/>
          <w:lang w:val="en-US"/>
        </w:rPr>
        <w:t>,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000</w:t>
      </w:r>
      <w:r w:rsidRPr="00CB0C0B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CB0C0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CB0C0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CB0C0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มูลค่าหุ้นละ</w:t>
      </w:r>
      <w:r w:rsidRPr="00CB0C0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100</w:t>
      </w:r>
      <w:r w:rsidRPr="00CB0C0B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CB0C0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CB0C0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CB0C0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บริษัทได้ซื้อหุ้นดังกล่าวทั้งหมดรวมเป็นจำนวนเงิน</w:t>
      </w:r>
      <w:r w:rsidRPr="00CB0C0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1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5</w:t>
      </w:r>
      <w:r w:rsidRPr="00CB0C0B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CB0C0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CB0C0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CB0C0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ทำให้ส่วนได้เสียในบริษัท</w:t>
      </w:r>
      <w:r w:rsidRPr="00CB0C0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CB0C0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Pr="00CB0C0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CB0C0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คาร์</w:t>
      </w:r>
      <w:r w:rsidRPr="00CB0C0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CB0C0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เร้นเทิล</w:t>
      </w:r>
      <w:r w:rsidRPr="00CB0C0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CB0C0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CB0C0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CB0C0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ยังคงเป็นร้อยละ</w:t>
      </w:r>
      <w:r w:rsidRPr="00CB0C0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99</w:t>
      </w:r>
      <w:r w:rsidRPr="00CB0C0B">
        <w:rPr>
          <w:rFonts w:asciiTheme="majorBidi" w:hAnsiTheme="majorBidi" w:cs="Angsana New"/>
          <w:sz w:val="30"/>
          <w:szCs w:val="30"/>
          <w:lang w:val="en-US"/>
        </w:rPr>
        <w:t>.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99</w:t>
      </w:r>
      <w:r w:rsidRPr="00CB0C0B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CB0C0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ดังเดิม</w:t>
      </w:r>
    </w:p>
    <w:p w14:paraId="1A705C45" w14:textId="77777777" w:rsidR="003C5578" w:rsidRDefault="003C5578" w:rsidP="003C5578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10F2A5EA" w14:textId="5788966B" w:rsidR="00C77F64" w:rsidRPr="003C5578" w:rsidRDefault="00C77F64" w:rsidP="00432F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 w:firstLine="54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3C5578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 xml:space="preserve">บริษัท </w:t>
      </w:r>
      <w:r w:rsidRPr="003C5578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เอ็มจีซี</w:t>
      </w:r>
      <w:r w:rsidRPr="003C557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-</w:t>
      </w:r>
      <w:r w:rsidRPr="003C5578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เอเชีย กรีนเทค </w:t>
      </w:r>
      <w:r w:rsidRPr="003C5578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จำกัด</w:t>
      </w:r>
    </w:p>
    <w:p w14:paraId="47D3B782" w14:textId="77777777" w:rsidR="00C77F64" w:rsidRPr="00786F9B" w:rsidRDefault="00C77F64" w:rsidP="00C77F6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 w:hanging="22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0181414" w14:textId="17DA7D30" w:rsidR="0035511B" w:rsidRPr="003C5578" w:rsidRDefault="0035511B" w:rsidP="00C77F6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 w:hanging="2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ในการประชุมคณะกรรมการของบริษัทในเดือนกุมภาพันธ์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567</w:t>
      </w:r>
      <w:r w:rsidRPr="003C557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คณะกรรมการมีมติอนุมัติการจัดตั้ง</w:t>
      </w:r>
      <w:r w:rsidR="0065159D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                           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เอ็มจีซี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>-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เอเชีย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กรีนเทค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เป็นบริษัทย่อยแห่งใหม่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ซึ่งเป็นนิติบุคคลที่จัดตั้งขึ้นในประเทศไทย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มีทุนจดทะเบียนรวม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3C557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โดยออกหุ้นสามัญจำนวน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C557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ล้านหุ้น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มูลค่าที่ตราไว้หุ้นละ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3C557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บริษัทลงทุนในบริษัทย่อยดังกล่าวจำนวน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999</w:t>
      </w:r>
      <w:r w:rsidRPr="003C557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998</w:t>
      </w:r>
      <w:r w:rsidRPr="003C557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คิดเป็นส่วนได้เสียร้อยละ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99</w:t>
      </w:r>
      <w:r w:rsidRPr="003C5578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99</w:t>
      </w:r>
      <w:r w:rsidRPr="003C557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และบริษัทได้จ่ายชำระค่าหุ้นเต็มจำนวนแล้ว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3C557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</w:p>
    <w:p w14:paraId="3B83414B" w14:textId="77777777" w:rsidR="0035511B" w:rsidRPr="00786F9B" w:rsidRDefault="0035511B" w:rsidP="00C77F6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 w:hanging="22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7EDA730" w14:textId="31C353EC" w:rsidR="00632E5A" w:rsidRPr="003C5578" w:rsidRDefault="00C76CEF" w:rsidP="00632E5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ในเดือนเมษายน</w:t>
      </w:r>
      <w:r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567</w:t>
      </w:r>
      <w:r w:rsidRPr="003C557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32729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="00F32729"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F32729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เอ็มจีซี</w:t>
      </w:r>
      <w:r w:rsidR="00F32729"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>-</w:t>
      </w:r>
      <w:r w:rsidR="00F32729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เอเชีย</w:t>
      </w:r>
      <w:r w:rsidR="00F32729"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F32729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กรีนเทค</w:t>
      </w:r>
      <w:r w:rsidR="00F32729"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F32729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="00F32729" w:rsidRPr="003C557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F32729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ได้จดทะเบียนเพิ่มทุนเป็นหุ้นสามัญจำนวน</w:t>
      </w:r>
      <w:r w:rsidR="00F32729"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Theme="majorBidi" w:hAnsiTheme="majorBidi" w:cs="Angsana New"/>
          <w:sz w:val="30"/>
          <w:szCs w:val="30"/>
          <w:lang w:val="en-US" w:bidi="th-TH"/>
        </w:rPr>
        <w:t>6</w:t>
      </w:r>
      <w:r w:rsidR="00BE7E77" w:rsidRPr="00BE7E77">
        <w:rPr>
          <w:rFonts w:asciiTheme="majorBidi" w:hAnsiTheme="majorBidi" w:cs="Angsana New"/>
          <w:sz w:val="30"/>
          <w:szCs w:val="30"/>
          <w:lang w:val="en-US" w:bidi="th-TH"/>
        </w:rPr>
        <w:t>00</w:t>
      </w:r>
      <w:r w:rsidR="00F32729" w:rsidRPr="003C5578">
        <w:rPr>
          <w:rFonts w:asciiTheme="majorBidi" w:hAnsiTheme="majorBidi" w:cs="Angsana New"/>
          <w:sz w:val="30"/>
          <w:szCs w:val="30"/>
          <w:lang w:val="en-US"/>
        </w:rPr>
        <w:t>,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000</w:t>
      </w:r>
      <w:r w:rsidR="00F32729" w:rsidRPr="003C557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F32729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="00F32729"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F32729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มูลค่าหุ้นละ</w:t>
      </w:r>
      <w:r w:rsidR="00F32729"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100</w:t>
      </w:r>
      <w:r w:rsidR="00F32729" w:rsidRPr="003C557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F32729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="00F32729"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F32729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บริษัทได้ซื้อหุ้นดังกล่าวทั้งหมด</w:t>
      </w:r>
      <w:r w:rsidR="00632E5A" w:rsidRPr="003C557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632E5A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เป็นจำนวนเงินรวม </w:t>
      </w:r>
      <w:r w:rsidR="004C49B0" w:rsidRPr="004C49B0">
        <w:rPr>
          <w:rFonts w:asciiTheme="majorBidi" w:hAnsiTheme="majorBidi" w:cs="Angsana New"/>
          <w:sz w:val="30"/>
          <w:szCs w:val="30"/>
          <w:lang w:val="en-US" w:bidi="th-TH"/>
        </w:rPr>
        <w:t>6</w:t>
      </w:r>
      <w:r w:rsidR="00BE7E77" w:rsidRPr="00BE7E77">
        <w:rPr>
          <w:rFonts w:asciiTheme="majorBidi" w:hAnsiTheme="majorBidi" w:cs="Angsana New"/>
          <w:sz w:val="30"/>
          <w:szCs w:val="30"/>
          <w:lang w:val="en-US" w:bidi="th-TH"/>
        </w:rPr>
        <w:t>0</w:t>
      </w:r>
      <w:r w:rsidR="00632E5A" w:rsidRPr="003C557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632E5A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 ทำให้ส่วนได้เสียใน</w:t>
      </w:r>
      <w:r w:rsidR="00311CA7" w:rsidRPr="003C5578">
        <w:rPr>
          <w:rFonts w:asciiTheme="majorBidi" w:hAnsiTheme="majorBidi" w:cs="Angsana New"/>
          <w:sz w:val="30"/>
          <w:szCs w:val="30"/>
          <w:lang w:val="en-US" w:bidi="th-TH"/>
        </w:rPr>
        <w:t xml:space="preserve">               </w:t>
      </w:r>
      <w:r w:rsidR="00632E5A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="00632E5A"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632E5A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เอ็มจีซี</w:t>
      </w:r>
      <w:r w:rsidR="00632E5A"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>-</w:t>
      </w:r>
      <w:r w:rsidR="00632E5A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เอเชีย</w:t>
      </w:r>
      <w:r w:rsidR="00632E5A"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632E5A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กรีนเทค</w:t>
      </w:r>
      <w:r w:rsidR="00632E5A"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632E5A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="00632E5A" w:rsidRPr="003C557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632E5A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ยังคงเป็นร้อยละ</w:t>
      </w:r>
      <w:r w:rsidR="00632E5A" w:rsidRPr="003C557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99</w:t>
      </w:r>
      <w:r w:rsidR="00632E5A" w:rsidRPr="003C5578">
        <w:rPr>
          <w:rFonts w:asciiTheme="majorBidi" w:hAnsiTheme="majorBidi" w:cs="Angsana New"/>
          <w:sz w:val="30"/>
          <w:szCs w:val="30"/>
          <w:lang w:val="en-US"/>
        </w:rPr>
        <w:t>.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99</w:t>
      </w:r>
      <w:r w:rsidR="00632E5A" w:rsidRPr="003C557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632E5A" w:rsidRPr="003C557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ดังเดิม</w:t>
      </w:r>
    </w:p>
    <w:p w14:paraId="297D6555" w14:textId="77777777" w:rsidR="003C5578" w:rsidRPr="00786F9B" w:rsidRDefault="003C5578" w:rsidP="00632E5A">
      <w:pPr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</w:p>
    <w:p w14:paraId="1C501185" w14:textId="4349A8E0" w:rsidR="003C5578" w:rsidRPr="003C5578" w:rsidRDefault="003C5578" w:rsidP="003C557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 w:firstLine="54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3C5578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บริษัท </w:t>
      </w:r>
      <w:r w:rsidRPr="003C5578">
        <w:rPr>
          <w:rFonts w:asciiTheme="majorBidi" w:eastAsia="Calibri" w:hAnsiTheme="majorBidi" w:cs="Angsana New" w:hint="cs"/>
          <w:i/>
          <w:iCs/>
          <w:spacing w:val="-2"/>
          <w:sz w:val="30"/>
          <w:szCs w:val="30"/>
          <w:cs/>
        </w:rPr>
        <w:t xml:space="preserve">มาสเตอร์ ไดร์ฟเวอร์ แอนด์ เซอร์วิสเซส </w:t>
      </w:r>
      <w:r w:rsidRPr="003C5578">
        <w:rPr>
          <w:rFonts w:asciiTheme="majorBidi" w:eastAsia="Calibri" w:hAnsiTheme="majorBidi" w:cs="Angsana New"/>
          <w:i/>
          <w:iCs/>
          <w:spacing w:val="-2"/>
          <w:sz w:val="30"/>
          <w:szCs w:val="30"/>
        </w:rPr>
        <w:t>(</w:t>
      </w:r>
      <w:r w:rsidRPr="003C5578">
        <w:rPr>
          <w:rFonts w:asciiTheme="majorBidi" w:eastAsia="Calibri" w:hAnsiTheme="majorBidi" w:cs="Angsana New" w:hint="cs"/>
          <w:i/>
          <w:iCs/>
          <w:spacing w:val="-2"/>
          <w:sz w:val="30"/>
          <w:szCs w:val="30"/>
          <w:cs/>
        </w:rPr>
        <w:t>ประเทศไทย</w:t>
      </w:r>
      <w:r w:rsidRPr="003C5578">
        <w:rPr>
          <w:rFonts w:asciiTheme="majorBidi" w:eastAsia="Calibri" w:hAnsiTheme="majorBidi" w:cs="Angsana New"/>
          <w:i/>
          <w:iCs/>
          <w:spacing w:val="-2"/>
          <w:sz w:val="30"/>
          <w:szCs w:val="30"/>
        </w:rPr>
        <w:t>)</w:t>
      </w:r>
      <w:r w:rsidRPr="003C5578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Pr="003C5578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จำกัด</w:t>
      </w:r>
    </w:p>
    <w:p w14:paraId="3DEBDB7D" w14:textId="77777777" w:rsidR="003C5578" w:rsidRPr="00786F9B" w:rsidRDefault="003C5578" w:rsidP="00632E5A">
      <w:pPr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</w:p>
    <w:p w14:paraId="2B4554B3" w14:textId="0BC34EFE" w:rsidR="003C5578" w:rsidRDefault="003C5578" w:rsidP="003C5578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3C5578">
        <w:rPr>
          <w:rFonts w:asciiTheme="majorBidi" w:eastAsia="Calibri" w:hAnsiTheme="majorBidi" w:cs="Angsana New" w:hint="cs"/>
          <w:spacing w:val="-2"/>
          <w:sz w:val="30"/>
          <w:szCs w:val="30"/>
          <w:cs/>
        </w:rPr>
        <w:t xml:space="preserve">ในเดือนมกราคม </w:t>
      </w:r>
      <w:r w:rsidR="00BE7E77" w:rsidRPr="00BE7E77">
        <w:rPr>
          <w:rFonts w:asciiTheme="majorBidi" w:eastAsia="Calibri" w:hAnsiTheme="majorBidi" w:cs="Angsana New"/>
          <w:spacing w:val="-2"/>
          <w:sz w:val="30"/>
          <w:szCs w:val="30"/>
          <w:lang w:val="en-US"/>
        </w:rPr>
        <w:t>2</w:t>
      </w:r>
      <w:r w:rsidR="004C49B0" w:rsidRPr="004C49B0">
        <w:rPr>
          <w:rFonts w:asciiTheme="majorBidi" w:eastAsia="Calibri" w:hAnsiTheme="majorBidi" w:cs="Angsana New"/>
          <w:spacing w:val="-2"/>
          <w:sz w:val="30"/>
          <w:szCs w:val="30"/>
          <w:lang w:val="en-US"/>
        </w:rPr>
        <w:t>568</w:t>
      </w:r>
      <w:r w:rsidRPr="003C5578">
        <w:rPr>
          <w:rFonts w:asciiTheme="majorBidi" w:eastAsia="Calibri" w:hAnsiTheme="majorBidi" w:cs="Angsana New"/>
          <w:spacing w:val="-2"/>
          <w:sz w:val="30"/>
          <w:szCs w:val="30"/>
        </w:rPr>
        <w:t xml:space="preserve"> </w:t>
      </w:r>
      <w:r w:rsidRPr="003C5578">
        <w:rPr>
          <w:rFonts w:asciiTheme="majorBidi" w:eastAsia="Calibri" w:hAnsiTheme="majorBidi" w:cs="Angsana New" w:hint="cs"/>
          <w:spacing w:val="-2"/>
          <w:sz w:val="30"/>
          <w:szCs w:val="30"/>
          <w:cs/>
        </w:rPr>
        <w:t xml:space="preserve">บริษัท มาสเตอร์ ไดร์ฟเวอร์ แอนด์ เซอร์วิสเซส </w:t>
      </w:r>
      <w:r w:rsidRPr="003C5578">
        <w:rPr>
          <w:rFonts w:asciiTheme="majorBidi" w:eastAsia="Calibri" w:hAnsiTheme="majorBidi" w:cs="Angsana New"/>
          <w:spacing w:val="-2"/>
          <w:sz w:val="30"/>
          <w:szCs w:val="30"/>
        </w:rPr>
        <w:t>(</w:t>
      </w:r>
      <w:r w:rsidRPr="003C5578">
        <w:rPr>
          <w:rFonts w:asciiTheme="majorBidi" w:eastAsia="Calibri" w:hAnsiTheme="majorBidi" w:cs="Angsana New" w:hint="cs"/>
          <w:spacing w:val="-2"/>
          <w:sz w:val="30"/>
          <w:szCs w:val="30"/>
          <w:cs/>
        </w:rPr>
        <w:t>ประเทศไทย</w:t>
      </w:r>
      <w:r w:rsidRPr="003C5578">
        <w:rPr>
          <w:rFonts w:asciiTheme="majorBidi" w:eastAsia="Calibri" w:hAnsiTheme="majorBidi" w:cs="Angsana New"/>
          <w:spacing w:val="-2"/>
          <w:sz w:val="30"/>
          <w:szCs w:val="30"/>
        </w:rPr>
        <w:t xml:space="preserve">) </w:t>
      </w:r>
      <w:r w:rsidRPr="003C5578">
        <w:rPr>
          <w:rFonts w:asciiTheme="majorBidi" w:eastAsia="Calibri" w:hAnsiTheme="majorBidi" w:cs="Angsana New" w:hint="cs"/>
          <w:spacing w:val="-2"/>
          <w:sz w:val="30"/>
          <w:szCs w:val="30"/>
          <w:cs/>
        </w:rPr>
        <w:t>จำกัด ซึ่งเป็นบริษัทย่อย</w:t>
      </w:r>
      <w:r w:rsidRPr="003C5578">
        <w:rPr>
          <w:rFonts w:asciiTheme="majorBidi" w:eastAsia="Calibri" w:hAnsiTheme="majorBidi" w:cs="Angsana New" w:hint="cs"/>
          <w:sz w:val="30"/>
          <w:szCs w:val="30"/>
          <w:cs/>
        </w:rPr>
        <w:t xml:space="preserve">ทางอ้อม ได้เพิ่มทุนจดทะเบียนเป็นจำนวนเงิน </w:t>
      </w:r>
      <w:r w:rsidR="00BE7E77" w:rsidRPr="00BE7E77">
        <w:rPr>
          <w:rFonts w:asciiTheme="majorBidi" w:eastAsia="Calibri" w:hAnsiTheme="majorBidi" w:cs="Angsana New"/>
          <w:sz w:val="30"/>
          <w:szCs w:val="30"/>
          <w:lang w:val="en-US"/>
        </w:rPr>
        <w:t>20</w:t>
      </w:r>
      <w:r w:rsidRPr="003C5578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3C5578">
        <w:rPr>
          <w:rFonts w:asciiTheme="majorBidi" w:eastAsia="Calibri" w:hAnsiTheme="majorBidi" w:cs="Angsana New" w:hint="cs"/>
          <w:sz w:val="30"/>
          <w:szCs w:val="30"/>
          <w:cs/>
        </w:rPr>
        <w:t xml:space="preserve">ล้านบาท โดยออกหุ้นสามัญจำนวน </w:t>
      </w:r>
      <w:r w:rsidR="00BE7E77" w:rsidRPr="00BE7E77">
        <w:rPr>
          <w:rFonts w:asciiTheme="majorBidi" w:eastAsia="Calibri" w:hAnsiTheme="majorBidi" w:cs="Angsana New"/>
          <w:sz w:val="30"/>
          <w:szCs w:val="30"/>
          <w:lang w:val="en-US"/>
        </w:rPr>
        <w:t>200</w:t>
      </w:r>
      <w:r w:rsidRPr="003C5578">
        <w:rPr>
          <w:rFonts w:asciiTheme="majorBidi" w:eastAsia="Calibri" w:hAnsiTheme="majorBidi" w:cs="Angsana New"/>
          <w:sz w:val="30"/>
          <w:szCs w:val="30"/>
        </w:rPr>
        <w:t>,</w:t>
      </w:r>
      <w:r w:rsidR="00BE7E77" w:rsidRPr="00BE7E77">
        <w:rPr>
          <w:rFonts w:asciiTheme="majorBidi" w:eastAsia="Calibri" w:hAnsiTheme="majorBidi" w:cs="Angsana New"/>
          <w:sz w:val="30"/>
          <w:szCs w:val="30"/>
          <w:lang w:val="en-US"/>
        </w:rPr>
        <w:t>000</w:t>
      </w:r>
      <w:r w:rsidRPr="003C5578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3C5578">
        <w:rPr>
          <w:rFonts w:asciiTheme="majorBidi" w:eastAsia="Calibri" w:hAnsiTheme="majorBidi" w:cs="Angsana New" w:hint="cs"/>
          <w:sz w:val="30"/>
          <w:szCs w:val="30"/>
          <w:cs/>
        </w:rPr>
        <w:t xml:space="preserve">หุ้น มูลค่าหุ้นละ </w:t>
      </w:r>
      <w:r w:rsidRPr="003C5578">
        <w:rPr>
          <w:rFonts w:asciiTheme="majorBidi" w:eastAsia="Calibri" w:hAnsiTheme="majorBidi" w:cs="Angsana New"/>
          <w:sz w:val="30"/>
          <w:szCs w:val="30"/>
        </w:rPr>
        <w:br/>
      </w:r>
      <w:r w:rsidR="00BE7E77" w:rsidRPr="00BE7E77">
        <w:rPr>
          <w:rFonts w:asciiTheme="majorBidi" w:eastAsia="Calibri" w:hAnsiTheme="majorBidi" w:cs="Angsana New"/>
          <w:sz w:val="30"/>
          <w:szCs w:val="30"/>
          <w:lang w:val="en-US"/>
        </w:rPr>
        <w:t>100</w:t>
      </w:r>
      <w:r w:rsidRPr="003C5578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3C5578">
        <w:rPr>
          <w:rFonts w:asciiTheme="majorBidi" w:eastAsia="Calibri" w:hAnsiTheme="majorBidi" w:cs="Angsana New" w:hint="cs"/>
          <w:sz w:val="30"/>
          <w:szCs w:val="30"/>
          <w:cs/>
        </w:rPr>
        <w:t xml:space="preserve">บาท บริษัทย่อยแห่งหนึ่ง </w:t>
      </w:r>
      <w:r w:rsidRPr="003C5578">
        <w:rPr>
          <w:rFonts w:asciiTheme="majorBidi" w:eastAsia="Calibri" w:hAnsiTheme="majorBidi" w:cs="Angsana New"/>
          <w:sz w:val="30"/>
          <w:szCs w:val="30"/>
        </w:rPr>
        <w:t>(</w:t>
      </w:r>
      <w:r w:rsidRPr="003C5578">
        <w:rPr>
          <w:rFonts w:asciiTheme="majorBidi" w:eastAsia="Calibri" w:hAnsiTheme="majorBidi" w:cs="Angsana New" w:hint="cs"/>
          <w:sz w:val="30"/>
          <w:szCs w:val="30"/>
          <w:cs/>
        </w:rPr>
        <w:t>บริษัท มาสเตอร์ คาร์เร้นเทิล จำกัด</w:t>
      </w:r>
      <w:r w:rsidRPr="003C5578">
        <w:rPr>
          <w:rFonts w:asciiTheme="majorBidi" w:eastAsia="Calibri" w:hAnsiTheme="majorBidi" w:cs="Angsana New"/>
          <w:sz w:val="30"/>
          <w:szCs w:val="30"/>
        </w:rPr>
        <w:t xml:space="preserve">) </w:t>
      </w:r>
      <w:r w:rsidRPr="003C5578">
        <w:rPr>
          <w:rFonts w:asciiTheme="majorBidi" w:eastAsia="Calibri" w:hAnsiTheme="majorBidi" w:cs="Angsana New" w:hint="cs"/>
          <w:sz w:val="30"/>
          <w:szCs w:val="30"/>
          <w:cs/>
        </w:rPr>
        <w:t xml:space="preserve">ได้ซื้อหุ้นดังกล่าวทั้งหมด ทำให้ส่วนได้เสียในบริษัท มาสเตอร์ ไดร์ฟเวอร์ แอนด์ เซอร์วิสเซส </w:t>
      </w:r>
      <w:r w:rsidRPr="003C5578">
        <w:rPr>
          <w:rFonts w:asciiTheme="majorBidi" w:eastAsia="Calibri" w:hAnsiTheme="majorBidi" w:cs="Angsana New"/>
          <w:sz w:val="30"/>
          <w:szCs w:val="30"/>
        </w:rPr>
        <w:t>(</w:t>
      </w:r>
      <w:r w:rsidRPr="003C5578">
        <w:rPr>
          <w:rFonts w:asciiTheme="majorBidi" w:eastAsia="Calibri" w:hAnsiTheme="majorBidi" w:cs="Angsana New" w:hint="cs"/>
          <w:sz w:val="30"/>
          <w:szCs w:val="30"/>
          <w:cs/>
        </w:rPr>
        <w:t>ประเทศไทย</w:t>
      </w:r>
      <w:r w:rsidRPr="003C5578">
        <w:rPr>
          <w:rFonts w:asciiTheme="majorBidi" w:eastAsia="Calibri" w:hAnsiTheme="majorBidi" w:cs="Angsana New"/>
          <w:sz w:val="30"/>
          <w:szCs w:val="30"/>
        </w:rPr>
        <w:t xml:space="preserve">) </w:t>
      </w:r>
      <w:r w:rsidRPr="003C5578">
        <w:rPr>
          <w:rFonts w:asciiTheme="majorBidi" w:eastAsia="Calibri" w:hAnsiTheme="majorBidi" w:cs="Angsana New" w:hint="cs"/>
          <w:sz w:val="30"/>
          <w:szCs w:val="30"/>
          <w:cs/>
        </w:rPr>
        <w:t xml:space="preserve">จำกัด ยังคงเป็นร้อยละ </w:t>
      </w:r>
      <w:r w:rsidR="004C49B0" w:rsidRPr="004C49B0">
        <w:rPr>
          <w:rFonts w:asciiTheme="majorBidi" w:eastAsia="Calibri" w:hAnsiTheme="majorBidi" w:cs="Angsana New"/>
          <w:sz w:val="30"/>
          <w:szCs w:val="30"/>
          <w:lang w:val="en-US"/>
        </w:rPr>
        <w:t>99</w:t>
      </w:r>
      <w:r w:rsidRPr="003C5578">
        <w:rPr>
          <w:rFonts w:asciiTheme="majorBidi" w:eastAsia="Calibri" w:hAnsiTheme="majorBidi" w:cs="Angsana New"/>
          <w:sz w:val="30"/>
          <w:szCs w:val="30"/>
        </w:rPr>
        <w:t>.</w:t>
      </w:r>
      <w:r w:rsidR="004C49B0" w:rsidRPr="004C49B0">
        <w:rPr>
          <w:rFonts w:asciiTheme="majorBidi" w:eastAsia="Calibri" w:hAnsiTheme="majorBidi" w:cs="Angsana New"/>
          <w:sz w:val="30"/>
          <w:szCs w:val="30"/>
          <w:lang w:val="en-US"/>
        </w:rPr>
        <w:t>99</w:t>
      </w:r>
      <w:r w:rsidRPr="003C5578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3C5578">
        <w:rPr>
          <w:rFonts w:asciiTheme="majorBidi" w:eastAsia="Calibri" w:hAnsiTheme="majorBidi" w:cs="Angsana New" w:hint="cs"/>
          <w:sz w:val="30"/>
          <w:szCs w:val="30"/>
          <w:cs/>
        </w:rPr>
        <w:t>ดังเดิม</w:t>
      </w:r>
    </w:p>
    <w:p w14:paraId="644507E0" w14:textId="77777777" w:rsidR="001D6F62" w:rsidRPr="00786F9B" w:rsidRDefault="001D6F62" w:rsidP="003C5578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28"/>
          <w:szCs w:val="28"/>
        </w:rPr>
      </w:pPr>
    </w:p>
    <w:p w14:paraId="326FE2F0" w14:textId="0FF497C2" w:rsidR="00754B27" w:rsidRDefault="00A11B78" w:rsidP="003C5578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i/>
          <w:iCs/>
          <w:sz w:val="30"/>
          <w:szCs w:val="30"/>
          <w:lang w:bidi="th-TH"/>
        </w:rPr>
      </w:pPr>
      <w:r w:rsidRPr="00A11B78">
        <w:rPr>
          <w:rFonts w:asciiTheme="majorBidi" w:eastAsia="Calibri" w:hAnsiTheme="majorBidi" w:cs="Angsana New" w:hint="cs"/>
          <w:i/>
          <w:iCs/>
          <w:sz w:val="30"/>
          <w:szCs w:val="30"/>
          <w:cs/>
          <w:lang w:bidi="th-TH"/>
        </w:rPr>
        <w:t>บริษัท</w:t>
      </w:r>
      <w:r w:rsidRPr="00A11B78">
        <w:rPr>
          <w:rFonts w:asciiTheme="majorBidi" w:eastAsia="Calibri" w:hAnsiTheme="majorBidi" w:cs="Angsana New"/>
          <w:i/>
          <w:iCs/>
          <w:sz w:val="30"/>
          <w:szCs w:val="30"/>
          <w:cs/>
          <w:lang w:bidi="th-TH"/>
        </w:rPr>
        <w:t xml:space="preserve"> </w:t>
      </w:r>
      <w:r w:rsidRPr="00A11B78">
        <w:rPr>
          <w:rFonts w:asciiTheme="majorBidi" w:eastAsia="Calibri" w:hAnsiTheme="majorBidi" w:cs="Angsana New" w:hint="cs"/>
          <w:i/>
          <w:iCs/>
          <w:sz w:val="30"/>
          <w:szCs w:val="30"/>
          <w:cs/>
          <w:lang w:bidi="th-TH"/>
        </w:rPr>
        <w:t>เอ็มจีซี</w:t>
      </w:r>
      <w:r w:rsidRPr="00A11B78">
        <w:rPr>
          <w:rFonts w:asciiTheme="majorBidi" w:eastAsia="Calibri" w:hAnsiTheme="majorBidi" w:cs="Angsana New"/>
          <w:i/>
          <w:iCs/>
          <w:sz w:val="30"/>
          <w:szCs w:val="30"/>
          <w:cs/>
          <w:lang w:bidi="th-TH"/>
        </w:rPr>
        <w:t xml:space="preserve"> </w:t>
      </w:r>
      <w:r w:rsidRPr="00A11B78">
        <w:rPr>
          <w:rFonts w:asciiTheme="majorBidi" w:eastAsia="Calibri" w:hAnsiTheme="majorBidi" w:cs="Angsana New" w:hint="cs"/>
          <w:i/>
          <w:iCs/>
          <w:sz w:val="30"/>
          <w:szCs w:val="30"/>
          <w:cs/>
          <w:lang w:bidi="th-TH"/>
        </w:rPr>
        <w:t>มารีน</w:t>
      </w:r>
      <w:r w:rsidRPr="00A11B78">
        <w:rPr>
          <w:rFonts w:asciiTheme="majorBidi" w:eastAsia="Calibri" w:hAnsiTheme="majorBidi" w:cs="Angsana New"/>
          <w:i/>
          <w:iCs/>
          <w:sz w:val="30"/>
          <w:szCs w:val="30"/>
          <w:cs/>
          <w:lang w:bidi="th-TH"/>
        </w:rPr>
        <w:t xml:space="preserve"> </w:t>
      </w:r>
      <w:r w:rsidRPr="00A11B78">
        <w:rPr>
          <w:rFonts w:asciiTheme="majorBidi" w:eastAsia="Calibri" w:hAnsiTheme="majorBidi" w:cs="Angsana New" w:hint="cs"/>
          <w:i/>
          <w:iCs/>
          <w:sz w:val="30"/>
          <w:szCs w:val="30"/>
          <w:cs/>
          <w:lang w:bidi="th-TH"/>
        </w:rPr>
        <w:t>แอนด์</w:t>
      </w:r>
      <w:r w:rsidRPr="00A11B78">
        <w:rPr>
          <w:rFonts w:asciiTheme="majorBidi" w:eastAsia="Calibri" w:hAnsiTheme="majorBidi" w:cs="Angsana New"/>
          <w:i/>
          <w:iCs/>
          <w:sz w:val="30"/>
          <w:szCs w:val="30"/>
          <w:cs/>
          <w:lang w:bidi="th-TH"/>
        </w:rPr>
        <w:t xml:space="preserve"> </w:t>
      </w:r>
      <w:r w:rsidRPr="00A11B78">
        <w:rPr>
          <w:rFonts w:asciiTheme="majorBidi" w:eastAsia="Calibri" w:hAnsiTheme="majorBidi" w:cs="Angsana New" w:hint="cs"/>
          <w:i/>
          <w:iCs/>
          <w:sz w:val="30"/>
          <w:szCs w:val="30"/>
          <w:cs/>
          <w:lang w:bidi="th-TH"/>
        </w:rPr>
        <w:t>ชาร์เตอร์</w:t>
      </w:r>
      <w:r w:rsidRPr="00A11B78">
        <w:rPr>
          <w:rFonts w:asciiTheme="majorBidi" w:eastAsia="Calibri" w:hAnsiTheme="majorBidi" w:cs="Angsana New"/>
          <w:i/>
          <w:iCs/>
          <w:sz w:val="30"/>
          <w:szCs w:val="30"/>
          <w:cs/>
          <w:lang w:bidi="th-TH"/>
        </w:rPr>
        <w:t xml:space="preserve"> (</w:t>
      </w:r>
      <w:r w:rsidRPr="00A11B78">
        <w:rPr>
          <w:rFonts w:asciiTheme="majorBidi" w:eastAsia="Calibri" w:hAnsiTheme="majorBidi" w:cs="Angsana New" w:hint="cs"/>
          <w:i/>
          <w:iCs/>
          <w:sz w:val="30"/>
          <w:szCs w:val="30"/>
          <w:cs/>
          <w:lang w:bidi="th-TH"/>
        </w:rPr>
        <w:t>เอเชีย</w:t>
      </w:r>
      <w:r w:rsidRPr="00A11B78">
        <w:rPr>
          <w:rFonts w:asciiTheme="majorBidi" w:eastAsia="Calibri" w:hAnsiTheme="majorBidi" w:cs="Angsana New"/>
          <w:i/>
          <w:iCs/>
          <w:sz w:val="30"/>
          <w:szCs w:val="30"/>
          <w:cs/>
          <w:lang w:bidi="th-TH"/>
        </w:rPr>
        <w:t xml:space="preserve">) </w:t>
      </w:r>
      <w:r w:rsidRPr="00A11B78">
        <w:rPr>
          <w:rFonts w:asciiTheme="majorBidi" w:eastAsia="Calibri" w:hAnsiTheme="majorBidi" w:cs="Angsana New" w:hint="cs"/>
          <w:i/>
          <w:iCs/>
          <w:sz w:val="30"/>
          <w:szCs w:val="30"/>
          <w:cs/>
          <w:lang w:bidi="th-TH"/>
        </w:rPr>
        <w:t>จำกัด</w:t>
      </w:r>
    </w:p>
    <w:p w14:paraId="464303AE" w14:textId="77777777" w:rsidR="00AD409B" w:rsidRPr="00786F9B" w:rsidRDefault="00AD409B" w:rsidP="003C5578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i/>
          <w:iCs/>
          <w:sz w:val="28"/>
          <w:szCs w:val="28"/>
          <w:lang w:bidi="th-TH"/>
        </w:rPr>
      </w:pPr>
    </w:p>
    <w:p w14:paraId="0349A697" w14:textId="23163C76" w:rsidR="000453E3" w:rsidRDefault="000453E3" w:rsidP="003C5578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ในเดือนธันวาคม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="00BE7E77" w:rsidRPr="00BE7E77">
        <w:rPr>
          <w:rFonts w:asciiTheme="majorBidi" w:eastAsia="Calibri" w:hAnsiTheme="majorBidi" w:cs="Angsana New"/>
          <w:sz w:val="30"/>
          <w:szCs w:val="30"/>
          <w:lang w:val="en-US" w:bidi="th-TH"/>
        </w:rPr>
        <w:t>2</w:t>
      </w:r>
      <w:r w:rsidR="004C49B0" w:rsidRPr="004C49B0">
        <w:rPr>
          <w:rFonts w:asciiTheme="majorBidi" w:eastAsia="Calibri" w:hAnsiTheme="majorBidi" w:cs="Angsana New"/>
          <w:sz w:val="30"/>
          <w:szCs w:val="30"/>
          <w:lang w:val="en-US" w:bidi="th-TH"/>
        </w:rPr>
        <w:t>568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บริษัท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เอ็มจีซี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มารีน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แอนด์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ชาร์เตอร์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(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เอเชีย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) 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จำกัด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ได้จดทะเบียนเพิ่มทุนเป็นหุ้นสามัญจำนวน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="00BE7E77" w:rsidRPr="00BE7E77">
        <w:rPr>
          <w:rFonts w:asciiTheme="majorBidi" w:eastAsia="Calibri" w:hAnsiTheme="majorBidi" w:cs="Angsana New"/>
          <w:sz w:val="30"/>
          <w:szCs w:val="30"/>
          <w:lang w:val="en-US" w:bidi="th-TH"/>
        </w:rPr>
        <w:t>100</w:t>
      </w:r>
      <w:r w:rsidRPr="000453E3">
        <w:rPr>
          <w:rFonts w:asciiTheme="majorBidi" w:eastAsia="Calibri" w:hAnsiTheme="majorBidi" w:cs="Angsana New"/>
          <w:sz w:val="30"/>
          <w:szCs w:val="30"/>
          <w:lang w:bidi="th-TH"/>
        </w:rPr>
        <w:t>,</w:t>
      </w:r>
      <w:r w:rsidR="00BE7E77" w:rsidRPr="00BE7E77">
        <w:rPr>
          <w:rFonts w:asciiTheme="majorBidi" w:eastAsia="Calibri" w:hAnsiTheme="majorBidi" w:cs="Angsana New"/>
          <w:sz w:val="30"/>
          <w:szCs w:val="30"/>
          <w:lang w:val="en-US" w:bidi="th-TH"/>
        </w:rPr>
        <w:t>000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หุ้น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มูลค่าหุ้นละ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="00BE7E77" w:rsidRPr="00BE7E77">
        <w:rPr>
          <w:rFonts w:asciiTheme="majorBidi" w:eastAsia="Calibri" w:hAnsiTheme="majorBidi" w:cs="Angsana New"/>
          <w:sz w:val="30"/>
          <w:szCs w:val="30"/>
          <w:lang w:val="en-US" w:bidi="th-TH"/>
        </w:rPr>
        <w:t>100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บาท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บริษัทได้ซื้อหุ้นดังกล่าวทั้งหมดรวมเป็นจำนวนเงิน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="00BE7E77" w:rsidRPr="00BE7E77">
        <w:rPr>
          <w:rFonts w:asciiTheme="majorBidi" w:eastAsia="Calibri" w:hAnsiTheme="majorBidi" w:cs="Angsana New"/>
          <w:sz w:val="30"/>
          <w:szCs w:val="30"/>
          <w:lang w:val="en-US" w:bidi="th-TH"/>
        </w:rPr>
        <w:t>10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>.</w:t>
      </w:r>
      <w:r w:rsidR="00BE7E77" w:rsidRPr="00BE7E77">
        <w:rPr>
          <w:rFonts w:asciiTheme="majorBidi" w:eastAsia="Calibri" w:hAnsiTheme="majorBidi" w:cs="Angsana New"/>
          <w:sz w:val="30"/>
          <w:szCs w:val="30"/>
          <w:lang w:val="en-US" w:bidi="th-TH"/>
        </w:rPr>
        <w:t>0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ล้านบาท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ทำให้ส่วนได้เสียในบริษัท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เอ็มจีซี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มารีน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แอนด์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ชาร์เตอร์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(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เอเชีย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) 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จำกัด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ยังคงเป็นร้อยละ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="004C49B0" w:rsidRPr="004C49B0">
        <w:rPr>
          <w:rFonts w:asciiTheme="majorBidi" w:eastAsia="Calibri" w:hAnsiTheme="majorBidi" w:cs="Angsana New"/>
          <w:sz w:val="30"/>
          <w:szCs w:val="30"/>
          <w:lang w:val="en-US" w:bidi="th-TH"/>
        </w:rPr>
        <w:t>99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>.</w:t>
      </w:r>
      <w:r w:rsidR="004C49B0" w:rsidRPr="004C49B0">
        <w:rPr>
          <w:rFonts w:asciiTheme="majorBidi" w:eastAsia="Calibri" w:hAnsiTheme="majorBidi" w:cs="Angsana New"/>
          <w:sz w:val="30"/>
          <w:szCs w:val="30"/>
          <w:lang w:val="en-US" w:bidi="th-TH"/>
        </w:rPr>
        <w:t>99</w:t>
      </w:r>
      <w:r w:rsidRPr="000453E3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0453E3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ดังเดิม</w:t>
      </w:r>
    </w:p>
    <w:p w14:paraId="49FDC5EE" w14:textId="77777777" w:rsidR="00786F9B" w:rsidRPr="00786F9B" w:rsidRDefault="00786F9B" w:rsidP="003C5578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28"/>
          <w:szCs w:val="28"/>
          <w:lang w:bidi="th-TH"/>
        </w:rPr>
      </w:pPr>
    </w:p>
    <w:p w14:paraId="7B72F3DB" w14:textId="45D8501C" w:rsidR="00C77F64" w:rsidRPr="00503674" w:rsidRDefault="00C77F64" w:rsidP="00C77F6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C77F64" w:rsidRPr="00503674" w:rsidSect="00981E82">
          <w:type w:val="continuous"/>
          <w:pgSz w:w="11907" w:h="16839" w:code="9"/>
          <w:pgMar w:top="691" w:right="1152" w:bottom="810" w:left="1152" w:header="720" w:footer="720" w:gutter="0"/>
          <w:paperSrc w:first="7" w:other="7"/>
          <w:cols w:space="720"/>
          <w:docGrid w:linePitch="360"/>
        </w:sectPr>
      </w:pPr>
    </w:p>
    <w:p w14:paraId="04021B76" w14:textId="518EC7B1" w:rsidR="00460267" w:rsidRPr="006666FA" w:rsidRDefault="00460267" w:rsidP="00792773">
      <w:pPr>
        <w:ind w:right="18" w:firstLine="5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844D2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 xml:space="preserve">เงินลงทุนในบริษัทย่อย ณ วันที่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B844D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844D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568</w:t>
      </w:r>
      <w:r w:rsidR="00AE4D47" w:rsidRPr="00B844D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E4D47" w:rsidRPr="00B844D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567</w:t>
      </w:r>
      <w:r w:rsidR="00B44A71" w:rsidRPr="00B844D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B844D2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และเงินปันผลรับสำหรับแต่ละปี มีดังนี้</w:t>
      </w:r>
    </w:p>
    <w:p w14:paraId="5FE43DEE" w14:textId="77777777" w:rsidR="004B231A" w:rsidRPr="006666FA" w:rsidRDefault="004B231A" w:rsidP="00792773">
      <w:pPr>
        <w:ind w:right="18" w:firstLine="518"/>
        <w:jc w:val="both"/>
        <w:rPr>
          <w:rFonts w:asciiTheme="majorBidi" w:hAnsiTheme="majorBidi" w:cstheme="majorBidi"/>
          <w:sz w:val="12"/>
          <w:szCs w:val="12"/>
          <w:lang w:val="en-US" w:bidi="th-TH"/>
        </w:rPr>
      </w:pPr>
    </w:p>
    <w:tbl>
      <w:tblPr>
        <w:tblW w:w="1494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700"/>
        <w:gridCol w:w="106"/>
        <w:gridCol w:w="1872"/>
        <w:gridCol w:w="142"/>
        <w:gridCol w:w="567"/>
        <w:gridCol w:w="142"/>
        <w:gridCol w:w="567"/>
        <w:gridCol w:w="141"/>
        <w:gridCol w:w="709"/>
        <w:gridCol w:w="142"/>
        <w:gridCol w:w="709"/>
        <w:gridCol w:w="123"/>
        <w:gridCol w:w="810"/>
        <w:gridCol w:w="106"/>
        <w:gridCol w:w="803"/>
        <w:gridCol w:w="142"/>
        <w:gridCol w:w="709"/>
        <w:gridCol w:w="142"/>
        <w:gridCol w:w="708"/>
        <w:gridCol w:w="142"/>
        <w:gridCol w:w="832"/>
        <w:gridCol w:w="106"/>
        <w:gridCol w:w="783"/>
        <w:gridCol w:w="122"/>
        <w:gridCol w:w="709"/>
        <w:gridCol w:w="141"/>
        <w:gridCol w:w="765"/>
      </w:tblGrid>
      <w:tr w:rsidR="00782B69" w:rsidRPr="006666FA" w14:paraId="7F4AC098" w14:textId="77777777" w:rsidTr="00C670D2">
        <w:tc>
          <w:tcPr>
            <w:tcW w:w="7920" w:type="dxa"/>
            <w:gridSpan w:val="12"/>
            <w:tcMar>
              <w:left w:w="29" w:type="dxa"/>
              <w:right w:w="29" w:type="dxa"/>
            </w:tcMar>
          </w:tcPr>
          <w:p w14:paraId="08D137D5" w14:textId="039F64C7" w:rsidR="00782B69" w:rsidRPr="006666FA" w:rsidRDefault="00782B69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020" w:type="dxa"/>
            <w:gridSpan w:val="15"/>
          </w:tcPr>
          <w:p w14:paraId="5228B8EA" w14:textId="7E9795A6" w:rsidR="00782B69" w:rsidRPr="006666FA" w:rsidRDefault="00782B69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575E0" w:rsidRPr="006666FA" w14:paraId="41B53205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71CB9462" w14:textId="77777777" w:rsidR="001575E0" w:rsidRPr="006666FA" w:rsidRDefault="001575E0" w:rsidP="006C0F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ชื่อบริษัท</w:t>
            </w:r>
          </w:p>
        </w:tc>
        <w:tc>
          <w:tcPr>
            <w:tcW w:w="106" w:type="dxa"/>
          </w:tcPr>
          <w:p w14:paraId="2A085589" w14:textId="77777777" w:rsidR="001575E0" w:rsidRPr="006666FA" w:rsidRDefault="001575E0" w:rsidP="001575E0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1CC62BD5" w14:textId="77777777" w:rsidR="001575E0" w:rsidRPr="006666FA" w:rsidRDefault="001575E0" w:rsidP="001575E0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8C53A8" w14:textId="77777777" w:rsidR="001575E0" w:rsidRPr="006666FA" w:rsidRDefault="001575E0" w:rsidP="001575E0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142" w:type="dxa"/>
          </w:tcPr>
          <w:p w14:paraId="17724699" w14:textId="77777777" w:rsidR="001575E0" w:rsidRPr="006666FA" w:rsidRDefault="001575E0" w:rsidP="001575E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76" w:type="dxa"/>
            <w:gridSpan w:val="3"/>
            <w:tcMar>
              <w:left w:w="29" w:type="dxa"/>
              <w:right w:w="29" w:type="dxa"/>
            </w:tcMar>
          </w:tcPr>
          <w:p w14:paraId="160B2B15" w14:textId="77777777" w:rsidR="001575E0" w:rsidRPr="006666FA" w:rsidRDefault="001575E0" w:rsidP="001575E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58093C1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60" w:type="dxa"/>
            <w:gridSpan w:val="3"/>
            <w:tcMar>
              <w:left w:w="29" w:type="dxa"/>
              <w:right w:w="29" w:type="dxa"/>
            </w:tcMar>
          </w:tcPr>
          <w:p w14:paraId="70B125C2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ทุนชำระแล้ว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57026ABA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19" w:type="dxa"/>
            <w:gridSpan w:val="3"/>
            <w:tcMar>
              <w:left w:w="29" w:type="dxa"/>
              <w:right w:w="29" w:type="dxa"/>
            </w:tcMar>
          </w:tcPr>
          <w:p w14:paraId="12C5471A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4568A4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2CC3E42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59" w:type="dxa"/>
            <w:gridSpan w:val="3"/>
            <w:tcMar>
              <w:left w:w="29" w:type="dxa"/>
              <w:right w:w="29" w:type="dxa"/>
            </w:tcMar>
          </w:tcPr>
          <w:p w14:paraId="307D4C49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E44BFC" w14:textId="0E50F08F" w:rsidR="001575E0" w:rsidRPr="006666FA" w:rsidRDefault="006C0F9A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การด้อยค่า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E43D69E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21" w:type="dxa"/>
            <w:gridSpan w:val="3"/>
            <w:tcMar>
              <w:left w:w="29" w:type="dxa"/>
              <w:right w:w="29" w:type="dxa"/>
            </w:tcMar>
          </w:tcPr>
          <w:p w14:paraId="4B8D3D98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480D407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5D52C1EB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15" w:type="dxa"/>
            <w:gridSpan w:val="3"/>
            <w:tcMar>
              <w:left w:w="29" w:type="dxa"/>
              <w:right w:w="29" w:type="dxa"/>
            </w:tcMar>
          </w:tcPr>
          <w:p w14:paraId="4AE6491C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  <w:p w14:paraId="7F8F90DC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สำหรับปี</w:t>
            </w:r>
          </w:p>
        </w:tc>
      </w:tr>
      <w:tr w:rsidR="00087401" w:rsidRPr="006666FA" w14:paraId="04082B10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5F4CCB72" w14:textId="77777777" w:rsidR="00087401" w:rsidRPr="006666FA" w:rsidRDefault="00087401" w:rsidP="00087401">
            <w:pPr>
              <w:tabs>
                <w:tab w:val="left" w:pos="2580"/>
              </w:tabs>
              <w:spacing w:line="240" w:lineRule="atLeas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" w:type="dxa"/>
          </w:tcPr>
          <w:p w14:paraId="2025C841" w14:textId="77777777" w:rsidR="00087401" w:rsidRPr="006666FA" w:rsidRDefault="00087401" w:rsidP="0008740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64803868" w14:textId="77777777" w:rsidR="00087401" w:rsidRPr="006666FA" w:rsidRDefault="00087401" w:rsidP="0008740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</w:tcPr>
          <w:p w14:paraId="2600E2F9" w14:textId="77777777" w:rsidR="00087401" w:rsidRPr="006666FA" w:rsidRDefault="00087401" w:rsidP="00087401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0B10213C" w14:textId="3B0FDC7A" w:rsidR="00087401" w:rsidRPr="006666FA" w:rsidRDefault="00BE7E77" w:rsidP="000874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568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4D7A5CF" w14:textId="77777777" w:rsidR="00087401" w:rsidRPr="006666FA" w:rsidRDefault="00087401" w:rsidP="000874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6000B3B7" w14:textId="4AE12880" w:rsidR="00087401" w:rsidRPr="006666FA" w:rsidRDefault="00BE7E77" w:rsidP="000874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567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5FB5231" w14:textId="77777777" w:rsidR="00087401" w:rsidRPr="006666FA" w:rsidRDefault="00087401" w:rsidP="00087401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58CEC0E" w14:textId="1556DE9B" w:rsidR="00087401" w:rsidRPr="006666FA" w:rsidRDefault="00BE7E77" w:rsidP="000874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568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A48AF26" w14:textId="77777777" w:rsidR="00087401" w:rsidRPr="006666FA" w:rsidRDefault="00087401" w:rsidP="000874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1742B63" w14:textId="5426B92B" w:rsidR="00087401" w:rsidRPr="006666FA" w:rsidRDefault="00BE7E77" w:rsidP="000874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567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60B11BA0" w14:textId="77777777" w:rsidR="00087401" w:rsidRPr="006666FA" w:rsidRDefault="00087401" w:rsidP="00087401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057DBED8" w14:textId="01E81662" w:rsidR="00087401" w:rsidRPr="006666FA" w:rsidRDefault="00BE7E77" w:rsidP="000874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568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440F0AC2" w14:textId="77777777" w:rsidR="00087401" w:rsidRPr="006666FA" w:rsidRDefault="00087401" w:rsidP="000874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101C875A" w14:textId="45FE1002" w:rsidR="00087401" w:rsidRPr="006666FA" w:rsidRDefault="00BE7E77" w:rsidP="000874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567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1813720" w14:textId="77777777" w:rsidR="00087401" w:rsidRPr="006666FA" w:rsidRDefault="00087401" w:rsidP="00087401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52C9FA4" w14:textId="5A9B360B" w:rsidR="00087401" w:rsidRPr="006666FA" w:rsidRDefault="00BE7E77" w:rsidP="000874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568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BF52853" w14:textId="77777777" w:rsidR="00087401" w:rsidRPr="006666FA" w:rsidRDefault="00087401" w:rsidP="000874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6718D882" w14:textId="1BBB8445" w:rsidR="00087401" w:rsidRPr="006666FA" w:rsidRDefault="00BE7E77" w:rsidP="000874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567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F36E3B2" w14:textId="77777777" w:rsidR="00087401" w:rsidRPr="006666FA" w:rsidRDefault="00087401" w:rsidP="00087401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37C9EFCB" w14:textId="11EFBD8F" w:rsidR="00087401" w:rsidRPr="006666FA" w:rsidRDefault="00BE7E77" w:rsidP="000874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568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59010733" w14:textId="77777777" w:rsidR="00087401" w:rsidRPr="006666FA" w:rsidRDefault="00087401" w:rsidP="000874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177E222C" w14:textId="1D50333B" w:rsidR="00087401" w:rsidRPr="006666FA" w:rsidRDefault="00BE7E77" w:rsidP="000874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567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5CF1A203" w14:textId="77777777" w:rsidR="00087401" w:rsidRPr="006666FA" w:rsidRDefault="00087401" w:rsidP="00087401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CE1377D" w14:textId="6C9C381D" w:rsidR="00087401" w:rsidRPr="006666FA" w:rsidRDefault="00BE7E77" w:rsidP="000874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568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71A8D8E" w14:textId="77777777" w:rsidR="00087401" w:rsidRPr="006666FA" w:rsidRDefault="00087401" w:rsidP="000874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40B53D94" w14:textId="65CE4844" w:rsidR="00087401" w:rsidRPr="006666FA" w:rsidRDefault="00BE7E77" w:rsidP="000874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567</w:t>
            </w:r>
          </w:p>
        </w:tc>
      </w:tr>
      <w:tr w:rsidR="00911555" w:rsidRPr="006666FA" w14:paraId="0D7E5F9B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4868C58D" w14:textId="77777777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" w:type="dxa"/>
          </w:tcPr>
          <w:p w14:paraId="766F89A9" w14:textId="77777777" w:rsidR="00911555" w:rsidRPr="006666FA" w:rsidRDefault="00911555" w:rsidP="00911555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300117A0" w14:textId="77777777" w:rsidR="00911555" w:rsidRPr="006666FA" w:rsidRDefault="00911555" w:rsidP="00911555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</w:tcPr>
          <w:p w14:paraId="34F41916" w14:textId="77777777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6" w:type="dxa"/>
            <w:gridSpan w:val="3"/>
            <w:tcMar>
              <w:left w:w="29" w:type="dxa"/>
              <w:right w:w="29" w:type="dxa"/>
            </w:tcMar>
          </w:tcPr>
          <w:p w14:paraId="1373312B" w14:textId="77777777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ร้อยละ</w:t>
            </w: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531FFBC" w14:textId="77777777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03" w:type="dxa"/>
            <w:gridSpan w:val="19"/>
            <w:tcMar>
              <w:left w:w="29" w:type="dxa"/>
              <w:right w:w="29" w:type="dxa"/>
            </w:tcMar>
          </w:tcPr>
          <w:p w14:paraId="2A2CA338" w14:textId="77777777" w:rsidR="00911555" w:rsidRPr="006666FA" w:rsidRDefault="00911555" w:rsidP="0091155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911555" w:rsidRPr="006666FA" w14:paraId="0071F164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442682FE" w14:textId="77777777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106" w:type="dxa"/>
          </w:tcPr>
          <w:p w14:paraId="147C2145" w14:textId="77777777" w:rsidR="00911555" w:rsidRPr="006666FA" w:rsidRDefault="00911555" w:rsidP="00911555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7915031E" w14:textId="77777777" w:rsidR="00911555" w:rsidRPr="006666FA" w:rsidRDefault="00911555" w:rsidP="00911555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</w:tcPr>
          <w:p w14:paraId="362598CD" w14:textId="77777777" w:rsidR="00911555" w:rsidRPr="006666FA" w:rsidRDefault="00911555" w:rsidP="00911555">
            <w:pPr>
              <w:tabs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5B63B089" w14:textId="77777777" w:rsidR="00911555" w:rsidRPr="006666FA" w:rsidRDefault="00911555" w:rsidP="00911555">
            <w:pPr>
              <w:tabs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A785D3A" w14:textId="77777777" w:rsidR="00911555" w:rsidRPr="006666FA" w:rsidRDefault="00911555" w:rsidP="00911555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69D2B4D" w14:textId="77777777" w:rsidR="00911555" w:rsidRPr="006666FA" w:rsidRDefault="00911555" w:rsidP="00911555">
            <w:pPr>
              <w:tabs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692E96A" w14:textId="77777777" w:rsidR="00911555" w:rsidRPr="006666FA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D114313" w14:textId="77777777" w:rsidR="00911555" w:rsidRPr="006666FA" w:rsidRDefault="00911555" w:rsidP="00911555">
            <w:pPr>
              <w:tabs>
                <w:tab w:val="decimal" w:pos="7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A471940" w14:textId="77777777" w:rsidR="00911555" w:rsidRPr="006666FA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4A09514" w14:textId="77777777" w:rsidR="00911555" w:rsidRPr="006666FA" w:rsidRDefault="00911555" w:rsidP="00911555">
            <w:pPr>
              <w:tabs>
                <w:tab w:val="decimal" w:pos="7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3F83D82A" w14:textId="77777777" w:rsidR="00911555" w:rsidRPr="006666FA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40088A11" w14:textId="77777777" w:rsidR="00911555" w:rsidRPr="006666FA" w:rsidRDefault="00911555" w:rsidP="00911555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22A57A9B" w14:textId="77777777" w:rsidR="00911555" w:rsidRPr="006666FA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415D4A46" w14:textId="77777777" w:rsidR="00911555" w:rsidRPr="006666FA" w:rsidRDefault="00911555" w:rsidP="00911555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2F74196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529BEF62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33B5EEA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57B50874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71234FD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7087A87F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1F580122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0E302589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681CA460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DDAEC24" w14:textId="77777777" w:rsidR="00911555" w:rsidRPr="006666FA" w:rsidRDefault="00911555" w:rsidP="0091155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2A1DED2" w14:textId="77777777" w:rsidR="00911555" w:rsidRPr="006666FA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56EDEB8A" w14:textId="77777777" w:rsidR="00911555" w:rsidRPr="006666FA" w:rsidRDefault="00911555" w:rsidP="0091155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C0325" w:rsidRPr="006666FA" w14:paraId="4D30CC79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2E463E27" w14:textId="77777777" w:rsidR="00DC0325" w:rsidRPr="006666FA" w:rsidRDefault="00DC0325" w:rsidP="00DC0325">
            <w:pPr>
              <w:tabs>
                <w:tab w:val="left" w:pos="2580"/>
              </w:tabs>
              <w:spacing w:line="240" w:lineRule="auto"/>
              <w:ind w:left="45" w:right="66" w:hanging="6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มาสเตอร์ คาร์ เร้นเทิล จำกัด</w:t>
            </w:r>
          </w:p>
        </w:tc>
        <w:tc>
          <w:tcPr>
            <w:tcW w:w="106" w:type="dxa"/>
          </w:tcPr>
          <w:p w14:paraId="57CB3A2E" w14:textId="77777777" w:rsidR="00DC0325" w:rsidRPr="006666FA" w:rsidRDefault="00DC0325" w:rsidP="00DC032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2A83DE27" w14:textId="77777777" w:rsidR="00DC0325" w:rsidRPr="006666FA" w:rsidRDefault="00DC0325" w:rsidP="00DC032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ให้เช่ารถยนต์</w:t>
            </w:r>
          </w:p>
        </w:tc>
        <w:tc>
          <w:tcPr>
            <w:tcW w:w="142" w:type="dxa"/>
          </w:tcPr>
          <w:p w14:paraId="1FEE3B76" w14:textId="77777777" w:rsidR="00DC0325" w:rsidRPr="006666FA" w:rsidRDefault="00DC0325" w:rsidP="00DC032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16BE7AD" w14:textId="21D60628" w:rsidR="00DC0325" w:rsidRPr="007D69C9" w:rsidRDefault="004C49B0" w:rsidP="00DC032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DC0325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3A38819" w14:textId="77777777" w:rsidR="00DC0325" w:rsidRPr="007D69C9" w:rsidRDefault="00DC0325" w:rsidP="00DC0325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63A92662" w14:textId="43B8A66C" w:rsidR="00DC0325" w:rsidRPr="007D69C9" w:rsidRDefault="004C49B0" w:rsidP="00DC032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DC0325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6B326ED1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8D23360" w14:textId="28EF63B7" w:rsidR="00DC0325" w:rsidRPr="007D69C9" w:rsidRDefault="004C49B0" w:rsidP="00DC032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309AFA3" w14:textId="77777777" w:rsidR="00DC0325" w:rsidRPr="007D69C9" w:rsidRDefault="00DC0325" w:rsidP="00DC032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5A3B7D0" w14:textId="3E1E5E15" w:rsidR="00DC0325" w:rsidRPr="007D69C9" w:rsidRDefault="004C49B0" w:rsidP="00DC0325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375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14CF77DD" w14:textId="77777777" w:rsidR="00DC0325" w:rsidRPr="007D69C9" w:rsidRDefault="00DC0325" w:rsidP="00DC0325">
            <w:pPr>
              <w:tabs>
                <w:tab w:val="decimal" w:pos="416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763626D5" w14:textId="4DAC291A" w:rsidR="00DC0325" w:rsidRPr="007D69C9" w:rsidRDefault="004C49B0" w:rsidP="00DC032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167CB982" w14:textId="77777777" w:rsidR="00DC0325" w:rsidRPr="007D69C9" w:rsidRDefault="00DC0325" w:rsidP="00DC032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49E57B14" w14:textId="17D90EA3" w:rsidR="00DC0325" w:rsidRPr="007D69C9" w:rsidRDefault="00DC0325" w:rsidP="00DC0325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3AF99B8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2A8C718" w14:textId="1BC0CD02" w:rsidR="00DC0325" w:rsidRPr="007D69C9" w:rsidRDefault="00DC0325" w:rsidP="00DC032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FEA8D62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043E9BC9" w14:textId="4C309529" w:rsidR="00DC0325" w:rsidRPr="007D69C9" w:rsidRDefault="00DC0325" w:rsidP="00DC032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0EB1475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057CAD51" w14:textId="15982325" w:rsidR="00DC0325" w:rsidRPr="007D69C9" w:rsidRDefault="004C49B0" w:rsidP="00DC0325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E151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1B11A39E" w14:textId="77777777" w:rsidR="00DC0325" w:rsidRPr="007D69C9" w:rsidRDefault="00DC0325" w:rsidP="00DC032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0EBE97CD" w14:textId="086ED422" w:rsidR="00DC0325" w:rsidRPr="007D69C9" w:rsidRDefault="004C49B0" w:rsidP="00DC032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375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40D25E2D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173C1DB" w14:textId="54A13C0C" w:rsidR="00DC0325" w:rsidRPr="007D69C9" w:rsidRDefault="004C49B0" w:rsidP="00DC0325">
            <w:pPr>
              <w:tabs>
                <w:tab w:val="decimal" w:pos="628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</w:t>
            </w:r>
            <w:r w:rsidR="00497E6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0E0E2C6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3E689534" w14:textId="0AC92EAF" w:rsidR="00DC0325" w:rsidRPr="007D69C9" w:rsidRDefault="004C49B0" w:rsidP="00DC0325">
            <w:pPr>
              <w:tabs>
                <w:tab w:val="decimal" w:pos="650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</w:tr>
      <w:tr w:rsidR="00DC0325" w:rsidRPr="006666FA" w14:paraId="0480694B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64211CF7" w14:textId="3E4738D4" w:rsidR="00DC0325" w:rsidRPr="006666FA" w:rsidRDefault="00DC0325" w:rsidP="00DC0325">
            <w:pPr>
              <w:tabs>
                <w:tab w:val="left" w:pos="2580"/>
              </w:tabs>
              <w:spacing w:line="240" w:lineRule="auto"/>
              <w:ind w:left="198" w:right="66" w:hanging="21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ซัมมิท ฮอนด้า ออโตโมบิลจำกัด</w:t>
            </w:r>
          </w:p>
        </w:tc>
        <w:tc>
          <w:tcPr>
            <w:tcW w:w="106" w:type="dxa"/>
          </w:tcPr>
          <w:p w14:paraId="656115DB" w14:textId="77777777" w:rsidR="00DC0325" w:rsidRPr="006666FA" w:rsidRDefault="00DC0325" w:rsidP="00DC032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58906280" w14:textId="3ACF7A90" w:rsidR="00DC0325" w:rsidRPr="006666FA" w:rsidRDefault="00DC0325" w:rsidP="00DC032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จำหน่ายและซ่อมแซมรถยนต์</w:t>
            </w:r>
          </w:p>
        </w:tc>
        <w:tc>
          <w:tcPr>
            <w:tcW w:w="142" w:type="dxa"/>
          </w:tcPr>
          <w:p w14:paraId="361FB094" w14:textId="77777777" w:rsidR="00DC0325" w:rsidRPr="006666FA" w:rsidRDefault="00DC0325" w:rsidP="00DC032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78C5DCB4" w14:textId="2A06A652" w:rsidR="00DC0325" w:rsidRPr="007D69C9" w:rsidRDefault="004C49B0" w:rsidP="00DC032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DC0325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9B0D568" w14:textId="77777777" w:rsidR="00DC0325" w:rsidRPr="007D69C9" w:rsidRDefault="00DC0325" w:rsidP="00DC0325">
            <w:pPr>
              <w:tabs>
                <w:tab w:val="decimal" w:pos="882"/>
              </w:tabs>
              <w:spacing w:line="240" w:lineRule="atLeast"/>
              <w:ind w:left="-216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6FF7E5E6" w14:textId="15DDE850" w:rsidR="00DC0325" w:rsidRPr="007D69C9" w:rsidRDefault="004C49B0" w:rsidP="00DC032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DC0325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43B90B5" w14:textId="77777777" w:rsidR="00DC0325" w:rsidRPr="007D69C9" w:rsidRDefault="00DC0325" w:rsidP="00DC032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C2B35D0" w14:textId="5FF11207" w:rsidR="00DC0325" w:rsidRPr="007D69C9" w:rsidRDefault="00BE7E77" w:rsidP="00DC032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0BC4009" w14:textId="77777777" w:rsidR="00DC0325" w:rsidRPr="007D69C9" w:rsidRDefault="00DC0325" w:rsidP="00DC032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0F15A15" w14:textId="3F8926FC" w:rsidR="00DC0325" w:rsidRPr="007D69C9" w:rsidRDefault="00BE7E77" w:rsidP="00DC0325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0619B60B" w14:textId="77777777" w:rsidR="00DC0325" w:rsidRPr="007D69C9" w:rsidRDefault="00DC0325" w:rsidP="00DC032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23697261" w14:textId="5F7DFFC6" w:rsidR="00DC0325" w:rsidRPr="007D69C9" w:rsidRDefault="004C49B0" w:rsidP="00DC0325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1F55B76D" w14:textId="77777777" w:rsidR="00DC0325" w:rsidRPr="007D69C9" w:rsidRDefault="00DC0325" w:rsidP="00DC032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366A8F50" w14:textId="0B626109" w:rsidR="00DC0325" w:rsidRPr="007D69C9" w:rsidRDefault="004C49B0" w:rsidP="00DC0325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108CB2D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9675264" w14:textId="4E857DFF" w:rsidR="00DC0325" w:rsidRPr="007D69C9" w:rsidRDefault="00DC0325" w:rsidP="00DC032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BD0A663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1E8BF890" w14:textId="0CDBB88F" w:rsidR="00DC0325" w:rsidRPr="007D69C9" w:rsidRDefault="00DC0325" w:rsidP="00DC032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ACB628F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6790F544" w14:textId="76B02D01" w:rsidR="00DC0325" w:rsidRPr="007D69C9" w:rsidRDefault="004C49B0" w:rsidP="00DC0325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E151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3F1E3281" w14:textId="77777777" w:rsidR="00DC0325" w:rsidRPr="007D69C9" w:rsidRDefault="00DC0325" w:rsidP="00DC032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048461EC" w14:textId="340BD29A" w:rsidR="00DC0325" w:rsidRPr="007D69C9" w:rsidRDefault="004C49B0" w:rsidP="00DC032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65AD5327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55BF6C1" w14:textId="32EECFC9" w:rsidR="00DC0325" w:rsidRPr="007D69C9" w:rsidRDefault="00497E66" w:rsidP="00B844D2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7416200E" w14:textId="77777777" w:rsidR="00DC0325" w:rsidRPr="007D69C9" w:rsidRDefault="00DC0325" w:rsidP="00DC032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0FD8A00A" w14:textId="4B306CA8" w:rsidR="00DC0325" w:rsidRPr="007D69C9" w:rsidRDefault="004C49B0" w:rsidP="00DC0325">
            <w:pPr>
              <w:tabs>
                <w:tab w:val="decimal" w:pos="650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</w:tr>
      <w:tr w:rsidR="00DC0325" w:rsidRPr="006666FA" w14:paraId="63429801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4D540490" w14:textId="77777777" w:rsidR="00DC0325" w:rsidRPr="006666FA" w:rsidRDefault="00DC0325" w:rsidP="00DC03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 w:hanging="1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มิลเลนเนียม ออโต้ กรุ๊ป จำกัด</w:t>
            </w:r>
          </w:p>
        </w:tc>
        <w:tc>
          <w:tcPr>
            <w:tcW w:w="106" w:type="dxa"/>
          </w:tcPr>
          <w:p w14:paraId="2B3FE97F" w14:textId="77777777" w:rsidR="00DC0325" w:rsidRPr="006666FA" w:rsidRDefault="00DC0325" w:rsidP="00DC032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4DED772A" w14:textId="449DBF07" w:rsidR="00DC0325" w:rsidRPr="006666FA" w:rsidRDefault="00DC0325" w:rsidP="00DC032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จำหน่ายและซ่อมแซมรถยนต์</w:t>
            </w:r>
          </w:p>
        </w:tc>
        <w:tc>
          <w:tcPr>
            <w:tcW w:w="142" w:type="dxa"/>
          </w:tcPr>
          <w:p w14:paraId="2A0171C8" w14:textId="77777777" w:rsidR="00DC0325" w:rsidRPr="006666FA" w:rsidRDefault="00DC0325" w:rsidP="00DC032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476D23C" w14:textId="0ECABBA7" w:rsidR="00DC0325" w:rsidRPr="007D69C9" w:rsidRDefault="004C49B0" w:rsidP="00DC032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DC0325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D6C13B3" w14:textId="77777777" w:rsidR="00DC0325" w:rsidRPr="007D69C9" w:rsidRDefault="00DC0325" w:rsidP="00DC0325">
            <w:pPr>
              <w:tabs>
                <w:tab w:val="decimal" w:pos="882"/>
              </w:tabs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263C93F1" w14:textId="58766110" w:rsidR="00DC0325" w:rsidRPr="007D69C9" w:rsidRDefault="004C49B0" w:rsidP="00DC032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DC0325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7D045D30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B77F612" w14:textId="7CBD6FD1" w:rsidR="00DC0325" w:rsidRPr="007D69C9" w:rsidRDefault="004C49B0" w:rsidP="00DC032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427DF4A" w14:textId="77777777" w:rsidR="00DC0325" w:rsidRPr="007D69C9" w:rsidRDefault="00DC0325" w:rsidP="00DC032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8ADF00C" w14:textId="28D06E4A" w:rsidR="00DC0325" w:rsidRPr="007D69C9" w:rsidRDefault="004C49B0" w:rsidP="00DC0325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43DEF837" w14:textId="77777777" w:rsidR="00DC0325" w:rsidRPr="007D69C9" w:rsidRDefault="00DC0325" w:rsidP="00DC032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5BE5398F" w14:textId="7C8B5914" w:rsidR="00DC0325" w:rsidRPr="007D69C9" w:rsidRDefault="004C49B0" w:rsidP="00DC032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03DE0C27" w14:textId="77777777" w:rsidR="00DC0325" w:rsidRPr="007D69C9" w:rsidRDefault="00DC0325" w:rsidP="00DC032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7884E88A" w14:textId="5F6242B9" w:rsidR="00DC0325" w:rsidRPr="007D69C9" w:rsidRDefault="004C49B0" w:rsidP="00DC0325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DD9F510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D9B3543" w14:textId="723F8948" w:rsidR="00DC0325" w:rsidRPr="007D69C9" w:rsidRDefault="00DC0325" w:rsidP="00DC032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6572BFF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693FBB9D" w14:textId="79AFCCF4" w:rsidR="00DC0325" w:rsidRPr="007D69C9" w:rsidRDefault="00DC0325" w:rsidP="00DC032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D0D580A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13F767F4" w14:textId="2E4F5692" w:rsidR="00DC0325" w:rsidRPr="007D69C9" w:rsidRDefault="004C49B0" w:rsidP="00DC0325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397D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155BB9D6" w14:textId="77777777" w:rsidR="00DC0325" w:rsidRPr="007D69C9" w:rsidRDefault="00DC0325" w:rsidP="00DC032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7AF4F113" w14:textId="3755FFBB" w:rsidR="00DC0325" w:rsidRPr="007D69C9" w:rsidRDefault="004C49B0" w:rsidP="00DC032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21D157CC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721E42E" w14:textId="388CF2A2" w:rsidR="00DC0325" w:rsidRPr="007D69C9" w:rsidRDefault="00BE7E77" w:rsidP="00DC0325">
            <w:pPr>
              <w:tabs>
                <w:tab w:val="decimal" w:pos="628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497E6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6A3BA5F4" w14:textId="77777777" w:rsidR="00DC0325" w:rsidRPr="007D69C9" w:rsidRDefault="00DC0325" w:rsidP="00DC032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0D5A7B8D" w14:textId="7A81DEF5" w:rsidR="00DC0325" w:rsidRPr="007D69C9" w:rsidRDefault="004C49B0" w:rsidP="00DC0325">
            <w:pPr>
              <w:tabs>
                <w:tab w:val="decimal" w:pos="650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</w:tr>
      <w:tr w:rsidR="00DC0325" w:rsidRPr="006666FA" w14:paraId="46EC7C1A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0CCE38A8" w14:textId="77777777" w:rsidR="00DC0325" w:rsidRPr="006666FA" w:rsidRDefault="00DC0325" w:rsidP="00DC0325">
            <w:pPr>
              <w:tabs>
                <w:tab w:val="left" w:pos="2580"/>
              </w:tabs>
              <w:spacing w:line="240" w:lineRule="auto"/>
              <w:ind w:left="198" w:right="66" w:hanging="21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ยูเอส มอเตอร์ไบค์ จำกัด</w:t>
            </w:r>
          </w:p>
        </w:tc>
        <w:tc>
          <w:tcPr>
            <w:tcW w:w="106" w:type="dxa"/>
          </w:tcPr>
          <w:p w14:paraId="5E6033C9" w14:textId="77777777" w:rsidR="00DC0325" w:rsidRPr="006666FA" w:rsidRDefault="00DC0325" w:rsidP="00DC032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2BAF8D0C" w14:textId="77777777" w:rsidR="00DC0325" w:rsidRPr="006666FA" w:rsidRDefault="00DC0325" w:rsidP="00DC032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จำหน่ายและซ่อมแซมรถจักรยานยนต์</w:t>
            </w:r>
          </w:p>
        </w:tc>
        <w:tc>
          <w:tcPr>
            <w:tcW w:w="142" w:type="dxa"/>
          </w:tcPr>
          <w:p w14:paraId="08C2D5D6" w14:textId="77777777" w:rsidR="00DC0325" w:rsidRPr="006666FA" w:rsidRDefault="00DC0325" w:rsidP="00DC032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3592295E" w14:textId="4272DC8F" w:rsidR="00DC0325" w:rsidRPr="007D69C9" w:rsidRDefault="004C49B0" w:rsidP="00DC032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DC0325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349BE96" w14:textId="77777777" w:rsidR="00DC0325" w:rsidRPr="007D69C9" w:rsidRDefault="00DC0325" w:rsidP="00DC0325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7F21463F" w14:textId="4EF7960C" w:rsidR="00DC0325" w:rsidRPr="007D69C9" w:rsidRDefault="004C49B0" w:rsidP="00DC032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DC0325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A90E336" w14:textId="77777777" w:rsidR="00DC0325" w:rsidRPr="007D69C9" w:rsidRDefault="00DC0325" w:rsidP="00DC032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3696010" w14:textId="4695D445" w:rsidR="00DC0325" w:rsidRPr="007D69C9" w:rsidRDefault="004C49B0" w:rsidP="00DC032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C9730A9" w14:textId="77777777" w:rsidR="00DC0325" w:rsidRPr="007D69C9" w:rsidRDefault="00DC0325" w:rsidP="00DC032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F329DFC" w14:textId="10B67ADF" w:rsidR="00DC0325" w:rsidRPr="007D69C9" w:rsidRDefault="004C49B0" w:rsidP="00DC0325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43E3972D" w14:textId="77777777" w:rsidR="00DC0325" w:rsidRPr="007D69C9" w:rsidRDefault="00DC0325" w:rsidP="00DC032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0D2B6FE5" w14:textId="5AD6C5BD" w:rsidR="00DC0325" w:rsidRPr="007D69C9" w:rsidRDefault="004C49B0" w:rsidP="00DC032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56704FCC" w14:textId="77777777" w:rsidR="00DC0325" w:rsidRPr="007D69C9" w:rsidRDefault="00DC0325" w:rsidP="00DC032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2DB23A60" w14:textId="1FFA229D" w:rsidR="00DC0325" w:rsidRPr="007D69C9" w:rsidRDefault="004C49B0" w:rsidP="00DC0325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976329E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680A4A7" w14:textId="0A8293B5" w:rsidR="00DC0325" w:rsidRPr="007D69C9" w:rsidRDefault="00DC0325" w:rsidP="00DC032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0395890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33074123" w14:textId="2A3F1ED4" w:rsidR="00DC0325" w:rsidRPr="007D69C9" w:rsidRDefault="00DC0325" w:rsidP="00DC032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85AB7BB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0B4744E6" w14:textId="53A2D806" w:rsidR="00DC0325" w:rsidRPr="007D69C9" w:rsidRDefault="004C49B0" w:rsidP="00DC0325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397D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482AD55D" w14:textId="77777777" w:rsidR="00DC0325" w:rsidRPr="007D69C9" w:rsidRDefault="00DC0325" w:rsidP="00DC032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2E483843" w14:textId="3A96ABE6" w:rsidR="00DC0325" w:rsidRPr="007D69C9" w:rsidRDefault="004C49B0" w:rsidP="00DC032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23A33643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7656C99" w14:textId="0A644613" w:rsidR="00DC0325" w:rsidRPr="007D69C9" w:rsidRDefault="00497E66" w:rsidP="00DC032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90415A2" w14:textId="77777777" w:rsidR="00DC0325" w:rsidRPr="007D69C9" w:rsidRDefault="00DC0325" w:rsidP="00DC032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4CBE987B" w14:textId="5A931F56" w:rsidR="00DC0325" w:rsidRPr="007D69C9" w:rsidRDefault="00DC0325" w:rsidP="00DC0325">
            <w:pPr>
              <w:tabs>
                <w:tab w:val="decimal" w:pos="3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DC0325" w:rsidRPr="006666FA" w14:paraId="1322A95C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0DEC89AF" w14:textId="29EC1BCC" w:rsidR="00DC0325" w:rsidRPr="006666FA" w:rsidRDefault="00DC0325" w:rsidP="00DC0325">
            <w:pPr>
              <w:tabs>
                <w:tab w:val="left" w:pos="2580"/>
              </w:tabs>
              <w:spacing w:line="240" w:lineRule="auto"/>
              <w:ind w:left="198" w:right="66" w:hanging="21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บริษัท กู๊ดวูด ออโต้เวอร์ค จำกัด</w:t>
            </w:r>
          </w:p>
        </w:tc>
        <w:tc>
          <w:tcPr>
            <w:tcW w:w="106" w:type="dxa"/>
          </w:tcPr>
          <w:p w14:paraId="466AB665" w14:textId="77777777" w:rsidR="00DC0325" w:rsidRPr="006666FA" w:rsidRDefault="00DC0325" w:rsidP="00DC032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06E426E6" w14:textId="33B686F6" w:rsidR="00DC0325" w:rsidRPr="006666FA" w:rsidRDefault="00DC0325" w:rsidP="00DC032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จำหน่ายและ</w:t>
            </w:r>
            <w:r w:rsidRPr="00666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ซ่อมแซมรถยนต์</w:t>
            </w:r>
          </w:p>
        </w:tc>
        <w:tc>
          <w:tcPr>
            <w:tcW w:w="142" w:type="dxa"/>
          </w:tcPr>
          <w:p w14:paraId="79B4EFBC" w14:textId="77777777" w:rsidR="00DC0325" w:rsidRPr="006666FA" w:rsidRDefault="00DC0325" w:rsidP="00DC032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2D5E099E" w14:textId="17D2F72E" w:rsidR="00DC0325" w:rsidRPr="007D69C9" w:rsidRDefault="004C49B0" w:rsidP="00DC032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DC0325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BA3B1DE" w14:textId="77777777" w:rsidR="00DC0325" w:rsidRPr="007D69C9" w:rsidRDefault="00DC0325" w:rsidP="00DC0325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21EB3F5B" w14:textId="7E7BFC50" w:rsidR="00DC0325" w:rsidRPr="007D69C9" w:rsidRDefault="004C49B0" w:rsidP="00DC0325">
            <w:pPr>
              <w:tabs>
                <w:tab w:val="decimal" w:pos="354"/>
              </w:tabs>
              <w:spacing w:line="240" w:lineRule="auto"/>
              <w:ind w:left="-100" w:right="2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DC0325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58EA5841" w14:textId="77777777" w:rsidR="00DC0325" w:rsidRPr="007D69C9" w:rsidRDefault="00DC0325" w:rsidP="00DC032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148996B" w14:textId="4F28D3E0" w:rsidR="00DC0325" w:rsidRPr="007D69C9" w:rsidRDefault="004C49B0" w:rsidP="00DC032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932759D" w14:textId="77777777" w:rsidR="00DC0325" w:rsidRPr="007D69C9" w:rsidRDefault="00DC0325" w:rsidP="00DC032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FD6D669" w14:textId="7AA87558" w:rsidR="00DC0325" w:rsidRPr="007D69C9" w:rsidRDefault="004C49B0" w:rsidP="00DC0325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5FEC53D5" w14:textId="77777777" w:rsidR="00DC0325" w:rsidRPr="007D69C9" w:rsidRDefault="00DC0325" w:rsidP="00DC032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0858FC7B" w14:textId="32DE45DC" w:rsidR="00DC0325" w:rsidRPr="007D69C9" w:rsidRDefault="004C49B0" w:rsidP="00DC032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58DAB5F3" w14:textId="77777777" w:rsidR="00DC0325" w:rsidRPr="007D69C9" w:rsidRDefault="00DC0325" w:rsidP="00DC032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59831F1E" w14:textId="24347053" w:rsidR="00DC0325" w:rsidRPr="007D69C9" w:rsidRDefault="004C49B0" w:rsidP="00DC0325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64D94B2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94E3F7D" w14:textId="4E6946AB" w:rsidR="00DC0325" w:rsidRPr="007D69C9" w:rsidRDefault="00DC0325" w:rsidP="00DC032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9E67B8D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6A1E7B3B" w14:textId="7FAE2F23" w:rsidR="00DC0325" w:rsidRPr="007D69C9" w:rsidRDefault="00DC0325" w:rsidP="00DC032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E6A6A50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437D5DC6" w14:textId="3B472016" w:rsidR="00DC0325" w:rsidRPr="007D69C9" w:rsidRDefault="004C49B0" w:rsidP="00DC0325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3B833F2F" w14:textId="77777777" w:rsidR="00DC0325" w:rsidRPr="007D69C9" w:rsidRDefault="00DC0325" w:rsidP="00DC032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351BC824" w14:textId="5618ABB1" w:rsidR="00DC0325" w:rsidRPr="007D69C9" w:rsidRDefault="004C49B0" w:rsidP="00DC032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05D9CD4C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FA58347" w14:textId="3B736DCC" w:rsidR="00DC0325" w:rsidRPr="007D69C9" w:rsidRDefault="004C49B0" w:rsidP="00183551">
            <w:pPr>
              <w:tabs>
                <w:tab w:val="decimal" w:pos="342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AA73F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5BA9E3C7" w14:textId="77777777" w:rsidR="00DC0325" w:rsidRPr="007D69C9" w:rsidRDefault="00DC0325" w:rsidP="00DC032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1F9430D9" w14:textId="246D59D1" w:rsidR="00DC0325" w:rsidRPr="007D69C9" w:rsidRDefault="00DC0325" w:rsidP="00DC0325">
            <w:pPr>
              <w:tabs>
                <w:tab w:val="decimal" w:pos="3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DC0325" w:rsidRPr="006666FA" w14:paraId="6B2A4254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29980B1B" w14:textId="3A57CF88" w:rsidR="00DC0325" w:rsidRPr="006666FA" w:rsidRDefault="00DC0325" w:rsidP="00DC0325">
            <w:pPr>
              <w:tabs>
                <w:tab w:val="left" w:pos="2580"/>
              </w:tabs>
              <w:spacing w:line="240" w:lineRule="auto"/>
              <w:ind w:left="198" w:right="66" w:hanging="21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บริษัท เอ็มจีซี มารีน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แอนด์ ชาร์เตอร์ (เอเชีย) จำกัด</w:t>
            </w:r>
          </w:p>
        </w:tc>
        <w:tc>
          <w:tcPr>
            <w:tcW w:w="106" w:type="dxa"/>
          </w:tcPr>
          <w:p w14:paraId="48EED271" w14:textId="77777777" w:rsidR="00DC0325" w:rsidRPr="006666FA" w:rsidRDefault="00DC0325" w:rsidP="00DC032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7C645565" w14:textId="77777777" w:rsidR="00DC0325" w:rsidRDefault="00DC0325" w:rsidP="00DC032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จำหน่ายและ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บริการให้เช่า</w:t>
            </w:r>
          </w:p>
          <w:p w14:paraId="0D0C0568" w14:textId="30F690A0" w:rsidR="00DC0325" w:rsidRPr="006666FA" w:rsidRDefault="00DC0325" w:rsidP="00DC032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เรือยอร์ช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เรือยนต์ และซ่อมแซม</w:t>
            </w:r>
          </w:p>
        </w:tc>
        <w:tc>
          <w:tcPr>
            <w:tcW w:w="142" w:type="dxa"/>
          </w:tcPr>
          <w:p w14:paraId="21381DC8" w14:textId="77777777" w:rsidR="00DC0325" w:rsidRPr="006666FA" w:rsidRDefault="00DC0325" w:rsidP="00DC032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00DB4193" w14:textId="7F3EE747" w:rsidR="00DC0325" w:rsidRPr="007D69C9" w:rsidRDefault="004C49B0" w:rsidP="00DC032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DC0325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66F558D" w14:textId="77777777" w:rsidR="00DC0325" w:rsidRPr="007D69C9" w:rsidRDefault="00DC0325" w:rsidP="00DC0325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2832086C" w14:textId="3D9C9B79" w:rsidR="00DC0325" w:rsidRPr="007D69C9" w:rsidRDefault="004C49B0" w:rsidP="00DC0325">
            <w:pPr>
              <w:tabs>
                <w:tab w:val="decimal" w:pos="354"/>
              </w:tabs>
              <w:spacing w:line="240" w:lineRule="auto"/>
              <w:ind w:left="-100" w:right="2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DC0325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279E28A" w14:textId="77777777" w:rsidR="00DC0325" w:rsidRPr="007D69C9" w:rsidRDefault="00DC0325" w:rsidP="00DC032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8F490AA" w14:textId="0E821F25" w:rsidR="00DC0325" w:rsidRPr="007D69C9" w:rsidRDefault="00BE7E77" w:rsidP="00DC032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95E9D01" w14:textId="77777777" w:rsidR="00DC0325" w:rsidRPr="007D69C9" w:rsidRDefault="00DC0325" w:rsidP="00DC032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5DBA01A2" w14:textId="0484544A" w:rsidR="00DC0325" w:rsidRPr="007D69C9" w:rsidRDefault="00BE7E77" w:rsidP="00DC0325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43DD8EA0" w14:textId="77777777" w:rsidR="00DC0325" w:rsidRPr="007D69C9" w:rsidRDefault="00DC0325" w:rsidP="00DC032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25B563BF" w14:textId="0E34342C" w:rsidR="00DC0325" w:rsidRPr="007D69C9" w:rsidRDefault="00BE7E77" w:rsidP="00DC032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3AC06523" w14:textId="77777777" w:rsidR="00DC0325" w:rsidRPr="007D69C9" w:rsidRDefault="00DC0325" w:rsidP="00DC032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01F4C5E3" w14:textId="4F274B0F" w:rsidR="00DC0325" w:rsidRPr="007D69C9" w:rsidRDefault="00BE7E77" w:rsidP="00DC0325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6584499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34C5EBA" w14:textId="37C8E5A3" w:rsidR="00DC0325" w:rsidRPr="007D69C9" w:rsidRDefault="00DC0325" w:rsidP="00DC032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3DAD871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3DAE3CD8" w14:textId="4287CE97" w:rsidR="00DC0325" w:rsidRPr="007D69C9" w:rsidRDefault="00DC0325" w:rsidP="00DC032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061037B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04CF7DCC" w14:textId="4C9C685F" w:rsidR="00DC0325" w:rsidRPr="007D69C9" w:rsidRDefault="00BE7E77" w:rsidP="00DC0325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</w:t>
            </w:r>
            <w:r w:rsidR="00C530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2719B51B" w14:textId="77777777" w:rsidR="00DC0325" w:rsidRPr="007D69C9" w:rsidRDefault="00DC0325" w:rsidP="00DC032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204596EA" w14:textId="30385AF7" w:rsidR="00DC0325" w:rsidRPr="007D69C9" w:rsidRDefault="00BE7E77" w:rsidP="00DC032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28BB5B23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6A4162C" w14:textId="2C0009BC" w:rsidR="00DC0325" w:rsidRPr="007D69C9" w:rsidRDefault="00497E66" w:rsidP="00303D0A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FF36243" w14:textId="77777777" w:rsidR="00DC0325" w:rsidRPr="007D69C9" w:rsidRDefault="00DC0325" w:rsidP="00DC032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470D7ABB" w14:textId="4142123E" w:rsidR="00DC0325" w:rsidRPr="007D69C9" w:rsidRDefault="00DC0325" w:rsidP="00DC0325">
            <w:pPr>
              <w:tabs>
                <w:tab w:val="decimal" w:pos="3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DC0325" w:rsidRPr="006666FA" w14:paraId="4E2FC2EF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5FEEFD68" w14:textId="77777777" w:rsidR="00DC0325" w:rsidRPr="00B24C08" w:rsidRDefault="00DC0325" w:rsidP="00DC0325">
            <w:pPr>
              <w:tabs>
                <w:tab w:val="left" w:pos="2580"/>
              </w:tabs>
              <w:spacing w:line="240" w:lineRule="auto"/>
              <w:ind w:left="45" w:right="66" w:hanging="4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ไอ ทเวนตี้โฟร์ จำกัด</w:t>
            </w:r>
          </w:p>
        </w:tc>
        <w:tc>
          <w:tcPr>
            <w:tcW w:w="106" w:type="dxa"/>
          </w:tcPr>
          <w:p w14:paraId="6E7C5851" w14:textId="77777777" w:rsidR="00DC0325" w:rsidRPr="00B24C08" w:rsidRDefault="00DC0325" w:rsidP="00DC032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33551DF4" w14:textId="77777777" w:rsidR="00DC0325" w:rsidRPr="00B24C08" w:rsidRDefault="00DC0325" w:rsidP="00DC032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วางระบบคอมพิวเตอร์และฝึกอบรมทรัพยากรบุคคล</w:t>
            </w:r>
          </w:p>
        </w:tc>
        <w:tc>
          <w:tcPr>
            <w:tcW w:w="142" w:type="dxa"/>
          </w:tcPr>
          <w:p w14:paraId="636ADD4D" w14:textId="77777777" w:rsidR="00DC0325" w:rsidRPr="006666FA" w:rsidRDefault="00DC0325" w:rsidP="00DC032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5B8ADA4" w14:textId="103F2582" w:rsidR="00DC0325" w:rsidRPr="007D69C9" w:rsidRDefault="004C49B0" w:rsidP="00DC032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  <w:r w:rsidR="00DC0325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8EA17CF" w14:textId="77777777" w:rsidR="00DC0325" w:rsidRPr="007D69C9" w:rsidRDefault="00DC0325" w:rsidP="00DC0325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77A058FB" w14:textId="1202580E" w:rsidR="00DC0325" w:rsidRPr="007D69C9" w:rsidRDefault="004C49B0" w:rsidP="00DC032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  <w:r w:rsidR="00DC0325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5D828DE4" w14:textId="77777777" w:rsidR="00DC0325" w:rsidRPr="007D69C9" w:rsidRDefault="00DC0325" w:rsidP="00DC0325">
            <w:pPr>
              <w:tabs>
                <w:tab w:val="decimal" w:pos="1062"/>
              </w:tabs>
              <w:spacing w:line="240" w:lineRule="atLeast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48A55A4" w14:textId="7CADE903" w:rsidR="00DC0325" w:rsidRPr="007D69C9" w:rsidRDefault="00BE7E77" w:rsidP="00DC032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A047168" w14:textId="77777777" w:rsidR="00DC0325" w:rsidRPr="007D69C9" w:rsidRDefault="00DC0325" w:rsidP="00DC032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177F944D" w14:textId="106F720C" w:rsidR="00DC0325" w:rsidRPr="007D69C9" w:rsidRDefault="00BE7E77" w:rsidP="00DC0325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146908A5" w14:textId="77777777" w:rsidR="00DC0325" w:rsidRPr="007D69C9" w:rsidRDefault="00DC0325" w:rsidP="00DC032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1C7D5E09" w14:textId="2343DA30" w:rsidR="00DC0325" w:rsidRPr="007D69C9" w:rsidRDefault="004C49B0" w:rsidP="00DC032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108D4CAC" w14:textId="77777777" w:rsidR="00DC0325" w:rsidRPr="007D69C9" w:rsidRDefault="00DC0325" w:rsidP="00DC032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17C32E51" w14:textId="16F1483D" w:rsidR="00DC0325" w:rsidRPr="007D69C9" w:rsidRDefault="004C49B0" w:rsidP="00DC032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5D48602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525D77D" w14:textId="311E7E0D" w:rsidR="00DC0325" w:rsidRPr="007D69C9" w:rsidRDefault="00DC0325" w:rsidP="00DC032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7C8AB4F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3860A175" w14:textId="4FD5CF7C" w:rsidR="00DC0325" w:rsidRPr="007D69C9" w:rsidRDefault="00DC0325" w:rsidP="00DC032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E1EE256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31DDFF78" w14:textId="4BCB6470" w:rsidR="00DC0325" w:rsidRPr="007D69C9" w:rsidRDefault="004C49B0" w:rsidP="00DC0325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C530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2C9E6CBF" w14:textId="77777777" w:rsidR="00DC0325" w:rsidRPr="007D69C9" w:rsidRDefault="00DC0325" w:rsidP="00DC032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54BEA02C" w14:textId="40E697B4" w:rsidR="00DC0325" w:rsidRPr="007D69C9" w:rsidRDefault="004C49B0" w:rsidP="00DC032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30138816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8586E22" w14:textId="1B0C2FD0" w:rsidR="00DC0325" w:rsidRPr="007D69C9" w:rsidRDefault="00AA73F7" w:rsidP="00303D0A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73860CC1" w14:textId="77777777" w:rsidR="00DC0325" w:rsidRPr="007D69C9" w:rsidRDefault="00DC0325" w:rsidP="00DC032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78A4326F" w14:textId="519F77CE" w:rsidR="00DC0325" w:rsidRPr="007D69C9" w:rsidRDefault="00BE7E77" w:rsidP="00DC0325">
            <w:pPr>
              <w:tabs>
                <w:tab w:val="decimal" w:pos="650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DC0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875</w:t>
            </w:r>
          </w:p>
        </w:tc>
      </w:tr>
      <w:tr w:rsidR="00911555" w:rsidRPr="006666FA" w14:paraId="2A0EBB51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07D8F715" w14:textId="77777777" w:rsidR="00911555" w:rsidRPr="00B24C08" w:rsidRDefault="00911555" w:rsidP="00911555">
            <w:pPr>
              <w:tabs>
                <w:tab w:val="left" w:pos="2580"/>
              </w:tabs>
              <w:spacing w:line="240" w:lineRule="auto"/>
              <w:ind w:left="45" w:right="66" w:hanging="4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" w:type="dxa"/>
          </w:tcPr>
          <w:p w14:paraId="298BA6D7" w14:textId="77777777" w:rsidR="00911555" w:rsidRPr="00B24C08" w:rsidRDefault="00911555" w:rsidP="0091155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6D8C4126" w14:textId="77777777" w:rsidR="00911555" w:rsidRPr="00B24C08" w:rsidRDefault="00911555" w:rsidP="0091155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2" w:type="dxa"/>
          </w:tcPr>
          <w:p w14:paraId="38AC2DBD" w14:textId="77777777" w:rsidR="00911555" w:rsidRPr="006666FA" w:rsidRDefault="00911555" w:rsidP="0091155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40638AE5" w14:textId="77777777" w:rsidR="00911555" w:rsidRPr="00B30E1D" w:rsidRDefault="00911555" w:rsidP="0091155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5D447DC" w14:textId="77777777" w:rsidR="00911555" w:rsidRPr="007D69C9" w:rsidRDefault="00911555" w:rsidP="00911555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7BD5A680" w14:textId="77777777" w:rsidR="00911555" w:rsidRPr="00B30E1D" w:rsidRDefault="00911555" w:rsidP="00911555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E6165B3" w14:textId="77777777" w:rsidR="00911555" w:rsidRPr="007D69C9" w:rsidRDefault="00911555" w:rsidP="00911555">
            <w:pPr>
              <w:tabs>
                <w:tab w:val="decimal" w:pos="1062"/>
              </w:tabs>
              <w:spacing w:line="240" w:lineRule="atLeast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9875EC5" w14:textId="77777777" w:rsidR="00911555" w:rsidRPr="00B30E1D" w:rsidRDefault="00911555" w:rsidP="0091155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94B5DC5" w14:textId="77777777" w:rsidR="00911555" w:rsidRPr="007D69C9" w:rsidRDefault="00911555" w:rsidP="0091155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B591CDE" w14:textId="77777777" w:rsidR="00911555" w:rsidRPr="00B30E1D" w:rsidRDefault="00911555" w:rsidP="00911555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34B5435F" w14:textId="77777777" w:rsidR="00911555" w:rsidRPr="007D69C9" w:rsidRDefault="00911555" w:rsidP="0091155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28E65B5F" w14:textId="77777777" w:rsidR="00911555" w:rsidRPr="00B30E1D" w:rsidRDefault="00911555" w:rsidP="0091155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284C0668" w14:textId="77777777" w:rsidR="00911555" w:rsidRPr="007D69C9" w:rsidRDefault="00911555" w:rsidP="00911555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079E94C8" w14:textId="77777777" w:rsidR="00911555" w:rsidRPr="00B30E1D" w:rsidRDefault="00911555" w:rsidP="0091155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9BE7DB1" w14:textId="77777777" w:rsidR="00911555" w:rsidRPr="007D69C9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BE8E29D" w14:textId="77777777" w:rsidR="00911555" w:rsidRPr="007D69C9" w:rsidRDefault="00911555" w:rsidP="0091155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04A8FC8" w14:textId="77777777" w:rsidR="00911555" w:rsidRPr="007D69C9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077AB0F8" w14:textId="77777777" w:rsidR="00911555" w:rsidRPr="007D69C9" w:rsidRDefault="00911555" w:rsidP="0091155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8E3CE3F" w14:textId="77777777" w:rsidR="00911555" w:rsidRPr="007D69C9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266C0A8D" w14:textId="77777777" w:rsidR="00911555" w:rsidRPr="00B30E1D" w:rsidRDefault="00911555" w:rsidP="0091155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19DD7786" w14:textId="77777777" w:rsidR="00911555" w:rsidRPr="007D69C9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603F2146" w14:textId="77777777" w:rsidR="00911555" w:rsidRPr="00B30E1D" w:rsidRDefault="00911555" w:rsidP="00911555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70EC7336" w14:textId="77777777" w:rsidR="00911555" w:rsidRPr="007D69C9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A0CD754" w14:textId="77777777" w:rsidR="00911555" w:rsidRPr="007D69C9" w:rsidRDefault="00911555" w:rsidP="0091155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9AD7CF9" w14:textId="77777777" w:rsidR="00911555" w:rsidRPr="007D69C9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2FA00C90" w14:textId="77777777" w:rsidR="00911555" w:rsidRPr="002F05D5" w:rsidRDefault="00911555" w:rsidP="00911555">
            <w:pPr>
              <w:tabs>
                <w:tab w:val="decimal" w:pos="4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11555" w:rsidRPr="006666FA" w14:paraId="1E3D8023" w14:textId="77777777" w:rsidTr="00293DBA">
        <w:tc>
          <w:tcPr>
            <w:tcW w:w="7920" w:type="dxa"/>
            <w:gridSpan w:val="12"/>
            <w:tcMar>
              <w:left w:w="29" w:type="dxa"/>
              <w:right w:w="29" w:type="dxa"/>
            </w:tcMar>
          </w:tcPr>
          <w:p w14:paraId="66AB5537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020" w:type="dxa"/>
            <w:gridSpan w:val="15"/>
          </w:tcPr>
          <w:p w14:paraId="55F11EF5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11555" w:rsidRPr="006666FA" w14:paraId="55928E30" w14:textId="77777777" w:rsidTr="00293DBA">
        <w:tc>
          <w:tcPr>
            <w:tcW w:w="2700" w:type="dxa"/>
            <w:tcMar>
              <w:left w:w="29" w:type="dxa"/>
              <w:right w:w="29" w:type="dxa"/>
            </w:tcMar>
          </w:tcPr>
          <w:p w14:paraId="38697E1B" w14:textId="77777777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ชื่อบริษัท</w:t>
            </w:r>
          </w:p>
        </w:tc>
        <w:tc>
          <w:tcPr>
            <w:tcW w:w="106" w:type="dxa"/>
          </w:tcPr>
          <w:p w14:paraId="42179EE9" w14:textId="77777777" w:rsidR="00911555" w:rsidRPr="006666FA" w:rsidRDefault="00911555" w:rsidP="00911555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1F3826F7" w14:textId="77777777" w:rsidR="00911555" w:rsidRPr="006666FA" w:rsidRDefault="00911555" w:rsidP="00911555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3B8ECC" w14:textId="77777777" w:rsidR="00911555" w:rsidRPr="006666FA" w:rsidRDefault="00911555" w:rsidP="00221CBE">
            <w:pPr>
              <w:spacing w:line="240" w:lineRule="atLeast"/>
              <w:ind w:right="-2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142" w:type="dxa"/>
          </w:tcPr>
          <w:p w14:paraId="2FE20360" w14:textId="77777777" w:rsidR="00911555" w:rsidRPr="006666FA" w:rsidRDefault="00911555" w:rsidP="0091155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76" w:type="dxa"/>
            <w:gridSpan w:val="3"/>
            <w:tcMar>
              <w:left w:w="29" w:type="dxa"/>
              <w:right w:w="29" w:type="dxa"/>
            </w:tcMar>
          </w:tcPr>
          <w:p w14:paraId="0CA8367F" w14:textId="77777777" w:rsidR="00911555" w:rsidRPr="006666FA" w:rsidRDefault="00911555" w:rsidP="0091155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C3F5797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60" w:type="dxa"/>
            <w:gridSpan w:val="3"/>
            <w:tcMar>
              <w:left w:w="29" w:type="dxa"/>
              <w:right w:w="29" w:type="dxa"/>
            </w:tcMar>
          </w:tcPr>
          <w:p w14:paraId="15101134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ทุนชำระแล้ว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2470A719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19" w:type="dxa"/>
            <w:gridSpan w:val="3"/>
            <w:tcMar>
              <w:left w:w="29" w:type="dxa"/>
              <w:right w:w="29" w:type="dxa"/>
            </w:tcMar>
          </w:tcPr>
          <w:p w14:paraId="10C72E32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443EBE9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CBE28E0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59" w:type="dxa"/>
            <w:gridSpan w:val="3"/>
            <w:tcMar>
              <w:left w:w="29" w:type="dxa"/>
              <w:right w:w="29" w:type="dxa"/>
            </w:tcMar>
          </w:tcPr>
          <w:p w14:paraId="26331469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0A2BD84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การด้อยค่า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E4D1B5D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21" w:type="dxa"/>
            <w:gridSpan w:val="3"/>
            <w:tcMar>
              <w:left w:w="29" w:type="dxa"/>
              <w:right w:w="29" w:type="dxa"/>
            </w:tcMar>
          </w:tcPr>
          <w:p w14:paraId="7F1F9147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155078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41BCF937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15" w:type="dxa"/>
            <w:gridSpan w:val="3"/>
            <w:tcMar>
              <w:left w:w="29" w:type="dxa"/>
              <w:right w:w="29" w:type="dxa"/>
            </w:tcMar>
          </w:tcPr>
          <w:p w14:paraId="09B182EF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  <w:p w14:paraId="79F8B707" w14:textId="77777777" w:rsidR="00911555" w:rsidRPr="006666FA" w:rsidRDefault="00911555" w:rsidP="00911555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สำหรับปี</w:t>
            </w:r>
          </w:p>
        </w:tc>
      </w:tr>
      <w:tr w:rsidR="00E75C24" w:rsidRPr="006666FA" w14:paraId="64D8FA01" w14:textId="77777777" w:rsidTr="00293DBA">
        <w:tc>
          <w:tcPr>
            <w:tcW w:w="2700" w:type="dxa"/>
            <w:tcMar>
              <w:left w:w="29" w:type="dxa"/>
              <w:right w:w="29" w:type="dxa"/>
            </w:tcMar>
          </w:tcPr>
          <w:p w14:paraId="7265B102" w14:textId="77777777" w:rsidR="00E75C24" w:rsidRPr="006666FA" w:rsidRDefault="00E75C24" w:rsidP="00E75C24">
            <w:pPr>
              <w:tabs>
                <w:tab w:val="left" w:pos="2580"/>
              </w:tabs>
              <w:spacing w:line="240" w:lineRule="atLeas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" w:type="dxa"/>
          </w:tcPr>
          <w:p w14:paraId="4244974E" w14:textId="77777777" w:rsidR="00E75C24" w:rsidRPr="006666FA" w:rsidRDefault="00E75C24" w:rsidP="00E75C24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5C6D75A8" w14:textId="77777777" w:rsidR="00E75C24" w:rsidRPr="006666FA" w:rsidRDefault="00E75C24" w:rsidP="00E75C24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</w:tcPr>
          <w:p w14:paraId="6E47A491" w14:textId="77777777" w:rsidR="00E75C24" w:rsidRPr="006666FA" w:rsidRDefault="00E75C24" w:rsidP="00E75C24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4D813627" w14:textId="670EF549" w:rsidR="00E75C24" w:rsidRPr="006666FA" w:rsidRDefault="00BE7E77" w:rsidP="00E75C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568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1074A29" w14:textId="77777777" w:rsidR="00E75C24" w:rsidRPr="006666FA" w:rsidRDefault="00E75C24" w:rsidP="00E75C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3FB4F87C" w14:textId="407BFEFE" w:rsidR="00E75C24" w:rsidRPr="006666FA" w:rsidRDefault="00BE7E77" w:rsidP="00E75C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567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CAD94FA" w14:textId="77777777" w:rsidR="00E75C24" w:rsidRPr="006666FA" w:rsidRDefault="00E75C24" w:rsidP="00E75C24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A38EBD3" w14:textId="38944110" w:rsidR="00E75C24" w:rsidRPr="006666FA" w:rsidRDefault="00BE7E77" w:rsidP="00E75C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568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4BBCF8E" w14:textId="77777777" w:rsidR="00E75C24" w:rsidRPr="006666FA" w:rsidRDefault="00E75C24" w:rsidP="00E75C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4161C28" w14:textId="109C194B" w:rsidR="00E75C24" w:rsidRPr="006666FA" w:rsidRDefault="00BE7E77" w:rsidP="00E75C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567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4F42EC65" w14:textId="77777777" w:rsidR="00E75C24" w:rsidRPr="006666FA" w:rsidRDefault="00E75C24" w:rsidP="00E75C24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5573AB91" w14:textId="72BE4203" w:rsidR="00E75C24" w:rsidRPr="006666FA" w:rsidRDefault="00BE7E77" w:rsidP="00E75C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568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5189C173" w14:textId="77777777" w:rsidR="00E75C24" w:rsidRPr="006666FA" w:rsidRDefault="00E75C24" w:rsidP="00E75C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2CCF4892" w14:textId="374E88D8" w:rsidR="00E75C24" w:rsidRPr="006666FA" w:rsidRDefault="00BE7E77" w:rsidP="00E75C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567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71FE32E" w14:textId="77777777" w:rsidR="00E75C24" w:rsidRPr="006666FA" w:rsidRDefault="00E75C24" w:rsidP="00E75C24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D5B22E5" w14:textId="0CC4CC75" w:rsidR="00E75C24" w:rsidRPr="006666FA" w:rsidRDefault="00BE7E77" w:rsidP="00E75C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568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C567418" w14:textId="77777777" w:rsidR="00E75C24" w:rsidRPr="006666FA" w:rsidRDefault="00E75C24" w:rsidP="00E75C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1BB0B2CF" w14:textId="76D3AC91" w:rsidR="00E75C24" w:rsidRPr="006666FA" w:rsidRDefault="00BE7E77" w:rsidP="00E75C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567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4C86CDD" w14:textId="77777777" w:rsidR="00E75C24" w:rsidRPr="006666FA" w:rsidRDefault="00E75C24" w:rsidP="00E75C24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780546EE" w14:textId="06005732" w:rsidR="00E75C24" w:rsidRPr="006666FA" w:rsidRDefault="00BE7E77" w:rsidP="00E75C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568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7D7F00D5" w14:textId="77777777" w:rsidR="00E75C24" w:rsidRPr="006666FA" w:rsidRDefault="00E75C24" w:rsidP="00E75C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0C4FECA2" w14:textId="4E26F96F" w:rsidR="00E75C24" w:rsidRPr="006666FA" w:rsidRDefault="00BE7E77" w:rsidP="00E75C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567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7135C310" w14:textId="77777777" w:rsidR="00E75C24" w:rsidRPr="006666FA" w:rsidRDefault="00E75C24" w:rsidP="00E75C24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6893034" w14:textId="3F0FC4E3" w:rsidR="00E75C24" w:rsidRPr="006666FA" w:rsidRDefault="00BE7E77" w:rsidP="00E75C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568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80B0A3D" w14:textId="77777777" w:rsidR="00E75C24" w:rsidRPr="006666FA" w:rsidRDefault="00E75C24" w:rsidP="00E75C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6A94ADB5" w14:textId="51FFF954" w:rsidR="00E75C24" w:rsidRPr="006666FA" w:rsidRDefault="00BE7E77" w:rsidP="00E75C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567</w:t>
            </w:r>
          </w:p>
        </w:tc>
      </w:tr>
      <w:tr w:rsidR="00911555" w:rsidRPr="006666FA" w14:paraId="4235E295" w14:textId="77777777" w:rsidTr="00293DBA">
        <w:tc>
          <w:tcPr>
            <w:tcW w:w="2700" w:type="dxa"/>
            <w:tcMar>
              <w:left w:w="29" w:type="dxa"/>
              <w:right w:w="29" w:type="dxa"/>
            </w:tcMar>
          </w:tcPr>
          <w:p w14:paraId="72FBDEDD" w14:textId="77777777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" w:type="dxa"/>
          </w:tcPr>
          <w:p w14:paraId="43A1B0B5" w14:textId="77777777" w:rsidR="00911555" w:rsidRPr="006666FA" w:rsidRDefault="00911555" w:rsidP="00911555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2D04E34D" w14:textId="77777777" w:rsidR="00911555" w:rsidRPr="006666FA" w:rsidRDefault="00911555" w:rsidP="00911555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</w:tcPr>
          <w:p w14:paraId="2F90C8C1" w14:textId="77777777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6" w:type="dxa"/>
            <w:gridSpan w:val="3"/>
            <w:tcMar>
              <w:left w:w="29" w:type="dxa"/>
              <w:right w:w="29" w:type="dxa"/>
            </w:tcMar>
          </w:tcPr>
          <w:p w14:paraId="60726E66" w14:textId="77777777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ร้อยละ</w:t>
            </w: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1023A8A" w14:textId="77777777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03" w:type="dxa"/>
            <w:gridSpan w:val="19"/>
            <w:tcMar>
              <w:left w:w="29" w:type="dxa"/>
              <w:right w:w="29" w:type="dxa"/>
            </w:tcMar>
          </w:tcPr>
          <w:p w14:paraId="6D8C80CB" w14:textId="77777777" w:rsidR="00911555" w:rsidRPr="006666FA" w:rsidRDefault="00911555" w:rsidP="0091155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911555" w:rsidRPr="006666FA" w14:paraId="07735374" w14:textId="77777777" w:rsidTr="00293DBA">
        <w:tc>
          <w:tcPr>
            <w:tcW w:w="2700" w:type="dxa"/>
            <w:tcMar>
              <w:left w:w="29" w:type="dxa"/>
              <w:right w:w="29" w:type="dxa"/>
            </w:tcMar>
          </w:tcPr>
          <w:p w14:paraId="28424B44" w14:textId="30F2E1B1" w:rsidR="00911555" w:rsidRPr="006666FA" w:rsidRDefault="00911555" w:rsidP="00911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บริษัทย่อยทางตรง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6" w:type="dxa"/>
          </w:tcPr>
          <w:p w14:paraId="124E4114" w14:textId="77777777" w:rsidR="00911555" w:rsidRPr="006666FA" w:rsidRDefault="00911555" w:rsidP="00911555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5F2359C8" w14:textId="77777777" w:rsidR="00911555" w:rsidRPr="006666FA" w:rsidRDefault="00911555" w:rsidP="00911555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</w:tcPr>
          <w:p w14:paraId="6A382C5D" w14:textId="77777777" w:rsidR="00911555" w:rsidRPr="006666FA" w:rsidRDefault="00911555" w:rsidP="00911555">
            <w:pPr>
              <w:tabs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080ADC68" w14:textId="77777777" w:rsidR="00911555" w:rsidRPr="006666FA" w:rsidRDefault="00911555" w:rsidP="00911555">
            <w:pPr>
              <w:tabs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3B6357C" w14:textId="77777777" w:rsidR="00911555" w:rsidRPr="006666FA" w:rsidRDefault="00911555" w:rsidP="00911555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202E9643" w14:textId="77777777" w:rsidR="00911555" w:rsidRPr="006666FA" w:rsidRDefault="00911555" w:rsidP="00911555">
            <w:pPr>
              <w:tabs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647555E" w14:textId="77777777" w:rsidR="00911555" w:rsidRPr="006666FA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9A2C67F" w14:textId="77777777" w:rsidR="00911555" w:rsidRPr="006666FA" w:rsidRDefault="00911555" w:rsidP="00911555">
            <w:pPr>
              <w:tabs>
                <w:tab w:val="decimal" w:pos="7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4A5DDB1" w14:textId="77777777" w:rsidR="00911555" w:rsidRPr="006666FA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A3683D4" w14:textId="77777777" w:rsidR="00911555" w:rsidRPr="006666FA" w:rsidRDefault="00911555" w:rsidP="00911555">
            <w:pPr>
              <w:tabs>
                <w:tab w:val="decimal" w:pos="7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686C1C27" w14:textId="77777777" w:rsidR="00911555" w:rsidRPr="006666FA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1680F098" w14:textId="77777777" w:rsidR="00911555" w:rsidRPr="006666FA" w:rsidRDefault="00911555" w:rsidP="00911555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6B9AA453" w14:textId="77777777" w:rsidR="00911555" w:rsidRPr="006666FA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269EEB55" w14:textId="77777777" w:rsidR="00911555" w:rsidRPr="006666FA" w:rsidRDefault="00911555" w:rsidP="00911555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9B6D400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5EFDFB7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E662F8B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413ACCF3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7D55DDF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1F7EF474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6474C1B5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6E38261A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7B1A9C1E" w14:textId="77777777" w:rsidR="00911555" w:rsidRPr="006666FA" w:rsidRDefault="00911555" w:rsidP="00911555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6E421A9" w14:textId="77777777" w:rsidR="00911555" w:rsidRPr="006666FA" w:rsidRDefault="00911555" w:rsidP="0091155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8EC267D" w14:textId="77777777" w:rsidR="00911555" w:rsidRPr="006666FA" w:rsidRDefault="00911555" w:rsidP="00911555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568D57EF" w14:textId="77777777" w:rsidR="00911555" w:rsidRPr="006666FA" w:rsidRDefault="00911555" w:rsidP="00911555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40132" w:rsidRPr="006666FA" w14:paraId="7CDE2A95" w14:textId="77777777" w:rsidTr="00432F3B">
        <w:tc>
          <w:tcPr>
            <w:tcW w:w="2700" w:type="dxa"/>
            <w:tcMar>
              <w:left w:w="29" w:type="dxa"/>
              <w:right w:w="29" w:type="dxa"/>
            </w:tcMar>
          </w:tcPr>
          <w:p w14:paraId="2457C69D" w14:textId="77777777" w:rsidR="00040132" w:rsidRDefault="00040132" w:rsidP="00040132">
            <w:pPr>
              <w:tabs>
                <w:tab w:val="left" w:pos="2580"/>
              </w:tabs>
              <w:spacing w:line="240" w:lineRule="auto"/>
              <w:ind w:left="198" w:right="66" w:hanging="19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มาสเตอร์ มอเตอร์ </w:t>
            </w:r>
          </w:p>
          <w:p w14:paraId="19563959" w14:textId="6B41078A" w:rsidR="00040132" w:rsidRPr="00B24C08" w:rsidRDefault="00040132" w:rsidP="00040132">
            <w:pPr>
              <w:tabs>
                <w:tab w:val="left" w:pos="2580"/>
              </w:tabs>
              <w:spacing w:line="240" w:lineRule="auto"/>
              <w:ind w:left="198" w:right="66" w:hanging="19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</w:t>
            </w: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เซอร์วิสเซส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(ประเทศไทย)</w:t>
            </w: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06" w:type="dxa"/>
          </w:tcPr>
          <w:p w14:paraId="1BE2BBBD" w14:textId="77777777" w:rsidR="00040132" w:rsidRPr="00B24C08" w:rsidRDefault="00040132" w:rsidP="0004013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6449022C" w14:textId="77777777" w:rsidR="00040132" w:rsidRPr="00B24C08" w:rsidRDefault="00040132" w:rsidP="00040132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บริการซ่อมแซมรถ</w:t>
            </w:r>
          </w:p>
        </w:tc>
        <w:tc>
          <w:tcPr>
            <w:tcW w:w="142" w:type="dxa"/>
          </w:tcPr>
          <w:p w14:paraId="5FE53AE2" w14:textId="77777777" w:rsidR="00040132" w:rsidRPr="006666FA" w:rsidRDefault="00040132" w:rsidP="00040132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7810D554" w14:textId="31AEAA4F" w:rsidR="00040132" w:rsidRPr="007D69C9" w:rsidRDefault="004C49B0" w:rsidP="00040132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</w:t>
            </w:r>
            <w:r w:rsidR="000401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8D4E091" w14:textId="77777777" w:rsidR="00040132" w:rsidRPr="007D69C9" w:rsidRDefault="00040132" w:rsidP="00040132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59B7E7A0" w14:textId="676C1A7C" w:rsidR="00040132" w:rsidRPr="007D69C9" w:rsidRDefault="004C49B0" w:rsidP="00040132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</w:t>
            </w:r>
            <w:r w:rsidR="000401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7F3DD3DE" w14:textId="77777777" w:rsidR="00040132" w:rsidRPr="007D69C9" w:rsidRDefault="00040132" w:rsidP="00040132">
            <w:pPr>
              <w:tabs>
                <w:tab w:val="decimal" w:pos="1062"/>
              </w:tabs>
              <w:spacing w:line="240" w:lineRule="atLeast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1F5D753" w14:textId="5E15423D" w:rsidR="00040132" w:rsidRPr="007D69C9" w:rsidRDefault="004C49B0" w:rsidP="00040132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0401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F523F60" w14:textId="0D7FA9B5" w:rsidR="00040132" w:rsidRPr="007D69C9" w:rsidRDefault="00040132" w:rsidP="00040132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15636DF" w14:textId="04AA43DB" w:rsidR="00040132" w:rsidRPr="007D69C9" w:rsidRDefault="004C49B0" w:rsidP="00040132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0401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0383D033" w14:textId="77777777" w:rsidR="00040132" w:rsidRPr="007D69C9" w:rsidRDefault="00040132" w:rsidP="00040132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72D6D711" w14:textId="17610C99" w:rsidR="00040132" w:rsidRPr="007D69C9" w:rsidRDefault="00BE7E77" w:rsidP="00040132">
            <w:pPr>
              <w:tabs>
                <w:tab w:val="decimal" w:pos="6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401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588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37059D43" w14:textId="77777777" w:rsidR="00040132" w:rsidRPr="007D69C9" w:rsidRDefault="00040132" w:rsidP="00040132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6D6EF75E" w14:textId="38399FFF" w:rsidR="00040132" w:rsidRPr="007D69C9" w:rsidRDefault="00BE7E77" w:rsidP="00040132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401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588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514BDCB" w14:textId="77777777" w:rsidR="00040132" w:rsidRPr="007D69C9" w:rsidRDefault="00040132" w:rsidP="00040132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17C1FD46" w14:textId="58A8B430" w:rsidR="00040132" w:rsidRPr="007D69C9" w:rsidRDefault="00040132" w:rsidP="00040132">
            <w:pPr>
              <w:tabs>
                <w:tab w:val="decimal" w:pos="582"/>
              </w:tabs>
              <w:spacing w:line="240" w:lineRule="atLeast"/>
              <w:ind w:right="-2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81E28D2" w14:textId="77777777" w:rsidR="00040132" w:rsidRPr="007D69C9" w:rsidRDefault="00040132" w:rsidP="00040132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0810B139" w14:textId="503FA000" w:rsidR="00040132" w:rsidRPr="007D69C9" w:rsidRDefault="00040132" w:rsidP="00040132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36B7C47" w14:textId="77777777" w:rsidR="00040132" w:rsidRPr="007D69C9" w:rsidRDefault="00040132" w:rsidP="00040132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4D8B557B" w14:textId="63563950" w:rsidR="00040132" w:rsidRPr="007D69C9" w:rsidRDefault="00BE7E77" w:rsidP="00040132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401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755B3788" w14:textId="77777777" w:rsidR="00040132" w:rsidRPr="007D69C9" w:rsidRDefault="00040132" w:rsidP="00040132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476E532B" w14:textId="55D15443" w:rsidR="00040132" w:rsidRPr="007D69C9" w:rsidRDefault="00BE7E77" w:rsidP="00040132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401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6E796EB6" w14:textId="77777777" w:rsidR="00040132" w:rsidRPr="007D69C9" w:rsidRDefault="00040132" w:rsidP="00040132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3993101" w14:textId="48B39305" w:rsidR="00040132" w:rsidRPr="007D69C9" w:rsidRDefault="00040132" w:rsidP="00040132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66F9DAFD" w14:textId="77777777" w:rsidR="00040132" w:rsidRPr="007D69C9" w:rsidRDefault="00040132" w:rsidP="00040132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1A52FDC5" w14:textId="0AFCCC2D" w:rsidR="00040132" w:rsidRPr="007D69C9" w:rsidRDefault="00040132" w:rsidP="00040132">
            <w:pPr>
              <w:tabs>
                <w:tab w:val="decimal" w:pos="3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F05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40132" w:rsidRPr="006666FA" w14:paraId="33B9AAE4" w14:textId="77777777" w:rsidTr="00432F3B">
        <w:tc>
          <w:tcPr>
            <w:tcW w:w="2806" w:type="dxa"/>
            <w:gridSpan w:val="2"/>
            <w:tcMar>
              <w:left w:w="29" w:type="dxa"/>
              <w:right w:w="29" w:type="dxa"/>
            </w:tcMar>
          </w:tcPr>
          <w:p w14:paraId="186795E6" w14:textId="5A32EDFA" w:rsidR="00040132" w:rsidRPr="00E75A82" w:rsidRDefault="00040132" w:rsidP="00040132">
            <w:pPr>
              <w:spacing w:line="240" w:lineRule="auto"/>
              <w:ind w:left="147" w:right="-18" w:hanging="147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75A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</w:t>
            </w:r>
            <w:r w:rsidRPr="00E75A8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เอ็มจีซี เอวิเอชั่น แอนด์ </w:t>
            </w:r>
            <w:r w:rsidRPr="00E75A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     </w:t>
            </w:r>
            <w:r w:rsidRPr="00E75A8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ชาร์เตอร์ </w:t>
            </w:r>
            <w:r w:rsidRPr="00E75A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เซอร์วิสเซส</w:t>
            </w:r>
            <w:r w:rsidRPr="00E75A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E75A8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(เอเชีย)</w:t>
            </w:r>
            <w:r w:rsidRPr="00E75A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58EE4570" w14:textId="093CF68F" w:rsidR="00040132" w:rsidRPr="00E75A82" w:rsidRDefault="00040132" w:rsidP="00040132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75A8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บริการจัดหาเครื่องบินและจำหน่ายตั๋วเครื่องบิน</w:t>
            </w:r>
          </w:p>
        </w:tc>
        <w:tc>
          <w:tcPr>
            <w:tcW w:w="142" w:type="dxa"/>
          </w:tcPr>
          <w:p w14:paraId="47EAB776" w14:textId="77777777" w:rsidR="00040132" w:rsidRPr="00E75A82" w:rsidRDefault="00040132" w:rsidP="00040132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28CFCE4" w14:textId="56F87902" w:rsidR="00040132" w:rsidRPr="007D69C9" w:rsidRDefault="004C49B0" w:rsidP="00040132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040132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5CE7432" w14:textId="77777777" w:rsidR="00040132" w:rsidRPr="007D69C9" w:rsidRDefault="00040132" w:rsidP="00040132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C4C72F0" w14:textId="5D2024D7" w:rsidR="00040132" w:rsidRPr="007D69C9" w:rsidRDefault="004C49B0" w:rsidP="00040132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040132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BE233AF" w14:textId="77777777" w:rsidR="00040132" w:rsidRPr="007D69C9" w:rsidRDefault="00040132" w:rsidP="00040132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FE599E3" w14:textId="73BA9A6D" w:rsidR="00040132" w:rsidRPr="007D69C9" w:rsidRDefault="00BE7E77" w:rsidP="00040132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401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64D8715" w14:textId="77777777" w:rsidR="00040132" w:rsidRPr="007D69C9" w:rsidRDefault="00040132" w:rsidP="00040132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74426F0" w14:textId="575E4CF1" w:rsidR="00040132" w:rsidRPr="007D69C9" w:rsidRDefault="00BE7E77" w:rsidP="00040132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401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0C96BE20" w14:textId="77777777" w:rsidR="00040132" w:rsidRPr="007D69C9" w:rsidRDefault="00040132" w:rsidP="00040132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0E088BB3" w14:textId="2D674179" w:rsidR="00040132" w:rsidRPr="007D69C9" w:rsidRDefault="00BE7E77" w:rsidP="00040132">
            <w:pPr>
              <w:tabs>
                <w:tab w:val="decimal" w:pos="6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401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78E3FCBC" w14:textId="77777777" w:rsidR="00040132" w:rsidRPr="007D69C9" w:rsidRDefault="00040132" w:rsidP="00040132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5D63A6AA" w14:textId="6D678B2B" w:rsidR="00040132" w:rsidRPr="007D69C9" w:rsidRDefault="00BE7E77" w:rsidP="00040132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401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2FDB707" w14:textId="77777777" w:rsidR="00040132" w:rsidRPr="007D69C9" w:rsidRDefault="00040132" w:rsidP="00040132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A635744" w14:textId="56E251C9" w:rsidR="00040132" w:rsidRPr="007D69C9" w:rsidRDefault="00040132" w:rsidP="00040132">
            <w:pPr>
              <w:tabs>
                <w:tab w:val="decimal" w:pos="363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017AFBD" w14:textId="77777777" w:rsidR="00040132" w:rsidRPr="007D69C9" w:rsidRDefault="00040132" w:rsidP="00040132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27BD8595" w14:textId="25CBE970" w:rsidR="00040132" w:rsidRPr="007D69C9" w:rsidRDefault="00040132" w:rsidP="00040132">
            <w:pPr>
              <w:tabs>
                <w:tab w:val="decimal" w:pos="41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CBA6725" w14:textId="77777777" w:rsidR="00040132" w:rsidRPr="007D69C9" w:rsidRDefault="00040132" w:rsidP="00040132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0613B888" w14:textId="5FA02F66" w:rsidR="00040132" w:rsidRPr="007D69C9" w:rsidRDefault="00BE7E77" w:rsidP="00040132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401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3D9AF4D3" w14:textId="77777777" w:rsidR="00040132" w:rsidRPr="007D69C9" w:rsidRDefault="00040132" w:rsidP="00040132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7CAF1E10" w14:textId="0D8BDA18" w:rsidR="00040132" w:rsidRPr="007D69C9" w:rsidRDefault="00BE7E77" w:rsidP="00040132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401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65213CBA" w14:textId="77777777" w:rsidR="00040132" w:rsidRPr="007D69C9" w:rsidRDefault="00040132" w:rsidP="00040132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723A195" w14:textId="2C1BFD5C" w:rsidR="00040132" w:rsidRPr="007D69C9" w:rsidRDefault="00040132" w:rsidP="00040132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CFAAE31" w14:textId="77777777" w:rsidR="00040132" w:rsidRPr="007D69C9" w:rsidRDefault="00040132" w:rsidP="00040132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77F95834" w14:textId="7CEB2EF0" w:rsidR="00040132" w:rsidRPr="007D69C9" w:rsidRDefault="00040132" w:rsidP="00040132">
            <w:pPr>
              <w:tabs>
                <w:tab w:val="decimal" w:pos="3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40132" w:rsidRPr="006666FA" w14:paraId="47442B29" w14:textId="77777777" w:rsidTr="00432F3B">
        <w:tc>
          <w:tcPr>
            <w:tcW w:w="2806" w:type="dxa"/>
            <w:gridSpan w:val="2"/>
            <w:tcMar>
              <w:left w:w="29" w:type="dxa"/>
              <w:right w:w="29" w:type="dxa"/>
            </w:tcMar>
          </w:tcPr>
          <w:p w14:paraId="53A4216F" w14:textId="51F9A7B3" w:rsidR="00040132" w:rsidRPr="00E75A82" w:rsidRDefault="00040132" w:rsidP="00040132">
            <w:pPr>
              <w:spacing w:line="240" w:lineRule="auto"/>
              <w:ind w:left="147" w:right="-18" w:hanging="147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75A82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บริษัท</w:t>
            </w:r>
            <w:r w:rsidRPr="00E75A82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E75A82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เอ็มจี</w:t>
            </w:r>
            <w:r w:rsidRPr="00E75A82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E75A82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ซี</w:t>
            </w:r>
            <w:r w:rsidRPr="00E75A82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  <w:r w:rsidRPr="00E75A82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เอเชีย</w:t>
            </w:r>
            <w:r w:rsidRPr="00E75A82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E75A82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กรีนเทค</w:t>
            </w:r>
            <w:r w:rsidRPr="00E75A82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E75A82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5AA38A05" w14:textId="36D5A443" w:rsidR="00040132" w:rsidRPr="00E75A82" w:rsidRDefault="00040132" w:rsidP="00040132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75A82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ลงทุนในกลุ่มบริษัทจำหน่าย</w:t>
            </w:r>
            <w:r w:rsidRPr="00E75A8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</w:r>
            <w:r w:rsidRPr="00E75A82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และให้บริการหลังการขายสำหรับยานยนต์ไฟฟ้า</w:t>
            </w:r>
          </w:p>
        </w:tc>
        <w:tc>
          <w:tcPr>
            <w:tcW w:w="142" w:type="dxa"/>
          </w:tcPr>
          <w:p w14:paraId="4EF2D4D5" w14:textId="77777777" w:rsidR="00040132" w:rsidRPr="00E75A82" w:rsidRDefault="00040132" w:rsidP="00040132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54DBC240" w14:textId="7ADB59ED" w:rsidR="00040132" w:rsidRPr="007D69C9" w:rsidRDefault="004C49B0" w:rsidP="00040132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040132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DB7E70C" w14:textId="7F623EC4" w:rsidR="00040132" w:rsidRPr="007D69C9" w:rsidRDefault="00040132" w:rsidP="00040132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63276A02" w14:textId="18F87789" w:rsidR="00040132" w:rsidRPr="00C64585" w:rsidRDefault="004C49B0" w:rsidP="00040132">
            <w:pPr>
              <w:tabs>
                <w:tab w:val="decimal" w:pos="29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99</w:t>
            </w:r>
            <w:r w:rsidR="0004013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.</w:t>
            </w:r>
            <w:r w:rsidRPr="004C49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7A1AC6D5" w14:textId="77777777" w:rsidR="00040132" w:rsidRPr="007D69C9" w:rsidRDefault="00040132" w:rsidP="00040132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04AE019" w14:textId="3E15BFE7" w:rsidR="00040132" w:rsidRPr="007D69C9" w:rsidRDefault="00BE7E77" w:rsidP="00040132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0401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3840FB4" w14:textId="77777777" w:rsidR="00040132" w:rsidRPr="007D69C9" w:rsidRDefault="00040132" w:rsidP="00040132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C5B202A" w14:textId="5298B3A2" w:rsidR="00040132" w:rsidRPr="00C64585" w:rsidRDefault="00BE7E77" w:rsidP="004D459C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0401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4EEDD8CD" w14:textId="77777777" w:rsidR="00040132" w:rsidRPr="007D69C9" w:rsidRDefault="00040132" w:rsidP="00040132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15A31FE5" w14:textId="2032A329" w:rsidR="00040132" w:rsidRPr="007D69C9" w:rsidRDefault="00BE7E77" w:rsidP="00040132">
            <w:pPr>
              <w:tabs>
                <w:tab w:val="decimal" w:pos="6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0401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2E0B4B7D" w14:textId="77777777" w:rsidR="00040132" w:rsidRPr="007D69C9" w:rsidRDefault="00040132" w:rsidP="00040132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025BD634" w14:textId="07585BF1" w:rsidR="00040132" w:rsidRPr="00C64585" w:rsidRDefault="00BE7E77" w:rsidP="00040132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0401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8352990" w14:textId="77777777" w:rsidR="00040132" w:rsidRPr="007D69C9" w:rsidRDefault="00040132" w:rsidP="00040132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4A883448" w14:textId="7DCFE37E" w:rsidR="00040132" w:rsidRPr="007D69C9" w:rsidRDefault="00040132" w:rsidP="00040132">
            <w:pPr>
              <w:tabs>
                <w:tab w:val="decimal" w:pos="363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64A9D1F" w14:textId="77777777" w:rsidR="00040132" w:rsidRPr="007D69C9" w:rsidRDefault="00040132" w:rsidP="00040132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577AAED6" w14:textId="283B3016" w:rsidR="00040132" w:rsidRDefault="00040132" w:rsidP="00040132">
            <w:pPr>
              <w:tabs>
                <w:tab w:val="decimal" w:pos="41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8923C42" w14:textId="77777777" w:rsidR="00040132" w:rsidRPr="007D69C9" w:rsidRDefault="00040132" w:rsidP="00040132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3D1E74C3" w14:textId="1FA8FADB" w:rsidR="00040132" w:rsidRPr="007D69C9" w:rsidRDefault="00BE7E77" w:rsidP="00040132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0401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54722CF0" w14:textId="77777777" w:rsidR="00040132" w:rsidRPr="007D69C9" w:rsidRDefault="00040132" w:rsidP="00040132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3B32D3B2" w14:textId="5FB33902" w:rsidR="00040132" w:rsidRPr="00C64585" w:rsidRDefault="00BE7E77" w:rsidP="00040132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0401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27F02BB5" w14:textId="77777777" w:rsidR="00040132" w:rsidRPr="007D69C9" w:rsidRDefault="00040132" w:rsidP="00040132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43C982A4" w14:textId="5FC44B0D" w:rsidR="00040132" w:rsidRPr="007D69C9" w:rsidRDefault="00BE7E77" w:rsidP="00B51E9F">
            <w:pPr>
              <w:tabs>
                <w:tab w:val="decimal" w:pos="342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0401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4A596C9" w14:textId="77777777" w:rsidR="00040132" w:rsidRPr="007D69C9" w:rsidRDefault="00040132" w:rsidP="00040132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7F966240" w14:textId="5D7D5241" w:rsidR="00040132" w:rsidRDefault="00040132" w:rsidP="00040132">
            <w:pPr>
              <w:tabs>
                <w:tab w:val="decimal" w:pos="3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40132" w:rsidRPr="006666FA" w14:paraId="1D24F93A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721482EC" w14:textId="77777777" w:rsidR="00040132" w:rsidRPr="00B24C08" w:rsidRDefault="00040132" w:rsidP="0004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รวมเงินลงทุนในบริษัทย่อยทางตรง</w:t>
            </w:r>
          </w:p>
        </w:tc>
        <w:tc>
          <w:tcPr>
            <w:tcW w:w="106" w:type="dxa"/>
          </w:tcPr>
          <w:p w14:paraId="17EF8E0D" w14:textId="77777777" w:rsidR="00040132" w:rsidRPr="00B24C08" w:rsidRDefault="00040132" w:rsidP="00040132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5C293501" w14:textId="77777777" w:rsidR="00040132" w:rsidRPr="00B24C08" w:rsidRDefault="00040132" w:rsidP="00040132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2" w:type="dxa"/>
          </w:tcPr>
          <w:p w14:paraId="33E34E9E" w14:textId="77777777" w:rsidR="00040132" w:rsidRPr="006666FA" w:rsidRDefault="00040132" w:rsidP="00040132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324BC26A" w14:textId="77777777" w:rsidR="00040132" w:rsidRPr="007D69C9" w:rsidRDefault="00040132" w:rsidP="00040132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F6E2D22" w14:textId="77777777" w:rsidR="00040132" w:rsidRPr="007D69C9" w:rsidRDefault="00040132" w:rsidP="00040132">
            <w:pPr>
              <w:tabs>
                <w:tab w:val="decimal" w:pos="882"/>
              </w:tabs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60C635E9" w14:textId="77777777" w:rsidR="00040132" w:rsidRPr="007D69C9" w:rsidRDefault="00040132" w:rsidP="00040132">
            <w:pPr>
              <w:tabs>
                <w:tab w:val="decimal" w:pos="342"/>
              </w:tabs>
              <w:spacing w:line="240" w:lineRule="auto"/>
              <w:ind w:left="-63" w:right="-9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F0F0D34" w14:textId="77777777" w:rsidR="00040132" w:rsidRPr="007D69C9" w:rsidRDefault="00040132" w:rsidP="00040132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F7A4A65" w14:textId="77777777" w:rsidR="00040132" w:rsidRPr="007D69C9" w:rsidRDefault="00040132" w:rsidP="00040132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18501F9" w14:textId="77777777" w:rsidR="00040132" w:rsidRPr="007D69C9" w:rsidRDefault="00040132" w:rsidP="00040132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6A97BE9" w14:textId="77777777" w:rsidR="00040132" w:rsidRPr="007D69C9" w:rsidRDefault="00040132" w:rsidP="00040132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4F0353F0" w14:textId="77777777" w:rsidR="00040132" w:rsidRPr="007D69C9" w:rsidRDefault="00040132" w:rsidP="00040132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4DB8042A" w14:textId="3D8970CA" w:rsidR="00040132" w:rsidRPr="007D69C9" w:rsidRDefault="00BE7E77" w:rsidP="00040132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0401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="000401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476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2784A144" w14:textId="77777777" w:rsidR="00040132" w:rsidRPr="007D69C9" w:rsidRDefault="00040132" w:rsidP="00040132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262B77A9" w14:textId="38B0725B" w:rsidR="00040132" w:rsidRPr="007D69C9" w:rsidRDefault="00BE7E77" w:rsidP="00040132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0401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0401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476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C9A4C95" w14:textId="77777777" w:rsidR="00040132" w:rsidRPr="007D69C9" w:rsidRDefault="00040132" w:rsidP="00040132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7678E730" w14:textId="578B77FE" w:rsidR="00040132" w:rsidRPr="007D69C9" w:rsidRDefault="00040132" w:rsidP="00040132">
            <w:pPr>
              <w:tabs>
                <w:tab w:val="decimal" w:pos="582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74A0E68" w14:textId="77777777" w:rsidR="00040132" w:rsidRPr="007D69C9" w:rsidRDefault="00040132" w:rsidP="00040132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0F1769E6" w14:textId="5E6516DE" w:rsidR="00040132" w:rsidRPr="007D69C9" w:rsidRDefault="00040132" w:rsidP="00040132">
            <w:pPr>
              <w:tabs>
                <w:tab w:val="decimal" w:pos="582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</w:t>
            </w: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00</w:t>
            </w: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046664A" w14:textId="77777777" w:rsidR="00040132" w:rsidRPr="007D69C9" w:rsidRDefault="00040132" w:rsidP="00040132">
            <w:pPr>
              <w:tabs>
                <w:tab w:val="decimal" w:pos="582"/>
                <w:tab w:val="decimal" w:pos="1062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77CECE2A" w14:textId="33CD9B0D" w:rsidR="00040132" w:rsidRPr="007D69C9" w:rsidRDefault="00BE7E77" w:rsidP="00040132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0401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387</w:t>
            </w:r>
            <w:r w:rsidR="000401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976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53C824AE" w14:textId="77777777" w:rsidR="00040132" w:rsidRPr="007D69C9" w:rsidRDefault="00040132" w:rsidP="00040132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40341821" w14:textId="7C261AB8" w:rsidR="00040132" w:rsidRPr="007D69C9" w:rsidRDefault="00BE7E77" w:rsidP="00040132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0401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36</w:t>
            </w:r>
            <w:r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0401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976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298E7990" w14:textId="77777777" w:rsidR="00040132" w:rsidRPr="007D69C9" w:rsidRDefault="00040132" w:rsidP="00040132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59DA5F67" w14:textId="3B051017" w:rsidR="00040132" w:rsidRPr="007D69C9" w:rsidRDefault="00BE7E77" w:rsidP="00040132">
            <w:pPr>
              <w:tabs>
                <w:tab w:val="decimal" w:pos="62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0401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75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98AE74F" w14:textId="77777777" w:rsidR="00040132" w:rsidRPr="007D69C9" w:rsidRDefault="00040132" w:rsidP="00040132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50D882F6" w14:textId="5DAA2C00" w:rsidR="00040132" w:rsidRPr="007D69C9" w:rsidRDefault="00BE7E77" w:rsidP="00040132">
            <w:pPr>
              <w:tabs>
                <w:tab w:val="decimal" w:pos="650"/>
              </w:tabs>
              <w:spacing w:line="240" w:lineRule="atLeast"/>
              <w:ind w:right="-5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44</w:t>
            </w:r>
            <w:r w:rsidR="000401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</w:tr>
    </w:tbl>
    <w:p w14:paraId="1A66D954" w14:textId="77777777" w:rsidR="004A4210" w:rsidRPr="007F0F48" w:rsidRDefault="004A4210" w:rsidP="004A531B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4447A6C8" w14:textId="77777777" w:rsidR="000D3BEC" w:rsidRPr="007F0F48" w:rsidRDefault="000D3BEC" w:rsidP="000D3BEC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5B6CA7E" w14:textId="77777777" w:rsidR="005C35EE" w:rsidRDefault="005C35EE" w:rsidP="001936DB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BD62166" w14:textId="1BBD3C16" w:rsidR="00573E93" w:rsidRPr="005F7A92" w:rsidRDefault="00573E93" w:rsidP="001936DB">
      <w:pPr>
        <w:pStyle w:val="BodyText"/>
        <w:spacing w:after="0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573E93" w:rsidRPr="005F7A92" w:rsidSect="00981E82">
          <w:footerReference w:type="default" r:id="rId14"/>
          <w:pgSz w:w="16839" w:h="11907" w:orient="landscape" w:code="9"/>
          <w:pgMar w:top="1440" w:right="1152" w:bottom="1152" w:left="1152" w:header="720" w:footer="720" w:gutter="0"/>
          <w:paperSrc w:first="7" w:other="7"/>
          <w:cols w:space="720"/>
          <w:docGrid w:linePitch="299"/>
        </w:sectPr>
      </w:pPr>
    </w:p>
    <w:p w14:paraId="6F7442D3" w14:textId="35F31BFD" w:rsidR="005C35EE" w:rsidRDefault="005C35EE" w:rsidP="005C35EE">
      <w:pPr>
        <w:ind w:left="540"/>
        <w:jc w:val="both"/>
        <w:rPr>
          <w:rFonts w:asciiTheme="majorBidi" w:hAnsiTheme="majorBidi" w:cs="Angsana New"/>
          <w:sz w:val="30"/>
          <w:szCs w:val="30"/>
          <w:lang w:bidi="th-TH"/>
        </w:rPr>
      </w:pPr>
      <w:bookmarkStart w:id="1" w:name="_Hlk89001944"/>
      <w:r w:rsidRPr="005C35EE">
        <w:rPr>
          <w:rFonts w:asciiTheme="majorBidi" w:hAnsiTheme="majorBidi" w:cs="Angsana New" w:hint="cs"/>
          <w:sz w:val="30"/>
          <w:szCs w:val="30"/>
          <w:cs/>
          <w:lang w:bidi="th-TH"/>
        </w:rPr>
        <w:lastRenderedPageBreak/>
        <w:t>รายละเอียดบริษัทย่อยทางอ้อมของบริษัท</w:t>
      </w:r>
      <w:r w:rsidRPr="005C35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C35EE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5C35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C35EE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</w:t>
      </w:r>
      <w:r w:rsidRPr="005C35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C35EE">
        <w:rPr>
          <w:rFonts w:asciiTheme="majorBidi" w:hAnsiTheme="majorBidi" w:cstheme="majorBidi"/>
          <w:sz w:val="30"/>
          <w:szCs w:val="30"/>
        </w:rPr>
        <w:t xml:space="preserve"> </w:t>
      </w:r>
      <w:r w:rsidRPr="005C35EE">
        <w:rPr>
          <w:rFonts w:asciiTheme="majorBidi" w:hAnsiTheme="majorBidi" w:cs="Angsana New" w:hint="cs"/>
          <w:sz w:val="30"/>
          <w:szCs w:val="30"/>
          <w:cs/>
          <w:lang w:bidi="th-TH"/>
        </w:rPr>
        <w:t>ธันวาคม</w:t>
      </w:r>
      <w:r w:rsidRPr="005C35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568</w:t>
      </w:r>
      <w:r w:rsidRPr="005C35EE">
        <w:rPr>
          <w:rFonts w:asciiTheme="majorBidi" w:hAnsiTheme="majorBidi" w:cstheme="majorBidi"/>
          <w:sz w:val="30"/>
          <w:szCs w:val="30"/>
        </w:rPr>
        <w:t xml:space="preserve"> </w:t>
      </w:r>
      <w:r w:rsidRPr="005C35EE">
        <w:rPr>
          <w:rFonts w:asciiTheme="majorBidi" w:hAnsiTheme="majorBidi" w:cs="Angsana New" w:hint="cs"/>
          <w:sz w:val="30"/>
          <w:szCs w:val="30"/>
          <w:cs/>
          <w:lang w:bidi="th-TH"/>
        </w:rPr>
        <w:t>และ</w:t>
      </w:r>
      <w:r w:rsidRPr="005C35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567</w:t>
      </w:r>
      <w:r w:rsidRPr="005C35EE">
        <w:rPr>
          <w:rFonts w:asciiTheme="majorBidi" w:hAnsiTheme="majorBidi" w:cstheme="majorBidi"/>
          <w:sz w:val="30"/>
          <w:szCs w:val="30"/>
        </w:rPr>
        <w:t xml:space="preserve"> </w:t>
      </w:r>
      <w:r w:rsidRPr="005C35EE">
        <w:rPr>
          <w:rFonts w:asciiTheme="majorBidi" w:hAnsiTheme="majorBidi" w:cs="Angsana New" w:hint="cs"/>
          <w:sz w:val="30"/>
          <w:szCs w:val="30"/>
          <w:cs/>
          <w:lang w:bidi="th-TH"/>
        </w:rPr>
        <w:t>มีดังนี้</w:t>
      </w:r>
    </w:p>
    <w:p w14:paraId="60C8A079" w14:textId="77777777" w:rsidR="005C35EE" w:rsidRPr="005C35EE" w:rsidRDefault="005C35EE" w:rsidP="005C35EE">
      <w:pPr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1"/>
        <w:gridCol w:w="178"/>
        <w:gridCol w:w="1711"/>
        <w:gridCol w:w="178"/>
        <w:gridCol w:w="910"/>
        <w:gridCol w:w="178"/>
        <w:gridCol w:w="840"/>
        <w:gridCol w:w="178"/>
        <w:gridCol w:w="956"/>
        <w:gridCol w:w="178"/>
        <w:gridCol w:w="992"/>
      </w:tblGrid>
      <w:tr w:rsidR="005C35EE" w:rsidRPr="005C35EE" w14:paraId="7563B50C" w14:textId="77777777" w:rsidTr="006455CB">
        <w:trPr>
          <w:cantSplit/>
          <w:trHeight w:val="18"/>
          <w:tblHeader/>
        </w:trPr>
        <w:tc>
          <w:tcPr>
            <w:tcW w:w="2971" w:type="dxa"/>
            <w:vAlign w:val="bottom"/>
          </w:tcPr>
          <w:p w14:paraId="1566D496" w14:textId="3C4CFF76" w:rsidR="005C35EE" w:rsidRPr="005C35EE" w:rsidRDefault="005C35EE" w:rsidP="005C35EE">
            <w:pPr>
              <w:tabs>
                <w:tab w:val="decimal" w:pos="-76"/>
              </w:tabs>
              <w:spacing w:line="240" w:lineRule="atLeast"/>
              <w:ind w:lef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35E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ชื่อบริษัท</w:t>
            </w:r>
          </w:p>
        </w:tc>
        <w:tc>
          <w:tcPr>
            <w:tcW w:w="178" w:type="dxa"/>
          </w:tcPr>
          <w:p w14:paraId="0285E123" w14:textId="77777777" w:rsidR="005C35EE" w:rsidRPr="005C35EE" w:rsidRDefault="005C35EE">
            <w:pPr>
              <w:spacing w:line="240" w:lineRule="atLeast"/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D27D75C" w14:textId="77777777" w:rsidR="006455CB" w:rsidRDefault="006455CB">
            <w:pPr>
              <w:spacing w:line="240" w:lineRule="atLeast"/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4F63797" w14:textId="29E54F81" w:rsidR="005C35EE" w:rsidRPr="005C35EE" w:rsidRDefault="005C35EE">
            <w:pPr>
              <w:spacing w:line="240" w:lineRule="atLeast"/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35E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78" w:type="dxa"/>
          </w:tcPr>
          <w:p w14:paraId="1F422C66" w14:textId="77777777" w:rsidR="005C35EE" w:rsidRPr="005C35EE" w:rsidRDefault="005C35E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gridSpan w:val="3"/>
          </w:tcPr>
          <w:p w14:paraId="2CC974A7" w14:textId="3102F7A8" w:rsidR="005C35EE" w:rsidRPr="005C35EE" w:rsidRDefault="005C35E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35E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  <w:vAlign w:val="bottom"/>
          </w:tcPr>
          <w:p w14:paraId="478CFAD7" w14:textId="77777777" w:rsidR="005C35EE" w:rsidRPr="005C35EE" w:rsidRDefault="005C35E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gridSpan w:val="3"/>
          </w:tcPr>
          <w:p w14:paraId="61D5860D" w14:textId="77777777" w:rsidR="005C35EE" w:rsidRDefault="005C35EE">
            <w:pPr>
              <w:spacing w:line="240" w:lineRule="atLeast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067FF196" w14:textId="567501DE" w:rsidR="005C35EE" w:rsidRPr="005C35EE" w:rsidRDefault="005C35EE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35EE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</w:tr>
      <w:tr w:rsidR="00E75C24" w:rsidRPr="005C35EE" w14:paraId="22C1BC56" w14:textId="77777777" w:rsidTr="006455CB">
        <w:trPr>
          <w:cantSplit/>
          <w:trHeight w:val="202"/>
        </w:trPr>
        <w:tc>
          <w:tcPr>
            <w:tcW w:w="2971" w:type="dxa"/>
            <w:vAlign w:val="bottom"/>
          </w:tcPr>
          <w:p w14:paraId="149DAF0F" w14:textId="6ED8B65C" w:rsidR="00E75C24" w:rsidRPr="005C35EE" w:rsidRDefault="00E75C24" w:rsidP="00E75C24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9E291F1" w14:textId="77777777" w:rsidR="00E75C24" w:rsidRPr="005C35EE" w:rsidRDefault="00E75C24" w:rsidP="00E75C24">
            <w:pPr>
              <w:tabs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vAlign w:val="bottom"/>
          </w:tcPr>
          <w:p w14:paraId="005196F0" w14:textId="651AA2C0" w:rsidR="00E75C24" w:rsidRPr="005C35EE" w:rsidRDefault="00E75C24" w:rsidP="00E75C24">
            <w:pPr>
              <w:tabs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D81D7A5" w14:textId="77777777" w:rsidR="00E75C24" w:rsidRPr="005C35EE" w:rsidRDefault="00E75C24" w:rsidP="00E75C24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10" w:type="dxa"/>
          </w:tcPr>
          <w:p w14:paraId="193A9169" w14:textId="01D17C20" w:rsidR="00E75C24" w:rsidRPr="005C35EE" w:rsidRDefault="00BE7E77" w:rsidP="00E75C24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78" w:type="dxa"/>
          </w:tcPr>
          <w:p w14:paraId="55182969" w14:textId="55C263F7" w:rsidR="00E75C24" w:rsidRPr="005C35EE" w:rsidRDefault="00E75C24" w:rsidP="00E75C24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1AF99224" w14:textId="20E7F1AB" w:rsidR="00E75C24" w:rsidRPr="005C35EE" w:rsidRDefault="00BE7E77" w:rsidP="00E75C24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178" w:type="dxa"/>
          </w:tcPr>
          <w:p w14:paraId="73682DA4" w14:textId="77777777" w:rsidR="00E75C24" w:rsidRPr="005C35EE" w:rsidRDefault="00E75C24" w:rsidP="00E75C24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56" w:type="dxa"/>
          </w:tcPr>
          <w:p w14:paraId="1C954FC5" w14:textId="0D1D0038" w:rsidR="00E75C24" w:rsidRPr="005C35EE" w:rsidRDefault="00BE7E77" w:rsidP="00E75C24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78" w:type="dxa"/>
          </w:tcPr>
          <w:p w14:paraId="2686A044" w14:textId="77777777" w:rsidR="00E75C24" w:rsidRPr="005C35EE" w:rsidRDefault="00E75C24" w:rsidP="00E75C24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7EABE01D" w14:textId="493B16FE" w:rsidR="00E75C24" w:rsidRPr="005C35EE" w:rsidRDefault="00BE7E77" w:rsidP="00E75C24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</w:tr>
      <w:tr w:rsidR="004949EB" w:rsidRPr="005C35EE" w14:paraId="40F5875F" w14:textId="77777777" w:rsidTr="006455CB">
        <w:trPr>
          <w:cantSplit/>
          <w:trHeight w:val="18"/>
        </w:trPr>
        <w:tc>
          <w:tcPr>
            <w:tcW w:w="2971" w:type="dxa"/>
          </w:tcPr>
          <w:p w14:paraId="47BBB465" w14:textId="40570D72" w:rsidR="004949EB" w:rsidRPr="005C35EE" w:rsidRDefault="004949EB" w:rsidP="004949E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9EA6632" w14:textId="77777777" w:rsidR="004949EB" w:rsidRPr="005C35EE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07045DC3" w14:textId="1405B481" w:rsidR="004949EB" w:rsidRPr="005C35EE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B574AC3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28" w:type="dxa"/>
            <w:gridSpan w:val="3"/>
          </w:tcPr>
          <w:p w14:paraId="50D371B3" w14:textId="0AAA51C4" w:rsidR="004949EB" w:rsidRPr="005C35EE" w:rsidRDefault="004949EB" w:rsidP="004949EB">
            <w:pPr>
              <w:tabs>
                <w:tab w:val="decimal" w:pos="600"/>
              </w:tabs>
              <w:spacing w:line="240" w:lineRule="atLeast"/>
              <w:ind w:left="-120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C35E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5C35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5C35E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ABDC6C1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26" w:type="dxa"/>
            <w:gridSpan w:val="3"/>
          </w:tcPr>
          <w:p w14:paraId="3D7EB514" w14:textId="4BD252EC" w:rsidR="004949EB" w:rsidRPr="005C35EE" w:rsidRDefault="004949EB" w:rsidP="004949EB">
            <w:pPr>
              <w:tabs>
                <w:tab w:val="decimal" w:pos="600"/>
              </w:tabs>
              <w:spacing w:line="240" w:lineRule="atLeast"/>
              <w:ind w:left="-120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72A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72A0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72A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949EB" w:rsidRPr="005C35EE" w14:paraId="126DE841" w14:textId="77777777" w:rsidTr="006455CB">
        <w:trPr>
          <w:cantSplit/>
          <w:trHeight w:val="18"/>
        </w:trPr>
        <w:tc>
          <w:tcPr>
            <w:tcW w:w="2971" w:type="dxa"/>
          </w:tcPr>
          <w:p w14:paraId="26572FD0" w14:textId="741AB9CE" w:rsidR="004949EB" w:rsidRPr="00F723F7" w:rsidRDefault="004949EB" w:rsidP="004949E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23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78" w:type="dxa"/>
          </w:tcPr>
          <w:p w14:paraId="163AED27" w14:textId="77777777" w:rsidR="004949EB" w:rsidRPr="005C35EE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79D21267" w14:textId="705F61E1" w:rsidR="004949EB" w:rsidRPr="005C35EE" w:rsidRDefault="004949EB" w:rsidP="004949E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6AD7A98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10" w:type="dxa"/>
          </w:tcPr>
          <w:p w14:paraId="78451752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B190370" w14:textId="2C488F48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40" w:type="dxa"/>
            <w:vAlign w:val="bottom"/>
          </w:tcPr>
          <w:p w14:paraId="59A5A9A4" w14:textId="7AEBF61F" w:rsidR="004949EB" w:rsidRPr="005C35EE" w:rsidRDefault="004949EB" w:rsidP="004949E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369DD22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56" w:type="dxa"/>
          </w:tcPr>
          <w:p w14:paraId="031C757A" w14:textId="77777777" w:rsidR="004949EB" w:rsidRPr="005C35EE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C622B85" w14:textId="77777777" w:rsidR="004949EB" w:rsidRPr="005C35EE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F55320C" w14:textId="54FBD689" w:rsidR="004949EB" w:rsidRPr="005C35EE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949EB" w:rsidRPr="005C35EE" w14:paraId="26A6231C" w14:textId="77777777" w:rsidTr="006455CB">
        <w:trPr>
          <w:cantSplit/>
          <w:trHeight w:val="18"/>
        </w:trPr>
        <w:tc>
          <w:tcPr>
            <w:tcW w:w="5948" w:type="dxa"/>
            <w:gridSpan w:val="5"/>
          </w:tcPr>
          <w:p w14:paraId="41579ECB" w14:textId="689BABFE" w:rsidR="004949EB" w:rsidRPr="00F723F7" w:rsidRDefault="004949EB" w:rsidP="004949EB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23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ลงทุนผ่านบริษัท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มิลเลนเนียม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ออโต้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กรุ๊ป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78" w:type="dxa"/>
          </w:tcPr>
          <w:p w14:paraId="1DB3B5B0" w14:textId="0D9C999B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40" w:type="dxa"/>
            <w:vAlign w:val="bottom"/>
          </w:tcPr>
          <w:p w14:paraId="124DDADC" w14:textId="1F281926" w:rsidR="004949EB" w:rsidRPr="005C35EE" w:rsidRDefault="004949EB" w:rsidP="004949E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4FD1ED0F" w14:textId="77777777" w:rsidR="004949EB" w:rsidRPr="005C35EE" w:rsidRDefault="004949EB" w:rsidP="004949E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56" w:type="dxa"/>
          </w:tcPr>
          <w:p w14:paraId="4F391AD5" w14:textId="77777777" w:rsidR="004949EB" w:rsidRPr="005C35EE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6F554EF9" w14:textId="77777777" w:rsidR="004949EB" w:rsidRPr="005C35EE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38028B3" w14:textId="3D2C80C8" w:rsidR="004949EB" w:rsidRPr="005C35EE" w:rsidRDefault="004949EB" w:rsidP="004949E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</w:tr>
      <w:tr w:rsidR="00E75C24" w:rsidRPr="005C35EE" w14:paraId="4F5FEED7" w14:textId="77777777">
        <w:trPr>
          <w:cantSplit/>
          <w:trHeight w:val="18"/>
        </w:trPr>
        <w:tc>
          <w:tcPr>
            <w:tcW w:w="2971" w:type="dxa"/>
          </w:tcPr>
          <w:p w14:paraId="4E9DB8F8" w14:textId="54E89BC6" w:rsidR="00E75C24" w:rsidRPr="005C35EE" w:rsidRDefault="00E75C24" w:rsidP="002A499B">
            <w:pPr>
              <w:tabs>
                <w:tab w:val="decimal" w:pos="0"/>
              </w:tabs>
              <w:spacing w:line="240" w:lineRule="atLeast"/>
              <w:ind w:left="191" w:right="-7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มาสเตอร์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มอเตอร์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เซอร์วิสเซส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(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ประเทศไทย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)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78" w:type="dxa"/>
          </w:tcPr>
          <w:p w14:paraId="7F9DD017" w14:textId="77777777" w:rsidR="00E75C24" w:rsidRPr="005C35EE" w:rsidRDefault="00E75C24" w:rsidP="00E75C24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711" w:type="dxa"/>
            <w:vAlign w:val="bottom"/>
          </w:tcPr>
          <w:p w14:paraId="13CDED18" w14:textId="3AA8DB61" w:rsidR="00E75C24" w:rsidRPr="00472A0F" w:rsidRDefault="00E75C24" w:rsidP="00E75C24">
            <w:pPr>
              <w:tabs>
                <w:tab w:val="decimal" w:pos="1108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472A0F">
              <w:rPr>
                <w:rFonts w:asciiTheme="majorBidi" w:hAnsiTheme="majorBidi" w:cs="Angsana New" w:hint="cs"/>
                <w:b/>
                <w:sz w:val="30"/>
                <w:szCs w:val="30"/>
                <w:cs/>
                <w:lang w:bidi="th-TH"/>
              </w:rPr>
              <w:t>บริการซ่อมแซมรถ</w:t>
            </w:r>
          </w:p>
        </w:tc>
        <w:tc>
          <w:tcPr>
            <w:tcW w:w="178" w:type="dxa"/>
          </w:tcPr>
          <w:p w14:paraId="4625A42E" w14:textId="77777777" w:rsidR="00E75C24" w:rsidRPr="005C35EE" w:rsidRDefault="00E75C24" w:rsidP="00E75C24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10" w:type="dxa"/>
          </w:tcPr>
          <w:p w14:paraId="67500C7E" w14:textId="77777777" w:rsidR="00E75C24" w:rsidRDefault="00E75C24" w:rsidP="00E75C24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D1859BF" w14:textId="4651A83A" w:rsidR="00A52CDD" w:rsidRPr="005C35EE" w:rsidRDefault="004C49B0" w:rsidP="00E75C24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  <w:r w:rsidR="00A52CDD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Pr="004C49B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86</w:t>
            </w:r>
          </w:p>
        </w:tc>
        <w:tc>
          <w:tcPr>
            <w:tcW w:w="178" w:type="dxa"/>
          </w:tcPr>
          <w:p w14:paraId="5E0D73E1" w14:textId="5973AFA1" w:rsidR="00E75C24" w:rsidRPr="005C35EE" w:rsidRDefault="00E75C24" w:rsidP="00E75C24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7A704BA9" w14:textId="77777777" w:rsidR="00E75C24" w:rsidRDefault="00E75C24" w:rsidP="00E75C24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4523677D" w14:textId="7E7545DA" w:rsidR="00E75C24" w:rsidRPr="005C35EE" w:rsidRDefault="004C49B0" w:rsidP="00E75C24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  <w:r w:rsidR="00E75C24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Pr="004C49B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86</w:t>
            </w:r>
          </w:p>
        </w:tc>
        <w:tc>
          <w:tcPr>
            <w:tcW w:w="178" w:type="dxa"/>
          </w:tcPr>
          <w:p w14:paraId="7A45FDB3" w14:textId="77777777" w:rsidR="00E75C24" w:rsidRPr="005C35EE" w:rsidRDefault="00E75C24" w:rsidP="00E75C24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56" w:type="dxa"/>
          </w:tcPr>
          <w:p w14:paraId="6F3BACF1" w14:textId="77777777" w:rsidR="00E75C24" w:rsidRDefault="00E75C24" w:rsidP="00E75C24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  <w:p w14:paraId="62B22499" w14:textId="1627989A" w:rsidR="00A52CDD" w:rsidRPr="005C35EE" w:rsidRDefault="004C49B0" w:rsidP="00E75C24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6</w:t>
            </w:r>
            <w:r w:rsidR="00A52CDD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78" w:type="dxa"/>
          </w:tcPr>
          <w:p w14:paraId="068DA4CE" w14:textId="77777777" w:rsidR="00E75C24" w:rsidRPr="005C35EE" w:rsidRDefault="00E75C24" w:rsidP="00E75C24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4A57F31C" w14:textId="77777777" w:rsidR="00E75C24" w:rsidRDefault="00E75C24" w:rsidP="00E75C24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  <w:p w14:paraId="6A22AD51" w14:textId="53167450" w:rsidR="00E75C24" w:rsidRPr="005C35EE" w:rsidRDefault="004C49B0" w:rsidP="00E75C24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6</w:t>
            </w:r>
            <w:r w:rsidR="00E75C24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200</w:t>
            </w:r>
          </w:p>
        </w:tc>
      </w:tr>
      <w:tr w:rsidR="00E75C24" w:rsidRPr="005C35EE" w14:paraId="22014BC4" w14:textId="77777777">
        <w:trPr>
          <w:cantSplit/>
          <w:trHeight w:val="18"/>
        </w:trPr>
        <w:tc>
          <w:tcPr>
            <w:tcW w:w="2971" w:type="dxa"/>
          </w:tcPr>
          <w:p w14:paraId="2E5A95F5" w14:textId="3AE9A9A1" w:rsidR="00E75C24" w:rsidRPr="005C35EE" w:rsidRDefault="00E75C24" w:rsidP="00E75C24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8A50112" w14:textId="77777777" w:rsidR="00E75C24" w:rsidRPr="005C35EE" w:rsidRDefault="00E75C24" w:rsidP="00E75C24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6437A866" w14:textId="644510DE" w:rsidR="00E75C24" w:rsidRPr="00472A0F" w:rsidRDefault="00E75C24" w:rsidP="00E75C24">
            <w:pPr>
              <w:tabs>
                <w:tab w:val="decimal" w:pos="1108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8" w:type="dxa"/>
          </w:tcPr>
          <w:p w14:paraId="657A2C15" w14:textId="77777777" w:rsidR="00E75C24" w:rsidRPr="005C35EE" w:rsidRDefault="00E75C24" w:rsidP="00E75C2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0" w:type="dxa"/>
          </w:tcPr>
          <w:p w14:paraId="1AFA13D2" w14:textId="77777777" w:rsidR="00E75C24" w:rsidRPr="005C35EE" w:rsidRDefault="00E75C24" w:rsidP="00E75C2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8" w:type="dxa"/>
          </w:tcPr>
          <w:p w14:paraId="46444D70" w14:textId="1A37B07B" w:rsidR="00E75C24" w:rsidRPr="005C35EE" w:rsidRDefault="00E75C24" w:rsidP="00E75C2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0" w:type="dxa"/>
          </w:tcPr>
          <w:p w14:paraId="455B893E" w14:textId="02098F03" w:rsidR="00E75C24" w:rsidRPr="005C35EE" w:rsidRDefault="00E75C24" w:rsidP="00E75C24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8" w:type="dxa"/>
          </w:tcPr>
          <w:p w14:paraId="63ACFB45" w14:textId="77777777" w:rsidR="00E75C24" w:rsidRPr="005C35EE" w:rsidRDefault="00E75C24" w:rsidP="00E75C2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6" w:type="dxa"/>
          </w:tcPr>
          <w:p w14:paraId="28FB2329" w14:textId="77777777" w:rsidR="00E75C24" w:rsidRPr="005C35EE" w:rsidRDefault="00E75C24" w:rsidP="00E75C24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74CA0EF" w14:textId="77777777" w:rsidR="00E75C24" w:rsidRPr="005C35EE" w:rsidRDefault="00E75C24" w:rsidP="00E75C24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7E30678B" w14:textId="02F8366D" w:rsidR="00E75C24" w:rsidRPr="005C35EE" w:rsidRDefault="00E75C24" w:rsidP="00E75C24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E75C24" w:rsidRPr="005C35EE" w14:paraId="400E64B6" w14:textId="77777777" w:rsidTr="006455CB">
        <w:trPr>
          <w:cantSplit/>
          <w:trHeight w:val="18"/>
        </w:trPr>
        <w:tc>
          <w:tcPr>
            <w:tcW w:w="4860" w:type="dxa"/>
            <w:gridSpan w:val="3"/>
          </w:tcPr>
          <w:p w14:paraId="54AC4FD0" w14:textId="420E5346" w:rsidR="00E75C24" w:rsidRPr="00F723F7" w:rsidRDefault="00E75C24" w:rsidP="00E75C24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23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ลงทุนผ่านบริษัท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มาสเตอร์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คาร์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เร้นเทิล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78" w:type="dxa"/>
          </w:tcPr>
          <w:p w14:paraId="08AF0490" w14:textId="77777777" w:rsidR="00E75C24" w:rsidRPr="005C35EE" w:rsidRDefault="00E75C24" w:rsidP="00E75C24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10" w:type="dxa"/>
          </w:tcPr>
          <w:p w14:paraId="3D4EB6D8" w14:textId="77777777" w:rsidR="00E75C24" w:rsidRPr="005C35EE" w:rsidRDefault="00E75C24" w:rsidP="00E75C24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17EC2BD" w14:textId="06D7323D" w:rsidR="00E75C24" w:rsidRPr="005C35EE" w:rsidRDefault="00E75C24" w:rsidP="00E75C24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40" w:type="dxa"/>
            <w:vAlign w:val="bottom"/>
          </w:tcPr>
          <w:p w14:paraId="2701C73F" w14:textId="4BC86EC0" w:rsidR="00E75C24" w:rsidRPr="005C35EE" w:rsidRDefault="00E75C24" w:rsidP="00E75C24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A4575A9" w14:textId="77777777" w:rsidR="00E75C24" w:rsidRPr="005C35EE" w:rsidRDefault="00E75C24" w:rsidP="00E75C24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56" w:type="dxa"/>
          </w:tcPr>
          <w:p w14:paraId="74C04ADD" w14:textId="77777777" w:rsidR="00E75C24" w:rsidRPr="005C35EE" w:rsidRDefault="00E75C24" w:rsidP="00E75C24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BFBEDC0" w14:textId="77777777" w:rsidR="00E75C24" w:rsidRPr="005C35EE" w:rsidRDefault="00E75C24" w:rsidP="00E75C24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5BF8998" w14:textId="21C6A02F" w:rsidR="00E75C24" w:rsidRPr="005C35EE" w:rsidRDefault="00E75C24" w:rsidP="00E75C24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5C24" w:rsidRPr="005C35EE" w14:paraId="1A1CCD3D" w14:textId="77777777">
        <w:trPr>
          <w:cantSplit/>
          <w:trHeight w:val="18"/>
        </w:trPr>
        <w:tc>
          <w:tcPr>
            <w:tcW w:w="2971" w:type="dxa"/>
          </w:tcPr>
          <w:p w14:paraId="033A6174" w14:textId="4155ACDF" w:rsidR="00E75C24" w:rsidRPr="00472A0F" w:rsidRDefault="00E75C24" w:rsidP="00E75C24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มาสเตอร์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ไดรฟเวอร์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แอนด์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เซอร์วิสเซส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(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ประเทศไทย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)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78" w:type="dxa"/>
          </w:tcPr>
          <w:p w14:paraId="7CE2D120" w14:textId="77777777" w:rsidR="00E75C24" w:rsidRPr="005C35EE" w:rsidRDefault="00E75C24" w:rsidP="00E75C24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71B94F9E" w14:textId="55D366FF" w:rsidR="00E75C24" w:rsidRPr="00472A0F" w:rsidRDefault="00E75C24" w:rsidP="00E75C24">
            <w:pPr>
              <w:tabs>
                <w:tab w:val="decimal" w:pos="823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72A0F">
              <w:rPr>
                <w:rFonts w:asciiTheme="majorBidi" w:hAnsiTheme="majorBidi" w:cs="Angsana New" w:hint="cs"/>
                <w:b/>
                <w:sz w:val="30"/>
                <w:szCs w:val="30"/>
                <w:cs/>
                <w:lang w:bidi="th-TH"/>
              </w:rPr>
              <w:t>ให้บริการและจัดหาคนขับรถ</w:t>
            </w:r>
          </w:p>
        </w:tc>
        <w:tc>
          <w:tcPr>
            <w:tcW w:w="178" w:type="dxa"/>
          </w:tcPr>
          <w:p w14:paraId="38D8D3B1" w14:textId="77777777" w:rsidR="00E75C24" w:rsidRPr="005C35EE" w:rsidRDefault="00E75C24" w:rsidP="00E75C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</w:tcPr>
          <w:p w14:paraId="6C0E0566" w14:textId="77777777" w:rsidR="00E75C24" w:rsidRDefault="00E75C24" w:rsidP="00E75C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13E0929" w14:textId="2BCACF25" w:rsidR="00A52CDD" w:rsidRPr="005C35EE" w:rsidRDefault="004C49B0" w:rsidP="00E75C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="00A52C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8" w:type="dxa"/>
          </w:tcPr>
          <w:p w14:paraId="6D304E3E" w14:textId="0FC94E98" w:rsidR="00E75C24" w:rsidRPr="005C35EE" w:rsidRDefault="00E75C24" w:rsidP="00E75C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0" w:type="dxa"/>
          </w:tcPr>
          <w:p w14:paraId="59F2A368" w14:textId="77777777" w:rsidR="00E75C24" w:rsidRDefault="00E75C24" w:rsidP="00E75C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1369C61" w14:textId="4684189D" w:rsidR="00E75C24" w:rsidRPr="005C35EE" w:rsidRDefault="004C49B0" w:rsidP="00E75C24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="00E75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8" w:type="dxa"/>
          </w:tcPr>
          <w:p w14:paraId="571A18D1" w14:textId="77777777" w:rsidR="00E75C24" w:rsidRPr="005C35EE" w:rsidRDefault="00E75C24" w:rsidP="00E75C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</w:tcPr>
          <w:p w14:paraId="3AE7E1ED" w14:textId="77777777" w:rsidR="00E75C24" w:rsidRDefault="00E75C24" w:rsidP="00E75C24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32D5B2" w14:textId="01DEE355" w:rsidR="00A52CDD" w:rsidRPr="005C35EE" w:rsidRDefault="00BE7E77" w:rsidP="00E75C24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A52C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3224E919" w14:textId="77777777" w:rsidR="00E75C24" w:rsidRPr="005C35EE" w:rsidRDefault="00E75C24" w:rsidP="00E75C24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3B503388" w14:textId="77777777" w:rsidR="00E75C24" w:rsidRDefault="00E75C24" w:rsidP="00E75C24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F36F334" w14:textId="37887B62" w:rsidR="00E75C24" w:rsidRPr="005C35EE" w:rsidRDefault="004C49B0" w:rsidP="00E75C24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E75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F017E2" w:rsidRPr="005C35EE" w14:paraId="7DBA0C55" w14:textId="77777777">
        <w:trPr>
          <w:cantSplit/>
          <w:trHeight w:val="18"/>
        </w:trPr>
        <w:tc>
          <w:tcPr>
            <w:tcW w:w="2971" w:type="dxa"/>
          </w:tcPr>
          <w:p w14:paraId="08E289E5" w14:textId="77777777" w:rsidR="00F017E2" w:rsidRPr="00472A0F" w:rsidRDefault="00F017E2" w:rsidP="00E75C24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75D0CE16" w14:textId="77777777" w:rsidR="00F017E2" w:rsidRPr="005C35EE" w:rsidRDefault="00F017E2" w:rsidP="00E75C24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667F0F29" w14:textId="77777777" w:rsidR="00F017E2" w:rsidRPr="00472A0F" w:rsidRDefault="00F017E2" w:rsidP="00E75C24">
            <w:pPr>
              <w:tabs>
                <w:tab w:val="decimal" w:pos="823"/>
              </w:tabs>
              <w:spacing w:line="240" w:lineRule="atLeast"/>
              <w:jc w:val="center"/>
              <w:rPr>
                <w:rFonts w:asciiTheme="majorBidi" w:hAnsiTheme="majorBidi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33758AC3" w14:textId="77777777" w:rsidR="00F017E2" w:rsidRPr="005C35EE" w:rsidRDefault="00F017E2" w:rsidP="00E75C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</w:tcPr>
          <w:p w14:paraId="3F591FC6" w14:textId="77777777" w:rsidR="00F017E2" w:rsidRPr="005C35EE" w:rsidRDefault="00F017E2" w:rsidP="00E75C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924CCF7" w14:textId="77777777" w:rsidR="00F017E2" w:rsidRPr="005C35EE" w:rsidRDefault="00F017E2" w:rsidP="00E75C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0" w:type="dxa"/>
          </w:tcPr>
          <w:p w14:paraId="73D7F7FE" w14:textId="77777777" w:rsidR="00F017E2" w:rsidRDefault="00F017E2" w:rsidP="00E75C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3F51CA6D" w14:textId="77777777" w:rsidR="00F017E2" w:rsidRPr="005C35EE" w:rsidRDefault="00F017E2" w:rsidP="00E75C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</w:tcPr>
          <w:p w14:paraId="3FCF9AE1" w14:textId="77777777" w:rsidR="00F017E2" w:rsidRPr="005C35EE" w:rsidRDefault="00F017E2" w:rsidP="00E75C24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A757711" w14:textId="77777777" w:rsidR="00F017E2" w:rsidRPr="005C35EE" w:rsidRDefault="00F017E2" w:rsidP="00E75C24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27658C09" w14:textId="77777777" w:rsidR="00F017E2" w:rsidRDefault="00F017E2" w:rsidP="00E75C24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17E2" w:rsidRPr="005C35EE" w14:paraId="4A6BA3BC" w14:textId="77777777">
        <w:trPr>
          <w:cantSplit/>
          <w:trHeight w:val="18"/>
        </w:trPr>
        <w:tc>
          <w:tcPr>
            <w:tcW w:w="9270" w:type="dxa"/>
            <w:gridSpan w:val="11"/>
          </w:tcPr>
          <w:p w14:paraId="010F7E44" w14:textId="0AE50117" w:rsidR="00F017E2" w:rsidRDefault="00F017E2" w:rsidP="00F017E2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23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F017E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ลงทุนผ่านบริษัท</w:t>
            </w:r>
            <w:r w:rsidRPr="00F017E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017E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เอ็มจี</w:t>
            </w:r>
            <w:r w:rsidRPr="00F017E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F017E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ซี</w:t>
            </w:r>
            <w:r w:rsidRPr="00F017E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-</w:t>
            </w:r>
            <w:r w:rsidRPr="00F017E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เอเชีย</w:t>
            </w:r>
            <w:r w:rsidRPr="00F017E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F017E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กรีนเทค</w:t>
            </w:r>
            <w:r w:rsidRPr="00F017E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017E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จำกัด</w:t>
            </w:r>
          </w:p>
        </w:tc>
      </w:tr>
      <w:tr w:rsidR="00F017E2" w:rsidRPr="005C35EE" w14:paraId="286C051B" w14:textId="77777777">
        <w:trPr>
          <w:cantSplit/>
          <w:trHeight w:val="18"/>
        </w:trPr>
        <w:tc>
          <w:tcPr>
            <w:tcW w:w="2971" w:type="dxa"/>
          </w:tcPr>
          <w:p w14:paraId="65781BA0" w14:textId="4FF9C0EE" w:rsidR="00F017E2" w:rsidRPr="00F017E2" w:rsidRDefault="0012403E" w:rsidP="00F017E2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="Angsana New"/>
                <w:sz w:val="30"/>
                <w:szCs w:val="30"/>
                <w:highlight w:val="cyan"/>
                <w:cs/>
                <w:lang w:bidi="th-TH"/>
              </w:rPr>
            </w:pPr>
            <w:r w:rsidRPr="001240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นีโอ โมบิลิตี้ เอเชีย จำกัด</w:t>
            </w:r>
          </w:p>
        </w:tc>
        <w:tc>
          <w:tcPr>
            <w:tcW w:w="178" w:type="dxa"/>
          </w:tcPr>
          <w:p w14:paraId="4BC8C7FA" w14:textId="77777777" w:rsidR="00F017E2" w:rsidRPr="00F017E2" w:rsidRDefault="00F017E2" w:rsidP="00F017E2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711" w:type="dxa"/>
            <w:vAlign w:val="bottom"/>
          </w:tcPr>
          <w:p w14:paraId="5AE10AF7" w14:textId="6E90E188" w:rsidR="0012403E" w:rsidRPr="00DD0B84" w:rsidRDefault="0012403E" w:rsidP="0012403E">
            <w:pPr>
              <w:spacing w:line="220" w:lineRule="atLeast"/>
              <w:ind w:left="-12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0B8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ลงทุนในกลุ่มบริษัทจำหน่ายและ</w:t>
            </w:r>
          </w:p>
          <w:p w14:paraId="61949FC7" w14:textId="77777777" w:rsidR="003E4619" w:rsidRDefault="0012403E" w:rsidP="0012403E">
            <w:pPr>
              <w:tabs>
                <w:tab w:val="decimal" w:pos="823"/>
              </w:tabs>
              <w:spacing w:line="240" w:lineRule="atLeast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DD0B8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ให้บริการหลังการขายสำหรับ</w:t>
            </w:r>
          </w:p>
          <w:p w14:paraId="70ACAF83" w14:textId="3881AB47" w:rsidR="00F017E2" w:rsidRPr="00DD0B84" w:rsidRDefault="0012403E" w:rsidP="0012403E">
            <w:pPr>
              <w:tabs>
                <w:tab w:val="decimal" w:pos="823"/>
              </w:tabs>
              <w:spacing w:line="240" w:lineRule="atLeast"/>
              <w:jc w:val="center"/>
              <w:rPr>
                <w:rFonts w:asciiTheme="majorBidi" w:hAnsiTheme="majorBidi" w:cs="Angsana New"/>
                <w:b/>
                <w:sz w:val="30"/>
                <w:szCs w:val="30"/>
                <w:cs/>
                <w:lang w:bidi="th-TH"/>
              </w:rPr>
            </w:pPr>
            <w:r w:rsidRPr="00DD0B8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ยานยนต์ไฟฟ้า</w:t>
            </w:r>
          </w:p>
        </w:tc>
        <w:tc>
          <w:tcPr>
            <w:tcW w:w="178" w:type="dxa"/>
          </w:tcPr>
          <w:p w14:paraId="2BD631CC" w14:textId="77777777" w:rsidR="00F017E2" w:rsidRPr="00DD0B84" w:rsidRDefault="00F017E2" w:rsidP="00F017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</w:tcPr>
          <w:p w14:paraId="0172A771" w14:textId="77777777" w:rsidR="00F017E2" w:rsidRPr="00DD0B84" w:rsidRDefault="00F017E2" w:rsidP="00F017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43BA14" w14:textId="77777777" w:rsidR="00A52CDD" w:rsidRPr="00DD0B84" w:rsidRDefault="00A52CDD" w:rsidP="00F017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24228AF" w14:textId="77777777" w:rsidR="00DD0B84" w:rsidRPr="00DD0B84" w:rsidRDefault="00DD0B84" w:rsidP="00F017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C716DF9" w14:textId="77777777" w:rsidR="00DD0B84" w:rsidRPr="00DD0B84" w:rsidRDefault="00DD0B84" w:rsidP="00F017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34126AA" w14:textId="59F5B5F0" w:rsidR="00A52CDD" w:rsidRPr="00DD0B84" w:rsidRDefault="004C49B0" w:rsidP="00F017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="00A52CDD" w:rsidRPr="00DD0B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8" w:type="dxa"/>
          </w:tcPr>
          <w:p w14:paraId="05753382" w14:textId="77777777" w:rsidR="00F017E2" w:rsidRPr="00DD0B84" w:rsidRDefault="00F017E2" w:rsidP="00F017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0" w:type="dxa"/>
          </w:tcPr>
          <w:p w14:paraId="31D76E26" w14:textId="77777777" w:rsidR="00F017E2" w:rsidRPr="003E4619" w:rsidRDefault="00F017E2" w:rsidP="003E4619">
            <w:pPr>
              <w:tabs>
                <w:tab w:val="decimal" w:pos="363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7D28CE0" w14:textId="77777777" w:rsidR="00F36D74" w:rsidRPr="003E4619" w:rsidRDefault="00F36D74" w:rsidP="003E4619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B342EB7" w14:textId="77777777" w:rsidR="003E4619" w:rsidRPr="003E4619" w:rsidRDefault="003E4619" w:rsidP="003E4619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AD27C01" w14:textId="77777777" w:rsidR="003E4619" w:rsidRPr="003E4619" w:rsidRDefault="003E4619" w:rsidP="003E4619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45BD57" w14:textId="403DBDC4" w:rsidR="00F017E2" w:rsidRPr="003E4619" w:rsidRDefault="003E4619" w:rsidP="003E4619">
            <w:pPr>
              <w:tabs>
                <w:tab w:val="decimal" w:pos="363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A7DBEE0" w14:textId="77777777" w:rsidR="00F017E2" w:rsidRPr="00DD0B84" w:rsidRDefault="00F017E2" w:rsidP="00F017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</w:tcPr>
          <w:p w14:paraId="67DBA2BE" w14:textId="77777777" w:rsidR="00F017E2" w:rsidRPr="00DD0B84" w:rsidRDefault="00F017E2" w:rsidP="00F017E2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C6300B5" w14:textId="77777777" w:rsidR="00847B33" w:rsidRPr="00DD0B84" w:rsidRDefault="00847B33" w:rsidP="00F017E2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2E4A4FB" w14:textId="77777777" w:rsidR="00847B33" w:rsidRPr="00DD0B84" w:rsidRDefault="00847B33" w:rsidP="00F017E2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0735543" w14:textId="77777777" w:rsidR="00DD0B84" w:rsidRPr="00DD0B84" w:rsidRDefault="00DD0B84" w:rsidP="00F017E2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5104C0C" w14:textId="37E0FFB8" w:rsidR="00DD0B84" w:rsidRPr="00DD0B84" w:rsidRDefault="004C49B0" w:rsidP="00F017E2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="00DD0B84" w:rsidRPr="00DD0B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3D425CCC" w14:textId="77777777" w:rsidR="00F017E2" w:rsidRPr="00F017E2" w:rsidRDefault="00F017E2" w:rsidP="00F017E2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992" w:type="dxa"/>
          </w:tcPr>
          <w:p w14:paraId="6EB4CD15" w14:textId="77777777" w:rsidR="00F017E2" w:rsidRPr="003E4619" w:rsidRDefault="00F017E2" w:rsidP="00F017E2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4FC2321" w14:textId="77777777" w:rsidR="00F36D74" w:rsidRPr="003E4619" w:rsidRDefault="00F36D74" w:rsidP="00F017E2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D886A7D" w14:textId="77777777" w:rsidR="00DD0B84" w:rsidRPr="003E4619" w:rsidRDefault="00DD0B84" w:rsidP="00F017E2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4B12579" w14:textId="77777777" w:rsidR="00DD0B84" w:rsidRPr="003E4619" w:rsidRDefault="00DD0B84" w:rsidP="00F017E2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5EEE24A" w14:textId="443704AE" w:rsidR="00F017E2" w:rsidRPr="003E4619" w:rsidRDefault="003E4619" w:rsidP="0055509F">
            <w:pPr>
              <w:tabs>
                <w:tab w:val="decimal" w:pos="54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7E5C47C" w14:textId="77777777" w:rsidR="00F723F7" w:rsidRDefault="00F723F7" w:rsidP="00F723F7">
      <w:pPr>
        <w:ind w:left="540"/>
        <w:jc w:val="both"/>
        <w:rPr>
          <w:rFonts w:asciiTheme="majorBidi" w:hAnsiTheme="majorBidi" w:cs="Angsana New"/>
          <w:sz w:val="30"/>
          <w:szCs w:val="30"/>
          <w:cs/>
          <w:lang w:bidi="th-TH"/>
        </w:rPr>
      </w:pPr>
    </w:p>
    <w:p w14:paraId="789CD74F" w14:textId="65CFA16A" w:rsidR="005C35EE" w:rsidRDefault="00F723F7" w:rsidP="00F723F7">
      <w:pPr>
        <w:ind w:left="540"/>
        <w:jc w:val="both"/>
        <w:rPr>
          <w:rFonts w:asciiTheme="majorBidi" w:hAnsiTheme="majorBidi" w:cs="Angsana New"/>
          <w:sz w:val="30"/>
          <w:szCs w:val="30"/>
          <w:lang w:bidi="th-TH"/>
        </w:rPr>
      </w:pPr>
      <w:r w:rsidRPr="00F723F7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บริษัทย่อยทั้งหมดจัดตั้งและดำเนินธุรกิจในประเทศไทย</w:t>
      </w:r>
    </w:p>
    <w:p w14:paraId="43CFF260" w14:textId="77777777" w:rsidR="00F723F7" w:rsidRDefault="00F723F7" w:rsidP="00F723F7">
      <w:pPr>
        <w:ind w:left="540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E404371" w14:textId="69704D5A" w:rsidR="00F723F7" w:rsidRPr="00F723F7" w:rsidRDefault="00F723F7" w:rsidP="00F723F7">
      <w:pPr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F723F7">
        <w:rPr>
          <w:rFonts w:asciiTheme="majorBidi" w:hAnsiTheme="majorBidi" w:cs="Angsana New" w:hint="cs"/>
          <w:sz w:val="30"/>
          <w:szCs w:val="30"/>
          <w:cs/>
          <w:lang w:bidi="th-TH"/>
        </w:rPr>
        <w:t>ไม่มีบริษัทย่อยของกลุ่มบริษัทที่อยู่ในตลาดหลักทรัพย์</w:t>
      </w:r>
      <w:r w:rsidRPr="00F723F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F723F7">
        <w:rPr>
          <w:rFonts w:asciiTheme="majorBidi" w:hAnsiTheme="majorBidi" w:cs="Angsana New" w:hint="cs"/>
          <w:sz w:val="30"/>
          <w:szCs w:val="30"/>
          <w:cs/>
          <w:lang w:bidi="th-TH"/>
        </w:rPr>
        <w:t>จึงไม่มีราคาเสนอซื้อสาธารณะ</w:t>
      </w:r>
    </w:p>
    <w:p w14:paraId="44409BA0" w14:textId="7D9F1D44" w:rsidR="005C35EE" w:rsidRDefault="005C35EE" w:rsidP="005C35EE">
      <w:pPr>
        <w:pStyle w:val="BodyText"/>
        <w:rPr>
          <w:lang w:bidi="th-TH"/>
        </w:rPr>
      </w:pPr>
    </w:p>
    <w:p w14:paraId="5C32B93B" w14:textId="20F8EC45" w:rsidR="005C35EE" w:rsidRDefault="005C35EE" w:rsidP="005C35EE">
      <w:pPr>
        <w:pStyle w:val="BodyText"/>
        <w:rPr>
          <w:lang w:bidi="th-TH"/>
        </w:rPr>
      </w:pPr>
    </w:p>
    <w:p w14:paraId="0F604021" w14:textId="77777777" w:rsidR="00E251FE" w:rsidRDefault="00E251FE" w:rsidP="005C35EE">
      <w:pPr>
        <w:pStyle w:val="BodyText"/>
        <w:rPr>
          <w:lang w:bidi="th-TH"/>
        </w:rPr>
      </w:pPr>
    </w:p>
    <w:p w14:paraId="70EBF6FF" w14:textId="77777777" w:rsidR="00E251FE" w:rsidRDefault="00E251FE" w:rsidP="005C35EE">
      <w:pPr>
        <w:pStyle w:val="BodyText"/>
        <w:rPr>
          <w:lang w:bidi="th-TH"/>
        </w:rPr>
      </w:pPr>
    </w:p>
    <w:p w14:paraId="7A4CC049" w14:textId="77777777" w:rsidR="00E251FE" w:rsidRDefault="00E251FE" w:rsidP="005C35EE">
      <w:pPr>
        <w:pStyle w:val="BodyText"/>
        <w:rPr>
          <w:lang w:bidi="th-TH"/>
        </w:rPr>
      </w:pPr>
    </w:p>
    <w:p w14:paraId="70DC569C" w14:textId="77777777" w:rsidR="00E251FE" w:rsidRDefault="00E251FE" w:rsidP="005C35EE">
      <w:pPr>
        <w:pStyle w:val="BodyText"/>
        <w:rPr>
          <w:lang w:bidi="th-TH"/>
        </w:rPr>
      </w:pPr>
    </w:p>
    <w:bookmarkEnd w:id="1"/>
    <w:p w14:paraId="1E5BBE2D" w14:textId="5A5B6B19" w:rsidR="006A365E" w:rsidRPr="006666FA" w:rsidRDefault="006A365E" w:rsidP="000A79E1">
      <w:pPr>
        <w:pStyle w:val="BodyText"/>
        <w:rPr>
          <w:rFonts w:asciiTheme="majorBidi" w:hAnsiTheme="majorBidi" w:cstheme="majorBidi"/>
          <w:sz w:val="30"/>
          <w:szCs w:val="30"/>
          <w:lang w:bidi="th-TH"/>
        </w:rPr>
        <w:sectPr w:rsidR="006A365E" w:rsidRPr="006666FA" w:rsidSect="00981E82">
          <w:pgSz w:w="11907" w:h="16839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39B89F4" w14:textId="77777777" w:rsidR="00D91AA2" w:rsidRPr="00CE3A0B" w:rsidRDefault="00D91AA2" w:rsidP="009214C0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asciiTheme="majorBidi" w:hAnsiTheme="majorBidi" w:cs="Angsana New"/>
          <w:b w:val="0"/>
          <w:bCs/>
          <w:sz w:val="30"/>
          <w:szCs w:val="30"/>
          <w:lang w:bidi="th-TH"/>
        </w:rPr>
      </w:pPr>
      <w:r w:rsidRPr="00CE3A0B">
        <w:rPr>
          <w:rFonts w:asciiTheme="majorBidi" w:hAnsiTheme="majorBidi" w:cs="Angsana New" w:hint="cs"/>
          <w:b w:val="0"/>
          <w:bCs/>
          <w:sz w:val="30"/>
          <w:szCs w:val="30"/>
          <w:cs/>
          <w:lang w:bidi="th-TH"/>
        </w:rPr>
        <w:lastRenderedPageBreak/>
        <w:t>อสังหาริมทรัพย์เพื่อการลงทุน</w:t>
      </w:r>
    </w:p>
    <w:p w14:paraId="21080DB0" w14:textId="0B53C4F7" w:rsidR="00D91AA2" w:rsidRPr="008A6E5E" w:rsidRDefault="00D91AA2" w:rsidP="009214C0">
      <w:pPr>
        <w:pStyle w:val="BodyText"/>
        <w:spacing w:after="0"/>
        <w:ind w:left="540" w:hanging="54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38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900"/>
        <w:gridCol w:w="1620"/>
        <w:gridCol w:w="270"/>
        <w:gridCol w:w="1620"/>
        <w:gridCol w:w="242"/>
        <w:gridCol w:w="1558"/>
        <w:gridCol w:w="270"/>
        <w:gridCol w:w="1530"/>
        <w:gridCol w:w="270"/>
        <w:gridCol w:w="1530"/>
      </w:tblGrid>
      <w:tr w:rsidR="001F3A7C" w:rsidRPr="00395767" w14:paraId="6AA223B2" w14:textId="77777777" w:rsidTr="001F3A7C">
        <w:trPr>
          <w:trHeight w:val="412"/>
          <w:tblHeader/>
        </w:trPr>
        <w:tc>
          <w:tcPr>
            <w:tcW w:w="4050" w:type="dxa"/>
          </w:tcPr>
          <w:p w14:paraId="4D01EDAE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5E0816C2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86" w:hanging="54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910" w:type="dxa"/>
            <w:gridSpan w:val="9"/>
          </w:tcPr>
          <w:p w14:paraId="775DF58D" w14:textId="1A5E0D9B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86" w:hanging="54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F3A7C" w:rsidRPr="00395767" w14:paraId="2B097F36" w14:textId="77777777" w:rsidTr="001F3A7C">
        <w:trPr>
          <w:trHeight w:val="470"/>
          <w:tblHeader/>
        </w:trPr>
        <w:tc>
          <w:tcPr>
            <w:tcW w:w="4050" w:type="dxa"/>
          </w:tcPr>
          <w:p w14:paraId="69405F12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58C1598" w14:textId="77777777" w:rsidR="001F3A7C" w:rsidRDefault="001F3A7C" w:rsidP="009214C0">
            <w:pPr>
              <w:spacing w:line="240" w:lineRule="auto"/>
              <w:ind w:left="540" w:right="-105" w:hanging="54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4A25632D" w14:textId="77777777" w:rsidR="001F3A7C" w:rsidRDefault="001F3A7C" w:rsidP="009214C0">
            <w:pPr>
              <w:spacing w:line="240" w:lineRule="auto"/>
              <w:ind w:left="540" w:right="-105" w:hanging="54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175A91F6" w14:textId="77777777" w:rsidR="001F3A7C" w:rsidRPr="00395767" w:rsidRDefault="001F3A7C" w:rsidP="009214C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620" w:type="dxa"/>
          </w:tcPr>
          <w:p w14:paraId="45C34884" w14:textId="77777777" w:rsidR="001F3A7C" w:rsidRDefault="001F3A7C" w:rsidP="001F3A7C">
            <w:pPr>
              <w:spacing w:line="240" w:lineRule="auto"/>
              <w:ind w:left="-108" w:right="-153" w:hanging="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208967FD" w14:textId="736A0809" w:rsidR="001F3A7C" w:rsidRDefault="001F3A7C" w:rsidP="001F3A7C">
            <w:pPr>
              <w:spacing w:line="240" w:lineRule="auto"/>
              <w:ind w:left="-108" w:right="-153" w:hanging="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สินทรัพย์สิทธิ</w:t>
            </w:r>
          </w:p>
          <w:p w14:paraId="3CA2B784" w14:textId="34118E35" w:rsidR="001F3A7C" w:rsidRPr="00395767" w:rsidRDefault="001F3A7C" w:rsidP="001F3A7C">
            <w:pPr>
              <w:spacing w:line="240" w:lineRule="auto"/>
              <w:ind w:left="-108" w:right="-153" w:hanging="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การใช้ - ที่ดิน</w:t>
            </w:r>
          </w:p>
        </w:tc>
        <w:tc>
          <w:tcPr>
            <w:tcW w:w="270" w:type="dxa"/>
          </w:tcPr>
          <w:p w14:paraId="49671F0A" w14:textId="77777777" w:rsidR="001F3A7C" w:rsidRPr="00395767" w:rsidRDefault="001F3A7C" w:rsidP="009214C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16" w:right="-153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5A0FD672" w14:textId="77777777" w:rsidR="001F3A7C" w:rsidRDefault="001F3A7C" w:rsidP="001F3A7C">
            <w:pPr>
              <w:tabs>
                <w:tab w:val="left" w:pos="132"/>
                <w:tab w:val="center" w:pos="721"/>
              </w:tabs>
              <w:spacing w:line="240" w:lineRule="auto"/>
              <w:ind w:left="-108" w:right="-153" w:hanging="6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ab/>
            </w: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ab/>
            </w:r>
          </w:p>
          <w:p w14:paraId="475AA13D" w14:textId="052AE7EB" w:rsidR="001F3A7C" w:rsidRDefault="001F3A7C" w:rsidP="001F3A7C">
            <w:pPr>
              <w:spacing w:line="240" w:lineRule="auto"/>
              <w:ind w:left="-108" w:right="-153" w:hanging="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สินทรัพย์สิทธิ</w:t>
            </w:r>
          </w:p>
          <w:p w14:paraId="1723CC07" w14:textId="4CCE91F8" w:rsidR="001F3A7C" w:rsidRPr="00236621" w:rsidRDefault="001F3A7C" w:rsidP="001F3A7C">
            <w:pPr>
              <w:spacing w:line="240" w:lineRule="auto"/>
              <w:ind w:left="-114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การใช้ -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อาคาร</w:t>
            </w:r>
          </w:p>
        </w:tc>
        <w:tc>
          <w:tcPr>
            <w:tcW w:w="242" w:type="dxa"/>
          </w:tcPr>
          <w:p w14:paraId="713019FE" w14:textId="77777777" w:rsidR="001F3A7C" w:rsidRPr="00236621" w:rsidRDefault="001F3A7C" w:rsidP="009214C0">
            <w:pPr>
              <w:spacing w:line="240" w:lineRule="auto"/>
              <w:ind w:left="516" w:right="-105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141EA58B" w14:textId="257AC04D" w:rsidR="001F3A7C" w:rsidRDefault="001F3A7C" w:rsidP="009214C0">
            <w:pPr>
              <w:spacing w:line="240" w:lineRule="auto"/>
              <w:ind w:left="516" w:right="-105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36621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อาคารและ</w:t>
            </w:r>
          </w:p>
          <w:p w14:paraId="76C16FFA" w14:textId="77777777" w:rsidR="001F3A7C" w:rsidRDefault="001F3A7C" w:rsidP="001F3A7C">
            <w:pPr>
              <w:spacing w:line="240" w:lineRule="auto"/>
              <w:ind w:left="-78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ส่วนปรับปรุง</w:t>
            </w:r>
          </w:p>
          <w:p w14:paraId="75F1C9A5" w14:textId="77777777" w:rsidR="001F3A7C" w:rsidRPr="000E1D89" w:rsidRDefault="001F3A7C" w:rsidP="009214C0">
            <w:pPr>
              <w:spacing w:line="240" w:lineRule="auto"/>
              <w:ind w:left="516" w:right="-105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อาคาร</w:t>
            </w:r>
          </w:p>
        </w:tc>
        <w:tc>
          <w:tcPr>
            <w:tcW w:w="270" w:type="dxa"/>
          </w:tcPr>
          <w:p w14:paraId="57D1BAA6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16" w:right="-2448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3F173F81" w14:textId="77777777" w:rsidR="001F3A7C" w:rsidRDefault="001F3A7C" w:rsidP="001F3A7C">
            <w:pPr>
              <w:tabs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4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20BF005C" w14:textId="38FC38AE" w:rsidR="001F3A7C" w:rsidRPr="00395767" w:rsidRDefault="001F3A7C" w:rsidP="001F3A7C">
            <w:pPr>
              <w:tabs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4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br/>
              <w:t>ระหว่างก่อสร้าง</w:t>
            </w:r>
          </w:p>
        </w:tc>
        <w:tc>
          <w:tcPr>
            <w:tcW w:w="270" w:type="dxa"/>
          </w:tcPr>
          <w:p w14:paraId="5A7D7D0C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16" w:right="-131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B3314F8" w14:textId="77777777" w:rsidR="001F3A7C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16" w:right="-86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11B83F3F" w14:textId="77777777" w:rsidR="001F3A7C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16" w:right="-86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645EFC7F" w14:textId="77777777" w:rsidR="001F3A7C" w:rsidRPr="00395767" w:rsidRDefault="001F3A7C" w:rsidP="001F3A7C">
            <w:pPr>
              <w:tabs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F3A7C" w:rsidRPr="00395767" w14:paraId="2F082CAB" w14:textId="77777777" w:rsidTr="001F3A7C">
        <w:trPr>
          <w:trHeight w:val="70"/>
          <w:tblHeader/>
        </w:trPr>
        <w:tc>
          <w:tcPr>
            <w:tcW w:w="4050" w:type="dxa"/>
          </w:tcPr>
          <w:p w14:paraId="266203C0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9369B05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110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910" w:type="dxa"/>
            <w:gridSpan w:val="9"/>
          </w:tcPr>
          <w:p w14:paraId="5EE5C01E" w14:textId="5D62252D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110" w:hanging="54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F3A7C" w:rsidRPr="00395767" w14:paraId="532CD34C" w14:textId="77777777" w:rsidTr="001F3A7C">
        <w:trPr>
          <w:trHeight w:val="412"/>
        </w:trPr>
        <w:tc>
          <w:tcPr>
            <w:tcW w:w="4050" w:type="dxa"/>
          </w:tcPr>
          <w:p w14:paraId="67A679EE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900" w:type="dxa"/>
          </w:tcPr>
          <w:p w14:paraId="78A0892E" w14:textId="77777777" w:rsidR="001F3A7C" w:rsidRPr="009214C0" w:rsidRDefault="001F3A7C" w:rsidP="009214C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41BBB53A" w14:textId="67119069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924544D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7D586935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53027010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61C2ECD5" w14:textId="3C7E43F9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E047F93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D9ED5DC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110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7F4040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decimal" w:pos="74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110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9D09D3B" w14:textId="77777777" w:rsidR="001F3A7C" w:rsidRPr="00395767" w:rsidRDefault="001F3A7C" w:rsidP="009214C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110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E7490" w:rsidRPr="00395767" w14:paraId="6C0295E2" w14:textId="77777777" w:rsidTr="001F3A7C">
        <w:trPr>
          <w:trHeight w:val="401"/>
        </w:trPr>
        <w:tc>
          <w:tcPr>
            <w:tcW w:w="4050" w:type="dxa"/>
          </w:tcPr>
          <w:p w14:paraId="79B2F5FA" w14:textId="1BB4E990" w:rsidR="00FE7490" w:rsidRPr="00395767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900" w:type="dxa"/>
          </w:tcPr>
          <w:p w14:paraId="6193832F" w14:textId="77777777" w:rsidR="00FE7490" w:rsidRPr="009214C0" w:rsidRDefault="00FE7490" w:rsidP="00FE749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31C9C94" w14:textId="3567C2A5" w:rsidR="00FE7490" w:rsidRPr="00FE7490" w:rsidRDefault="004C49B0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77</w:t>
            </w:r>
            <w:r w:rsidR="00FE7490"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BAFD94C" w14:textId="77777777" w:rsidR="00FE7490" w:rsidRPr="00FE7490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1F6F4B5" w14:textId="7367B9B6" w:rsidR="00FE7490" w:rsidRPr="00FE7490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3CB20AB2" w14:textId="77777777" w:rsidR="00FE7490" w:rsidRPr="00FE7490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142FF215" w14:textId="15E2C85D" w:rsidR="00FE7490" w:rsidRPr="00FE7490" w:rsidRDefault="004C49B0" w:rsidP="00FE7490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43</w:t>
            </w:r>
            <w:r w:rsidR="00FE7490"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0E66CF52" w14:textId="77777777" w:rsidR="00FE7490" w:rsidRPr="00FE7490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192C3F67" w14:textId="115521D8" w:rsidR="00FE7490" w:rsidRPr="00FE7490" w:rsidRDefault="00FE7490" w:rsidP="00FE7490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891840" w14:textId="77777777" w:rsidR="00FE7490" w:rsidRPr="00FE7490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374342E" w14:textId="398B8144" w:rsidR="00FE7490" w:rsidRPr="00FE7490" w:rsidRDefault="00BE7E77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120</w:t>
            </w:r>
            <w:r w:rsidR="00FE7490"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FE7490" w:rsidRPr="00395767" w14:paraId="6FB528B2" w14:textId="77777777" w:rsidTr="001F3A7C">
        <w:trPr>
          <w:trHeight w:val="401"/>
        </w:trPr>
        <w:tc>
          <w:tcPr>
            <w:tcW w:w="4050" w:type="dxa"/>
          </w:tcPr>
          <w:p w14:paraId="34BF877C" w14:textId="5CD4534B" w:rsidR="00FE7490" w:rsidRPr="00395767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32BD5D7D" w14:textId="77777777" w:rsidR="00FE7490" w:rsidRPr="009214C0" w:rsidRDefault="00FE7490" w:rsidP="00FE749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5B85C27" w14:textId="14C43681" w:rsidR="00FE7490" w:rsidRPr="000A221A" w:rsidRDefault="00BE7E77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CB4128B" w14:textId="77777777" w:rsidR="00FE7490" w:rsidRPr="000A221A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59C6912B" w14:textId="3DEE4DF4" w:rsidR="00FE7490" w:rsidRPr="00C64585" w:rsidRDefault="00BE7E77" w:rsidP="00FE7490">
            <w:pPr>
              <w:tabs>
                <w:tab w:val="decimal" w:pos="1155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</w:t>
            </w:r>
            <w:r w:rsid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2" w:type="dxa"/>
          </w:tcPr>
          <w:p w14:paraId="6263F2E0" w14:textId="77777777" w:rsidR="00FE7490" w:rsidRPr="00C64585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13383830" w14:textId="587A43C6" w:rsidR="00FE7490" w:rsidRPr="000A221A" w:rsidRDefault="00FE7490" w:rsidP="00FE7490">
            <w:pPr>
              <w:tabs>
                <w:tab w:val="decimal" w:pos="907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04D2C" w14:textId="77777777" w:rsidR="00FE7490" w:rsidRPr="000A221A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482D729E" w14:textId="047C7219" w:rsidR="00FE7490" w:rsidRPr="00FE7490" w:rsidRDefault="00FE7490" w:rsidP="00FE7490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92E4F4" w14:textId="77777777" w:rsidR="00FE7490" w:rsidRPr="000A221A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866180B" w14:textId="6A4D917B" w:rsidR="00FE7490" w:rsidRPr="000A221A" w:rsidRDefault="00BE7E77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FE7490" w:rsidRPr="00395767" w14:paraId="225EF245" w14:textId="77777777" w:rsidTr="001F3A7C">
        <w:trPr>
          <w:trHeight w:val="70"/>
        </w:trPr>
        <w:tc>
          <w:tcPr>
            <w:tcW w:w="4050" w:type="dxa"/>
          </w:tcPr>
          <w:p w14:paraId="06615FE2" w14:textId="783AB37C" w:rsidR="00FE7490" w:rsidRPr="00395767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โอน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จาก</w:t>
            </w:r>
            <w:r w:rsidRPr="006666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6666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900" w:type="dxa"/>
          </w:tcPr>
          <w:p w14:paraId="60A815C6" w14:textId="0507DD02" w:rsidR="00FE7490" w:rsidRPr="002B7E15" w:rsidRDefault="00BE7E77" w:rsidP="00FE749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620" w:type="dxa"/>
          </w:tcPr>
          <w:p w14:paraId="2B58415F" w14:textId="7DA85445" w:rsidR="00FE7490" w:rsidRPr="000A221A" w:rsidRDefault="00FE7490" w:rsidP="00FE7490">
            <w:pPr>
              <w:tabs>
                <w:tab w:val="decimal" w:pos="972"/>
              </w:tabs>
              <w:spacing w:line="240" w:lineRule="auto"/>
              <w:ind w:left="-108" w:right="-370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D09753" w14:textId="77777777" w:rsidR="00FE7490" w:rsidRPr="000A221A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2490347" w14:textId="04F47474" w:rsidR="00FE7490" w:rsidRPr="00C64585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77F6C524" w14:textId="77777777" w:rsidR="00FE7490" w:rsidRPr="00C64585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244A45BD" w14:textId="5EE222FE" w:rsidR="00FE7490" w:rsidRPr="000A221A" w:rsidRDefault="00BE7E77" w:rsidP="00FE7490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55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0621D6E" w14:textId="77777777" w:rsidR="00FE7490" w:rsidRPr="000A221A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F0FE086" w14:textId="7AA842D1" w:rsidR="00FE7490" w:rsidRPr="00FE7490" w:rsidRDefault="00FE7490" w:rsidP="00FE7490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254D2B" w14:textId="77777777" w:rsidR="00FE7490" w:rsidRPr="000A221A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50E5851" w14:textId="0B966658" w:rsidR="00FE7490" w:rsidRPr="000A221A" w:rsidRDefault="00BE7E77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="00FE7490" w:rsidRPr="008E13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55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1F3A7C" w:rsidRPr="00395767" w14:paraId="3032F16E" w14:textId="77777777" w:rsidTr="001F3A7C">
        <w:trPr>
          <w:trHeight w:val="401"/>
        </w:trPr>
        <w:tc>
          <w:tcPr>
            <w:tcW w:w="4050" w:type="dxa"/>
          </w:tcPr>
          <w:p w14:paraId="3A3D02C0" w14:textId="0A3EF5B3" w:rsidR="001F3A7C" w:rsidRPr="00395767" w:rsidRDefault="001F3A7C" w:rsidP="001F3A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900" w:type="dxa"/>
          </w:tcPr>
          <w:p w14:paraId="519F5F22" w14:textId="77777777" w:rsidR="001F3A7C" w:rsidRPr="002B7E15" w:rsidRDefault="001F3A7C" w:rsidP="001F3A7C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A117DF4" w14:textId="1B943368" w:rsidR="001F3A7C" w:rsidRPr="000A221A" w:rsidRDefault="001F3A7C" w:rsidP="001F3A7C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C19FB58" w14:textId="77777777" w:rsidR="001F3A7C" w:rsidRPr="000A221A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AF2E878" w14:textId="77777777" w:rsidR="001F3A7C" w:rsidRPr="000A221A" w:rsidRDefault="001F3A7C" w:rsidP="001F3A7C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4F17D0AF" w14:textId="77777777" w:rsidR="001F3A7C" w:rsidRPr="000A221A" w:rsidRDefault="001F3A7C" w:rsidP="001F3A7C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4BCC228E" w14:textId="4CBB78D8" w:rsidR="001F3A7C" w:rsidRPr="000A221A" w:rsidRDefault="001F3A7C" w:rsidP="00BA16BB">
            <w:pPr>
              <w:tabs>
                <w:tab w:val="decimal" w:pos="1086"/>
                <w:tab w:val="decimal" w:pos="1176"/>
              </w:tabs>
              <w:spacing w:line="240" w:lineRule="auto"/>
              <w:ind w:left="-84" w:right="-370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1567547" w14:textId="77777777" w:rsidR="001F3A7C" w:rsidRPr="000A221A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CDE20E0" w14:textId="77777777" w:rsidR="001F3A7C" w:rsidRPr="0076369F" w:rsidRDefault="001F3A7C" w:rsidP="001F3A7C">
            <w:pPr>
              <w:tabs>
                <w:tab w:val="decimal" w:pos="700"/>
                <w:tab w:val="decimal" w:pos="86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A0036D" w14:textId="77777777" w:rsidR="001F3A7C" w:rsidRPr="000A221A" w:rsidRDefault="001F3A7C" w:rsidP="001F3A7C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5B01C1A" w14:textId="77777777" w:rsidR="001F3A7C" w:rsidRPr="000A221A" w:rsidRDefault="001F3A7C" w:rsidP="00D4184F">
            <w:pPr>
              <w:tabs>
                <w:tab w:val="decimal" w:pos="1086"/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E7490" w:rsidRPr="00395767" w14:paraId="36ADB38F" w14:textId="77777777" w:rsidTr="001F3A7C">
        <w:trPr>
          <w:trHeight w:val="412"/>
        </w:trPr>
        <w:tc>
          <w:tcPr>
            <w:tcW w:w="4050" w:type="dxa"/>
          </w:tcPr>
          <w:p w14:paraId="2D64D697" w14:textId="2636A27B" w:rsidR="00FE7490" w:rsidRPr="00395767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900" w:type="dxa"/>
          </w:tcPr>
          <w:p w14:paraId="1089193A" w14:textId="77777777" w:rsidR="00FE7490" w:rsidRPr="002B7E15" w:rsidRDefault="00FE7490" w:rsidP="00FE749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6998CA6" w14:textId="63424B19" w:rsidR="00FE7490" w:rsidRPr="002B7387" w:rsidRDefault="00BE7E77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E74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BB5C08D" w14:textId="77777777" w:rsidR="00FE7490" w:rsidRPr="002B7387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DBE4AB4" w14:textId="1DCEF32E" w:rsidR="00FE7490" w:rsidRPr="00C64585" w:rsidRDefault="00BE7E77" w:rsidP="00FE7490">
            <w:pPr>
              <w:tabs>
                <w:tab w:val="decimal" w:pos="1155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FE74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2" w:type="dxa"/>
          </w:tcPr>
          <w:p w14:paraId="21A27F5B" w14:textId="77777777" w:rsidR="00FE7490" w:rsidRPr="00C64585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06A8D1FE" w14:textId="26ABBBBB" w:rsidR="00FE7490" w:rsidRPr="002B7387" w:rsidRDefault="004C49B0" w:rsidP="00FE7490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FE74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270" w:type="dxa"/>
          </w:tcPr>
          <w:p w14:paraId="158CBEFD" w14:textId="77777777" w:rsidR="00FE7490" w:rsidRPr="002B7387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387AED9" w14:textId="19EC112C" w:rsidR="00FE7490" w:rsidRPr="00BA16BB" w:rsidRDefault="00FE7490" w:rsidP="00FE7490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16B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4BAADA" w14:textId="77777777" w:rsidR="00FE7490" w:rsidRPr="002B7387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CE635E0" w14:textId="49469E8F" w:rsidR="00FE7490" w:rsidRPr="002B7387" w:rsidRDefault="00BE7E77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59</w:t>
            </w:r>
            <w:r w:rsidR="00FE74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C40204" w:rsidRPr="00395767" w14:paraId="3E384F17" w14:textId="77777777" w:rsidTr="003D1473">
        <w:trPr>
          <w:trHeight w:val="401"/>
        </w:trPr>
        <w:tc>
          <w:tcPr>
            <w:tcW w:w="4050" w:type="dxa"/>
          </w:tcPr>
          <w:p w14:paraId="0028F5F8" w14:textId="2C031ABD" w:rsidR="00C40204" w:rsidRPr="003D52C5" w:rsidRDefault="00C40204" w:rsidP="00C40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โอน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ไป</w:t>
            </w:r>
            <w:r w:rsidRPr="006666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6666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900" w:type="dxa"/>
          </w:tcPr>
          <w:p w14:paraId="3E70EE61" w14:textId="0E6B0555" w:rsidR="00C40204" w:rsidRPr="00450F64" w:rsidRDefault="00BE7E77" w:rsidP="00C40204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620" w:type="dxa"/>
          </w:tcPr>
          <w:p w14:paraId="0D75DD6E" w14:textId="5144B6D4" w:rsidR="00C40204" w:rsidRPr="001B48E2" w:rsidRDefault="00C40204" w:rsidP="00303D0A">
            <w:pPr>
              <w:tabs>
                <w:tab w:val="decimal" w:pos="972"/>
              </w:tabs>
              <w:spacing w:line="240" w:lineRule="auto"/>
              <w:ind w:left="-108" w:right="-370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BC6CD2" w14:textId="77777777" w:rsidR="00C40204" w:rsidRPr="00395767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40A7A668" w14:textId="5426C984" w:rsidR="00C40204" w:rsidRDefault="00C40204" w:rsidP="00C40204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7AA7AFD5" w14:textId="77777777" w:rsidR="00C40204" w:rsidRDefault="00C40204" w:rsidP="00C40204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0E11663C" w14:textId="1849E6B0" w:rsidR="00C40204" w:rsidRDefault="00C40204" w:rsidP="00C40204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</w:t>
            </w:r>
            <w:r w:rsidRPr="008C7DB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C8BB5FB" w14:textId="77777777" w:rsidR="00C40204" w:rsidRPr="00395767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6D14224" w14:textId="7C8D6B57" w:rsidR="00C40204" w:rsidRDefault="00C40204" w:rsidP="00C40204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E31E64" w14:textId="77777777" w:rsidR="00C40204" w:rsidRPr="00395767" w:rsidRDefault="00C40204" w:rsidP="00C40204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811CED3" w14:textId="047A9D11" w:rsidR="00C40204" w:rsidRPr="008F2597" w:rsidRDefault="00C40204" w:rsidP="00C40204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</w:t>
            </w:r>
            <w:r w:rsidRPr="008C7DB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40204" w:rsidRPr="00395767" w14:paraId="09F0E0A3" w14:textId="77777777" w:rsidTr="003D1473">
        <w:trPr>
          <w:trHeight w:val="401"/>
        </w:trPr>
        <w:tc>
          <w:tcPr>
            <w:tcW w:w="4050" w:type="dxa"/>
          </w:tcPr>
          <w:p w14:paraId="7B406848" w14:textId="415B16F1" w:rsidR="00C40204" w:rsidRPr="006666FA" w:rsidRDefault="00C40204" w:rsidP="00C40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D52C5"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  <w:t>โอน</w:t>
            </w:r>
            <w:r>
              <w:rPr>
                <w:rFonts w:asciiTheme="majorBidi" w:eastAsia="MS Mincho" w:hAnsiTheme="majorBidi" w:cs="Angsana New" w:hint="cs"/>
                <w:sz w:val="30"/>
                <w:szCs w:val="30"/>
                <w:cs/>
                <w:lang w:val="en-US" w:bidi="th-TH"/>
              </w:rPr>
              <w:t>ไปสินทรัพย์สิทธิการใช้</w:t>
            </w:r>
          </w:p>
        </w:tc>
        <w:tc>
          <w:tcPr>
            <w:tcW w:w="900" w:type="dxa"/>
          </w:tcPr>
          <w:p w14:paraId="70ED962D" w14:textId="77ACB07F" w:rsidR="00C40204" w:rsidRPr="002B7E15" w:rsidRDefault="00BE7E77" w:rsidP="00C40204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620" w:type="dxa"/>
          </w:tcPr>
          <w:p w14:paraId="65A73EA5" w14:textId="20E1524F" w:rsidR="00C40204" w:rsidRPr="001B48E2" w:rsidRDefault="00C40204" w:rsidP="00C40204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1B48E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</w:t>
            </w:r>
            <w:r w:rsidRPr="001B48E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Pr="001B48E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C1B3B59" w14:textId="77777777" w:rsidR="00C40204" w:rsidRPr="00395767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BC0A565" w14:textId="40A721E2" w:rsidR="00C40204" w:rsidRDefault="00C40204" w:rsidP="00C40204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4895C1EC" w14:textId="77777777" w:rsidR="00C40204" w:rsidRDefault="00C40204" w:rsidP="00C40204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343D5759" w14:textId="209A6FC3" w:rsidR="00C40204" w:rsidRPr="00395767" w:rsidRDefault="00C40204" w:rsidP="00303D0A">
            <w:pPr>
              <w:tabs>
                <w:tab w:val="decimal" w:pos="907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4CB84A" w14:textId="77777777" w:rsidR="00C40204" w:rsidRPr="00395767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0A46C940" w14:textId="254A01A7" w:rsidR="00C40204" w:rsidRPr="00BA16BB" w:rsidRDefault="00C40204" w:rsidP="00C40204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A351F9" w14:textId="77777777" w:rsidR="00C40204" w:rsidRPr="00395767" w:rsidRDefault="00C40204" w:rsidP="00C40204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C8CA05E" w14:textId="64883C1C" w:rsidR="00C40204" w:rsidRPr="00F14986" w:rsidRDefault="00C40204" w:rsidP="00C40204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8F259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</w:t>
            </w:r>
            <w:r w:rsidR="007C446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</w:t>
            </w:r>
            <w:r w:rsidRPr="008F259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7C446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7C446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Pr="008F259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40204" w:rsidRPr="00381ABF" w14:paraId="16277889" w14:textId="77777777" w:rsidTr="00444ACE">
        <w:trPr>
          <w:trHeight w:val="412"/>
        </w:trPr>
        <w:tc>
          <w:tcPr>
            <w:tcW w:w="4050" w:type="dxa"/>
          </w:tcPr>
          <w:p w14:paraId="6E84009C" w14:textId="5E7A7462" w:rsidR="00C40204" w:rsidRPr="00040C24" w:rsidRDefault="00C40204" w:rsidP="00C40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hAnsiTheme="majorBidi" w:cs="Angsana New"/>
                <w:sz w:val="30"/>
                <w:szCs w:val="30"/>
                <w:highlight w:val="cyan"/>
                <w:cs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900" w:type="dxa"/>
          </w:tcPr>
          <w:p w14:paraId="5918448D" w14:textId="77777777" w:rsidR="00C40204" w:rsidRPr="009214C0" w:rsidRDefault="00C40204" w:rsidP="00C40204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30AB403" w14:textId="4357E4DC" w:rsidR="00C40204" w:rsidRPr="00381ABF" w:rsidRDefault="004C49B0" w:rsidP="00C40204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BE7E77" w:rsidRPr="00BE7E77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40204" w:rsidRPr="00AF5B2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BE7E77" w:rsidRPr="00BE7E77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CA881F4" w14:textId="77777777" w:rsidR="00C40204" w:rsidRPr="00381ABF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FDB3EAA" w14:textId="73BBEDC3" w:rsidR="00C40204" w:rsidRDefault="00BE7E77" w:rsidP="00C40204">
            <w:pPr>
              <w:tabs>
                <w:tab w:val="decimal" w:pos="1155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C40204" w:rsidRPr="00742BC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2" w:type="dxa"/>
          </w:tcPr>
          <w:p w14:paraId="3D816365" w14:textId="77777777" w:rsidR="00C40204" w:rsidRDefault="00C40204" w:rsidP="00C40204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078E1D39" w14:textId="598145EA" w:rsidR="00C40204" w:rsidRPr="00381ABF" w:rsidRDefault="004C49B0" w:rsidP="00C40204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49</w:t>
            </w:r>
            <w:r w:rsidR="00C40204" w:rsidRPr="00051C4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70" w:type="dxa"/>
          </w:tcPr>
          <w:p w14:paraId="7203D44B" w14:textId="77777777" w:rsidR="00C40204" w:rsidRPr="00381ABF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7F4311E" w14:textId="232E3471" w:rsidR="00C40204" w:rsidRPr="00BA16BB" w:rsidRDefault="00C40204" w:rsidP="00C40204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0D06B8" w14:textId="77777777" w:rsidR="00C40204" w:rsidRPr="00381ABF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4C78AE0" w14:textId="15A5A951" w:rsidR="00C40204" w:rsidRPr="00381ABF" w:rsidRDefault="007C4461" w:rsidP="00C40204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 w:rsidR="00BE7E77" w:rsidRPr="00BE7E77">
              <w:rPr>
                <w:rFonts w:asciiTheme="majorBidi" w:eastAsia="MS Mincho" w:hAnsiTheme="majorBidi" w:cs="Angsana New"/>
                <w:b/>
                <w:bCs/>
                <w:noProof/>
                <w:sz w:val="30"/>
                <w:szCs w:val="30"/>
                <w:lang w:val="en-US" w:bidi="th-TH"/>
              </w:rPr>
              <w:t>122</w:t>
            </w:r>
            <w:r>
              <w:rPr>
                <w:rFonts w:asciiTheme="majorBidi" w:eastAsia="MS Mincho" w:hAnsiTheme="majorBidi" w:cs="Angsana New"/>
                <w:b/>
                <w:bCs/>
                <w:noProof/>
                <w:sz w:val="30"/>
                <w:szCs w:val="30"/>
                <w:lang w:val="en-US" w:bidi="th-TH"/>
              </w:rPr>
              <w:t>,4</w:t>
            </w:r>
            <w:r w:rsidR="00BE7E77" w:rsidRPr="00BE7E77">
              <w:rPr>
                <w:rFonts w:asciiTheme="majorBidi" w:eastAsia="MS Mincho" w:hAnsiTheme="majorBidi" w:cs="Angsana New"/>
                <w:b/>
                <w:bCs/>
                <w:noProof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eastAsia="MS Mincho" w:hAnsiTheme="majorBidi" w:cs="Angsana New"/>
                <w:b/>
                <w:bCs/>
                <w:noProof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</w:tr>
      <w:tr w:rsidR="00C40204" w:rsidRPr="00395767" w14:paraId="792AA545" w14:textId="77777777" w:rsidTr="00FE7490">
        <w:trPr>
          <w:trHeight w:val="58"/>
        </w:trPr>
        <w:tc>
          <w:tcPr>
            <w:tcW w:w="4050" w:type="dxa"/>
          </w:tcPr>
          <w:p w14:paraId="0347EC5A" w14:textId="77777777" w:rsidR="00C40204" w:rsidRPr="008E132C" w:rsidRDefault="00C40204" w:rsidP="00C40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942DE3B" w14:textId="77777777" w:rsidR="00C40204" w:rsidRPr="008E132C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5547DB7" w14:textId="744BCD60" w:rsidR="00C40204" w:rsidRPr="008E132C" w:rsidRDefault="00C40204" w:rsidP="00C40204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5679ED5" w14:textId="77777777" w:rsidR="00C40204" w:rsidRPr="008E132C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7C1F17B" w14:textId="77777777" w:rsidR="00C40204" w:rsidRPr="008E132C" w:rsidRDefault="00C40204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48928364" w14:textId="77777777" w:rsidR="00C40204" w:rsidRPr="008E132C" w:rsidRDefault="00C40204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53454AE9" w14:textId="27CEEE23" w:rsidR="00C40204" w:rsidRPr="008E132C" w:rsidRDefault="00C40204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457BE50" w14:textId="77777777" w:rsidR="00C40204" w:rsidRPr="008E132C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2CCB98" w14:textId="77777777" w:rsidR="00C40204" w:rsidRPr="008172C0" w:rsidRDefault="00C40204" w:rsidP="00C40204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8B5977" w14:textId="77777777" w:rsidR="00C40204" w:rsidRPr="008E132C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6F3FC81" w14:textId="77777777" w:rsidR="00C40204" w:rsidRPr="008E132C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C40204" w:rsidRPr="00395767" w14:paraId="1CDEF977" w14:textId="77777777" w:rsidTr="00FE7490">
        <w:trPr>
          <w:trHeight w:val="58"/>
        </w:trPr>
        <w:tc>
          <w:tcPr>
            <w:tcW w:w="4050" w:type="dxa"/>
          </w:tcPr>
          <w:p w14:paraId="7AA0586F" w14:textId="77777777" w:rsidR="00C40204" w:rsidRPr="008E132C" w:rsidRDefault="00C40204" w:rsidP="00C40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46D95A7" w14:textId="77777777" w:rsidR="00C40204" w:rsidRPr="008E132C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B132746" w14:textId="77777777" w:rsidR="00C40204" w:rsidRPr="008E132C" w:rsidRDefault="00C40204" w:rsidP="00C40204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8D668CC" w14:textId="77777777" w:rsidR="00C40204" w:rsidRPr="008E132C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747F0EB5" w14:textId="77777777" w:rsidR="00C40204" w:rsidRPr="008E132C" w:rsidRDefault="00C40204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49642339" w14:textId="77777777" w:rsidR="00C40204" w:rsidRPr="008E132C" w:rsidRDefault="00C40204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21A82A16" w14:textId="77777777" w:rsidR="00C40204" w:rsidRPr="008E132C" w:rsidRDefault="00C40204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B634271" w14:textId="77777777" w:rsidR="00C40204" w:rsidRPr="008E132C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39F8C896" w14:textId="77777777" w:rsidR="00C40204" w:rsidRPr="008172C0" w:rsidRDefault="00C40204" w:rsidP="00C40204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33ECAD" w14:textId="77777777" w:rsidR="00C40204" w:rsidRPr="008E132C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</w:tcPr>
          <w:p w14:paraId="1B0B5595" w14:textId="77777777" w:rsidR="00C40204" w:rsidRPr="008E132C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C40204" w:rsidRPr="00395767" w14:paraId="7B5CFA07" w14:textId="77777777" w:rsidTr="00FE7490">
        <w:trPr>
          <w:trHeight w:val="58"/>
        </w:trPr>
        <w:tc>
          <w:tcPr>
            <w:tcW w:w="4050" w:type="dxa"/>
          </w:tcPr>
          <w:p w14:paraId="542A4A3C" w14:textId="77777777" w:rsidR="00C40204" w:rsidRPr="008E132C" w:rsidRDefault="00C40204" w:rsidP="00C40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56EB403" w14:textId="77777777" w:rsidR="00C40204" w:rsidRPr="008E132C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32FCDD96" w14:textId="77777777" w:rsidR="00C40204" w:rsidRPr="008E132C" w:rsidRDefault="00C40204" w:rsidP="00C40204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9CD9F22" w14:textId="77777777" w:rsidR="00C40204" w:rsidRPr="008E132C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505E9472" w14:textId="77777777" w:rsidR="00C40204" w:rsidRPr="008E132C" w:rsidRDefault="00C40204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5771C2FD" w14:textId="77777777" w:rsidR="00C40204" w:rsidRPr="008E132C" w:rsidRDefault="00C40204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42523B20" w14:textId="77777777" w:rsidR="00C40204" w:rsidRPr="008E132C" w:rsidRDefault="00C40204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7B324F2" w14:textId="77777777" w:rsidR="00C40204" w:rsidRPr="008E132C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E9D4E73" w14:textId="77777777" w:rsidR="00C40204" w:rsidRPr="008172C0" w:rsidRDefault="00C40204" w:rsidP="00C40204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D77941" w14:textId="77777777" w:rsidR="00C40204" w:rsidRPr="008E132C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</w:tcPr>
          <w:p w14:paraId="0C538689" w14:textId="77777777" w:rsidR="00C40204" w:rsidRPr="008E132C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B37F69" w:rsidRPr="00395767" w14:paraId="411A15E0" w14:textId="77777777" w:rsidTr="001F3A7C">
        <w:trPr>
          <w:trHeight w:val="412"/>
        </w:trPr>
        <w:tc>
          <w:tcPr>
            <w:tcW w:w="4050" w:type="dxa"/>
          </w:tcPr>
          <w:p w14:paraId="6DE54E21" w14:textId="77777777" w:rsidR="00B37F69" w:rsidRPr="00395767" w:rsidRDefault="00B37F69" w:rsidP="00C40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0F34592" w14:textId="77777777" w:rsidR="00B37F69" w:rsidRPr="00040C24" w:rsidRDefault="00B37F69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FC0B5FF" w14:textId="77777777" w:rsidR="00B37F69" w:rsidRPr="00040C24" w:rsidRDefault="00B37F69" w:rsidP="00C40204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12EE2B" w14:textId="77777777" w:rsidR="00B37F69" w:rsidRPr="00040C24" w:rsidRDefault="00B37F69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447F577" w14:textId="77777777" w:rsidR="00B37F69" w:rsidRPr="00040C24" w:rsidRDefault="00B37F69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27A083DD" w14:textId="77777777" w:rsidR="00B37F69" w:rsidRPr="00040C24" w:rsidRDefault="00B37F69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53EF8083" w14:textId="77777777" w:rsidR="00B37F69" w:rsidRPr="00040C24" w:rsidRDefault="00B37F69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6220984" w14:textId="77777777" w:rsidR="00B37F69" w:rsidRPr="00040C24" w:rsidRDefault="00B37F69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02D3E453" w14:textId="77777777" w:rsidR="00B37F69" w:rsidRPr="008172C0" w:rsidRDefault="00B37F69" w:rsidP="00C40204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EAEFB0" w14:textId="77777777" w:rsidR="00B37F69" w:rsidRPr="00040C24" w:rsidRDefault="00B37F69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0F9FADE" w14:textId="77777777" w:rsidR="00B37F69" w:rsidRPr="00040C24" w:rsidRDefault="00B37F69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40204" w:rsidRPr="00395767" w14:paraId="24F4F7E8" w14:textId="77777777" w:rsidTr="001F3A7C">
        <w:trPr>
          <w:trHeight w:val="412"/>
        </w:trPr>
        <w:tc>
          <w:tcPr>
            <w:tcW w:w="4050" w:type="dxa"/>
          </w:tcPr>
          <w:p w14:paraId="7413420C" w14:textId="77777777" w:rsidR="00C40204" w:rsidRPr="00395767" w:rsidRDefault="00C40204" w:rsidP="00C40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ค่าเสื่อมราคา</w:t>
            </w:r>
          </w:p>
        </w:tc>
        <w:tc>
          <w:tcPr>
            <w:tcW w:w="900" w:type="dxa"/>
          </w:tcPr>
          <w:p w14:paraId="21D9BB79" w14:textId="77777777" w:rsidR="00C40204" w:rsidRPr="00040C24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8F9E733" w14:textId="3CC5A61F" w:rsidR="00C40204" w:rsidRPr="00040C24" w:rsidRDefault="00C40204" w:rsidP="00C40204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276BFD" w14:textId="77777777" w:rsidR="00C40204" w:rsidRPr="00040C24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00E835C4" w14:textId="77777777" w:rsidR="00C40204" w:rsidRPr="00040C24" w:rsidRDefault="00C40204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771BAEA7" w14:textId="77777777" w:rsidR="00C40204" w:rsidRPr="00040C24" w:rsidRDefault="00C40204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1166A84C" w14:textId="37C76287" w:rsidR="00C40204" w:rsidRPr="00040C24" w:rsidRDefault="00C40204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A5327DA" w14:textId="77777777" w:rsidR="00C40204" w:rsidRPr="00040C24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32CB188" w14:textId="77777777" w:rsidR="00C40204" w:rsidRPr="008172C0" w:rsidRDefault="00C40204" w:rsidP="00C40204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A3985A" w14:textId="77777777" w:rsidR="00C40204" w:rsidRPr="00040C24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318AEC1" w14:textId="77777777" w:rsidR="00C40204" w:rsidRPr="00040C24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40204" w:rsidRPr="00395767" w14:paraId="539EC7C9" w14:textId="77777777" w:rsidTr="001F3A7C">
        <w:trPr>
          <w:trHeight w:val="401"/>
        </w:trPr>
        <w:tc>
          <w:tcPr>
            <w:tcW w:w="4050" w:type="dxa"/>
          </w:tcPr>
          <w:p w14:paraId="64D7584B" w14:textId="09D23BEF" w:rsidR="00C40204" w:rsidRPr="00395767" w:rsidRDefault="00C40204" w:rsidP="00C40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900" w:type="dxa"/>
          </w:tcPr>
          <w:p w14:paraId="34632D5B" w14:textId="77777777" w:rsidR="00C40204" w:rsidRPr="009214C0" w:rsidRDefault="00C40204" w:rsidP="00C40204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BCFDC6A" w14:textId="3B539AF9" w:rsidR="00C40204" w:rsidRPr="00FE7490" w:rsidRDefault="00C40204" w:rsidP="00C40204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01</w:t>
            </w: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047BEF9" w14:textId="77777777" w:rsidR="00C40204" w:rsidRPr="00FE7490" w:rsidRDefault="00C40204" w:rsidP="00C40204">
            <w:pPr>
              <w:tabs>
                <w:tab w:val="decimal" w:pos="1038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6ABBB2CB" w14:textId="56BB47B6" w:rsidR="00C40204" w:rsidRPr="00FE7490" w:rsidRDefault="00C40204" w:rsidP="00C40204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647878B8" w14:textId="77777777" w:rsidR="00C40204" w:rsidRPr="00FE7490" w:rsidRDefault="00C40204" w:rsidP="00C40204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6B7648F2" w14:textId="1E9C070C" w:rsidR="00C40204" w:rsidRPr="00FE7490" w:rsidRDefault="00C40204" w:rsidP="00C40204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</w:t>
            </w: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98</w:t>
            </w: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3D95ABC" w14:textId="77777777" w:rsidR="00C40204" w:rsidRPr="00FE7490" w:rsidRDefault="00C40204" w:rsidP="00C40204">
            <w:pPr>
              <w:tabs>
                <w:tab w:val="decimal" w:pos="1038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347AAAA6" w14:textId="6BD3AF1A" w:rsidR="00C40204" w:rsidRPr="00FE7490" w:rsidRDefault="00C40204" w:rsidP="00C40204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F17FAA" w14:textId="77777777" w:rsidR="00C40204" w:rsidRPr="00FE7490" w:rsidRDefault="00C40204" w:rsidP="00C40204">
            <w:pPr>
              <w:tabs>
                <w:tab w:val="decimal" w:pos="1038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BBB8309" w14:textId="0B02ADE1" w:rsidR="00C40204" w:rsidRPr="00FE7490" w:rsidRDefault="00C40204" w:rsidP="00C40204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899</w:t>
            </w: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40204" w:rsidRPr="00395767" w14:paraId="3451C457" w14:textId="77777777" w:rsidTr="001D616C">
        <w:trPr>
          <w:trHeight w:val="401"/>
        </w:trPr>
        <w:tc>
          <w:tcPr>
            <w:tcW w:w="4050" w:type="dxa"/>
          </w:tcPr>
          <w:p w14:paraId="4E0BEBB0" w14:textId="2BC97F6F" w:rsidR="00C40204" w:rsidRPr="00395767" w:rsidRDefault="00C40204" w:rsidP="00C40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900" w:type="dxa"/>
          </w:tcPr>
          <w:p w14:paraId="3A5DAEBB" w14:textId="132AA6B0" w:rsidR="00C40204" w:rsidRPr="002B7E15" w:rsidRDefault="00BE7E77" w:rsidP="00C40204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620" w:type="dxa"/>
          </w:tcPr>
          <w:p w14:paraId="37051613" w14:textId="1679188E" w:rsidR="00C40204" w:rsidRPr="000A221A" w:rsidRDefault="00C40204" w:rsidP="00C40204">
            <w:pPr>
              <w:tabs>
                <w:tab w:val="decimal" w:pos="972"/>
              </w:tabs>
              <w:spacing w:line="240" w:lineRule="auto"/>
              <w:ind w:left="-108" w:right="-370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2C9E15" w14:textId="77777777" w:rsidR="00C40204" w:rsidRPr="00F20D0B" w:rsidRDefault="00C40204" w:rsidP="00C40204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674618D" w14:textId="7594DD0F" w:rsidR="00C40204" w:rsidRPr="00C64585" w:rsidRDefault="00C40204" w:rsidP="00C40204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58F1C6DC" w14:textId="77777777" w:rsidR="00C40204" w:rsidRPr="00C64585" w:rsidRDefault="00C40204" w:rsidP="00C40204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1FB97AE6" w14:textId="0B7E08BC" w:rsidR="00C40204" w:rsidRPr="000A221A" w:rsidRDefault="00C40204" w:rsidP="00C40204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9AC9948" w14:textId="77777777" w:rsidR="00C40204" w:rsidRPr="00F20D0B" w:rsidRDefault="00C40204" w:rsidP="00C40204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D811CD2" w14:textId="4ECC3AA8" w:rsidR="00C40204" w:rsidRPr="000A221A" w:rsidRDefault="00C40204" w:rsidP="00C40204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9076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3B90F0" w14:textId="77777777" w:rsidR="00C40204" w:rsidRPr="00F20D0B" w:rsidRDefault="00C40204" w:rsidP="00C40204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1340933" w14:textId="29D0B983" w:rsidR="00C40204" w:rsidRPr="000A221A" w:rsidRDefault="00C40204" w:rsidP="00C40204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40204" w:rsidRPr="00395767" w14:paraId="78A6BCAC" w14:textId="77777777" w:rsidTr="001D616C">
        <w:trPr>
          <w:trHeight w:val="401"/>
        </w:trPr>
        <w:tc>
          <w:tcPr>
            <w:tcW w:w="4050" w:type="dxa"/>
          </w:tcPr>
          <w:p w14:paraId="0BFC7DD8" w14:textId="6D2040A0" w:rsidR="00C40204" w:rsidRPr="00395767" w:rsidRDefault="00C40204" w:rsidP="00C40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707475D9" w14:textId="77777777" w:rsidR="00C40204" w:rsidRPr="002B7E15" w:rsidRDefault="00C40204" w:rsidP="00C40204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ED9F061" w14:textId="2114D575" w:rsidR="00C40204" w:rsidRPr="000A221A" w:rsidRDefault="00C40204" w:rsidP="00C40204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9E79E77" w14:textId="77777777" w:rsidR="00C40204" w:rsidRPr="00F20D0B" w:rsidRDefault="00C40204" w:rsidP="00C40204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A22D7F6" w14:textId="37BA18C9" w:rsidR="00C40204" w:rsidRPr="00C64585" w:rsidRDefault="00C40204" w:rsidP="00C40204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57BD632A" w14:textId="77777777" w:rsidR="00C40204" w:rsidRPr="00C64585" w:rsidRDefault="00C40204" w:rsidP="00C40204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55B72447" w14:textId="68FB67BF" w:rsidR="00C40204" w:rsidRPr="000A221A" w:rsidRDefault="00C40204" w:rsidP="00C40204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20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DF7AAF5" w14:textId="77777777" w:rsidR="00C40204" w:rsidRPr="00F20D0B" w:rsidRDefault="00C40204" w:rsidP="00C40204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16659CF" w14:textId="3CA76628" w:rsidR="00C40204" w:rsidRPr="000A221A" w:rsidRDefault="00C40204" w:rsidP="00C40204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9076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904E1D" w14:textId="77777777" w:rsidR="00C40204" w:rsidRPr="00F20D0B" w:rsidRDefault="00C40204" w:rsidP="00C40204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111884C" w14:textId="037CCBE2" w:rsidR="00C40204" w:rsidRPr="000A221A" w:rsidRDefault="00C40204" w:rsidP="00C40204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40204" w:rsidRPr="00395767" w14:paraId="2EA5D480" w14:textId="77777777" w:rsidTr="001D616C">
        <w:trPr>
          <w:trHeight w:val="412"/>
        </w:trPr>
        <w:tc>
          <w:tcPr>
            <w:tcW w:w="4050" w:type="dxa"/>
          </w:tcPr>
          <w:p w14:paraId="0D6349DB" w14:textId="383A51C4" w:rsidR="00C40204" w:rsidRPr="00395767" w:rsidRDefault="00C40204" w:rsidP="00C40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900" w:type="dxa"/>
          </w:tcPr>
          <w:p w14:paraId="35151640" w14:textId="77777777" w:rsidR="00C40204" w:rsidRPr="002B7E15" w:rsidRDefault="00C40204" w:rsidP="00C40204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50357DD" w14:textId="1EE5F4B1" w:rsidR="00C40204" w:rsidRPr="00395767" w:rsidRDefault="00C40204" w:rsidP="00C40204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4E7F1E" w14:textId="77777777" w:rsidR="00C40204" w:rsidRPr="00395767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7E7C472" w14:textId="77777777" w:rsidR="00C40204" w:rsidRPr="00395767" w:rsidRDefault="00C40204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5D9162A1" w14:textId="77777777" w:rsidR="00C40204" w:rsidRPr="00395767" w:rsidRDefault="00C40204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1A6F86D4" w14:textId="17922B3C" w:rsidR="00C40204" w:rsidRPr="00395767" w:rsidRDefault="00C40204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944044" w14:textId="77777777" w:rsidR="00C40204" w:rsidRPr="00395767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97254F5" w14:textId="77777777" w:rsidR="00C40204" w:rsidRPr="00395767" w:rsidRDefault="00C40204" w:rsidP="00C40204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321632" w14:textId="77777777" w:rsidR="00C40204" w:rsidRPr="00395767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68A31CF" w14:textId="77777777" w:rsidR="00C40204" w:rsidRPr="00395767" w:rsidRDefault="00C40204" w:rsidP="00C40204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40204" w:rsidRPr="00395767" w14:paraId="5F60F516" w14:textId="77777777" w:rsidTr="001F3A7C">
        <w:trPr>
          <w:trHeight w:val="412"/>
        </w:trPr>
        <w:tc>
          <w:tcPr>
            <w:tcW w:w="4050" w:type="dxa"/>
          </w:tcPr>
          <w:p w14:paraId="2AD6078C" w14:textId="5FFECAD7" w:rsidR="00C40204" w:rsidRPr="00395767" w:rsidRDefault="00C40204" w:rsidP="00C40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900" w:type="dxa"/>
          </w:tcPr>
          <w:p w14:paraId="6FEC3F8D" w14:textId="77777777" w:rsidR="00C40204" w:rsidRPr="002B7E15" w:rsidRDefault="00C40204" w:rsidP="00C40204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54EFF2E" w14:textId="4C006F0A" w:rsidR="00C40204" w:rsidRPr="002B7387" w:rsidRDefault="00C40204" w:rsidP="00C40204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2A06465" w14:textId="77777777" w:rsidR="00C40204" w:rsidRPr="002B7387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536CE1A" w14:textId="5CE889B4" w:rsidR="00C40204" w:rsidRPr="00C64585" w:rsidRDefault="00C40204" w:rsidP="00C40204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60CD990C" w14:textId="77777777" w:rsidR="00C40204" w:rsidRPr="00C64585" w:rsidRDefault="00C40204" w:rsidP="00C40204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6E386AFA" w14:textId="64132C62" w:rsidR="00C40204" w:rsidRPr="002B7387" w:rsidRDefault="00C40204" w:rsidP="00C40204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56CF56E" w14:textId="387AA7C9" w:rsidR="00C40204" w:rsidRPr="002B7387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0103322" w14:textId="1EC2FA1B" w:rsidR="00C40204" w:rsidRPr="008172C0" w:rsidRDefault="00C40204" w:rsidP="00C40204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172C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8685B4" w14:textId="77777777" w:rsidR="00C40204" w:rsidRPr="002B7387" w:rsidRDefault="00C40204" w:rsidP="00C40204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BC428DF" w14:textId="1AC9FD08" w:rsidR="00C40204" w:rsidRPr="00907677" w:rsidRDefault="00C40204" w:rsidP="00C40204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Pr="009076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C40204" w:rsidRPr="008E132C" w14:paraId="1B55695B" w14:textId="77777777" w:rsidTr="001D616C">
        <w:trPr>
          <w:trHeight w:val="412"/>
        </w:trPr>
        <w:tc>
          <w:tcPr>
            <w:tcW w:w="4050" w:type="dxa"/>
          </w:tcPr>
          <w:p w14:paraId="1C445EA3" w14:textId="226A22D2" w:rsidR="00C40204" w:rsidRPr="008E132C" w:rsidRDefault="00C40204" w:rsidP="00C40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โอน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ไป</w:t>
            </w:r>
            <w:r w:rsidRPr="006666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6666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900" w:type="dxa"/>
          </w:tcPr>
          <w:p w14:paraId="05EF43ED" w14:textId="45BB840C" w:rsidR="00C40204" w:rsidRPr="002B7E15" w:rsidRDefault="00BE7E77" w:rsidP="00C40204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620" w:type="dxa"/>
          </w:tcPr>
          <w:p w14:paraId="470D81C3" w14:textId="42A2D889" w:rsidR="00C40204" w:rsidRPr="008E132C" w:rsidRDefault="00C40204" w:rsidP="00C40204">
            <w:pPr>
              <w:tabs>
                <w:tab w:val="decimal" w:pos="972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37E530" w14:textId="77777777" w:rsidR="00C40204" w:rsidRPr="008E132C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C1529A8" w14:textId="70323FDD" w:rsidR="00C40204" w:rsidRDefault="00C40204" w:rsidP="00C40204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0EF11F41" w14:textId="77777777" w:rsidR="00C40204" w:rsidRDefault="00C40204" w:rsidP="00C40204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376049FD" w14:textId="6F473F3F" w:rsidR="00C40204" w:rsidRPr="008E132C" w:rsidRDefault="00BE7E77" w:rsidP="00C40204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2</w:t>
            </w:r>
            <w:r w:rsidR="00C40204" w:rsidRPr="007D338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6</w:t>
            </w:r>
            <w:r w:rsidRPr="00BE7E77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40349F4" w14:textId="77777777" w:rsidR="00C40204" w:rsidRPr="008E132C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D38BD5B" w14:textId="47F9A239" w:rsidR="00C40204" w:rsidRPr="00907677" w:rsidRDefault="00C40204" w:rsidP="00C40204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C509E0" w14:textId="77777777" w:rsidR="00C40204" w:rsidRPr="008E132C" w:rsidRDefault="00C40204" w:rsidP="00C40204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618AA99" w14:textId="40204BB9" w:rsidR="00C40204" w:rsidRPr="008E132C" w:rsidRDefault="00BE7E77" w:rsidP="00C40204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2</w:t>
            </w:r>
            <w:r w:rsidR="00C40204" w:rsidRPr="007D338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6</w:t>
            </w:r>
            <w:r w:rsidRPr="00BE7E77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0E4547" w:rsidRPr="00395767" w14:paraId="4F6BF87C" w14:textId="77777777" w:rsidTr="000E4547">
        <w:trPr>
          <w:trHeight w:val="401"/>
        </w:trPr>
        <w:tc>
          <w:tcPr>
            <w:tcW w:w="4050" w:type="dxa"/>
          </w:tcPr>
          <w:p w14:paraId="35AF63A0" w14:textId="42DA8E21" w:rsidR="000E4547" w:rsidRPr="00395767" w:rsidRDefault="000E4547" w:rsidP="00C40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D52C5"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  <w:t>โอน</w:t>
            </w:r>
            <w:r>
              <w:rPr>
                <w:rFonts w:asciiTheme="majorBidi" w:eastAsia="MS Mincho" w:hAnsiTheme="majorBidi" w:cs="Angsana New" w:hint="cs"/>
                <w:sz w:val="30"/>
                <w:szCs w:val="30"/>
                <w:cs/>
                <w:lang w:val="en-US" w:bidi="th-TH"/>
              </w:rPr>
              <w:t>ไปสินทรัพย์สิทธิการใช้</w:t>
            </w:r>
          </w:p>
        </w:tc>
        <w:tc>
          <w:tcPr>
            <w:tcW w:w="900" w:type="dxa"/>
          </w:tcPr>
          <w:p w14:paraId="248DB7A2" w14:textId="1A28E159" w:rsidR="000E4547" w:rsidRPr="008E132C" w:rsidRDefault="00BE7E77" w:rsidP="00C40204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620" w:type="dxa"/>
          </w:tcPr>
          <w:p w14:paraId="6BCA98C4" w14:textId="255D7C44" w:rsidR="000E4547" w:rsidRPr="00C91203" w:rsidRDefault="00BE7E77" w:rsidP="00C40204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11</w:t>
            </w:r>
            <w:r w:rsidR="000E4547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21</w:t>
            </w:r>
            <w:r w:rsidR="004C49B0" w:rsidRPr="004C49B0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6538C04" w14:textId="77777777" w:rsidR="000E4547" w:rsidRPr="00395767" w:rsidRDefault="000E4547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E2F562F" w14:textId="4F03D0C2" w:rsidR="000E4547" w:rsidRPr="00C91203" w:rsidRDefault="000E4547" w:rsidP="000E4547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590A3605" w14:textId="77777777" w:rsidR="000E4547" w:rsidRDefault="000E4547" w:rsidP="00C40204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77C73BB3" w14:textId="606C914B" w:rsidR="000E4547" w:rsidRPr="00C91203" w:rsidRDefault="000E4547" w:rsidP="000E4547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4A32B9" w14:textId="77777777" w:rsidR="000E4547" w:rsidRPr="00395767" w:rsidRDefault="000E4547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6889DE1" w14:textId="400EDCE3" w:rsidR="000E4547" w:rsidRDefault="000E4547" w:rsidP="00C40204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1D7CD5" w14:textId="77777777" w:rsidR="000E4547" w:rsidRPr="00395767" w:rsidRDefault="000E4547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04AC4C9" w14:textId="38683849" w:rsidR="000E4547" w:rsidRPr="00944D15" w:rsidRDefault="00BE7E77" w:rsidP="007C4461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11</w:t>
            </w:r>
            <w:r w:rsidR="007C4461" w:rsidRPr="007C4461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21</w:t>
            </w:r>
            <w:r w:rsidR="007C4461" w:rsidRPr="007C4461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C40204" w:rsidRPr="00395767" w14:paraId="17EA45ED" w14:textId="77777777" w:rsidTr="001D616C">
        <w:trPr>
          <w:trHeight w:val="401"/>
        </w:trPr>
        <w:tc>
          <w:tcPr>
            <w:tcW w:w="4050" w:type="dxa"/>
          </w:tcPr>
          <w:p w14:paraId="3BFB5ABF" w14:textId="5B323717" w:rsidR="00C40204" w:rsidRPr="00395767" w:rsidRDefault="00C40204" w:rsidP="00C40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เสื่อมราคา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สำหรับปี</w:t>
            </w:r>
          </w:p>
        </w:tc>
        <w:tc>
          <w:tcPr>
            <w:tcW w:w="900" w:type="dxa"/>
          </w:tcPr>
          <w:p w14:paraId="34D51CD7" w14:textId="77777777" w:rsidR="00C40204" w:rsidRPr="008E132C" w:rsidRDefault="00C40204" w:rsidP="00C40204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EC03A92" w14:textId="5A05E991" w:rsidR="00C40204" w:rsidRDefault="00C40204" w:rsidP="00C40204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91203"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8</w:t>
            </w:r>
            <w:r w:rsidRPr="00C91203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94</w:t>
            </w:r>
            <w:r w:rsidR="00BE7E77" w:rsidRPr="00BE7E77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1</w:t>
            </w:r>
            <w:r w:rsidRPr="00C91203"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93E467" w14:textId="77777777" w:rsidR="00C40204" w:rsidRPr="00395767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1D583F7" w14:textId="4A0737F4" w:rsidR="00C40204" w:rsidRDefault="00C40204" w:rsidP="00C40204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91203"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1</w:t>
            </w:r>
            <w:r w:rsidRPr="00C91203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85</w:t>
            </w:r>
            <w:r w:rsidR="00BE7E77" w:rsidRPr="00BE7E77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1</w:t>
            </w:r>
            <w:r w:rsidRPr="00C91203"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2776A4ED" w14:textId="77777777" w:rsidR="00C40204" w:rsidRDefault="00C40204" w:rsidP="00C40204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47AE3CE0" w14:textId="243685FD" w:rsidR="00C40204" w:rsidRDefault="00C40204" w:rsidP="00C40204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91203"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3</w:t>
            </w:r>
            <w:r w:rsidRPr="00C91203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33</w:t>
            </w:r>
            <w:r w:rsidRPr="00C91203"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624814" w14:textId="77777777" w:rsidR="00C40204" w:rsidRPr="00395767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F73CD8F" w14:textId="535525CF" w:rsidR="00C40204" w:rsidRPr="00907677" w:rsidRDefault="00C40204" w:rsidP="00C40204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A19375" w14:textId="77777777" w:rsidR="00C40204" w:rsidRPr="00395767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9A2DC4D" w14:textId="7F820299" w:rsidR="00C40204" w:rsidRDefault="00C40204" w:rsidP="00C40204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944D15"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3</w:t>
            </w:r>
            <w:r w:rsidRPr="00944D1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8</w:t>
            </w:r>
            <w:r w:rsidR="00BE7E77" w:rsidRPr="00BE7E77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5</w:t>
            </w:r>
            <w:r w:rsidRPr="00944D15"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40204" w:rsidRPr="00395767" w14:paraId="1695DD89" w14:textId="77777777" w:rsidTr="001D616C">
        <w:trPr>
          <w:trHeight w:val="401"/>
        </w:trPr>
        <w:tc>
          <w:tcPr>
            <w:tcW w:w="4050" w:type="dxa"/>
          </w:tcPr>
          <w:p w14:paraId="61C87A86" w14:textId="60CE9464" w:rsidR="00C40204" w:rsidRPr="00395767" w:rsidRDefault="00C40204" w:rsidP="00C40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900" w:type="dxa"/>
          </w:tcPr>
          <w:p w14:paraId="631159EB" w14:textId="77777777" w:rsidR="00C40204" w:rsidRPr="009214C0" w:rsidRDefault="00C40204" w:rsidP="00C40204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BB37426" w14:textId="22E5DAD4" w:rsidR="00C40204" w:rsidRPr="00040C24" w:rsidRDefault="00C40204" w:rsidP="00C40204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62F6D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Pr="00B62F6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58</w:t>
            </w:r>
            <w:r w:rsidRPr="00B62F6D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E7B9F3D" w14:textId="77777777" w:rsidR="00C40204" w:rsidRPr="00040C24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EFC3528" w14:textId="6D8C3270" w:rsidR="00C40204" w:rsidRDefault="00C40204" w:rsidP="00C40204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2F6D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B62F6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85</w:t>
            </w:r>
            <w:r w:rsidRPr="00B62F6D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15673CEB" w14:textId="77777777" w:rsidR="00C40204" w:rsidRDefault="00C40204" w:rsidP="00C40204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07989AF0" w14:textId="56D143C8" w:rsidR="00C40204" w:rsidRPr="00040C24" w:rsidRDefault="00C40204" w:rsidP="00C40204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56622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45662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978</w:t>
            </w:r>
            <w:r w:rsidRPr="00456622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47CB060" w14:textId="30D4ED1C" w:rsidR="00C40204" w:rsidRPr="00040C24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E86F56B" w14:textId="2C4E9A62" w:rsidR="00C40204" w:rsidRPr="008172C0" w:rsidRDefault="00C40204" w:rsidP="00C40204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81D998" w14:textId="77777777" w:rsidR="00C40204" w:rsidRPr="00040C24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2858040" w14:textId="7EDD4DEB" w:rsidR="00C40204" w:rsidRPr="00907677" w:rsidRDefault="00C40204" w:rsidP="00C40204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C446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Pr="004C19B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C40204" w:rsidRPr="00395767" w14:paraId="19EB1B0A" w14:textId="77777777" w:rsidTr="001D616C">
        <w:trPr>
          <w:trHeight w:val="107"/>
        </w:trPr>
        <w:tc>
          <w:tcPr>
            <w:tcW w:w="4050" w:type="dxa"/>
          </w:tcPr>
          <w:p w14:paraId="0E6092C9" w14:textId="77777777" w:rsidR="00C40204" w:rsidRPr="008E132C" w:rsidRDefault="00C40204" w:rsidP="00C40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9EBDD79" w14:textId="77777777" w:rsidR="00C40204" w:rsidRPr="009214C0" w:rsidRDefault="00C40204" w:rsidP="00C40204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89C2420" w14:textId="687749FB" w:rsidR="00C40204" w:rsidRPr="008E132C" w:rsidRDefault="00C40204" w:rsidP="00C40204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922D02A" w14:textId="77777777" w:rsidR="00C40204" w:rsidRPr="008E132C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221010B" w14:textId="77777777" w:rsidR="00C40204" w:rsidRPr="008E132C" w:rsidRDefault="00C40204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42" w:type="dxa"/>
          </w:tcPr>
          <w:p w14:paraId="6423D80D" w14:textId="77777777" w:rsidR="00C40204" w:rsidRPr="008E132C" w:rsidRDefault="00C40204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4798D4B7" w14:textId="3498C755" w:rsidR="00C40204" w:rsidRPr="001D616C" w:rsidRDefault="00C40204" w:rsidP="00C40204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255B41" w14:textId="77777777" w:rsidR="00C40204" w:rsidRPr="008E132C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2AA03C" w14:textId="77777777" w:rsidR="00C40204" w:rsidRPr="00907677" w:rsidRDefault="00C40204" w:rsidP="00C40204">
            <w:pPr>
              <w:tabs>
                <w:tab w:val="decimal" w:pos="860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51EC8C" w14:textId="77777777" w:rsidR="00C40204" w:rsidRPr="008E132C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CEC8D06" w14:textId="77777777" w:rsidR="00C40204" w:rsidRPr="00907677" w:rsidRDefault="00C40204" w:rsidP="00C40204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40204" w:rsidRPr="00395767" w14:paraId="1F46D227" w14:textId="77777777" w:rsidTr="001D616C">
        <w:trPr>
          <w:trHeight w:val="412"/>
        </w:trPr>
        <w:tc>
          <w:tcPr>
            <w:tcW w:w="4050" w:type="dxa"/>
          </w:tcPr>
          <w:p w14:paraId="6B790BD9" w14:textId="77777777" w:rsidR="00C40204" w:rsidRDefault="00C40204" w:rsidP="00C40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1DC86D09" w14:textId="77777777" w:rsidR="00C40204" w:rsidRPr="009214C0" w:rsidRDefault="00C40204" w:rsidP="00C40204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D0BA6A5" w14:textId="0895C894" w:rsidR="00C40204" w:rsidRPr="00395767" w:rsidRDefault="00C40204" w:rsidP="00C40204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04E082" w14:textId="77777777" w:rsidR="00C40204" w:rsidRPr="00395767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6CCFA7FC" w14:textId="77777777" w:rsidR="00C40204" w:rsidRPr="00395767" w:rsidRDefault="00C40204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62724272" w14:textId="77777777" w:rsidR="00C40204" w:rsidRPr="00395767" w:rsidRDefault="00C40204" w:rsidP="00C40204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5D25A986" w14:textId="4E245233" w:rsidR="00C40204" w:rsidRPr="00395767" w:rsidRDefault="00C40204" w:rsidP="00C40204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8E572C4" w14:textId="77777777" w:rsidR="00C40204" w:rsidRPr="00395767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6570910F" w14:textId="77777777" w:rsidR="00C40204" w:rsidRPr="00907677" w:rsidRDefault="00C40204" w:rsidP="00C40204">
            <w:pPr>
              <w:tabs>
                <w:tab w:val="decimal" w:pos="860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79CDB5" w14:textId="77777777" w:rsidR="00C40204" w:rsidRPr="00395767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DD569C1" w14:textId="77777777" w:rsidR="00C40204" w:rsidRPr="00395767" w:rsidRDefault="00C40204" w:rsidP="00C40204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40204" w:rsidRPr="00395767" w14:paraId="555A89BA" w14:textId="77777777" w:rsidTr="001D616C">
        <w:trPr>
          <w:trHeight w:val="412"/>
        </w:trPr>
        <w:tc>
          <w:tcPr>
            <w:tcW w:w="4050" w:type="dxa"/>
          </w:tcPr>
          <w:p w14:paraId="7AF8EF1E" w14:textId="169EAFCE" w:rsidR="00C40204" w:rsidRPr="00395767" w:rsidRDefault="00C40204" w:rsidP="00C40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900" w:type="dxa"/>
          </w:tcPr>
          <w:p w14:paraId="3AFA40A5" w14:textId="77777777" w:rsidR="00C40204" w:rsidRPr="009214C0" w:rsidRDefault="00C40204" w:rsidP="00C40204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D8EBF67" w14:textId="0BE5E9E0" w:rsidR="00C40204" w:rsidRPr="00AC5D12" w:rsidRDefault="00BE7E77" w:rsidP="00C40204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C4020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270" w:type="dxa"/>
          </w:tcPr>
          <w:p w14:paraId="58519481" w14:textId="77777777" w:rsidR="00C40204" w:rsidRPr="00AC5D12" w:rsidRDefault="00C40204" w:rsidP="00C40204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86C3554" w14:textId="6D0CD81A" w:rsidR="00C40204" w:rsidRPr="00C64585" w:rsidRDefault="004C49B0" w:rsidP="00C40204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C4020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2" w:type="dxa"/>
          </w:tcPr>
          <w:p w14:paraId="4D641751" w14:textId="77777777" w:rsidR="00C40204" w:rsidRPr="00C64585" w:rsidRDefault="00C40204" w:rsidP="00C40204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bottom w:val="double" w:sz="4" w:space="0" w:color="auto"/>
            </w:tcBorders>
          </w:tcPr>
          <w:p w14:paraId="4CBAFAA5" w14:textId="4404C8B9" w:rsidR="00C40204" w:rsidRPr="00AC5D12" w:rsidRDefault="004C49B0" w:rsidP="00C40204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 w:rsidR="00C4020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70" w:type="dxa"/>
          </w:tcPr>
          <w:p w14:paraId="3C2E675B" w14:textId="77777777" w:rsidR="00C40204" w:rsidRPr="00AC5D12" w:rsidRDefault="00C40204" w:rsidP="00C40204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B3FD89C" w14:textId="276308C3" w:rsidR="00C40204" w:rsidRPr="00AC5D12" w:rsidRDefault="00C40204" w:rsidP="00C40204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65CE9C" w14:textId="77777777" w:rsidR="00C40204" w:rsidRPr="00AC5D12" w:rsidRDefault="00C40204" w:rsidP="00C40204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BB40CC4" w14:textId="32D1F221" w:rsidR="00C40204" w:rsidRPr="00907677" w:rsidRDefault="00BE7E77" w:rsidP="00C40204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C40204" w:rsidRPr="009076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845</w:t>
            </w:r>
          </w:p>
        </w:tc>
      </w:tr>
      <w:tr w:rsidR="00C40204" w:rsidRPr="00395767" w14:paraId="16825D6C" w14:textId="77777777" w:rsidTr="001D616C">
        <w:trPr>
          <w:trHeight w:val="389"/>
        </w:trPr>
        <w:tc>
          <w:tcPr>
            <w:tcW w:w="4050" w:type="dxa"/>
          </w:tcPr>
          <w:p w14:paraId="0D628C33" w14:textId="04C5AB8D" w:rsidR="00C40204" w:rsidRPr="00395767" w:rsidRDefault="00C40204" w:rsidP="00C40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900" w:type="dxa"/>
          </w:tcPr>
          <w:p w14:paraId="18A93C06" w14:textId="77777777" w:rsidR="00C40204" w:rsidRPr="00040C24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2F706E33" w14:textId="40944FED" w:rsidR="00C40204" w:rsidRPr="00381ABF" w:rsidRDefault="004C49B0" w:rsidP="00C40204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  <w:r w:rsidR="00C40204" w:rsidRPr="00857A7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270" w:type="dxa"/>
          </w:tcPr>
          <w:p w14:paraId="074060F7" w14:textId="77777777" w:rsidR="00C40204" w:rsidRPr="00381ABF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168A30AA" w14:textId="3FBAC76F" w:rsidR="00C40204" w:rsidRDefault="004C49B0" w:rsidP="00C40204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C40204" w:rsidRPr="007C534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021</w:t>
            </w:r>
          </w:p>
        </w:tc>
        <w:tc>
          <w:tcPr>
            <w:tcW w:w="242" w:type="dxa"/>
          </w:tcPr>
          <w:p w14:paraId="79DCBF49" w14:textId="77777777" w:rsidR="00C40204" w:rsidRDefault="00C40204" w:rsidP="00C40204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top w:val="double" w:sz="4" w:space="0" w:color="auto"/>
              <w:bottom w:val="double" w:sz="4" w:space="0" w:color="auto"/>
            </w:tcBorders>
          </w:tcPr>
          <w:p w14:paraId="4BD48D51" w14:textId="16FA8581" w:rsidR="00C40204" w:rsidRPr="00381ABF" w:rsidRDefault="00BE7E77" w:rsidP="00C40204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C40204" w:rsidRPr="0006024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343E2EFF" w14:textId="77777777" w:rsidR="00C40204" w:rsidRPr="00381ABF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509DCCEB" w14:textId="5EAA8143" w:rsidR="00C40204" w:rsidRPr="00381ABF" w:rsidRDefault="00C40204" w:rsidP="00C40204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CB3CDF" w14:textId="77777777" w:rsidR="00C40204" w:rsidRPr="00381ABF" w:rsidRDefault="00C40204" w:rsidP="00C40204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1FEB0743" w14:textId="252B0F4D" w:rsidR="00C40204" w:rsidRPr="00907677" w:rsidRDefault="004C49B0" w:rsidP="00C40204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83</w:t>
            </w:r>
            <w:r w:rsidR="00C40204" w:rsidRPr="0053756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</w:p>
        </w:tc>
      </w:tr>
    </w:tbl>
    <w:p w14:paraId="2246C809" w14:textId="77777777" w:rsidR="00D91AA2" w:rsidRPr="00356D57" w:rsidRDefault="00D91AA2" w:rsidP="009214C0">
      <w:pPr>
        <w:pStyle w:val="BodyText"/>
        <w:spacing w:after="0"/>
        <w:ind w:left="540" w:hanging="540"/>
        <w:rPr>
          <w:rFonts w:asciiTheme="majorBidi" w:hAnsiTheme="majorBidi" w:cstheme="majorBidi"/>
          <w:sz w:val="2"/>
          <w:szCs w:val="2"/>
          <w:lang w:bidi="th-TH"/>
        </w:rPr>
      </w:pPr>
    </w:p>
    <w:tbl>
      <w:tblPr>
        <w:tblW w:w="138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900"/>
        <w:gridCol w:w="1620"/>
        <w:gridCol w:w="270"/>
        <w:gridCol w:w="1620"/>
        <w:gridCol w:w="242"/>
        <w:gridCol w:w="1558"/>
        <w:gridCol w:w="270"/>
        <w:gridCol w:w="1530"/>
        <w:gridCol w:w="270"/>
        <w:gridCol w:w="1530"/>
      </w:tblGrid>
      <w:tr w:rsidR="00947EFA" w:rsidRPr="00395767" w14:paraId="4DC0D117" w14:textId="77777777">
        <w:trPr>
          <w:trHeight w:val="412"/>
          <w:tblHeader/>
        </w:trPr>
        <w:tc>
          <w:tcPr>
            <w:tcW w:w="4050" w:type="dxa"/>
          </w:tcPr>
          <w:p w14:paraId="2C9042BA" w14:textId="77777777" w:rsidR="00947EFA" w:rsidRPr="00395767" w:rsidRDefault="009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55CA9F8" w14:textId="77777777" w:rsidR="00947EFA" w:rsidRPr="00395767" w:rsidRDefault="009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86" w:hanging="54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910" w:type="dxa"/>
            <w:gridSpan w:val="9"/>
          </w:tcPr>
          <w:p w14:paraId="3EF1651D" w14:textId="36CC9A3C" w:rsidR="00947EFA" w:rsidRPr="00395767" w:rsidRDefault="009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86" w:hanging="54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7EFA">
              <w:rPr>
                <w:rFonts w:asciiTheme="majorBidi" w:eastAsia="MS Mincho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47EFA" w:rsidRPr="00395767" w14:paraId="42116207" w14:textId="77777777">
        <w:trPr>
          <w:trHeight w:val="470"/>
          <w:tblHeader/>
        </w:trPr>
        <w:tc>
          <w:tcPr>
            <w:tcW w:w="4050" w:type="dxa"/>
          </w:tcPr>
          <w:p w14:paraId="79224B19" w14:textId="77777777" w:rsidR="00947EFA" w:rsidRPr="00395767" w:rsidRDefault="009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0FF29EA" w14:textId="0895CD8E" w:rsidR="00947EFA" w:rsidRPr="00395767" w:rsidRDefault="00947EF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57F79999" w14:textId="77777777" w:rsidR="00947EFA" w:rsidRDefault="00947EFA">
            <w:pPr>
              <w:spacing w:line="240" w:lineRule="auto"/>
              <w:ind w:left="-108" w:right="-153" w:hanging="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50CC6723" w14:textId="77777777" w:rsidR="00947EFA" w:rsidRDefault="00947EFA">
            <w:pPr>
              <w:spacing w:line="240" w:lineRule="auto"/>
              <w:ind w:left="-108" w:right="-153" w:hanging="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สินทรัพย์สิทธิ</w:t>
            </w:r>
          </w:p>
          <w:p w14:paraId="4C9D85E0" w14:textId="77777777" w:rsidR="00947EFA" w:rsidRPr="00395767" w:rsidRDefault="00947EFA">
            <w:pPr>
              <w:spacing w:line="240" w:lineRule="auto"/>
              <w:ind w:left="-108" w:right="-153" w:hanging="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การใช้ - ที่ดิน</w:t>
            </w:r>
          </w:p>
        </w:tc>
        <w:tc>
          <w:tcPr>
            <w:tcW w:w="270" w:type="dxa"/>
          </w:tcPr>
          <w:p w14:paraId="5225CC3F" w14:textId="77777777" w:rsidR="00947EFA" w:rsidRPr="00395767" w:rsidRDefault="00947EF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16" w:right="-153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0F197FFB" w14:textId="77777777" w:rsidR="00947EFA" w:rsidRDefault="00947EFA">
            <w:pPr>
              <w:tabs>
                <w:tab w:val="left" w:pos="132"/>
                <w:tab w:val="center" w:pos="721"/>
              </w:tabs>
              <w:spacing w:line="240" w:lineRule="auto"/>
              <w:ind w:left="-108" w:right="-153" w:hanging="6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ab/>
            </w: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ab/>
            </w:r>
          </w:p>
          <w:p w14:paraId="604F73A8" w14:textId="77777777" w:rsidR="00947EFA" w:rsidRDefault="00947EFA">
            <w:pPr>
              <w:spacing w:line="240" w:lineRule="auto"/>
              <w:ind w:left="-108" w:right="-153" w:hanging="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สินทรัพย์สิทธิ</w:t>
            </w:r>
          </w:p>
          <w:p w14:paraId="6314EC11" w14:textId="77777777" w:rsidR="00947EFA" w:rsidRPr="00236621" w:rsidRDefault="00947EFA">
            <w:pPr>
              <w:spacing w:line="240" w:lineRule="auto"/>
              <w:ind w:left="-114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การใช้ -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อาคาร</w:t>
            </w:r>
          </w:p>
        </w:tc>
        <w:tc>
          <w:tcPr>
            <w:tcW w:w="242" w:type="dxa"/>
          </w:tcPr>
          <w:p w14:paraId="34B12191" w14:textId="77777777" w:rsidR="00947EFA" w:rsidRPr="00236621" w:rsidRDefault="00947EFA">
            <w:pPr>
              <w:spacing w:line="240" w:lineRule="auto"/>
              <w:ind w:left="516" w:right="-105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0A6185E8" w14:textId="77777777" w:rsidR="00947EFA" w:rsidRDefault="00947EFA">
            <w:pPr>
              <w:spacing w:line="240" w:lineRule="auto"/>
              <w:ind w:left="516" w:right="-105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36621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อาคารและ</w:t>
            </w:r>
          </w:p>
          <w:p w14:paraId="5A5ABAAB" w14:textId="77777777" w:rsidR="00947EFA" w:rsidRDefault="00947EFA">
            <w:pPr>
              <w:spacing w:line="240" w:lineRule="auto"/>
              <w:ind w:left="-78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ส่วนปรับปรุง</w:t>
            </w:r>
          </w:p>
          <w:p w14:paraId="65B82476" w14:textId="77777777" w:rsidR="00947EFA" w:rsidRPr="000E1D89" w:rsidRDefault="00947EFA">
            <w:pPr>
              <w:spacing w:line="240" w:lineRule="auto"/>
              <w:ind w:left="516" w:right="-105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อาคาร</w:t>
            </w:r>
          </w:p>
        </w:tc>
        <w:tc>
          <w:tcPr>
            <w:tcW w:w="270" w:type="dxa"/>
          </w:tcPr>
          <w:p w14:paraId="645BA3BF" w14:textId="77777777" w:rsidR="00947EFA" w:rsidRPr="00395767" w:rsidRDefault="009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16" w:right="-2448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AA5D145" w14:textId="77777777" w:rsidR="00947EFA" w:rsidRDefault="00947EFA">
            <w:pPr>
              <w:tabs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4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365A19B6" w14:textId="77777777" w:rsidR="00947EFA" w:rsidRPr="00395767" w:rsidRDefault="00947EFA">
            <w:pPr>
              <w:tabs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4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br/>
              <w:t>ระหว่างก่อสร้าง</w:t>
            </w:r>
          </w:p>
        </w:tc>
        <w:tc>
          <w:tcPr>
            <w:tcW w:w="270" w:type="dxa"/>
          </w:tcPr>
          <w:p w14:paraId="39992632" w14:textId="77777777" w:rsidR="00947EFA" w:rsidRPr="00395767" w:rsidRDefault="009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16" w:right="-131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35B2627" w14:textId="77777777" w:rsidR="00947EFA" w:rsidRDefault="009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16" w:right="-86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1AD385C7" w14:textId="77777777" w:rsidR="00947EFA" w:rsidRDefault="009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16" w:right="-86" w:hanging="54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3FBFF471" w14:textId="77777777" w:rsidR="00947EFA" w:rsidRPr="00395767" w:rsidRDefault="00947EFA">
            <w:pPr>
              <w:tabs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47EFA" w:rsidRPr="00395767" w14:paraId="40C3F456" w14:textId="77777777">
        <w:trPr>
          <w:trHeight w:val="70"/>
          <w:tblHeader/>
        </w:trPr>
        <w:tc>
          <w:tcPr>
            <w:tcW w:w="4050" w:type="dxa"/>
          </w:tcPr>
          <w:p w14:paraId="2FEA6B41" w14:textId="77777777" w:rsidR="00947EFA" w:rsidRPr="00395767" w:rsidRDefault="009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F2165BE" w14:textId="77777777" w:rsidR="00947EFA" w:rsidRPr="00395767" w:rsidRDefault="00947EFA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110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910" w:type="dxa"/>
            <w:gridSpan w:val="9"/>
          </w:tcPr>
          <w:p w14:paraId="4F490EA7" w14:textId="77777777" w:rsidR="00947EFA" w:rsidRPr="00395767" w:rsidRDefault="00947EFA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110" w:hanging="54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47EFA" w:rsidRPr="00395767" w14:paraId="56A24DB5" w14:textId="77777777">
        <w:trPr>
          <w:trHeight w:val="412"/>
        </w:trPr>
        <w:tc>
          <w:tcPr>
            <w:tcW w:w="4050" w:type="dxa"/>
          </w:tcPr>
          <w:p w14:paraId="38814EA6" w14:textId="77777777" w:rsidR="00947EFA" w:rsidRPr="00395767" w:rsidRDefault="009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900" w:type="dxa"/>
          </w:tcPr>
          <w:p w14:paraId="53B3141D" w14:textId="77777777" w:rsidR="00947EFA" w:rsidRPr="009214C0" w:rsidRDefault="00947EF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8178643" w14:textId="77777777" w:rsidR="00947EFA" w:rsidRPr="00395767" w:rsidRDefault="009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9867721" w14:textId="77777777" w:rsidR="00947EFA" w:rsidRPr="00395767" w:rsidRDefault="009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6950F13" w14:textId="77777777" w:rsidR="00947EFA" w:rsidRPr="00395767" w:rsidRDefault="009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6F6FF676" w14:textId="77777777" w:rsidR="00947EFA" w:rsidRPr="00395767" w:rsidRDefault="009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354EED4D" w14:textId="77777777" w:rsidR="00947EFA" w:rsidRPr="00395767" w:rsidRDefault="009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FF2741F" w14:textId="77777777" w:rsidR="00947EFA" w:rsidRPr="00395767" w:rsidRDefault="009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035D983D" w14:textId="77777777" w:rsidR="00947EFA" w:rsidRPr="00395767" w:rsidRDefault="00947EFA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110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A620DF" w14:textId="77777777" w:rsidR="00947EFA" w:rsidRPr="00395767" w:rsidRDefault="00947EFA">
            <w:pPr>
              <w:tabs>
                <w:tab w:val="left" w:pos="227"/>
                <w:tab w:val="left" w:pos="454"/>
                <w:tab w:val="left" w:pos="680"/>
                <w:tab w:val="decimal" w:pos="74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110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847D424" w14:textId="77777777" w:rsidR="00947EFA" w:rsidRPr="00395767" w:rsidRDefault="00947EFA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110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E7490" w:rsidRPr="00395767" w14:paraId="2723351F" w14:textId="77777777">
        <w:trPr>
          <w:trHeight w:val="401"/>
        </w:trPr>
        <w:tc>
          <w:tcPr>
            <w:tcW w:w="4050" w:type="dxa"/>
          </w:tcPr>
          <w:p w14:paraId="2B8BF06C" w14:textId="74C402C0" w:rsidR="00FE7490" w:rsidRPr="00395767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900" w:type="dxa"/>
          </w:tcPr>
          <w:p w14:paraId="329326A4" w14:textId="77777777" w:rsidR="00FE7490" w:rsidRPr="009214C0" w:rsidRDefault="00FE7490" w:rsidP="00FE749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23E3F63" w14:textId="24F5A89F" w:rsidR="00FE7490" w:rsidRPr="00FE7490" w:rsidRDefault="004C49B0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95</w:t>
            </w:r>
            <w:r w:rsidR="00FE7490"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597</w:t>
            </w:r>
          </w:p>
        </w:tc>
        <w:tc>
          <w:tcPr>
            <w:tcW w:w="270" w:type="dxa"/>
          </w:tcPr>
          <w:p w14:paraId="3912A2B0" w14:textId="77777777" w:rsidR="00FE7490" w:rsidRPr="00FE7490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AF81F18" w14:textId="1C4B148A" w:rsidR="00FE7490" w:rsidRPr="00FE7490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3BCD9770" w14:textId="77777777" w:rsidR="00FE7490" w:rsidRPr="00FE7490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5937749C" w14:textId="42225F52" w:rsidR="00FE7490" w:rsidRPr="00FE7490" w:rsidRDefault="004C49B0" w:rsidP="00FE7490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86</w:t>
            </w:r>
            <w:r w:rsidR="00FE7490"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270" w:type="dxa"/>
          </w:tcPr>
          <w:p w14:paraId="3F81651B" w14:textId="77777777" w:rsidR="00FE7490" w:rsidRPr="00FE7490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62108DE1" w14:textId="0EFE39C0" w:rsidR="00FE7490" w:rsidRPr="00FE7490" w:rsidRDefault="00BE7E77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FE7490"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70" w:type="dxa"/>
          </w:tcPr>
          <w:p w14:paraId="301FDF1C" w14:textId="77777777" w:rsidR="00FE7490" w:rsidRPr="00FE7490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1BEFE00" w14:textId="65C61649" w:rsidR="00FE7490" w:rsidRPr="00FE7490" w:rsidRDefault="00BE7E77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84</w:t>
            </w:r>
            <w:r w:rsidR="00FE7490"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463</w:t>
            </w:r>
          </w:p>
        </w:tc>
      </w:tr>
      <w:tr w:rsidR="00FE7490" w:rsidRPr="00395767" w14:paraId="4EDEA869" w14:textId="77777777">
        <w:trPr>
          <w:trHeight w:val="401"/>
        </w:trPr>
        <w:tc>
          <w:tcPr>
            <w:tcW w:w="4050" w:type="dxa"/>
          </w:tcPr>
          <w:p w14:paraId="0CB9A80D" w14:textId="77777777" w:rsidR="00FE7490" w:rsidRPr="00395767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4970C0A1" w14:textId="77777777" w:rsidR="00FE7490" w:rsidRPr="009214C0" w:rsidRDefault="00FE7490" w:rsidP="00FE749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059ACC64" w14:textId="525A3020" w:rsidR="00FE7490" w:rsidRPr="000A221A" w:rsidRDefault="00BE7E77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E9FBB06" w14:textId="77777777" w:rsidR="00FE7490" w:rsidRPr="000A221A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70D68C79" w14:textId="191C783C" w:rsidR="00FE7490" w:rsidRPr="00C64585" w:rsidRDefault="00BE7E77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</w:t>
            </w:r>
            <w:r w:rsid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2" w:type="dxa"/>
          </w:tcPr>
          <w:p w14:paraId="71D8001B" w14:textId="77777777" w:rsidR="00FE7490" w:rsidRPr="00C64585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0688F948" w14:textId="2505BC59" w:rsidR="00FE7490" w:rsidRPr="000A221A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D0012B" w14:textId="77777777" w:rsidR="00FE7490" w:rsidRPr="000A221A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79C9A96E" w14:textId="62E7907F" w:rsidR="00FE7490" w:rsidRPr="000A221A" w:rsidRDefault="00FE7490" w:rsidP="00FE7490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75E6DC" w14:textId="439AB2DD" w:rsidR="00FE7490" w:rsidRPr="000A221A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E26502C" w14:textId="66DFF775" w:rsidR="00FE7490" w:rsidRPr="000A221A" w:rsidRDefault="00BE7E77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FE7490" w:rsidRPr="00395767" w14:paraId="6603810E" w14:textId="77777777">
        <w:trPr>
          <w:trHeight w:val="401"/>
        </w:trPr>
        <w:tc>
          <w:tcPr>
            <w:tcW w:w="4050" w:type="dxa"/>
          </w:tcPr>
          <w:p w14:paraId="024D259A" w14:textId="4008AA32" w:rsidR="00FE7490" w:rsidRPr="00395767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7C33C8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14:paraId="64A8447C" w14:textId="4AB47A94" w:rsidR="00FE7490" w:rsidRPr="00A53A92" w:rsidRDefault="00FE7490" w:rsidP="00FE749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6582417" w14:textId="3BFC6244" w:rsidR="00FE7490" w:rsidRPr="000A221A" w:rsidRDefault="00FE7490" w:rsidP="00FE7490">
            <w:pPr>
              <w:tabs>
                <w:tab w:val="decimal" w:pos="972"/>
              </w:tabs>
              <w:spacing w:line="240" w:lineRule="auto"/>
              <w:ind w:left="-108" w:right="-370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6D4513" w14:textId="77777777" w:rsidR="00FE7490" w:rsidRPr="000A221A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60FF9EA6" w14:textId="6B370661" w:rsidR="00FE7490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497641B6" w14:textId="77777777" w:rsidR="00FE7490" w:rsidRDefault="00FE7490" w:rsidP="00FE7490">
            <w:pPr>
              <w:tabs>
                <w:tab w:val="decimal" w:pos="70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58C3C32D" w14:textId="6039C6C2" w:rsidR="00FE7490" w:rsidRPr="000A221A" w:rsidRDefault="00BE7E77" w:rsidP="00FE7490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70" w:type="dxa"/>
          </w:tcPr>
          <w:p w14:paraId="692369F1" w14:textId="77777777" w:rsidR="00FE7490" w:rsidRPr="000A221A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0EA41F2A" w14:textId="254CF467" w:rsidR="00FE7490" w:rsidRPr="000A221A" w:rsidRDefault="00FE7490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944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94C5537" w14:textId="77777777" w:rsidR="00FE7490" w:rsidRPr="000A221A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06DF959" w14:textId="5F9E99C8" w:rsidR="00FE7490" w:rsidRPr="000A221A" w:rsidRDefault="00FE7490" w:rsidP="00FE7490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D572A" w:rsidRPr="00395767" w14:paraId="2EEF97E2" w14:textId="77777777">
        <w:trPr>
          <w:trHeight w:val="401"/>
        </w:trPr>
        <w:tc>
          <w:tcPr>
            <w:tcW w:w="4050" w:type="dxa"/>
          </w:tcPr>
          <w:p w14:paraId="36CC3A79" w14:textId="20AEF782" w:rsidR="00DD572A" w:rsidRPr="00395767" w:rsidRDefault="00DD572A" w:rsidP="00DD57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900" w:type="dxa"/>
          </w:tcPr>
          <w:p w14:paraId="53EBF285" w14:textId="77777777" w:rsidR="00DD572A" w:rsidRPr="009214C0" w:rsidRDefault="00DD572A" w:rsidP="00DD572A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DC3CBDC" w14:textId="77777777" w:rsidR="00DD572A" w:rsidRPr="000A221A" w:rsidRDefault="00DD572A" w:rsidP="00DD572A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B706DD7" w14:textId="77777777" w:rsidR="00DD572A" w:rsidRPr="000A221A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32D6C8" w14:textId="77777777" w:rsidR="00DD572A" w:rsidRPr="000A221A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70666BED" w14:textId="77777777" w:rsidR="00DD572A" w:rsidRPr="000A221A" w:rsidRDefault="00DD572A" w:rsidP="00DD572A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244768EC" w14:textId="77777777" w:rsidR="00DD572A" w:rsidRPr="000A221A" w:rsidRDefault="00DD572A" w:rsidP="00DD572A">
            <w:pPr>
              <w:tabs>
                <w:tab w:val="decimal" w:pos="1086"/>
                <w:tab w:val="decimal" w:pos="1176"/>
              </w:tabs>
              <w:spacing w:line="240" w:lineRule="auto"/>
              <w:ind w:left="-84" w:right="-370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290E918" w14:textId="77777777" w:rsidR="00DD572A" w:rsidRPr="000A221A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C4B22DF" w14:textId="77777777" w:rsidR="00DD572A" w:rsidRPr="0076369F" w:rsidRDefault="00DD572A" w:rsidP="00DD572A">
            <w:pPr>
              <w:tabs>
                <w:tab w:val="decimal" w:pos="700"/>
                <w:tab w:val="decimal" w:pos="86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85A718" w14:textId="77777777" w:rsidR="00DD572A" w:rsidRPr="000A221A" w:rsidRDefault="00DD572A" w:rsidP="00DD572A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76814B8" w14:textId="77777777" w:rsidR="00DD572A" w:rsidRPr="000A221A" w:rsidRDefault="00DD572A" w:rsidP="00DD572A">
            <w:pPr>
              <w:tabs>
                <w:tab w:val="decimal" w:pos="1086"/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E7490" w:rsidRPr="00395767" w14:paraId="636740B0" w14:textId="77777777">
        <w:trPr>
          <w:trHeight w:val="412"/>
        </w:trPr>
        <w:tc>
          <w:tcPr>
            <w:tcW w:w="4050" w:type="dxa"/>
          </w:tcPr>
          <w:p w14:paraId="38A2860E" w14:textId="5D97F6D8" w:rsidR="00FE7490" w:rsidRPr="00395767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900" w:type="dxa"/>
          </w:tcPr>
          <w:p w14:paraId="4DFD8F77" w14:textId="77777777" w:rsidR="00FE7490" w:rsidRPr="009214C0" w:rsidRDefault="00FE7490" w:rsidP="00FE749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1375B3E8" w14:textId="0A572097" w:rsidR="00FE7490" w:rsidRPr="002B7387" w:rsidRDefault="00BE7E77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99</w:t>
            </w:r>
            <w:r w:rsidR="00FE74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25837F6F" w14:textId="77777777" w:rsidR="00FE7490" w:rsidRPr="002B7387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0BC88FC" w14:textId="73C4E49B" w:rsidR="00FE7490" w:rsidRPr="00C64585" w:rsidRDefault="00BE7E77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FE74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2" w:type="dxa"/>
          </w:tcPr>
          <w:p w14:paraId="1BE00636" w14:textId="77777777" w:rsidR="00FE7490" w:rsidRPr="00C64585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7C5B1736" w14:textId="6BE87535" w:rsidR="00FE7490" w:rsidRPr="002B7387" w:rsidRDefault="004C49B0" w:rsidP="00FE7490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  <w:r w:rsidR="00FE74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4D966B67" w14:textId="77777777" w:rsidR="00FE7490" w:rsidRPr="002B7387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EA320C4" w14:textId="36A53FC4" w:rsidR="00FE7490" w:rsidRPr="00BA16BB" w:rsidRDefault="00BE7E77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70" w:type="dxa"/>
          </w:tcPr>
          <w:p w14:paraId="732CCA94" w14:textId="77777777" w:rsidR="00FE7490" w:rsidRPr="002B7387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86485A1" w14:textId="64C2C79A" w:rsidR="00FE7490" w:rsidRPr="002B7387" w:rsidRDefault="00BE7E77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99</w:t>
            </w:r>
            <w:r w:rsidR="00FE7490" w:rsidRPr="00307BE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FE7490" w:rsidRPr="00395767" w14:paraId="134A13E2" w14:textId="77777777">
        <w:trPr>
          <w:trHeight w:val="401"/>
        </w:trPr>
        <w:tc>
          <w:tcPr>
            <w:tcW w:w="4050" w:type="dxa"/>
          </w:tcPr>
          <w:p w14:paraId="7BA81900" w14:textId="1B005A53" w:rsidR="00FE7490" w:rsidRPr="00395767" w:rsidRDefault="00026BA4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จำหน่าย</w:t>
            </w:r>
          </w:p>
        </w:tc>
        <w:tc>
          <w:tcPr>
            <w:tcW w:w="900" w:type="dxa"/>
          </w:tcPr>
          <w:p w14:paraId="7AD41A98" w14:textId="08CF62C0" w:rsidR="00FE7490" w:rsidRPr="00167F23" w:rsidRDefault="00FE7490" w:rsidP="00FE749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60D3454" w14:textId="4E55352C" w:rsidR="00FE7490" w:rsidRPr="00395767" w:rsidRDefault="006E0F85" w:rsidP="00FE7490">
            <w:pPr>
              <w:tabs>
                <w:tab w:val="decimal" w:pos="972"/>
              </w:tabs>
              <w:spacing w:line="240" w:lineRule="auto"/>
              <w:ind w:left="-108" w:right="-3707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9D3EC7" w14:textId="77777777" w:rsidR="00FE7490" w:rsidRPr="00395767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27E1DFA" w14:textId="54E28927" w:rsidR="00FE7490" w:rsidRDefault="000A149E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2B50D6D0" w14:textId="77777777" w:rsidR="00FE7490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574DBEFB" w14:textId="53DEB28B" w:rsidR="00FE7490" w:rsidRPr="00395767" w:rsidRDefault="000A149E" w:rsidP="000A149E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A47FB8" w14:textId="77777777" w:rsidR="00FE7490" w:rsidRPr="00395767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DC49C32" w14:textId="2761750E" w:rsidR="00FE7490" w:rsidRPr="00BA16BB" w:rsidRDefault="00193172" w:rsidP="00193172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AA908A5" w14:textId="77777777" w:rsidR="00FE7490" w:rsidRPr="00395767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1BDA404" w14:textId="5095A699" w:rsidR="00FE7490" w:rsidRPr="00F14986" w:rsidRDefault="001A7696" w:rsidP="001A7696">
            <w:pPr>
              <w:tabs>
                <w:tab w:val="decimal" w:pos="1152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E7490" w:rsidRPr="00381ABF" w14:paraId="18D5F421" w14:textId="77777777">
        <w:trPr>
          <w:trHeight w:val="412"/>
        </w:trPr>
        <w:tc>
          <w:tcPr>
            <w:tcW w:w="4050" w:type="dxa"/>
          </w:tcPr>
          <w:p w14:paraId="1BE98445" w14:textId="32C5E016" w:rsidR="00FE7490" w:rsidRPr="00040C24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hAnsiTheme="majorBidi" w:cs="Angsana New"/>
                <w:sz w:val="30"/>
                <w:szCs w:val="30"/>
                <w:highlight w:val="cyan"/>
                <w:cs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900" w:type="dxa"/>
          </w:tcPr>
          <w:p w14:paraId="68840343" w14:textId="77777777" w:rsidR="00FE7490" w:rsidRPr="009214C0" w:rsidRDefault="00FE7490" w:rsidP="00FE749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B7E0406" w14:textId="7DFC7CB0" w:rsidR="00FE7490" w:rsidRPr="00381ABF" w:rsidRDefault="00BE7E77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99</w:t>
            </w:r>
            <w:r w:rsidR="0019317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1C6D1620" w14:textId="77777777" w:rsidR="00FE7490" w:rsidRPr="00381ABF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FF68917" w14:textId="69CF7364" w:rsidR="00FE7490" w:rsidRDefault="00BE7E77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19317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2" w:type="dxa"/>
          </w:tcPr>
          <w:p w14:paraId="4FF60B6D" w14:textId="77777777" w:rsidR="00FE7490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2D2126CC" w14:textId="0B4557DA" w:rsidR="00FE7490" w:rsidRPr="00381ABF" w:rsidRDefault="004C49B0" w:rsidP="00FE7490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  <w:r w:rsidR="0019317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6BDA1D8C" w14:textId="77777777" w:rsidR="00FE7490" w:rsidRPr="00381ABF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9AC81F7" w14:textId="2ABBDA19" w:rsidR="00FE7490" w:rsidRPr="00BA16BB" w:rsidRDefault="00193172" w:rsidP="00193172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9317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02AF2E" w14:textId="77777777" w:rsidR="00FE7490" w:rsidRPr="00381ABF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407585F" w14:textId="5105F373" w:rsidR="00FE7490" w:rsidRPr="00381ABF" w:rsidRDefault="00BE7E77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99</w:t>
            </w:r>
            <w:r w:rsidR="00152F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FE7490" w:rsidRPr="00395767" w14:paraId="6F2764DE" w14:textId="77777777" w:rsidTr="00947EFA">
        <w:trPr>
          <w:trHeight w:val="58"/>
        </w:trPr>
        <w:tc>
          <w:tcPr>
            <w:tcW w:w="4050" w:type="dxa"/>
          </w:tcPr>
          <w:p w14:paraId="630351A1" w14:textId="77777777" w:rsidR="00FE7490" w:rsidRPr="008E132C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15F7DCF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76A2C64" w14:textId="77777777" w:rsidR="00FE7490" w:rsidRPr="008E132C" w:rsidRDefault="00FE7490" w:rsidP="00FE7490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F35C906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D6DDD12" w14:textId="77777777" w:rsidR="00FE7490" w:rsidRPr="008E132C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6AC6D8F9" w14:textId="77777777" w:rsidR="00FE7490" w:rsidRPr="008E132C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697EB5B3" w14:textId="77777777" w:rsidR="00FE7490" w:rsidRPr="008E132C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D0D8DF0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C0AF7F8" w14:textId="77777777" w:rsidR="00FE7490" w:rsidRPr="008172C0" w:rsidRDefault="00FE7490" w:rsidP="00FE7490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D7BF62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ED5E7B7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E7490" w:rsidRPr="00395767" w14:paraId="1CE33005" w14:textId="77777777" w:rsidTr="00947EFA">
        <w:trPr>
          <w:trHeight w:val="58"/>
        </w:trPr>
        <w:tc>
          <w:tcPr>
            <w:tcW w:w="4050" w:type="dxa"/>
          </w:tcPr>
          <w:p w14:paraId="5F8678DA" w14:textId="77777777" w:rsidR="00FE7490" w:rsidRPr="008E132C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4D73E9A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0897A02" w14:textId="77777777" w:rsidR="00FE7490" w:rsidRPr="008E132C" w:rsidRDefault="00FE7490" w:rsidP="00FE7490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51A4CF6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5D072F9D" w14:textId="77777777" w:rsidR="00FE7490" w:rsidRPr="008E132C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77BA875A" w14:textId="77777777" w:rsidR="00FE7490" w:rsidRPr="008E132C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49E7886C" w14:textId="77777777" w:rsidR="00FE7490" w:rsidRPr="008E132C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2697378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327FB370" w14:textId="77777777" w:rsidR="00FE7490" w:rsidRPr="008172C0" w:rsidRDefault="00FE7490" w:rsidP="00FE7490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13984A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</w:tcPr>
          <w:p w14:paraId="52C64F75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E7490" w:rsidRPr="00395767" w14:paraId="4D7CA400" w14:textId="77777777" w:rsidTr="00947EFA">
        <w:trPr>
          <w:trHeight w:val="58"/>
        </w:trPr>
        <w:tc>
          <w:tcPr>
            <w:tcW w:w="4050" w:type="dxa"/>
          </w:tcPr>
          <w:p w14:paraId="492CC3B1" w14:textId="77777777" w:rsidR="00FE7490" w:rsidRPr="008E132C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555C41DB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4F573F41" w14:textId="77777777" w:rsidR="00FE7490" w:rsidRPr="008E132C" w:rsidRDefault="00FE7490" w:rsidP="00FE7490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1229281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065B3C4D" w14:textId="77777777" w:rsidR="00FE7490" w:rsidRPr="008E132C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75251CDA" w14:textId="77777777" w:rsidR="00FE7490" w:rsidRPr="008E132C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2BD0D0F5" w14:textId="77777777" w:rsidR="00FE7490" w:rsidRPr="008E132C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4ED00ED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1349473D" w14:textId="77777777" w:rsidR="00FE7490" w:rsidRPr="008172C0" w:rsidRDefault="00FE7490" w:rsidP="00FE7490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3E990B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</w:tcPr>
          <w:p w14:paraId="65822970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E7490" w:rsidRPr="00395767" w14:paraId="78C5DE70" w14:textId="77777777" w:rsidTr="00947EFA">
        <w:trPr>
          <w:trHeight w:val="58"/>
        </w:trPr>
        <w:tc>
          <w:tcPr>
            <w:tcW w:w="4050" w:type="dxa"/>
          </w:tcPr>
          <w:p w14:paraId="7A2EB36B" w14:textId="77777777" w:rsidR="00FE7490" w:rsidRPr="008E132C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CA5FE3D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3717596E" w14:textId="77777777" w:rsidR="00FE7490" w:rsidRPr="008E132C" w:rsidRDefault="00FE7490" w:rsidP="00FE7490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5CEA0C3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32FA1D7A" w14:textId="77777777" w:rsidR="00FE7490" w:rsidRPr="008E132C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4049937B" w14:textId="77777777" w:rsidR="00FE7490" w:rsidRPr="008E132C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61ABBE6E" w14:textId="77777777" w:rsidR="00FE7490" w:rsidRPr="008E132C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4B57F9E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11ED9B54" w14:textId="77777777" w:rsidR="00FE7490" w:rsidRPr="008172C0" w:rsidRDefault="00FE7490" w:rsidP="00FE7490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6CB191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</w:tcPr>
          <w:p w14:paraId="5BE4EF86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E7490" w:rsidRPr="00395767" w14:paraId="44EB6330" w14:textId="77777777" w:rsidTr="00947EFA">
        <w:trPr>
          <w:trHeight w:val="58"/>
        </w:trPr>
        <w:tc>
          <w:tcPr>
            <w:tcW w:w="4050" w:type="dxa"/>
          </w:tcPr>
          <w:p w14:paraId="3CAC3A64" w14:textId="77777777" w:rsidR="00FE7490" w:rsidRPr="008E132C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648D476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30B8D4F" w14:textId="77777777" w:rsidR="00FE7490" w:rsidRPr="008E132C" w:rsidRDefault="00FE7490" w:rsidP="00FE7490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D38CC65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5705F71D" w14:textId="77777777" w:rsidR="00FE7490" w:rsidRPr="008E132C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1AE5E4C3" w14:textId="77777777" w:rsidR="00FE7490" w:rsidRPr="008E132C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0085BC6C" w14:textId="77777777" w:rsidR="00FE7490" w:rsidRPr="008E132C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59A3BD3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8F5D729" w14:textId="77777777" w:rsidR="00FE7490" w:rsidRPr="008172C0" w:rsidRDefault="00FE7490" w:rsidP="00FE7490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4C0623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</w:tcPr>
          <w:p w14:paraId="519464C9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E7490" w:rsidRPr="00395767" w14:paraId="21DAFD5A" w14:textId="77777777">
        <w:trPr>
          <w:trHeight w:val="58"/>
        </w:trPr>
        <w:tc>
          <w:tcPr>
            <w:tcW w:w="4050" w:type="dxa"/>
          </w:tcPr>
          <w:p w14:paraId="55558F8F" w14:textId="77777777" w:rsidR="00FE7490" w:rsidRPr="008E132C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E7144FA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6A701777" w14:textId="77777777" w:rsidR="00FE7490" w:rsidRPr="008E132C" w:rsidRDefault="00FE7490" w:rsidP="00FE7490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941189A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0159CD20" w14:textId="77777777" w:rsidR="00FE7490" w:rsidRPr="008E132C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6D1EFDCB" w14:textId="77777777" w:rsidR="00FE7490" w:rsidRPr="008E132C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58FB454A" w14:textId="77777777" w:rsidR="00FE7490" w:rsidRPr="008E132C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A9E0685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B6CDF9A" w14:textId="77777777" w:rsidR="00FE7490" w:rsidRPr="008172C0" w:rsidRDefault="00FE7490" w:rsidP="00FE7490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CAF520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</w:tcPr>
          <w:p w14:paraId="572AD930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0A15A9" w:rsidRPr="00395767" w14:paraId="4AC3A323" w14:textId="77777777">
        <w:trPr>
          <w:trHeight w:val="412"/>
        </w:trPr>
        <w:tc>
          <w:tcPr>
            <w:tcW w:w="4050" w:type="dxa"/>
          </w:tcPr>
          <w:p w14:paraId="2CADC54E" w14:textId="77777777" w:rsidR="000A15A9" w:rsidRPr="00395767" w:rsidRDefault="000A15A9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1770DFD" w14:textId="77777777" w:rsidR="000A15A9" w:rsidRPr="00040C24" w:rsidRDefault="000A15A9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F6075C7" w14:textId="77777777" w:rsidR="000A15A9" w:rsidRPr="00040C24" w:rsidRDefault="000A15A9" w:rsidP="00FE7490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934F73" w14:textId="77777777" w:rsidR="000A15A9" w:rsidRPr="00040C24" w:rsidRDefault="000A15A9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485BC7DE" w14:textId="77777777" w:rsidR="000A15A9" w:rsidRPr="00040C24" w:rsidRDefault="000A15A9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040F685E" w14:textId="77777777" w:rsidR="000A15A9" w:rsidRPr="00040C24" w:rsidRDefault="000A15A9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5E239405" w14:textId="77777777" w:rsidR="000A15A9" w:rsidRPr="00040C24" w:rsidRDefault="000A15A9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5F274A9" w14:textId="77777777" w:rsidR="000A15A9" w:rsidRPr="00040C24" w:rsidRDefault="000A15A9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11724001" w14:textId="77777777" w:rsidR="000A15A9" w:rsidRPr="008172C0" w:rsidRDefault="000A15A9" w:rsidP="00FE7490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0E1A36" w14:textId="77777777" w:rsidR="000A15A9" w:rsidRPr="00040C24" w:rsidRDefault="000A15A9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3107E22" w14:textId="77777777" w:rsidR="000A15A9" w:rsidRPr="00040C24" w:rsidRDefault="000A15A9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E7490" w:rsidRPr="00395767" w14:paraId="5B53ECBE" w14:textId="77777777">
        <w:trPr>
          <w:trHeight w:val="412"/>
        </w:trPr>
        <w:tc>
          <w:tcPr>
            <w:tcW w:w="4050" w:type="dxa"/>
          </w:tcPr>
          <w:p w14:paraId="69362349" w14:textId="77777777" w:rsidR="00FE7490" w:rsidRPr="00395767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ค่าเสื่อมราคา</w:t>
            </w:r>
          </w:p>
        </w:tc>
        <w:tc>
          <w:tcPr>
            <w:tcW w:w="900" w:type="dxa"/>
          </w:tcPr>
          <w:p w14:paraId="5CF48D32" w14:textId="77777777" w:rsidR="00FE7490" w:rsidRPr="00040C24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CD9A3A9" w14:textId="77777777" w:rsidR="00FE7490" w:rsidRPr="00040C24" w:rsidRDefault="00FE7490" w:rsidP="00FE7490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6864D6" w14:textId="77777777" w:rsidR="00FE7490" w:rsidRPr="00040C24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3F12270" w14:textId="77777777" w:rsidR="00FE7490" w:rsidRPr="00040C24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74C2DB1B" w14:textId="77777777" w:rsidR="00FE7490" w:rsidRPr="00040C24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725C9264" w14:textId="77777777" w:rsidR="00FE7490" w:rsidRPr="00040C24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6902A2" w14:textId="77777777" w:rsidR="00FE7490" w:rsidRPr="00040C24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B96E7E1" w14:textId="77777777" w:rsidR="00FE7490" w:rsidRPr="008172C0" w:rsidRDefault="00FE7490" w:rsidP="00FE7490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4A7336" w14:textId="77777777" w:rsidR="00FE7490" w:rsidRPr="00040C24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E32BB9A" w14:textId="77777777" w:rsidR="00FE7490" w:rsidRPr="00040C24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E7490" w:rsidRPr="00395767" w14:paraId="2BB913BD" w14:textId="77777777">
        <w:trPr>
          <w:trHeight w:val="401"/>
        </w:trPr>
        <w:tc>
          <w:tcPr>
            <w:tcW w:w="4050" w:type="dxa"/>
          </w:tcPr>
          <w:p w14:paraId="3DAE2125" w14:textId="3CFD9728" w:rsidR="00FE7490" w:rsidRPr="00395767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900" w:type="dxa"/>
          </w:tcPr>
          <w:p w14:paraId="5C3A6666" w14:textId="77777777" w:rsidR="00FE7490" w:rsidRPr="009214C0" w:rsidRDefault="00FE7490" w:rsidP="00FE749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7774EB7" w14:textId="50843E4E" w:rsidR="00FE7490" w:rsidRPr="00FE7490" w:rsidRDefault="00FE7490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395</w:t>
            </w: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7139F64" w14:textId="77777777" w:rsidR="00FE7490" w:rsidRPr="00FE7490" w:rsidRDefault="00FE7490" w:rsidP="00FE7490">
            <w:pPr>
              <w:tabs>
                <w:tab w:val="decimal" w:pos="1038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56D6A228" w14:textId="206DCFF3" w:rsidR="00FE7490" w:rsidRPr="00FE7490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0317C8C7" w14:textId="77777777" w:rsidR="00FE7490" w:rsidRPr="00FE7490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427E3184" w14:textId="33B5EDF9" w:rsidR="00FE7490" w:rsidRPr="00FE7490" w:rsidRDefault="00FE7490" w:rsidP="00FE7490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538</w:t>
            </w: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E3E69C5" w14:textId="77777777" w:rsidR="00FE7490" w:rsidRPr="00FE7490" w:rsidRDefault="00FE7490" w:rsidP="00FE7490">
            <w:pPr>
              <w:tabs>
                <w:tab w:val="decimal" w:pos="1038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3B6CB316" w14:textId="014D00C6" w:rsidR="00FE7490" w:rsidRPr="00FE7490" w:rsidRDefault="00FE7490" w:rsidP="00FE7490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1F2B08" w14:textId="77777777" w:rsidR="00FE7490" w:rsidRPr="00FE7490" w:rsidRDefault="00FE7490" w:rsidP="00FE7490">
            <w:pPr>
              <w:tabs>
                <w:tab w:val="decimal" w:pos="1038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AC2BC27" w14:textId="672A8517" w:rsidR="00FE7490" w:rsidRPr="00FE7490" w:rsidRDefault="00FE7490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933</w:t>
            </w: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E7490" w:rsidRPr="00395767" w14:paraId="292BA71E" w14:textId="77777777">
        <w:trPr>
          <w:trHeight w:val="401"/>
        </w:trPr>
        <w:tc>
          <w:tcPr>
            <w:tcW w:w="4050" w:type="dxa"/>
          </w:tcPr>
          <w:p w14:paraId="7F2B3C10" w14:textId="77777777" w:rsidR="00FE7490" w:rsidRPr="00395767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38AC2713" w14:textId="77777777" w:rsidR="00FE7490" w:rsidRPr="006C1500" w:rsidRDefault="00FE7490" w:rsidP="00FE749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F63E815" w14:textId="2AAF6431" w:rsidR="00FE7490" w:rsidRPr="000A221A" w:rsidRDefault="00FE7490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334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6CB41D8" w14:textId="77777777" w:rsidR="00FE7490" w:rsidRPr="00F20D0B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EAA01F6" w14:textId="7E69B9E9" w:rsidR="00FE7490" w:rsidRPr="00FE7490" w:rsidRDefault="00FE7490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34</w:t>
            </w:r>
            <w:r w:rsidRPr="00FE74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0B1A3C5F" w14:textId="77777777" w:rsidR="00FE7490" w:rsidRPr="00C64585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088AC1B0" w14:textId="6B02FAF1" w:rsidR="00FE7490" w:rsidRPr="000A221A" w:rsidRDefault="00FE7490" w:rsidP="00FE7490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E3520C1" w14:textId="77777777" w:rsidR="00FE7490" w:rsidRPr="00F20D0B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7365F35" w14:textId="51566CF9" w:rsidR="00FE7490" w:rsidRPr="000A221A" w:rsidRDefault="00FE7490" w:rsidP="00FE7490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EF5EF4" w14:textId="77777777" w:rsidR="00FE7490" w:rsidRPr="00F20D0B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91A834C" w14:textId="12A8FB32" w:rsidR="00FE7490" w:rsidRPr="000A221A" w:rsidRDefault="00FE7490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76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E7490" w:rsidRPr="00395767" w14:paraId="240DCAF0" w14:textId="77777777">
        <w:trPr>
          <w:trHeight w:val="412"/>
        </w:trPr>
        <w:tc>
          <w:tcPr>
            <w:tcW w:w="4050" w:type="dxa"/>
          </w:tcPr>
          <w:p w14:paraId="0AB6FFB2" w14:textId="038DF86B" w:rsidR="00FE7490" w:rsidRPr="00395767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900" w:type="dxa"/>
          </w:tcPr>
          <w:p w14:paraId="297C0251" w14:textId="77777777" w:rsidR="00FE7490" w:rsidRPr="00395767" w:rsidRDefault="00FE7490" w:rsidP="00FE749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571AF2D" w14:textId="77777777" w:rsidR="00FE7490" w:rsidRPr="00395767" w:rsidRDefault="00FE7490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5A0B58" w14:textId="77777777" w:rsidR="00FE7490" w:rsidRPr="00395767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A71F913" w14:textId="77777777" w:rsidR="00FE7490" w:rsidRPr="00395767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716D1A07" w14:textId="77777777" w:rsidR="00FE7490" w:rsidRPr="00395767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018C6D5E" w14:textId="77777777" w:rsidR="00FE7490" w:rsidRPr="00395767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4C5524" w14:textId="77777777" w:rsidR="00FE7490" w:rsidRPr="00395767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26AFD14" w14:textId="77777777" w:rsidR="00FE7490" w:rsidRPr="00395767" w:rsidRDefault="00FE7490" w:rsidP="00FE7490">
            <w:pPr>
              <w:tabs>
                <w:tab w:val="decimal" w:pos="610"/>
              </w:tabs>
              <w:spacing w:line="240" w:lineRule="auto"/>
              <w:ind w:left="540" w:right="-3707" w:hanging="54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7BB3AD" w14:textId="77777777" w:rsidR="00FE7490" w:rsidRPr="00395767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DA8E960" w14:textId="77777777" w:rsidR="00FE7490" w:rsidRPr="00395767" w:rsidRDefault="00FE7490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E7490" w:rsidRPr="00395767" w14:paraId="329BD1EF" w14:textId="77777777">
        <w:trPr>
          <w:trHeight w:val="412"/>
        </w:trPr>
        <w:tc>
          <w:tcPr>
            <w:tcW w:w="4050" w:type="dxa"/>
          </w:tcPr>
          <w:p w14:paraId="402F2278" w14:textId="5CE51647" w:rsidR="00FE7490" w:rsidRPr="00395767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900" w:type="dxa"/>
          </w:tcPr>
          <w:p w14:paraId="6B4A21CB" w14:textId="77777777" w:rsidR="00FE7490" w:rsidRPr="008E132C" w:rsidRDefault="00FE7490" w:rsidP="00FE749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15FF5E89" w14:textId="6A074B24" w:rsidR="00FE7490" w:rsidRPr="002B7387" w:rsidRDefault="00FE7490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0DA75EE" w14:textId="77777777" w:rsidR="00FE7490" w:rsidRPr="002B7387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7EADBDD" w14:textId="42D77016" w:rsidR="00FE7490" w:rsidRPr="00C64585" w:rsidRDefault="00FE7490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68019429" w14:textId="77777777" w:rsidR="00FE7490" w:rsidRPr="00C64585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</w:tcPr>
          <w:p w14:paraId="1F9DDD43" w14:textId="5FE814AF" w:rsidR="00FE7490" w:rsidRPr="002B7387" w:rsidRDefault="00FE7490" w:rsidP="00FE7490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63E0A31" w14:textId="77777777" w:rsidR="00FE7490" w:rsidRPr="002B7387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519ABC8" w14:textId="320D9DC8" w:rsidR="00FE7490" w:rsidRPr="008172C0" w:rsidRDefault="00FE7490" w:rsidP="00FE7490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DFD10E" w14:textId="77777777" w:rsidR="00FE7490" w:rsidRPr="002B7387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963BECE" w14:textId="6F8A1099" w:rsidR="00FE7490" w:rsidRPr="00907677" w:rsidRDefault="00FE7490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693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FE7490" w:rsidRPr="00395767" w14:paraId="3C83BC2D" w14:textId="77777777">
        <w:trPr>
          <w:trHeight w:val="401"/>
        </w:trPr>
        <w:tc>
          <w:tcPr>
            <w:tcW w:w="4050" w:type="dxa"/>
          </w:tcPr>
          <w:p w14:paraId="24460813" w14:textId="77777777" w:rsidR="00FE7490" w:rsidRPr="00395767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เสื่อมราคา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สำหรับปี</w:t>
            </w:r>
          </w:p>
        </w:tc>
        <w:tc>
          <w:tcPr>
            <w:tcW w:w="900" w:type="dxa"/>
          </w:tcPr>
          <w:p w14:paraId="2DB0938D" w14:textId="77777777" w:rsidR="00FE7490" w:rsidRPr="008E132C" w:rsidRDefault="00FE7490" w:rsidP="00FE749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A19491C" w14:textId="3C8E65EC" w:rsidR="00FE7490" w:rsidRDefault="00F87F21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169C8C" w14:textId="77777777" w:rsidR="00FE7490" w:rsidRPr="00395767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9809DD8" w14:textId="6E5B28C5" w:rsidR="00FE7490" w:rsidRDefault="00F87F21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85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06345265" w14:textId="77777777" w:rsidR="00FE7490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2049A7E3" w14:textId="1D690992" w:rsidR="00FE7490" w:rsidRDefault="00F87F21" w:rsidP="00FE7490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474</w:t>
            </w:r>
            <w:r w:rsidR="00F97056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BA75F9" w14:textId="77777777" w:rsidR="00FE7490" w:rsidRPr="00395767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04CA860" w14:textId="2995F1E7" w:rsidR="00FE7490" w:rsidRPr="00907677" w:rsidRDefault="00F97056" w:rsidP="00FE7490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E43953" w14:textId="77777777" w:rsidR="00FE7490" w:rsidRPr="00395767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97805CF" w14:textId="2CB8EF5C" w:rsidR="00FE7490" w:rsidRDefault="00F97056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E7490" w:rsidRPr="00395767" w14:paraId="2AF01DBE" w14:textId="77777777">
        <w:trPr>
          <w:trHeight w:val="401"/>
        </w:trPr>
        <w:tc>
          <w:tcPr>
            <w:tcW w:w="4050" w:type="dxa"/>
          </w:tcPr>
          <w:p w14:paraId="24D6EC5B" w14:textId="5A6C8A40" w:rsidR="00FE7490" w:rsidRPr="00395767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900" w:type="dxa"/>
          </w:tcPr>
          <w:p w14:paraId="64362903" w14:textId="77777777" w:rsidR="00FE7490" w:rsidRPr="009214C0" w:rsidRDefault="00FE7490" w:rsidP="00FE749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CD03CA6" w14:textId="5E6B0746" w:rsidR="00FE7490" w:rsidRPr="00040C24" w:rsidRDefault="00F97056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649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BB356A4" w14:textId="77777777" w:rsidR="00FE7490" w:rsidRPr="00040C24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A0F9D1C" w14:textId="15D855F5" w:rsidR="00FE7490" w:rsidRDefault="00F97056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640AF23E" w14:textId="77777777" w:rsidR="00FE7490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12FC21C6" w14:textId="4DB428EE" w:rsidR="00FE7490" w:rsidRPr="00040C24" w:rsidRDefault="00F97056" w:rsidP="00FE7490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DA855F6" w14:textId="77777777" w:rsidR="00FE7490" w:rsidRPr="00040C24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DF69E93" w14:textId="46FD424A" w:rsidR="00FE7490" w:rsidRPr="008172C0" w:rsidRDefault="00F97056" w:rsidP="00FE7490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2E4FEF" w14:textId="77777777" w:rsidR="00FE7490" w:rsidRPr="00040C24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0BD5844" w14:textId="74A8913C" w:rsidR="00FE7490" w:rsidRPr="00907677" w:rsidRDefault="00F97056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938</w:t>
            </w:r>
            <w:r w:rsidR="003A47C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FE7490" w:rsidRPr="00395767" w14:paraId="0B41B8E1" w14:textId="77777777">
        <w:trPr>
          <w:trHeight w:val="107"/>
        </w:trPr>
        <w:tc>
          <w:tcPr>
            <w:tcW w:w="4050" w:type="dxa"/>
          </w:tcPr>
          <w:p w14:paraId="58B1D15F" w14:textId="77777777" w:rsidR="00FE7490" w:rsidRPr="008E132C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8BA1110" w14:textId="77777777" w:rsidR="00FE7490" w:rsidRPr="009214C0" w:rsidRDefault="00FE7490" w:rsidP="00FE749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52D6DB3" w14:textId="77777777" w:rsidR="00FE7490" w:rsidRPr="008E132C" w:rsidRDefault="00FE7490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AD65287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B28F177" w14:textId="77777777" w:rsidR="00FE7490" w:rsidRPr="008E132C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42" w:type="dxa"/>
          </w:tcPr>
          <w:p w14:paraId="0CC435B4" w14:textId="77777777" w:rsidR="00FE7490" w:rsidRPr="008E132C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5E4CFB34" w14:textId="77777777" w:rsidR="00FE7490" w:rsidRPr="001D616C" w:rsidRDefault="00FE7490" w:rsidP="00FE7490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4DD84D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76FD6B8" w14:textId="77777777" w:rsidR="00FE7490" w:rsidRPr="00907677" w:rsidRDefault="00FE7490" w:rsidP="00FE7490">
            <w:pPr>
              <w:tabs>
                <w:tab w:val="decimal" w:pos="860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8D1508" w14:textId="77777777" w:rsidR="00FE7490" w:rsidRPr="008E132C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76C92A0" w14:textId="77777777" w:rsidR="00FE7490" w:rsidRPr="00907677" w:rsidRDefault="00FE7490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E7490" w:rsidRPr="00395767" w14:paraId="0386DB18" w14:textId="77777777">
        <w:trPr>
          <w:trHeight w:val="412"/>
        </w:trPr>
        <w:tc>
          <w:tcPr>
            <w:tcW w:w="4050" w:type="dxa"/>
          </w:tcPr>
          <w:p w14:paraId="735E3E6A" w14:textId="77777777" w:rsidR="00FE7490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018D6EEF" w14:textId="77777777" w:rsidR="00FE7490" w:rsidRPr="009214C0" w:rsidRDefault="00FE7490" w:rsidP="00FE749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9E57535" w14:textId="77777777" w:rsidR="00FE7490" w:rsidRPr="00395767" w:rsidRDefault="00FE7490" w:rsidP="00FE7490">
            <w:pPr>
              <w:tabs>
                <w:tab w:val="decimal" w:pos="1086"/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CE3670" w14:textId="77777777" w:rsidR="00FE7490" w:rsidRPr="00395767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C0B5745" w14:textId="77777777" w:rsidR="00FE7490" w:rsidRPr="00395767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7A1FB580" w14:textId="77777777" w:rsidR="00FE7490" w:rsidRPr="00395767" w:rsidRDefault="00FE7490" w:rsidP="00FE7490">
            <w:pPr>
              <w:tabs>
                <w:tab w:val="decimal" w:pos="950"/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8" w:type="dxa"/>
          </w:tcPr>
          <w:p w14:paraId="2D82DB9F" w14:textId="77777777" w:rsidR="00FE7490" w:rsidRPr="00395767" w:rsidRDefault="00FE7490" w:rsidP="00FE7490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03040CD" w14:textId="77777777" w:rsidR="00FE7490" w:rsidRPr="00395767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632AA60" w14:textId="77777777" w:rsidR="00FE7490" w:rsidRPr="00907677" w:rsidRDefault="00FE7490" w:rsidP="00FE7490">
            <w:pPr>
              <w:tabs>
                <w:tab w:val="decimal" w:pos="860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BEFDAB" w14:textId="77777777" w:rsidR="00FE7490" w:rsidRPr="00395767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A1645F7" w14:textId="77777777" w:rsidR="00FE7490" w:rsidRPr="00395767" w:rsidRDefault="00FE7490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E7490" w:rsidRPr="00395767" w14:paraId="5D4A38BC" w14:textId="77777777">
        <w:trPr>
          <w:trHeight w:val="412"/>
        </w:trPr>
        <w:tc>
          <w:tcPr>
            <w:tcW w:w="4050" w:type="dxa"/>
          </w:tcPr>
          <w:p w14:paraId="678FD5CC" w14:textId="0B209997" w:rsidR="00FE7490" w:rsidRPr="00395767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900" w:type="dxa"/>
          </w:tcPr>
          <w:p w14:paraId="1409E826" w14:textId="77777777" w:rsidR="00FE7490" w:rsidRPr="009214C0" w:rsidRDefault="00FE7490" w:rsidP="00FE7490">
            <w:pPr>
              <w:spacing w:line="240" w:lineRule="auto"/>
              <w:ind w:left="-10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B1BC901" w14:textId="59CDCD7C" w:rsidR="00FE7490" w:rsidRPr="00AC5D12" w:rsidRDefault="00BE7E77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83</w:t>
            </w:r>
            <w:r w:rsidR="00FE74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3FB04FA" w14:textId="77777777" w:rsidR="00FE7490" w:rsidRPr="00AC5D12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FFACDF3" w14:textId="27A6EE10" w:rsidR="00FE7490" w:rsidRPr="00C64585" w:rsidRDefault="004C49B0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FE74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2" w:type="dxa"/>
          </w:tcPr>
          <w:p w14:paraId="33BBC908" w14:textId="77777777" w:rsidR="00FE7490" w:rsidRPr="00C64585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bottom w:val="double" w:sz="4" w:space="0" w:color="auto"/>
            </w:tcBorders>
          </w:tcPr>
          <w:p w14:paraId="461C0502" w14:textId="51E8363F" w:rsidR="00FE7490" w:rsidRPr="00AC5D12" w:rsidRDefault="004C49B0" w:rsidP="00FE7490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="00FE74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270" w:type="dxa"/>
          </w:tcPr>
          <w:p w14:paraId="3BF8F40B" w14:textId="77777777" w:rsidR="00FE7490" w:rsidRPr="00AC5D12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8B72D6D" w14:textId="07527054" w:rsidR="00FE7490" w:rsidRPr="00AC5D12" w:rsidRDefault="00BE7E77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70" w:type="dxa"/>
          </w:tcPr>
          <w:p w14:paraId="065689DD" w14:textId="77777777" w:rsidR="00FE7490" w:rsidRPr="00AC5D12" w:rsidRDefault="00FE7490" w:rsidP="00FE7490">
            <w:pPr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0F39FE7" w14:textId="24E1D891" w:rsidR="00FE7490" w:rsidRPr="00907677" w:rsidRDefault="00BE7E77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FE74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889</w:t>
            </w:r>
          </w:p>
        </w:tc>
      </w:tr>
      <w:tr w:rsidR="00FE7490" w:rsidRPr="00395767" w14:paraId="6F15C85F" w14:textId="77777777">
        <w:trPr>
          <w:trHeight w:val="389"/>
        </w:trPr>
        <w:tc>
          <w:tcPr>
            <w:tcW w:w="4050" w:type="dxa"/>
          </w:tcPr>
          <w:p w14:paraId="036F59A5" w14:textId="6EAD2113" w:rsidR="00FE7490" w:rsidRPr="00395767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40" w:right="-2448" w:hanging="54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900" w:type="dxa"/>
          </w:tcPr>
          <w:p w14:paraId="61CEBE25" w14:textId="77777777" w:rsidR="00FE7490" w:rsidRPr="00040C24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53617BEA" w14:textId="20CD5620" w:rsidR="00FE7490" w:rsidRPr="00381ABF" w:rsidRDefault="00BE7E77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3A47C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96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DDB9E1E" w14:textId="77777777" w:rsidR="00FE7490" w:rsidRPr="00381ABF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4D4DC422" w14:textId="10C52B8A" w:rsidR="00FE7490" w:rsidRDefault="004C49B0" w:rsidP="00FE7490">
            <w:pPr>
              <w:tabs>
                <w:tab w:val="decimal" w:pos="124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3A47C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021</w:t>
            </w:r>
          </w:p>
        </w:tc>
        <w:tc>
          <w:tcPr>
            <w:tcW w:w="242" w:type="dxa"/>
          </w:tcPr>
          <w:p w14:paraId="3B6A2105" w14:textId="77777777" w:rsidR="00FE7490" w:rsidRDefault="00FE7490" w:rsidP="00FE7490">
            <w:pPr>
              <w:tabs>
                <w:tab w:val="decimal" w:pos="950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8" w:type="dxa"/>
            <w:tcBorders>
              <w:top w:val="double" w:sz="4" w:space="0" w:color="auto"/>
              <w:bottom w:val="double" w:sz="4" w:space="0" w:color="auto"/>
            </w:tcBorders>
          </w:tcPr>
          <w:p w14:paraId="7181A065" w14:textId="5D542FB4" w:rsidR="00FE7490" w:rsidRPr="00381ABF" w:rsidRDefault="004C49B0" w:rsidP="00FE7490">
            <w:pPr>
              <w:tabs>
                <w:tab w:val="decimal" w:pos="1176"/>
              </w:tabs>
              <w:spacing w:line="240" w:lineRule="auto"/>
              <w:ind w:left="-84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435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4F32BE5" w14:textId="77777777" w:rsidR="00FE7490" w:rsidRPr="00381ABF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4FE7A491" w14:textId="320CB78F" w:rsidR="00FE7490" w:rsidRPr="00381ABF" w:rsidRDefault="00E4351D" w:rsidP="00E4351D">
            <w:pPr>
              <w:tabs>
                <w:tab w:val="decimal" w:pos="88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A1273F" w14:textId="77777777" w:rsidR="00FE7490" w:rsidRPr="00381ABF" w:rsidRDefault="00FE7490" w:rsidP="00FE7490">
            <w:pPr>
              <w:tabs>
                <w:tab w:val="decimal" w:pos="1086"/>
              </w:tabs>
              <w:spacing w:line="240" w:lineRule="auto"/>
              <w:ind w:left="540" w:right="-3707" w:hanging="5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356B43D3" w14:textId="5C3965FA" w:rsidR="00FE7490" w:rsidRPr="00907677" w:rsidRDefault="00BE7E77" w:rsidP="00FE7490">
            <w:pPr>
              <w:tabs>
                <w:tab w:val="decimal" w:pos="1152"/>
              </w:tabs>
              <w:spacing w:line="240" w:lineRule="auto"/>
              <w:ind w:left="-108"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E435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487</w:t>
            </w:r>
          </w:p>
        </w:tc>
      </w:tr>
    </w:tbl>
    <w:p w14:paraId="2D6FF8B1" w14:textId="77777777" w:rsidR="00947EFA" w:rsidRDefault="00947EFA" w:rsidP="00BD1621">
      <w:pPr>
        <w:ind w:firstLine="562"/>
        <w:rPr>
          <w:rFonts w:asciiTheme="majorBidi" w:hAnsiTheme="majorBidi" w:cstheme="majorBidi"/>
          <w:sz w:val="30"/>
          <w:szCs w:val="30"/>
          <w:lang w:bidi="th-TH"/>
        </w:rPr>
        <w:sectPr w:rsidR="00947EFA" w:rsidSect="009214C0">
          <w:footerReference w:type="default" r:id="rId15"/>
          <w:pgSz w:w="16839" w:h="11907" w:orient="landscape" w:code="9"/>
          <w:pgMar w:top="1152" w:right="691" w:bottom="1152" w:left="1350" w:header="720" w:footer="720" w:gutter="0"/>
          <w:paperSrc w:first="7" w:other="7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66"/>
        <w:gridCol w:w="1014"/>
        <w:gridCol w:w="270"/>
        <w:gridCol w:w="990"/>
        <w:gridCol w:w="184"/>
        <w:gridCol w:w="986"/>
        <w:gridCol w:w="180"/>
        <w:gridCol w:w="990"/>
      </w:tblGrid>
      <w:tr w:rsidR="00D91AA2" w:rsidRPr="008D3B67" w14:paraId="25ACFF6E" w14:textId="77777777" w:rsidTr="2695ACA5">
        <w:trPr>
          <w:cantSplit/>
          <w:trHeight w:val="435"/>
          <w:tblHeader/>
        </w:trPr>
        <w:tc>
          <w:tcPr>
            <w:tcW w:w="4566" w:type="dxa"/>
            <w:vAlign w:val="bottom"/>
          </w:tcPr>
          <w:p w14:paraId="2EC0E827" w14:textId="77777777" w:rsidR="00D91AA2" w:rsidRPr="008D3B67" w:rsidRDefault="00D91AA2" w:rsidP="004760F0">
            <w:pPr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74" w:type="dxa"/>
            <w:gridSpan w:val="3"/>
          </w:tcPr>
          <w:p w14:paraId="3996EED8" w14:textId="77777777" w:rsidR="00D91AA2" w:rsidRPr="008D3B67" w:rsidRDefault="00D91AA2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3B6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6E55A3AA" w14:textId="77777777" w:rsidR="00D91AA2" w:rsidRPr="008D3B67" w:rsidRDefault="00D91AA2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6674B0BC" w14:textId="77777777" w:rsidR="00D91AA2" w:rsidRPr="008D3B67" w:rsidRDefault="00D91AA2" w:rsidP="004760F0">
            <w:pPr>
              <w:spacing w:line="240" w:lineRule="atLeast"/>
              <w:ind w:left="-85" w:right="-8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3B6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7490" w:rsidRPr="008D3B67" w14:paraId="7490EAA6" w14:textId="77777777" w:rsidTr="2695ACA5">
        <w:trPr>
          <w:cantSplit/>
          <w:trHeight w:val="435"/>
          <w:tblHeader/>
        </w:trPr>
        <w:tc>
          <w:tcPr>
            <w:tcW w:w="4566" w:type="dxa"/>
          </w:tcPr>
          <w:p w14:paraId="78CFDE59" w14:textId="61C4EA6E" w:rsidR="00FE7490" w:rsidRPr="008D3B67" w:rsidRDefault="00FE7490" w:rsidP="00FE749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8D3B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8D3B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D3B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14" w:type="dxa"/>
          </w:tcPr>
          <w:p w14:paraId="5991EFCC" w14:textId="1BEDD407" w:rsidR="00FE7490" w:rsidRPr="008D3B67" w:rsidRDefault="00BE7E77" w:rsidP="00FE749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568</w:t>
            </w:r>
          </w:p>
        </w:tc>
        <w:tc>
          <w:tcPr>
            <w:tcW w:w="270" w:type="dxa"/>
          </w:tcPr>
          <w:p w14:paraId="4EA93B80" w14:textId="77777777" w:rsidR="00FE7490" w:rsidRPr="008D3B67" w:rsidRDefault="00FE7490" w:rsidP="00FE749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D5C87E6" w14:textId="2D15D416" w:rsidR="00FE7490" w:rsidRPr="008D3B67" w:rsidRDefault="00BE7E77" w:rsidP="00FE749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567</w:t>
            </w:r>
          </w:p>
        </w:tc>
        <w:tc>
          <w:tcPr>
            <w:tcW w:w="184" w:type="dxa"/>
          </w:tcPr>
          <w:p w14:paraId="71D659B2" w14:textId="77777777" w:rsidR="00FE7490" w:rsidRPr="008D3B67" w:rsidRDefault="00FE7490" w:rsidP="00FE749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6" w:type="dxa"/>
          </w:tcPr>
          <w:p w14:paraId="473BE505" w14:textId="04EAA529" w:rsidR="00FE7490" w:rsidRPr="008D3B67" w:rsidRDefault="00BE7E77" w:rsidP="00FE749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568</w:t>
            </w:r>
          </w:p>
        </w:tc>
        <w:tc>
          <w:tcPr>
            <w:tcW w:w="180" w:type="dxa"/>
          </w:tcPr>
          <w:p w14:paraId="5FCDC542" w14:textId="77777777" w:rsidR="00FE7490" w:rsidRPr="008D3B67" w:rsidRDefault="00FE7490" w:rsidP="00FE749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4156A03" w14:textId="6D91EFE4" w:rsidR="00FE7490" w:rsidRPr="008D3B67" w:rsidRDefault="00BE7E77" w:rsidP="00FE749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567</w:t>
            </w:r>
          </w:p>
        </w:tc>
      </w:tr>
      <w:tr w:rsidR="00577D89" w:rsidRPr="008D3B67" w14:paraId="276A6B1C" w14:textId="77777777" w:rsidTr="2695ACA5">
        <w:trPr>
          <w:cantSplit/>
          <w:trHeight w:val="435"/>
        </w:trPr>
        <w:tc>
          <w:tcPr>
            <w:tcW w:w="4566" w:type="dxa"/>
          </w:tcPr>
          <w:p w14:paraId="7686E25B" w14:textId="77777777" w:rsidR="00577D89" w:rsidRPr="008D3B67" w:rsidRDefault="00577D89" w:rsidP="00577D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614" w:type="dxa"/>
            <w:gridSpan w:val="7"/>
          </w:tcPr>
          <w:p w14:paraId="2FA6A73C" w14:textId="77777777" w:rsidR="00577D89" w:rsidRPr="008D3B67" w:rsidRDefault="00577D89" w:rsidP="00577D89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3B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8D3B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8D3B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77D89" w:rsidRPr="008D3B67" w14:paraId="7F9F82E0" w14:textId="77777777" w:rsidTr="2695ACA5">
        <w:trPr>
          <w:cantSplit/>
          <w:trHeight w:val="447"/>
        </w:trPr>
        <w:tc>
          <w:tcPr>
            <w:tcW w:w="4566" w:type="dxa"/>
          </w:tcPr>
          <w:p w14:paraId="389BE17F" w14:textId="77777777" w:rsidR="00577D89" w:rsidRPr="008D3B67" w:rsidRDefault="00577D89" w:rsidP="00577D8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8D3B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จำนวนที่รับรู้ในกำไรหรือขาดทุน </w:t>
            </w:r>
          </w:p>
        </w:tc>
        <w:tc>
          <w:tcPr>
            <w:tcW w:w="1014" w:type="dxa"/>
          </w:tcPr>
          <w:p w14:paraId="4F26942F" w14:textId="77777777" w:rsidR="00577D89" w:rsidRPr="008D3B67" w:rsidRDefault="00577D89" w:rsidP="00577D89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FC11E" w14:textId="77777777" w:rsidR="00577D89" w:rsidRPr="008D3B67" w:rsidRDefault="00577D89" w:rsidP="00577D89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7060E8" w14:textId="77777777" w:rsidR="00577D89" w:rsidRPr="008D3B67" w:rsidRDefault="00577D89" w:rsidP="00577D89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73428948" w14:textId="77777777" w:rsidR="00577D89" w:rsidRPr="008D3B67" w:rsidRDefault="00577D89" w:rsidP="00577D89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5A9989AA" w14:textId="77777777" w:rsidR="00577D89" w:rsidRPr="008D3B67" w:rsidRDefault="00577D89" w:rsidP="00577D89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4317FF" w14:textId="77777777" w:rsidR="00577D89" w:rsidRPr="008D3B67" w:rsidRDefault="00577D89" w:rsidP="00577D89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FC7849" w14:textId="77777777" w:rsidR="00577D89" w:rsidRPr="008D3B67" w:rsidRDefault="00577D89" w:rsidP="00577D89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7D89" w:rsidRPr="008D3B67" w14:paraId="66ECA1EC" w14:textId="77777777" w:rsidTr="2695ACA5">
        <w:trPr>
          <w:cantSplit/>
          <w:trHeight w:val="410"/>
        </w:trPr>
        <w:tc>
          <w:tcPr>
            <w:tcW w:w="4566" w:type="dxa"/>
          </w:tcPr>
          <w:p w14:paraId="256CBCF8" w14:textId="77777777" w:rsidR="00577D89" w:rsidRPr="008D3B67" w:rsidRDefault="00577D89" w:rsidP="00577D8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E07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</w:t>
            </w:r>
            <w:r w:rsidRPr="008E07C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่า</w:t>
            </w:r>
          </w:p>
        </w:tc>
        <w:tc>
          <w:tcPr>
            <w:tcW w:w="1014" w:type="dxa"/>
          </w:tcPr>
          <w:p w14:paraId="579A37A8" w14:textId="76261E83" w:rsidR="00577D89" w:rsidRPr="00625D9A" w:rsidRDefault="004C49B0" w:rsidP="2695ACA5">
            <w:pPr>
              <w:tabs>
                <w:tab w:val="decimal" w:pos="7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34106F2A" w:rsidRPr="2695AC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270" w:type="dxa"/>
          </w:tcPr>
          <w:p w14:paraId="5255FF66" w14:textId="77777777" w:rsidR="00577D89" w:rsidRPr="00625D9A" w:rsidRDefault="00577D89" w:rsidP="00577D89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33BDF3" w14:textId="6850337E" w:rsidR="00577D89" w:rsidRPr="00625D9A" w:rsidRDefault="004C49B0" w:rsidP="00577D89">
            <w:pPr>
              <w:tabs>
                <w:tab w:val="decimal" w:pos="750"/>
              </w:tabs>
              <w:spacing w:line="240" w:lineRule="atLeast"/>
              <w:ind w:right="11" w:firstLine="136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FE7490" w:rsidRPr="00625D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184" w:type="dxa"/>
          </w:tcPr>
          <w:p w14:paraId="040B0193" w14:textId="77777777" w:rsidR="00577D89" w:rsidRPr="00625D9A" w:rsidRDefault="00577D89" w:rsidP="00577D89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35482644" w14:textId="0C759DA1" w:rsidR="00577D89" w:rsidRPr="00625D9A" w:rsidRDefault="00BE7E77" w:rsidP="00577D89">
            <w:pPr>
              <w:tabs>
                <w:tab w:val="decimal" w:pos="7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EA48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180" w:type="dxa"/>
          </w:tcPr>
          <w:p w14:paraId="2BF0CB95" w14:textId="77777777" w:rsidR="00577D89" w:rsidRPr="00625D9A" w:rsidRDefault="00577D89" w:rsidP="00577D89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BED48A" w14:textId="2C1775DC" w:rsidR="00577D89" w:rsidRPr="00625D9A" w:rsidRDefault="004C49B0" w:rsidP="00577D89">
            <w:pPr>
              <w:tabs>
                <w:tab w:val="decimal" w:pos="750"/>
              </w:tabs>
              <w:spacing w:line="240" w:lineRule="atLeast"/>
              <w:ind w:right="11" w:firstLine="136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E7490" w:rsidRPr="00625D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835</w:t>
            </w:r>
          </w:p>
        </w:tc>
      </w:tr>
    </w:tbl>
    <w:p w14:paraId="1F0CDB3D" w14:textId="77777777" w:rsidR="00D91AA2" w:rsidRPr="00534001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4B437A57" w14:textId="6E4A5CC7" w:rsidR="00D91AA2" w:rsidRPr="009C0763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9C076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การค้ำประกัน</w:t>
      </w:r>
    </w:p>
    <w:p w14:paraId="76B94ADF" w14:textId="77777777" w:rsidR="00D91AA2" w:rsidRPr="00534001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3D7A4319" w14:textId="2893E5A4" w:rsidR="00D91AA2" w:rsidRPr="009C0763" w:rsidRDefault="00D91AA2" w:rsidP="00D91AA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9C07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568</w:t>
      </w:r>
      <w:r w:rsidRPr="009C07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อสังหาริมทรัพย์เพื่อการลงทุนของกลุ่มบริษัท</w:t>
      </w:r>
      <w:r w:rsidR="008353A4"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และบริษัท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มีมูลค่าตามบัญชีจำนวน</w:t>
      </w:r>
      <w:r w:rsidR="009C0763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  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="00ED0691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9C07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C442F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353A4"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C217C5"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58</w:t>
      </w:r>
      <w:r w:rsidR="00ED0691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CF27E3" w:rsidRPr="009C07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353A4"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6C5E3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8353A4"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ตามลำดับ </w:t>
      </w:r>
      <w:r w:rsidR="005F55F1" w:rsidRPr="009C076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BE7E77" w:rsidRPr="00BE7E7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567</w:t>
      </w:r>
      <w:r w:rsidR="005F55F1" w:rsidRPr="009C076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  <w:r w:rsidR="00BE7E77" w:rsidRPr="00BE7E7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0</w:t>
      </w:r>
      <w:r w:rsidR="00FE749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BE7E77" w:rsidRPr="00BE7E7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="00DC4C29" w:rsidRPr="009C076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DC4C29" w:rsidRPr="009C076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</w:t>
      </w:r>
      <w:r w:rsidR="007F6A39" w:rsidRPr="009C076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DC4C29" w:rsidRPr="009C076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และ 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="00BE7E77" w:rsidRPr="00BE7E7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="00FE749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9</w:t>
      </w:r>
      <w:r w:rsidR="00DC4C29" w:rsidRPr="009C076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DC4C29" w:rsidRPr="009C076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ล้านบาทตามลำดับ</w:t>
      </w:r>
      <w:r w:rsidR="005F55F1" w:rsidRPr="009C076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  <w:r w:rsidR="005F55F1" w:rsidRPr="009C07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ได้นำไปเป็นหลักประกันเงินกู้ยืม</w:t>
      </w:r>
      <w:r w:rsidR="007F6A39"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จากสถาบันการเงิน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(</w:t>
      </w:r>
      <w:r w:rsidR="007E4ACC" w:rsidRPr="009C0763">
        <w:rPr>
          <w:rFonts w:asciiTheme="majorBidi" w:hAnsiTheme="majorBidi" w:cstheme="majorBidi"/>
          <w:sz w:val="30"/>
          <w:szCs w:val="30"/>
          <w:cs/>
        </w:rPr>
        <w:t>ดูห</w:t>
      </w:r>
      <w:r w:rsidR="007E4ACC" w:rsidRPr="002B7E15">
        <w:rPr>
          <w:rFonts w:asciiTheme="majorBidi" w:hAnsiTheme="majorBidi" w:cstheme="majorBidi"/>
          <w:sz w:val="30"/>
          <w:szCs w:val="30"/>
          <w:cs/>
        </w:rPr>
        <w:t xml:space="preserve">มายเหตุข้อ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2B7E15">
        <w:rPr>
          <w:rFonts w:asciiTheme="majorBidi" w:hAnsiTheme="majorBidi" w:cstheme="majorBidi"/>
          <w:sz w:val="30"/>
          <w:szCs w:val="30"/>
          <w:cs/>
          <w:lang w:val="en-US" w:bidi="th-TH"/>
        </w:rPr>
        <w:t>)</w:t>
      </w:r>
    </w:p>
    <w:p w14:paraId="65BA32D6" w14:textId="77777777" w:rsidR="00BF527B" w:rsidRPr="009C0763" w:rsidRDefault="00BF527B" w:rsidP="00D91AA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highlight w:val="yellow"/>
        </w:rPr>
      </w:pPr>
    </w:p>
    <w:p w14:paraId="6DC3F0D1" w14:textId="133CCE1A" w:rsidR="00D91AA2" w:rsidRPr="009C0763" w:rsidRDefault="00D91AA2" w:rsidP="00D91AA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C0763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="004458AE" w:rsidRPr="009C0763">
        <w:rPr>
          <w:rFonts w:asciiTheme="majorBidi" w:hAnsiTheme="majorBidi" w:cstheme="majorBidi"/>
          <w:sz w:val="30"/>
          <w:szCs w:val="30"/>
          <w:cs/>
          <w:lang w:bidi="th-TH"/>
        </w:rPr>
        <w:t>ของกลุ่มบริษัทและบริษัท</w:t>
      </w:r>
      <w:r w:rsidRPr="009C0763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C0763">
        <w:rPr>
          <w:rFonts w:asciiTheme="majorBidi" w:hAnsiTheme="majorBidi" w:cstheme="majorBidi"/>
          <w:sz w:val="30"/>
          <w:szCs w:val="30"/>
        </w:rPr>
        <w:t xml:space="preserve"> </w:t>
      </w:r>
      <w:r w:rsidRPr="009C076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56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9C0763">
        <w:rPr>
          <w:rFonts w:asciiTheme="majorBidi" w:hAnsiTheme="majorBidi" w:cstheme="majorBidi"/>
          <w:sz w:val="30"/>
          <w:szCs w:val="30"/>
        </w:rPr>
        <w:t xml:space="preserve"> </w:t>
      </w:r>
      <w:r w:rsidR="004458AE" w:rsidRPr="009C0763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Pr="009C0763">
        <w:rPr>
          <w:rFonts w:asciiTheme="majorBidi" w:hAnsiTheme="majorBidi" w:cstheme="majorBidi"/>
          <w:sz w:val="30"/>
          <w:szCs w:val="30"/>
          <w:cs/>
        </w:rPr>
        <w:t>จำนวน</w:t>
      </w:r>
      <w:r w:rsidR="00A95113" w:rsidRPr="009C0763">
        <w:rPr>
          <w:rFonts w:asciiTheme="majorBidi" w:hAnsiTheme="majorBidi" w:cstheme="majorBidi"/>
          <w:sz w:val="30"/>
          <w:szCs w:val="30"/>
          <w:cs/>
          <w:lang w:bidi="th-TH"/>
        </w:rPr>
        <w:t xml:space="preserve">               </w:t>
      </w:r>
      <w:r w:rsidR="00BE7E77" w:rsidRPr="00BE7E77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</w:t>
      </w:r>
      <w:r w:rsidR="004C49B0" w:rsidRPr="004C49B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87</w:t>
      </w:r>
      <w:r w:rsidR="008B049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.</w:t>
      </w:r>
      <w:r w:rsidR="00BE7E77" w:rsidRPr="00BE7E77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</w:t>
      </w:r>
      <w:r w:rsidR="00BE688A" w:rsidRPr="006C5E3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6C5E31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AF53F8" w:rsidRPr="006C5E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และ</w:t>
      </w:r>
      <w:r w:rsidR="00BE688A" w:rsidRPr="006C5E31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4C49B0" w:rsidRPr="004C49B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7</w:t>
      </w:r>
      <w:r w:rsidR="00BE7E77" w:rsidRPr="00BE7E77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0</w:t>
      </w:r>
      <w:r w:rsidR="004C49B0" w:rsidRPr="004C49B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="00184707">
        <w:rPr>
          <w:rFonts w:asciiTheme="majorBidi" w:hAnsiTheme="majorBidi" w:cstheme="majorBidi"/>
          <w:spacing w:val="-4"/>
          <w:sz w:val="30"/>
          <w:szCs w:val="30"/>
          <w:lang w:bidi="th-TH"/>
        </w:rPr>
        <w:t>.</w:t>
      </w:r>
      <w:r w:rsidR="004C49B0" w:rsidRPr="004C49B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9</w:t>
      </w:r>
      <w:r w:rsidR="009B4C7E" w:rsidRPr="006C5E3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AF53F8" w:rsidRPr="006C5E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="00945923" w:rsidRPr="006E12A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="00AF53F8" w:rsidRPr="006E12A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ตามลำดับ</w:t>
      </w:r>
      <w:r w:rsidR="003056F6" w:rsidRPr="006E12A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056F6" w:rsidRPr="006E12A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(</w:t>
      </w:r>
      <w:r w:rsidR="00BE7E77" w:rsidRPr="00BE7E77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567</w:t>
      </w:r>
      <w:r w:rsidR="003056F6" w:rsidRPr="006E12A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4C49B0" w:rsidRPr="004C49B0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7</w:t>
      </w:r>
      <w:r w:rsidR="00BE7E77" w:rsidRPr="00BE7E77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9</w:t>
      </w:r>
      <w:r w:rsidR="00FE7490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.</w:t>
      </w:r>
      <w:r w:rsidR="004C49B0" w:rsidRPr="004C49B0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3</w:t>
      </w:r>
      <w:r w:rsidR="003056F6" w:rsidRPr="006E12A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 </w:t>
      </w:r>
      <w:r w:rsidR="003056F6" w:rsidRPr="006E12AD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ล้านบาท</w:t>
      </w:r>
      <w:r w:rsidR="00AF08F6" w:rsidRPr="006E12AD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 xml:space="preserve">และ </w:t>
      </w:r>
      <w:r w:rsidR="004C49B0" w:rsidRPr="004C49B0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7</w:t>
      </w:r>
      <w:r w:rsidR="00BE7E77" w:rsidRPr="00BE7E77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1</w:t>
      </w:r>
      <w:r w:rsidR="004C49B0" w:rsidRPr="004C49B0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9</w:t>
      </w:r>
      <w:r w:rsidR="00FE7490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.</w:t>
      </w:r>
      <w:r w:rsidR="004C49B0" w:rsidRPr="004C49B0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9</w:t>
      </w:r>
      <w:r w:rsidR="00AF08F6" w:rsidRPr="006E12A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AF08F6" w:rsidRPr="006E12AD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ล้านบาท</w:t>
      </w:r>
      <w:r w:rsidR="00742AC2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 w:bidi="th-TH"/>
        </w:rPr>
        <w:t xml:space="preserve"> </w:t>
      </w:r>
      <w:r w:rsidR="00AF08F6" w:rsidRPr="006E12AD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ตามลำดับ</w:t>
      </w:r>
      <w:r w:rsidR="003056F6" w:rsidRPr="006E12A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)</w:t>
      </w:r>
      <w:r w:rsidRPr="006E12A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ประเมินราคาโดย</w:t>
      </w:r>
      <w:r w:rsidR="00A95113" w:rsidRPr="009C0763">
        <w:rPr>
          <w:rFonts w:asciiTheme="majorBidi" w:hAnsiTheme="majorBidi" w:cstheme="majorBidi"/>
          <w:sz w:val="30"/>
          <w:szCs w:val="30"/>
          <w:cs/>
          <w:lang w:bidi="th-TH"/>
        </w:rPr>
        <w:t xml:space="preserve">  </w:t>
      </w:r>
      <w:r w:rsidRPr="009C0763">
        <w:rPr>
          <w:rFonts w:asciiTheme="majorBidi" w:hAnsiTheme="majorBidi" w:cstheme="majorBidi"/>
          <w:sz w:val="30"/>
          <w:szCs w:val="30"/>
          <w:cs/>
        </w:rPr>
        <w:t xml:space="preserve">ผู้ประเมินราคาอิสระโดยวิธีคิดลดกระแสเงินสดโดยใช้อัตราคิดลดที่ปรับค่าความเสี่ยง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3</w:t>
      </w:r>
    </w:p>
    <w:p w14:paraId="10FA6A4E" w14:textId="77777777" w:rsidR="00D91AA2" w:rsidRPr="00534001" w:rsidRDefault="00D91AA2" w:rsidP="00625D9A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ajorBidi" w:hAnsiTheme="majorBidi" w:cstheme="majorBidi"/>
          <w:sz w:val="18"/>
          <w:szCs w:val="18"/>
          <w:highlight w:val="cyan"/>
          <w:lang w:val="en-US" w:bidi="th-TH"/>
        </w:rPr>
      </w:pPr>
    </w:p>
    <w:p w14:paraId="71CCE6DC" w14:textId="77777777" w:rsidR="00D91AA2" w:rsidRPr="009C0763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9C076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สัญญาให้เช่าอาคาร</w:t>
      </w:r>
    </w:p>
    <w:p w14:paraId="5CC16C6C" w14:textId="77777777" w:rsidR="00D91AA2" w:rsidRPr="00534001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2BCEF628" w14:textId="68A1D52B" w:rsidR="00D91AA2" w:rsidRPr="009C0763" w:rsidRDefault="00D91AA2" w:rsidP="007A0589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สัญญาเช่าอสังหาริมทรัพย์เพื่อการลงทุนประกอบด้วย</w:t>
      </w:r>
      <w:r w:rsidR="003C3F49"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ที่</w:t>
      </w:r>
      <w:r w:rsidR="000625CB"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ดินและอาคาร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หลายแห่งที่ให้เช่าแก่</w:t>
      </w:r>
      <w:r w:rsidR="003C3F49"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บริษัทย่อยและกิจการที่เกี่ยวข้องกันหลายแห่ง</w:t>
      </w:r>
      <w:r w:rsidR="00625D9A"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ซึ่งจัดประเภทเป็นสัญญาเช่าดำเนินงาน สัญญาเช่าแต่ละฉบับกำหนดระยะเวลาเช่าเป็นเวลา</w:t>
      </w:r>
      <w:r w:rsidR="008353A4" w:rsidRPr="009C0763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8353A4" w:rsidRPr="009C0763">
        <w:rPr>
          <w:rFonts w:asciiTheme="majorBidi" w:hAnsiTheme="majorBidi" w:cstheme="majorBidi"/>
          <w:sz w:val="30"/>
          <w:szCs w:val="30"/>
          <w:lang w:val="en-US" w:bidi="th-TH"/>
        </w:rPr>
        <w:t xml:space="preserve"> -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9C07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C0763">
        <w:rPr>
          <w:rFonts w:asciiTheme="majorBidi" w:hAnsiTheme="majorBidi" w:cstheme="majorBidi"/>
          <w:sz w:val="30"/>
          <w:szCs w:val="30"/>
          <w:cs/>
          <w:lang w:val="en-US" w:bidi="th-TH"/>
        </w:rPr>
        <w:t>ปี โดยการต่ออายุสัญญาเช่าในภายหลังจะมีการตกลงกับผู้เช่า สัญญาเช่าอสังหาริมทรัพย์เพื่อการลงทุนทั้งหมดกำหนดรายได้ค่าเช่าเป็นจำนวนคงที่</w:t>
      </w:r>
    </w:p>
    <w:p w14:paraId="3DC61780" w14:textId="77777777" w:rsidR="00D91AA2" w:rsidRPr="00534001" w:rsidRDefault="00D91AA2" w:rsidP="00D91AA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highlight w:val="cyan"/>
          <w:cs/>
          <w:lang w:val="en-US" w:bidi="th-TH"/>
        </w:rPr>
      </w:pPr>
    </w:p>
    <w:tbl>
      <w:tblPr>
        <w:tblW w:w="91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1"/>
        <w:gridCol w:w="1163"/>
        <w:gridCol w:w="268"/>
        <w:gridCol w:w="1165"/>
        <w:gridCol w:w="268"/>
        <w:gridCol w:w="1253"/>
        <w:gridCol w:w="268"/>
        <w:gridCol w:w="1165"/>
      </w:tblGrid>
      <w:tr w:rsidR="00D91AA2" w:rsidRPr="00D57D02" w14:paraId="1B0ECB65" w14:textId="77777777" w:rsidTr="004760F0">
        <w:trPr>
          <w:trHeight w:val="19"/>
          <w:tblHeader/>
        </w:trPr>
        <w:tc>
          <w:tcPr>
            <w:tcW w:w="3581" w:type="dxa"/>
            <w:vAlign w:val="bottom"/>
          </w:tcPr>
          <w:p w14:paraId="73806177" w14:textId="77777777" w:rsidR="00D91AA2" w:rsidRPr="00F1116C" w:rsidRDefault="00D91AA2" w:rsidP="004760F0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bookmarkStart w:id="2" w:name="_Hlk159193664"/>
            <w:r w:rsidRPr="00F111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ค่าเช่าที่จะได้รับจากสัญญาให้เช่าดำเนินงาน</w:t>
            </w:r>
            <w:bookmarkEnd w:id="2"/>
          </w:p>
        </w:tc>
        <w:tc>
          <w:tcPr>
            <w:tcW w:w="2596" w:type="dxa"/>
            <w:gridSpan w:val="3"/>
          </w:tcPr>
          <w:p w14:paraId="1F27F583" w14:textId="77777777" w:rsidR="00D91AA2" w:rsidRPr="00F1116C" w:rsidRDefault="00D91AA2" w:rsidP="004760F0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1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68" w:type="dxa"/>
          </w:tcPr>
          <w:p w14:paraId="5B026FFD" w14:textId="77777777" w:rsidR="00D91AA2" w:rsidRPr="00F1116C" w:rsidRDefault="00D91AA2" w:rsidP="004760F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6" w:type="dxa"/>
            <w:gridSpan w:val="3"/>
          </w:tcPr>
          <w:p w14:paraId="078F2F1B" w14:textId="77777777" w:rsidR="00D91AA2" w:rsidRPr="00F1116C" w:rsidRDefault="00D91AA2" w:rsidP="004760F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111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E7490" w:rsidRPr="00D57D02" w14:paraId="40812AA8" w14:textId="77777777" w:rsidTr="004760F0">
        <w:trPr>
          <w:trHeight w:val="19"/>
          <w:tblHeader/>
        </w:trPr>
        <w:tc>
          <w:tcPr>
            <w:tcW w:w="3581" w:type="dxa"/>
          </w:tcPr>
          <w:p w14:paraId="219D9817" w14:textId="0E628068" w:rsidR="00FE7490" w:rsidRPr="00F1116C" w:rsidRDefault="00FE7490" w:rsidP="00FE74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111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F111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F111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163" w:type="dxa"/>
          </w:tcPr>
          <w:p w14:paraId="35E07F40" w14:textId="1B301C27" w:rsidR="00FE7490" w:rsidRPr="00F1116C" w:rsidRDefault="00BE7E77" w:rsidP="00FE749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68" w:type="dxa"/>
          </w:tcPr>
          <w:p w14:paraId="007E8C60" w14:textId="77777777" w:rsidR="00FE7490" w:rsidRPr="00F1116C" w:rsidRDefault="00FE7490" w:rsidP="00FE749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</w:tcPr>
          <w:p w14:paraId="11DBF55A" w14:textId="771AB6E4" w:rsidR="00FE7490" w:rsidRPr="00F1116C" w:rsidRDefault="00BE7E77" w:rsidP="00FE749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68" w:type="dxa"/>
          </w:tcPr>
          <w:p w14:paraId="3E603332" w14:textId="77777777" w:rsidR="00FE7490" w:rsidRPr="00F1116C" w:rsidRDefault="00FE7490" w:rsidP="00FE749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3" w:type="dxa"/>
          </w:tcPr>
          <w:p w14:paraId="0B98DEAB" w14:textId="7E2C54CA" w:rsidR="00FE7490" w:rsidRPr="00F1116C" w:rsidRDefault="00BE7E77" w:rsidP="00FE749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68" w:type="dxa"/>
          </w:tcPr>
          <w:p w14:paraId="02A30BA9" w14:textId="77777777" w:rsidR="00FE7490" w:rsidRPr="00F1116C" w:rsidRDefault="00FE7490" w:rsidP="00FE749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</w:tcPr>
          <w:p w14:paraId="4402F516" w14:textId="5DA0692A" w:rsidR="00FE7490" w:rsidRPr="00F1116C" w:rsidRDefault="00BE7E77" w:rsidP="00FE749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</w:tr>
      <w:tr w:rsidR="0073586D" w:rsidRPr="00D57D02" w14:paraId="633D5C88" w14:textId="77777777" w:rsidTr="004760F0">
        <w:trPr>
          <w:trHeight w:val="19"/>
        </w:trPr>
        <w:tc>
          <w:tcPr>
            <w:tcW w:w="3581" w:type="dxa"/>
          </w:tcPr>
          <w:p w14:paraId="364E3B76" w14:textId="77777777" w:rsidR="0073586D" w:rsidRPr="00F1116C" w:rsidRDefault="0073586D" w:rsidP="007358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50" w:type="dxa"/>
            <w:gridSpan w:val="7"/>
          </w:tcPr>
          <w:p w14:paraId="724BDBD5" w14:textId="77777777" w:rsidR="0073586D" w:rsidRPr="00F1116C" w:rsidRDefault="0073586D" w:rsidP="0073586D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111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111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F111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313A87" w:rsidRPr="00D57D02" w14:paraId="0A8133E3" w14:textId="77777777" w:rsidTr="004760F0">
        <w:trPr>
          <w:trHeight w:val="19"/>
        </w:trPr>
        <w:tc>
          <w:tcPr>
            <w:tcW w:w="3581" w:type="dxa"/>
          </w:tcPr>
          <w:p w14:paraId="4413CBCF" w14:textId="29ED2774" w:rsidR="00313A87" w:rsidRPr="006530F2" w:rsidRDefault="00313A87" w:rsidP="00313A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530F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163" w:type="dxa"/>
          </w:tcPr>
          <w:p w14:paraId="467EAE73" w14:textId="30197653" w:rsidR="00313A87" w:rsidRPr="00625D9A" w:rsidRDefault="004C49B0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13A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268" w:type="dxa"/>
          </w:tcPr>
          <w:p w14:paraId="04F73AFC" w14:textId="77777777" w:rsidR="00313A87" w:rsidRPr="00D57D02" w:rsidRDefault="00313A87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</w:tcPr>
          <w:p w14:paraId="1B9E9AC8" w14:textId="6A267156" w:rsidR="00313A87" w:rsidRPr="00F1116C" w:rsidRDefault="00BE7E77" w:rsidP="00313A87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</w:t>
            </w:r>
            <w:r w:rsidR="00313A87" w:rsidRPr="00625D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  <w:r w:rsidRPr="00BE7E7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8" w:type="dxa"/>
          </w:tcPr>
          <w:p w14:paraId="2EA4BE34" w14:textId="77777777" w:rsidR="00313A87" w:rsidRPr="00D57D02" w:rsidRDefault="00313A87" w:rsidP="00313A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53" w:type="dxa"/>
          </w:tcPr>
          <w:p w14:paraId="012198AD" w14:textId="6A90EA5C" w:rsidR="00313A87" w:rsidRPr="0006783F" w:rsidRDefault="00BE7E77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313A87" w:rsidRPr="00940D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</w:t>
            </w:r>
          </w:p>
        </w:tc>
        <w:tc>
          <w:tcPr>
            <w:tcW w:w="268" w:type="dxa"/>
          </w:tcPr>
          <w:p w14:paraId="00EAD8C7" w14:textId="77777777" w:rsidR="00313A87" w:rsidRPr="00D57D02" w:rsidRDefault="00313A87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165" w:type="dxa"/>
          </w:tcPr>
          <w:p w14:paraId="4C8AF90D" w14:textId="5FE43C23" w:rsidR="00313A87" w:rsidRPr="00F1116C" w:rsidRDefault="00BE7E77" w:rsidP="00313A87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313A87" w:rsidRPr="000678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</w:tr>
      <w:tr w:rsidR="00313A87" w:rsidRPr="00D57D02" w14:paraId="1FEE7232" w14:textId="77777777" w:rsidTr="004760F0">
        <w:trPr>
          <w:trHeight w:val="19"/>
        </w:trPr>
        <w:tc>
          <w:tcPr>
            <w:tcW w:w="3581" w:type="dxa"/>
          </w:tcPr>
          <w:p w14:paraId="19B053A0" w14:textId="1355EC17" w:rsidR="00313A87" w:rsidRPr="006530F2" w:rsidRDefault="00313A87" w:rsidP="00313A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63" w:type="dxa"/>
          </w:tcPr>
          <w:p w14:paraId="1C84D188" w14:textId="067CC297" w:rsidR="00313A87" w:rsidRPr="00625D9A" w:rsidRDefault="004C49B0" w:rsidP="001E73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13A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68" w:type="dxa"/>
          </w:tcPr>
          <w:p w14:paraId="2E670EEC" w14:textId="77777777" w:rsidR="00313A87" w:rsidRPr="00D57D02" w:rsidRDefault="00313A87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</w:tcPr>
          <w:p w14:paraId="42B43645" w14:textId="66B69203" w:rsidR="00313A87" w:rsidRPr="00F1116C" w:rsidRDefault="004C49B0" w:rsidP="00313A87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313A87" w:rsidRPr="00625D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14:paraId="1692DA4C" w14:textId="77777777" w:rsidR="00313A87" w:rsidRPr="00D57D02" w:rsidRDefault="00313A87" w:rsidP="00313A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53" w:type="dxa"/>
          </w:tcPr>
          <w:p w14:paraId="1ACD584C" w14:textId="32CEBEB4" w:rsidR="00313A87" w:rsidRPr="0006783F" w:rsidRDefault="00BE7E77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313A87" w:rsidRPr="00E61D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</w:p>
        </w:tc>
        <w:tc>
          <w:tcPr>
            <w:tcW w:w="268" w:type="dxa"/>
          </w:tcPr>
          <w:p w14:paraId="52C12869" w14:textId="77777777" w:rsidR="00313A87" w:rsidRPr="00D57D02" w:rsidRDefault="00313A87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</w:tcPr>
          <w:p w14:paraId="573824F3" w14:textId="27085F61" w:rsidR="00313A87" w:rsidRPr="00F1116C" w:rsidRDefault="004C49B0" w:rsidP="00313A87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313A87" w:rsidRPr="00067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</w:tr>
      <w:tr w:rsidR="00313A87" w:rsidRPr="00D57D02" w14:paraId="1D0380FE" w14:textId="77777777" w:rsidTr="004760F0">
        <w:trPr>
          <w:trHeight w:val="19"/>
        </w:trPr>
        <w:tc>
          <w:tcPr>
            <w:tcW w:w="3581" w:type="dxa"/>
          </w:tcPr>
          <w:p w14:paraId="199F9B91" w14:textId="6AB64A4F" w:rsidR="00313A87" w:rsidRPr="006530F2" w:rsidRDefault="00313A87" w:rsidP="00313A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63" w:type="dxa"/>
          </w:tcPr>
          <w:p w14:paraId="1B1FD462" w14:textId="37A9F31D" w:rsidR="00313A87" w:rsidRPr="00625D9A" w:rsidRDefault="00BE7E77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13A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68" w:type="dxa"/>
          </w:tcPr>
          <w:p w14:paraId="2F236AC0" w14:textId="77777777" w:rsidR="00313A87" w:rsidRPr="00D57D02" w:rsidRDefault="00313A87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</w:tcPr>
          <w:p w14:paraId="7CC31599" w14:textId="2BFDA21C" w:rsidR="00313A87" w:rsidRPr="00F1116C" w:rsidRDefault="004C49B0" w:rsidP="00313A87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13A87" w:rsidRPr="00625D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</w:p>
        </w:tc>
        <w:tc>
          <w:tcPr>
            <w:tcW w:w="268" w:type="dxa"/>
          </w:tcPr>
          <w:p w14:paraId="63208438" w14:textId="77777777" w:rsidR="00313A87" w:rsidRPr="00D57D02" w:rsidRDefault="00313A87" w:rsidP="00313A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53" w:type="dxa"/>
          </w:tcPr>
          <w:p w14:paraId="717D3913" w14:textId="76277A5B" w:rsidR="00313A87" w:rsidRPr="0006783F" w:rsidRDefault="00BE7E77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313A87" w:rsidRPr="00E61D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14:paraId="6C037AD9" w14:textId="77777777" w:rsidR="00313A87" w:rsidRPr="00D57D02" w:rsidRDefault="00313A87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</w:tcPr>
          <w:p w14:paraId="5C8CB4DE" w14:textId="2096D4D5" w:rsidR="00313A87" w:rsidRPr="00F1116C" w:rsidRDefault="004C49B0" w:rsidP="00313A87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13A87" w:rsidRPr="00067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</w:tr>
      <w:tr w:rsidR="00313A87" w:rsidRPr="00D57D02" w14:paraId="003AE936" w14:textId="77777777" w:rsidTr="004760F0">
        <w:trPr>
          <w:trHeight w:val="19"/>
        </w:trPr>
        <w:tc>
          <w:tcPr>
            <w:tcW w:w="3581" w:type="dxa"/>
          </w:tcPr>
          <w:p w14:paraId="1453BC92" w14:textId="3EF850C8" w:rsidR="00313A87" w:rsidRPr="006530F2" w:rsidRDefault="00313A87" w:rsidP="00313A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5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63" w:type="dxa"/>
          </w:tcPr>
          <w:p w14:paraId="6B75F2F2" w14:textId="18E742F0" w:rsidR="00313A87" w:rsidRPr="006E1C25" w:rsidRDefault="004C49B0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68" w:type="dxa"/>
          </w:tcPr>
          <w:p w14:paraId="26F619D0" w14:textId="77777777" w:rsidR="00313A87" w:rsidRPr="0067609B" w:rsidRDefault="00313A87" w:rsidP="00313A87">
            <w:pPr>
              <w:spacing w:line="240" w:lineRule="auto"/>
              <w:ind w:right="-4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4A49099E" w14:textId="348F2C4C" w:rsidR="00313A87" w:rsidRPr="00F1116C" w:rsidRDefault="00313A87" w:rsidP="00313A87">
            <w:pPr>
              <w:spacing w:line="240" w:lineRule="auto"/>
              <w:ind w:right="-4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5D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F02D00E" w14:textId="77777777" w:rsidR="00313A87" w:rsidRPr="00D57D02" w:rsidRDefault="00313A87" w:rsidP="00313A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53" w:type="dxa"/>
          </w:tcPr>
          <w:p w14:paraId="59F4AB3C" w14:textId="3B79C9A6" w:rsidR="00313A87" w:rsidRPr="0006783F" w:rsidRDefault="004C49B0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313A87" w:rsidRPr="00E61D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14:paraId="1A5A0A45" w14:textId="77777777" w:rsidR="00313A87" w:rsidRPr="00D57D02" w:rsidRDefault="00313A87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</w:tcPr>
          <w:p w14:paraId="0B48BB02" w14:textId="216462C6" w:rsidR="00313A87" w:rsidRPr="00F1116C" w:rsidRDefault="00BE7E77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13A87" w:rsidRPr="00067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898</w:t>
            </w:r>
          </w:p>
        </w:tc>
      </w:tr>
      <w:tr w:rsidR="00313A87" w:rsidRPr="00D57D02" w14:paraId="6587F020" w14:textId="77777777" w:rsidTr="004760F0">
        <w:trPr>
          <w:trHeight w:val="19"/>
        </w:trPr>
        <w:tc>
          <w:tcPr>
            <w:tcW w:w="3581" w:type="dxa"/>
          </w:tcPr>
          <w:p w14:paraId="3342A41C" w14:textId="6AAF1C61" w:rsidR="00313A87" w:rsidRPr="006530F2" w:rsidRDefault="00313A87" w:rsidP="00313A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5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63" w:type="dxa"/>
          </w:tcPr>
          <w:p w14:paraId="1E9E8244" w14:textId="1C07DC8A" w:rsidR="00313A87" w:rsidRPr="00593F64" w:rsidRDefault="004C49B0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41F8381B" w14:textId="77777777" w:rsidR="00313A87" w:rsidRPr="0067609B" w:rsidRDefault="00313A87" w:rsidP="00313A87">
            <w:pPr>
              <w:spacing w:line="240" w:lineRule="auto"/>
              <w:ind w:right="-4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6A8D2FA2" w14:textId="548FC899" w:rsidR="00313A87" w:rsidRPr="00F1116C" w:rsidRDefault="00313A87" w:rsidP="00313A87">
            <w:pPr>
              <w:spacing w:line="240" w:lineRule="auto"/>
              <w:ind w:right="-4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5D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5695329" w14:textId="77777777" w:rsidR="00313A87" w:rsidRPr="00D57D02" w:rsidRDefault="00313A87" w:rsidP="00313A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53" w:type="dxa"/>
          </w:tcPr>
          <w:p w14:paraId="74A828A7" w14:textId="3A3DE8FB" w:rsidR="00313A87" w:rsidRPr="0006783F" w:rsidRDefault="004C49B0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313A87" w:rsidRPr="00F55C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</w:tcPr>
          <w:p w14:paraId="722C89EC" w14:textId="77777777" w:rsidR="00313A87" w:rsidRPr="00D57D02" w:rsidRDefault="00313A87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</w:tcPr>
          <w:p w14:paraId="31B41B4C" w14:textId="02490B56" w:rsidR="00313A87" w:rsidRPr="00F1116C" w:rsidRDefault="004C49B0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13A87" w:rsidRPr="00067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13A87" w:rsidRPr="00D57D02" w14:paraId="0EE7D468" w14:textId="77777777" w:rsidTr="004760F0">
        <w:trPr>
          <w:trHeight w:val="19"/>
        </w:trPr>
        <w:tc>
          <w:tcPr>
            <w:tcW w:w="3581" w:type="dxa"/>
          </w:tcPr>
          <w:p w14:paraId="1BEE9F14" w14:textId="7860F3EF" w:rsidR="00313A87" w:rsidRPr="006530F2" w:rsidRDefault="00313A87" w:rsidP="00313A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5D9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หลังจากปีที่</w:t>
            </w:r>
            <w:r w:rsidRPr="00625D9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4C49B0" w:rsidRPr="004C49B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63" w:type="dxa"/>
          </w:tcPr>
          <w:p w14:paraId="2C598DF2" w14:textId="6E0140E2" w:rsidR="00313A87" w:rsidRPr="00625D9A" w:rsidRDefault="00313A87" w:rsidP="00313A87">
            <w:pPr>
              <w:spacing w:line="240" w:lineRule="auto"/>
              <w:ind w:right="-4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2A741ED" w14:textId="77777777" w:rsidR="00313A87" w:rsidRPr="0067609B" w:rsidRDefault="00313A87" w:rsidP="00313A87">
            <w:pPr>
              <w:spacing w:line="240" w:lineRule="auto"/>
              <w:ind w:right="-4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6598DFBC" w14:textId="0E1AA6E7" w:rsidR="00313A87" w:rsidRDefault="00313A87" w:rsidP="00313A87">
            <w:pPr>
              <w:spacing w:line="240" w:lineRule="auto"/>
              <w:ind w:right="-4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5D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4CC29CF" w14:textId="77777777" w:rsidR="00313A87" w:rsidRPr="00D57D02" w:rsidRDefault="00313A87" w:rsidP="00313A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53" w:type="dxa"/>
          </w:tcPr>
          <w:p w14:paraId="176CB402" w14:textId="05AF49FC" w:rsidR="00313A87" w:rsidRPr="0006783F" w:rsidRDefault="00BE7E77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313A87" w:rsidRPr="009730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14:paraId="404260FB" w14:textId="77777777" w:rsidR="00313A87" w:rsidRPr="00D57D02" w:rsidRDefault="00313A87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</w:tcPr>
          <w:p w14:paraId="4D8F561F" w14:textId="2DC5FECB" w:rsidR="00313A87" w:rsidRDefault="004C49B0" w:rsidP="00313A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313A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</w:tr>
      <w:tr w:rsidR="00313A87" w:rsidRPr="00EF68EF" w14:paraId="75DAEA9B" w14:textId="77777777" w:rsidTr="004760F0">
        <w:trPr>
          <w:trHeight w:val="19"/>
        </w:trPr>
        <w:tc>
          <w:tcPr>
            <w:tcW w:w="3581" w:type="dxa"/>
          </w:tcPr>
          <w:p w14:paraId="2A7849AC" w14:textId="77777777" w:rsidR="00313A87" w:rsidRPr="006530F2" w:rsidRDefault="00313A87" w:rsidP="00313A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53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63AF0434" w14:textId="37981A38" w:rsidR="00313A87" w:rsidRPr="00625D9A" w:rsidRDefault="00BE7E77" w:rsidP="00313A8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313A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420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</w:tcPr>
          <w:p w14:paraId="4C412BFC" w14:textId="77777777" w:rsidR="00313A87" w:rsidRPr="00D57D02" w:rsidRDefault="00313A87" w:rsidP="00313A8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B414E5E" w14:textId="5A2775BB" w:rsidR="00313A87" w:rsidRPr="00F1116C" w:rsidRDefault="00BE7E77" w:rsidP="00313A87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313A87" w:rsidRPr="00625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1368549A" w14:textId="77777777" w:rsidR="00313A87" w:rsidRPr="00D57D02" w:rsidRDefault="00313A87" w:rsidP="00313A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24825384" w14:textId="474C5FA7" w:rsidR="00313A87" w:rsidRPr="0088253C" w:rsidRDefault="00BE7E77" w:rsidP="00313A8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="002D4732" w:rsidRPr="005E7A0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9420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8" w:type="dxa"/>
          </w:tcPr>
          <w:p w14:paraId="36CAB1F1" w14:textId="77777777" w:rsidR="00313A87" w:rsidRPr="00D57D02" w:rsidRDefault="00313A87" w:rsidP="00313A8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9192CDD" w14:textId="612220FE" w:rsidR="00313A87" w:rsidRPr="00F1116C" w:rsidRDefault="00BE7E77" w:rsidP="00313A87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111</w:t>
            </w:r>
            <w:r w:rsidR="00313A87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355</w:t>
            </w:r>
          </w:p>
        </w:tc>
      </w:tr>
    </w:tbl>
    <w:p w14:paraId="13EB51F6" w14:textId="2AB2A04F" w:rsidR="00D91AA2" w:rsidRPr="00277AC2" w:rsidRDefault="00D91AA2" w:rsidP="00D91AA2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277AC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สินทรัพย์ให้เช่าตามสัญญาเช่า</w:t>
      </w:r>
      <w:r w:rsidRPr="00277AC2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ดำเนินงาน</w:t>
      </w:r>
    </w:p>
    <w:p w14:paraId="45B41658" w14:textId="060B68DA" w:rsidR="00D91AA2" w:rsidRPr="00C6342B" w:rsidRDefault="00D91AA2" w:rsidP="005B0508">
      <w:pPr>
        <w:pStyle w:val="BodyText"/>
        <w:tabs>
          <w:tab w:val="left" w:pos="1260"/>
        </w:tabs>
        <w:spacing w:after="0" w:line="240" w:lineRule="auto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270"/>
        <w:gridCol w:w="1287"/>
        <w:gridCol w:w="270"/>
        <w:gridCol w:w="1305"/>
        <w:gridCol w:w="270"/>
        <w:gridCol w:w="1296"/>
      </w:tblGrid>
      <w:tr w:rsidR="00D91AA2" w:rsidRPr="005B0508" w14:paraId="6ED80C61" w14:textId="77777777" w:rsidTr="006705E2">
        <w:tc>
          <w:tcPr>
            <w:tcW w:w="3510" w:type="dxa"/>
          </w:tcPr>
          <w:p w14:paraId="28CA0EDA" w14:textId="77777777" w:rsidR="00D91AA2" w:rsidRPr="005B0508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AA895B6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084631F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428" w:type="dxa"/>
            <w:gridSpan w:val="5"/>
          </w:tcPr>
          <w:p w14:paraId="51DB8DB4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D91AA2" w:rsidRPr="005B0508" w14:paraId="0E9D5EC4" w14:textId="77777777" w:rsidTr="006705E2">
        <w:tc>
          <w:tcPr>
            <w:tcW w:w="3510" w:type="dxa"/>
          </w:tcPr>
          <w:p w14:paraId="715FC4D8" w14:textId="77777777" w:rsidR="00D91AA2" w:rsidRPr="005B0508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20F89FC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292D313C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87" w:type="dxa"/>
          </w:tcPr>
          <w:p w14:paraId="45C6967A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ยานพาหนะ</w:t>
            </w:r>
          </w:p>
        </w:tc>
        <w:tc>
          <w:tcPr>
            <w:tcW w:w="270" w:type="dxa"/>
          </w:tcPr>
          <w:p w14:paraId="6E87A254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31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646B72D0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อุปกรณ์</w:t>
            </w:r>
          </w:p>
        </w:tc>
        <w:tc>
          <w:tcPr>
            <w:tcW w:w="270" w:type="dxa"/>
          </w:tcPr>
          <w:p w14:paraId="092090F9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31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</w:tcPr>
          <w:p w14:paraId="41665A27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D91AA2" w:rsidRPr="005B0508" w14:paraId="29E8CE69" w14:textId="77777777" w:rsidTr="006705E2">
        <w:tc>
          <w:tcPr>
            <w:tcW w:w="3510" w:type="dxa"/>
          </w:tcPr>
          <w:p w14:paraId="46493B73" w14:textId="77777777" w:rsidR="00D91AA2" w:rsidRPr="005B0508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27A981A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429D172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428" w:type="dxa"/>
            <w:gridSpan w:val="5"/>
          </w:tcPr>
          <w:p w14:paraId="4354DE81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D91AA2" w:rsidRPr="005B0508" w14:paraId="5DB5F8A1" w14:textId="77777777" w:rsidTr="006705E2">
        <w:tc>
          <w:tcPr>
            <w:tcW w:w="3510" w:type="dxa"/>
          </w:tcPr>
          <w:p w14:paraId="634359ED" w14:textId="77777777" w:rsidR="00D91AA2" w:rsidRPr="005B0508" w:rsidRDefault="00D91AA2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900" w:type="dxa"/>
          </w:tcPr>
          <w:p w14:paraId="29DDB363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37B216" w14:textId="77777777" w:rsidR="00D91AA2" w:rsidRPr="005B0508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28B7B6A8" w14:textId="77777777" w:rsidR="00D91AA2" w:rsidRPr="005B0508" w:rsidRDefault="00D91AA2" w:rsidP="004760F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AE71B81" w14:textId="77777777" w:rsidR="00D91AA2" w:rsidRPr="005B0508" w:rsidRDefault="00D91AA2" w:rsidP="004760F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7F1700D9" w14:textId="77777777" w:rsidR="00D91AA2" w:rsidRPr="005B0508" w:rsidRDefault="00D91AA2" w:rsidP="004760F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886EA2" w14:textId="77777777" w:rsidR="00D91AA2" w:rsidRPr="005B0508" w:rsidRDefault="00D91AA2" w:rsidP="004760F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</w:tcPr>
          <w:p w14:paraId="7D09029B" w14:textId="77777777" w:rsidR="00D91AA2" w:rsidRPr="005B0508" w:rsidRDefault="00D91AA2" w:rsidP="004760F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13E0F" w:rsidRPr="005B0508" w14:paraId="355E7D4B" w14:textId="77777777" w:rsidTr="006705E2">
        <w:tc>
          <w:tcPr>
            <w:tcW w:w="3510" w:type="dxa"/>
          </w:tcPr>
          <w:p w14:paraId="2910304D" w14:textId="429599C7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 xml:space="preserve">มกราคม 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900" w:type="dxa"/>
          </w:tcPr>
          <w:p w14:paraId="6D19BE74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AC6918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6448886C" w14:textId="61AD67C7" w:rsidR="00513E0F" w:rsidRPr="00513E0F" w:rsidRDefault="00BE7E77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22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</w:t>
            </w:r>
            <w:r w:rsidR="00513E0F" w:rsidRPr="00513E0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798</w:t>
            </w:r>
          </w:p>
        </w:tc>
        <w:tc>
          <w:tcPr>
            <w:tcW w:w="270" w:type="dxa"/>
          </w:tcPr>
          <w:p w14:paraId="4DA674BF" w14:textId="77777777" w:rsidR="00513E0F" w:rsidRPr="00513E0F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5D9913E" w14:textId="61A6BE5A" w:rsidR="00513E0F" w:rsidRPr="00513E0F" w:rsidRDefault="00BE7E77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</w:t>
            </w:r>
            <w:r w:rsidR="00513E0F" w:rsidRPr="00513E0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21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06A5A070" w14:textId="77777777" w:rsidR="00513E0F" w:rsidRPr="00513E0F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96" w:type="dxa"/>
          </w:tcPr>
          <w:p w14:paraId="1B08A2E9" w14:textId="69A6EBE4" w:rsidR="00513E0F" w:rsidRPr="00513E0F" w:rsidRDefault="00BE7E77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47</w:t>
            </w:r>
            <w:r w:rsidR="00513E0F" w:rsidRPr="00513E0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01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513E0F" w:rsidRPr="005B0508" w14:paraId="6ECAC385" w14:textId="77777777" w:rsidTr="006705E2">
        <w:tc>
          <w:tcPr>
            <w:tcW w:w="3510" w:type="dxa"/>
          </w:tcPr>
          <w:p w14:paraId="04F96604" w14:textId="77777777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900" w:type="dxa"/>
          </w:tcPr>
          <w:p w14:paraId="6ECB4AAB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FC6A33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7982E58A" w14:textId="11B0B31C" w:rsidR="00513E0F" w:rsidRPr="005B0508" w:rsidRDefault="00BE7E77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35</w:t>
            </w:r>
            <w:r w:rsidR="00513E0F"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</w:t>
            </w:r>
            <w:r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DACD61F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5A9F27D2" w14:textId="59B6F09E" w:rsidR="00513E0F" w:rsidRPr="005B0508" w:rsidRDefault="004C49B0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</w:t>
            </w:r>
            <w:r w:rsidR="00513E0F"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</w:t>
            </w:r>
            <w:r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6C784D9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96" w:type="dxa"/>
          </w:tcPr>
          <w:p w14:paraId="4F403F57" w14:textId="76AFA8DE" w:rsidR="00513E0F" w:rsidRPr="005B0508" w:rsidRDefault="00BE7E77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38</w:t>
            </w:r>
            <w:r w:rsidR="00513E0F"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696</w:t>
            </w:r>
          </w:p>
        </w:tc>
      </w:tr>
      <w:tr w:rsidR="00513E0F" w:rsidRPr="005B0508" w14:paraId="147A16BD" w14:textId="77777777" w:rsidTr="006705E2">
        <w:tc>
          <w:tcPr>
            <w:tcW w:w="3510" w:type="dxa"/>
          </w:tcPr>
          <w:p w14:paraId="0A0C7E2F" w14:textId="326C0811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จำหน่าย</w:t>
            </w:r>
          </w:p>
        </w:tc>
        <w:tc>
          <w:tcPr>
            <w:tcW w:w="900" w:type="dxa"/>
          </w:tcPr>
          <w:p w14:paraId="1C517531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09A167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1881ECFF" w14:textId="2446D6FF" w:rsidR="00513E0F" w:rsidRPr="005B0508" w:rsidRDefault="00513E0F" w:rsidP="00513E0F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6DC0C9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4C89CA2B" w14:textId="7B717C81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02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D1DA3B8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96" w:type="dxa"/>
          </w:tcPr>
          <w:p w14:paraId="551EAA5A" w14:textId="79D38933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02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513E0F" w:rsidRPr="005B0508" w14:paraId="3B0610BF" w14:textId="77777777" w:rsidTr="006705E2">
        <w:tc>
          <w:tcPr>
            <w:tcW w:w="3510" w:type="dxa"/>
          </w:tcPr>
          <w:p w14:paraId="73BBBA20" w14:textId="77777777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ตัดจำหน่าย</w:t>
            </w:r>
          </w:p>
        </w:tc>
        <w:tc>
          <w:tcPr>
            <w:tcW w:w="900" w:type="dxa"/>
          </w:tcPr>
          <w:p w14:paraId="03E064BA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84D3DD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4CC0AA23" w14:textId="4DF91A6F" w:rsidR="00513E0F" w:rsidRPr="005B0508" w:rsidRDefault="00513E0F" w:rsidP="00513E0F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4BED4A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79DAEAEC" w14:textId="44B4A85E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58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E736508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96" w:type="dxa"/>
          </w:tcPr>
          <w:p w14:paraId="0BF7C325" w14:textId="1E97681A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58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513E0F" w:rsidRPr="005B0508" w14:paraId="3477225C" w14:textId="77777777" w:rsidTr="006705E2">
        <w:tc>
          <w:tcPr>
            <w:tcW w:w="3510" w:type="dxa"/>
          </w:tcPr>
          <w:p w14:paraId="72BD52F7" w14:textId="77777777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โอนไปยานพาหนะรอการขาย</w:t>
            </w:r>
          </w:p>
        </w:tc>
        <w:tc>
          <w:tcPr>
            <w:tcW w:w="900" w:type="dxa"/>
          </w:tcPr>
          <w:p w14:paraId="6424B6EE" w14:textId="0ED94699" w:rsidR="00513E0F" w:rsidRPr="002B7E15" w:rsidRDefault="00BE7E77" w:rsidP="00513E0F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6F8AA332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34A3B418" w14:textId="0FCCFA5A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73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740CB2C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5BBF1147" w14:textId="01E2EC3F" w:rsidR="00513E0F" w:rsidRPr="005B0508" w:rsidRDefault="00513E0F" w:rsidP="00513E0F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06B6C5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96" w:type="dxa"/>
          </w:tcPr>
          <w:p w14:paraId="389E8593" w14:textId="1AE57064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73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513E0F" w:rsidRPr="005B0508" w14:paraId="1C390253" w14:textId="77777777" w:rsidTr="006705E2">
        <w:tc>
          <w:tcPr>
            <w:tcW w:w="3510" w:type="dxa"/>
          </w:tcPr>
          <w:p w14:paraId="25D85DAE" w14:textId="662E527F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="Angsana New" w:hint="cs"/>
                <w:sz w:val="28"/>
                <w:szCs w:val="28"/>
                <w:cs/>
                <w:lang w:val="en-US" w:bidi="th-TH"/>
              </w:rPr>
              <w:t>โอนไปสินทรัพย์สิทธิการใช้</w:t>
            </w:r>
          </w:p>
        </w:tc>
        <w:tc>
          <w:tcPr>
            <w:tcW w:w="900" w:type="dxa"/>
          </w:tcPr>
          <w:p w14:paraId="788EB4B3" w14:textId="21EF54AD" w:rsidR="00513E0F" w:rsidRPr="002B7E15" w:rsidRDefault="00BE7E77" w:rsidP="00513E0F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5B724BA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2E08A40D" w14:textId="1867C3B8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973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C8A4E35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0E705AC" w14:textId="2EC756B4" w:rsidR="00513E0F" w:rsidRPr="005B0508" w:rsidRDefault="00513E0F" w:rsidP="00513E0F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D156B9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96" w:type="dxa"/>
          </w:tcPr>
          <w:p w14:paraId="2EF8DCBD" w14:textId="385938C0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973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3586D" w:rsidRPr="005B0508" w14:paraId="054B582B" w14:textId="77777777" w:rsidTr="006705E2">
        <w:tc>
          <w:tcPr>
            <w:tcW w:w="3510" w:type="dxa"/>
          </w:tcPr>
          <w:p w14:paraId="596DE19C" w14:textId="0BBAA294" w:rsidR="0073586D" w:rsidRPr="005B0508" w:rsidRDefault="0073586D" w:rsidP="0073586D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567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และ</w:t>
            </w:r>
          </w:p>
        </w:tc>
        <w:tc>
          <w:tcPr>
            <w:tcW w:w="900" w:type="dxa"/>
          </w:tcPr>
          <w:p w14:paraId="677514BB" w14:textId="77777777" w:rsidR="0073586D" w:rsidRPr="002B7E15" w:rsidRDefault="0073586D" w:rsidP="0073586D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A93BD4" w14:textId="77777777" w:rsidR="0073586D" w:rsidRPr="005B0508" w:rsidRDefault="0073586D" w:rsidP="0073586D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468EB17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0F983C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39502F8E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3D3ACB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056047" w14:textId="77777777" w:rsidR="0073586D" w:rsidRPr="005B0508" w:rsidRDefault="0073586D" w:rsidP="0073586D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13E0F" w:rsidRPr="005B0508" w14:paraId="1B4BEE13" w14:textId="77777777" w:rsidTr="006705E2">
        <w:tc>
          <w:tcPr>
            <w:tcW w:w="3510" w:type="dxa"/>
          </w:tcPr>
          <w:p w14:paraId="36820AF7" w14:textId="025C1EEA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 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มกราคม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900" w:type="dxa"/>
          </w:tcPr>
          <w:p w14:paraId="35EB790D" w14:textId="77777777" w:rsidR="00513E0F" w:rsidRPr="002B7E15" w:rsidRDefault="00513E0F" w:rsidP="00513E0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8FC0F7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16EA8406" w14:textId="4FCC1713" w:rsidR="00513E0F" w:rsidRPr="005B0508" w:rsidRDefault="00BE7E77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67</w:t>
            </w:r>
            <w:r w:rsidR="00513E0F"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357</w:t>
            </w:r>
          </w:p>
        </w:tc>
        <w:tc>
          <w:tcPr>
            <w:tcW w:w="270" w:type="dxa"/>
          </w:tcPr>
          <w:p w14:paraId="3DD787D0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108201CB" w14:textId="5EB4056F" w:rsidR="00513E0F" w:rsidRPr="005B0508" w:rsidRDefault="00BE7E77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513E0F"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68B8A4E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96" w:type="dxa"/>
          </w:tcPr>
          <w:p w14:paraId="1245D012" w14:textId="5692AF64" w:rsidR="00513E0F" w:rsidRPr="005B0508" w:rsidRDefault="00BE7E77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84</w:t>
            </w:r>
            <w:r w:rsidR="00513E0F"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58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513E0F" w:rsidRPr="005B0508" w14:paraId="3C712A3C" w14:textId="77777777" w:rsidTr="006705E2">
        <w:tc>
          <w:tcPr>
            <w:tcW w:w="3510" w:type="dxa"/>
          </w:tcPr>
          <w:p w14:paraId="4AF916D5" w14:textId="77777777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900" w:type="dxa"/>
          </w:tcPr>
          <w:p w14:paraId="50EDD19A" w14:textId="77777777" w:rsidR="00513E0F" w:rsidRPr="002B7E15" w:rsidRDefault="00513E0F" w:rsidP="00513E0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8EF42F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5D3A96D9" w14:textId="66D4213D" w:rsidR="00513E0F" w:rsidRPr="005B0508" w:rsidRDefault="004C49B0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83</w:t>
            </w:r>
            <w:r w:rsidR="00586E8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839</w:t>
            </w:r>
          </w:p>
        </w:tc>
        <w:tc>
          <w:tcPr>
            <w:tcW w:w="270" w:type="dxa"/>
          </w:tcPr>
          <w:p w14:paraId="2BB9F2A0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179DBE44" w14:textId="5EFEC6D1" w:rsidR="00513E0F" w:rsidRPr="005B0508" w:rsidRDefault="004C49B0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</w:t>
            </w:r>
            <w:r w:rsidR="00460A6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89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998FDE3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</w:tcPr>
          <w:p w14:paraId="1D50B65F" w14:textId="0969C2BE" w:rsidR="00513E0F" w:rsidRPr="005B0508" w:rsidRDefault="004C49B0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87</w:t>
            </w:r>
            <w:r w:rsidR="00460A6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73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1131C3" w:rsidRPr="005B0508" w14:paraId="18BCFA38" w14:textId="77777777" w:rsidTr="006705E2">
        <w:tc>
          <w:tcPr>
            <w:tcW w:w="3510" w:type="dxa"/>
          </w:tcPr>
          <w:p w14:paraId="5D5E6BCE" w14:textId="685D3BB6" w:rsidR="001131C3" w:rsidRPr="005B0508" w:rsidRDefault="001131C3" w:rsidP="001131C3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จำหน่าย</w:t>
            </w:r>
          </w:p>
        </w:tc>
        <w:tc>
          <w:tcPr>
            <w:tcW w:w="900" w:type="dxa"/>
          </w:tcPr>
          <w:p w14:paraId="0A5AA2C5" w14:textId="77777777" w:rsidR="001131C3" w:rsidRPr="002B7E15" w:rsidRDefault="001131C3" w:rsidP="001131C3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230661" w14:textId="77777777" w:rsidR="001131C3" w:rsidRPr="005B0508" w:rsidRDefault="001131C3" w:rsidP="001131C3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24B89487" w14:textId="095FE48B" w:rsidR="001131C3" w:rsidRPr="005B0508" w:rsidRDefault="001131C3" w:rsidP="007B0B3E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26B7FD" w14:textId="77777777" w:rsidR="001131C3" w:rsidRPr="005B0508" w:rsidRDefault="001131C3" w:rsidP="001131C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606D408C" w14:textId="11111F16" w:rsidR="001131C3" w:rsidRPr="00460A6E" w:rsidRDefault="00C329FF" w:rsidP="001131C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="00460A6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A521A51" w14:textId="77777777" w:rsidR="001131C3" w:rsidRPr="005B0508" w:rsidRDefault="001131C3" w:rsidP="001131C3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</w:tcPr>
          <w:p w14:paraId="1AC87F01" w14:textId="319CCF60" w:rsidR="001131C3" w:rsidRPr="005B0508" w:rsidRDefault="00C329FF" w:rsidP="001131C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="00460A6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131C3" w:rsidRPr="005B0508" w14:paraId="3BBC809E" w14:textId="77777777" w:rsidTr="006705E2">
        <w:tc>
          <w:tcPr>
            <w:tcW w:w="3510" w:type="dxa"/>
          </w:tcPr>
          <w:p w14:paraId="5B1F41EC" w14:textId="77777777" w:rsidR="001131C3" w:rsidRPr="005B0508" w:rsidRDefault="001131C3" w:rsidP="001131C3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โอนไปยานพาหนะรอการขาย</w:t>
            </w:r>
          </w:p>
        </w:tc>
        <w:tc>
          <w:tcPr>
            <w:tcW w:w="900" w:type="dxa"/>
          </w:tcPr>
          <w:p w14:paraId="5930D087" w14:textId="74AEF941" w:rsidR="001131C3" w:rsidRPr="002B7E15" w:rsidRDefault="00BE7E77" w:rsidP="001131C3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40BCA40F" w14:textId="77777777" w:rsidR="001131C3" w:rsidRPr="005B0508" w:rsidRDefault="001131C3" w:rsidP="001131C3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1FEEA533" w14:textId="49763123" w:rsidR="001131C3" w:rsidRPr="005B0508" w:rsidRDefault="001131C3" w:rsidP="001131C3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220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1444F86" w14:textId="77777777" w:rsidR="001131C3" w:rsidRPr="005B0508" w:rsidRDefault="001131C3" w:rsidP="001131C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54AB91C8" w14:textId="04A304E8" w:rsidR="001131C3" w:rsidRPr="005B0508" w:rsidRDefault="001131C3" w:rsidP="001131C3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8A0CD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049825" w14:textId="77777777" w:rsidR="001131C3" w:rsidRPr="005B0508" w:rsidRDefault="001131C3" w:rsidP="001131C3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</w:tcPr>
          <w:p w14:paraId="2C4DB243" w14:textId="777D8777" w:rsidR="001131C3" w:rsidRPr="005B0508" w:rsidRDefault="00370EA8" w:rsidP="001131C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</w:t>
            </w:r>
            <w:r w:rsidR="001131C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220</w:t>
            </w:r>
            <w:r w:rsidR="00B66FF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131C3" w:rsidRPr="005B0508" w14:paraId="08AD4D52" w14:textId="77777777" w:rsidTr="006705E2">
        <w:tc>
          <w:tcPr>
            <w:tcW w:w="3510" w:type="dxa"/>
          </w:tcPr>
          <w:p w14:paraId="40955A31" w14:textId="70123827" w:rsidR="001131C3" w:rsidRPr="005B0508" w:rsidRDefault="001131C3" w:rsidP="001131C3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="Angsana New" w:hint="cs"/>
                <w:sz w:val="28"/>
                <w:szCs w:val="28"/>
                <w:cs/>
                <w:lang w:val="en-US" w:bidi="th-TH"/>
              </w:rPr>
              <w:t>โอนไปสินทรัพย์สิทธิการใช้</w:t>
            </w:r>
          </w:p>
        </w:tc>
        <w:tc>
          <w:tcPr>
            <w:tcW w:w="900" w:type="dxa"/>
          </w:tcPr>
          <w:p w14:paraId="3CB1E24B" w14:textId="644BD254" w:rsidR="001131C3" w:rsidRPr="002B7E15" w:rsidRDefault="00BE7E77" w:rsidP="001131C3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F431E95" w14:textId="77777777" w:rsidR="001131C3" w:rsidRPr="005B0508" w:rsidRDefault="001131C3" w:rsidP="001131C3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1CF8EA9C" w14:textId="30A05B3C" w:rsidR="001131C3" w:rsidRPr="005B0508" w:rsidRDefault="001131C3" w:rsidP="001131C3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44D2A28" w14:textId="77777777" w:rsidR="001131C3" w:rsidRPr="005B0508" w:rsidRDefault="001131C3" w:rsidP="001131C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6F56FEF2" w14:textId="7CFFF917" w:rsidR="001131C3" w:rsidRPr="005B0508" w:rsidRDefault="001131C3" w:rsidP="001131C3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8A0CD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7F6F84" w14:textId="77777777" w:rsidR="001131C3" w:rsidRPr="005B0508" w:rsidRDefault="001131C3" w:rsidP="001131C3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</w:tcPr>
          <w:p w14:paraId="6EE6007A" w14:textId="70177535" w:rsidR="001131C3" w:rsidRPr="005B0508" w:rsidRDefault="00B66FF1" w:rsidP="001131C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</w:t>
            </w:r>
            <w:r w:rsidR="001131C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513E0F" w:rsidRPr="005B0508" w14:paraId="3813C1FF" w14:textId="77777777" w:rsidTr="006705E2">
        <w:tc>
          <w:tcPr>
            <w:tcW w:w="3510" w:type="dxa"/>
          </w:tcPr>
          <w:p w14:paraId="499F03CA" w14:textId="27B13947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900" w:type="dxa"/>
          </w:tcPr>
          <w:p w14:paraId="746146C7" w14:textId="77777777" w:rsidR="00513E0F" w:rsidRPr="002B7E15" w:rsidRDefault="00513E0F" w:rsidP="00513E0F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E53DCC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F809E8A" w14:textId="72EFD6A4" w:rsidR="00513E0F" w:rsidRPr="005B0508" w:rsidRDefault="00BE7E77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99</w:t>
            </w:r>
            <w:r w:rsidR="00FB418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270" w:type="dxa"/>
          </w:tcPr>
          <w:p w14:paraId="444EEF65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2342D8AC" w14:textId="00CB8734" w:rsidR="00513E0F" w:rsidRPr="005B0508" w:rsidRDefault="00BE7E77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1D42D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67F164D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875D50" w14:textId="1CBD2A9F" w:rsidR="00513E0F" w:rsidRPr="005B0508" w:rsidRDefault="004C49B0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1E477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766</w:t>
            </w:r>
          </w:p>
        </w:tc>
      </w:tr>
      <w:tr w:rsidR="00513E0F" w:rsidRPr="00C06A73" w14:paraId="2D7A083F" w14:textId="77777777" w:rsidTr="006705E2">
        <w:tc>
          <w:tcPr>
            <w:tcW w:w="3510" w:type="dxa"/>
          </w:tcPr>
          <w:p w14:paraId="690617BF" w14:textId="77777777" w:rsidR="00513E0F" w:rsidRPr="00C06A73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900" w:type="dxa"/>
          </w:tcPr>
          <w:p w14:paraId="29C9D880" w14:textId="77777777" w:rsidR="00513E0F" w:rsidRPr="002B7E15" w:rsidRDefault="00513E0F" w:rsidP="00513E0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3F835F5F" w14:textId="77777777" w:rsidR="00513E0F" w:rsidRPr="00C06A73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DEE942F" w14:textId="77777777" w:rsidR="00513E0F" w:rsidRPr="00C06A73" w:rsidRDefault="00513E0F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34B78C4B" w14:textId="77777777" w:rsidR="00513E0F" w:rsidRPr="00C06A73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08DDC16" w14:textId="77777777" w:rsidR="00513E0F" w:rsidRPr="00C06A73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5D40EC5E" w14:textId="77777777" w:rsidR="00513E0F" w:rsidRPr="00C06A73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B8AAB8" w14:textId="77777777" w:rsidR="00513E0F" w:rsidRPr="00C06A73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513E0F" w:rsidRPr="005B0508" w14:paraId="0ED2281D" w14:textId="77777777" w:rsidTr="006705E2">
        <w:tc>
          <w:tcPr>
            <w:tcW w:w="3510" w:type="dxa"/>
          </w:tcPr>
          <w:p w14:paraId="3D9B2397" w14:textId="77777777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ค่าเสื่อมราคา</w:t>
            </w:r>
          </w:p>
        </w:tc>
        <w:tc>
          <w:tcPr>
            <w:tcW w:w="900" w:type="dxa"/>
          </w:tcPr>
          <w:p w14:paraId="03B1355F" w14:textId="77777777" w:rsidR="00513E0F" w:rsidRPr="002B7E15" w:rsidRDefault="00513E0F" w:rsidP="00513E0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592500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36ED4046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C79E03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7305B819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747D36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</w:tcPr>
          <w:p w14:paraId="38F44A46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13E0F" w:rsidRPr="005B0508" w14:paraId="6FDE5AA5" w14:textId="77777777" w:rsidTr="006705E2">
        <w:tc>
          <w:tcPr>
            <w:tcW w:w="3510" w:type="dxa"/>
          </w:tcPr>
          <w:p w14:paraId="2F599B5B" w14:textId="17AD2D57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 xml:space="preserve">มกราคม 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900" w:type="dxa"/>
          </w:tcPr>
          <w:p w14:paraId="1BA9BC17" w14:textId="77777777" w:rsidR="00513E0F" w:rsidRPr="002B7E15" w:rsidRDefault="00513E0F" w:rsidP="00513E0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A18383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243F2B88" w14:textId="7B4539C5" w:rsidR="00513E0F" w:rsidRPr="00513E0F" w:rsidRDefault="00513E0F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13E0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68</w:t>
            </w:r>
            <w:r w:rsidRPr="00513E0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536</w:t>
            </w:r>
            <w:r w:rsidRPr="00513E0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675CC4F" w14:textId="77777777" w:rsidR="00513E0F" w:rsidRPr="00513E0F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102BCC9E" w14:textId="4DC955C6" w:rsidR="00513E0F" w:rsidRPr="00513E0F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13E0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11</w:t>
            </w:r>
            <w:r w:rsidRPr="00513E0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38</w:t>
            </w:r>
            <w:r w:rsidRPr="00513E0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B557BAC" w14:textId="77777777" w:rsidR="00513E0F" w:rsidRPr="00513E0F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</w:tcPr>
          <w:p w14:paraId="1976711E" w14:textId="28119E6B" w:rsidR="00513E0F" w:rsidRPr="00513E0F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13E0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79</w:t>
            </w:r>
            <w:r w:rsidRPr="00513E0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774</w:t>
            </w:r>
            <w:r w:rsidRPr="00513E0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513E0F" w:rsidRPr="005B0508" w14:paraId="770A5D85" w14:textId="77777777" w:rsidTr="006705E2">
        <w:tc>
          <w:tcPr>
            <w:tcW w:w="3510" w:type="dxa"/>
          </w:tcPr>
          <w:p w14:paraId="40486879" w14:textId="77777777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34DCBF9A" w14:textId="77777777" w:rsidR="00513E0F" w:rsidRPr="002B7E15" w:rsidRDefault="00513E0F" w:rsidP="00513E0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AF4207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4584BA2B" w14:textId="6B3DC49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21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733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FE6E33C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27A81F95" w14:textId="4C21E7B2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68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7D0661A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</w:tcPr>
          <w:p w14:paraId="10E9DE85" w14:textId="001B75EC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513E0F" w:rsidRPr="005B0508" w14:paraId="7F6E57ED" w14:textId="77777777" w:rsidTr="006705E2">
        <w:tc>
          <w:tcPr>
            <w:tcW w:w="3510" w:type="dxa"/>
          </w:tcPr>
          <w:p w14:paraId="431645EB" w14:textId="1D6F903D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จำหน่าย</w:t>
            </w:r>
          </w:p>
        </w:tc>
        <w:tc>
          <w:tcPr>
            <w:tcW w:w="900" w:type="dxa"/>
          </w:tcPr>
          <w:p w14:paraId="488526A2" w14:textId="77777777" w:rsidR="00513E0F" w:rsidRPr="002B7E15" w:rsidRDefault="00513E0F" w:rsidP="00513E0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27E720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10DA7B0A" w14:textId="6E44B93C" w:rsidR="00513E0F" w:rsidRDefault="00513E0F" w:rsidP="00513E0F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AEDBE4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57368894" w14:textId="463CF98E" w:rsidR="00513E0F" w:rsidRDefault="004C49B0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</w:t>
            </w:r>
            <w:r w:rsidR="00513E0F"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02</w:t>
            </w:r>
          </w:p>
        </w:tc>
        <w:tc>
          <w:tcPr>
            <w:tcW w:w="270" w:type="dxa"/>
          </w:tcPr>
          <w:p w14:paraId="62226BEE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</w:tcPr>
          <w:p w14:paraId="5D938551" w14:textId="7809862C" w:rsidR="00513E0F" w:rsidRDefault="004C49B0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</w:t>
            </w:r>
            <w:r w:rsidR="00513E0F"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02</w:t>
            </w:r>
          </w:p>
        </w:tc>
      </w:tr>
      <w:tr w:rsidR="00513E0F" w:rsidRPr="005B0508" w14:paraId="1700F68F" w14:textId="77777777" w:rsidTr="008437B4">
        <w:tc>
          <w:tcPr>
            <w:tcW w:w="3510" w:type="dxa"/>
          </w:tcPr>
          <w:p w14:paraId="63B2A2E9" w14:textId="77777777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ตัดจำหน่าย</w:t>
            </w:r>
          </w:p>
        </w:tc>
        <w:tc>
          <w:tcPr>
            <w:tcW w:w="900" w:type="dxa"/>
          </w:tcPr>
          <w:p w14:paraId="5720BE8D" w14:textId="77777777" w:rsidR="00513E0F" w:rsidRPr="002B7E15" w:rsidRDefault="00513E0F" w:rsidP="00513E0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E3B155F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5BAF9170" w14:textId="48C5D840" w:rsidR="00513E0F" w:rsidRPr="005B0508" w:rsidRDefault="00513E0F" w:rsidP="00513E0F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6B4ACE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2421A7DD" w14:textId="3AB12735" w:rsidR="00513E0F" w:rsidRPr="005B0508" w:rsidRDefault="004C49B0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70" w:type="dxa"/>
          </w:tcPr>
          <w:p w14:paraId="3A3199D5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</w:tcPr>
          <w:p w14:paraId="1BE76456" w14:textId="7F3B4D0B" w:rsidR="00513E0F" w:rsidRPr="005B0508" w:rsidRDefault="004C49B0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</w:tr>
      <w:tr w:rsidR="00513E0F" w:rsidRPr="005B0508" w14:paraId="2E7E63A3" w14:textId="77777777" w:rsidTr="008437B4">
        <w:tc>
          <w:tcPr>
            <w:tcW w:w="3510" w:type="dxa"/>
          </w:tcPr>
          <w:p w14:paraId="1AFF9216" w14:textId="77777777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โอนไปยานพาหนะรอการขาย</w:t>
            </w:r>
          </w:p>
        </w:tc>
        <w:tc>
          <w:tcPr>
            <w:tcW w:w="900" w:type="dxa"/>
          </w:tcPr>
          <w:p w14:paraId="59940A11" w14:textId="27CEDFE3" w:rsidR="00513E0F" w:rsidRPr="002B7E15" w:rsidRDefault="00BE7E77" w:rsidP="00513E0F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1F53113C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50C8E338" w14:textId="5071AE52" w:rsidR="00513E0F" w:rsidRPr="005B0508" w:rsidRDefault="004C49B0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</w:t>
            </w:r>
            <w:r w:rsidR="17C1184B" w:rsidRPr="1C47698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533</w:t>
            </w:r>
          </w:p>
        </w:tc>
        <w:tc>
          <w:tcPr>
            <w:tcW w:w="270" w:type="dxa"/>
          </w:tcPr>
          <w:p w14:paraId="45C1AC91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32060C9F" w14:textId="37646B08" w:rsidR="00513E0F" w:rsidRPr="005B0508" w:rsidRDefault="00513E0F" w:rsidP="00513E0F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1EF05A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</w:tcPr>
          <w:p w14:paraId="16F77634" w14:textId="19D98883" w:rsidR="00513E0F" w:rsidRPr="005B0508" w:rsidRDefault="004C49B0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</w:t>
            </w:r>
            <w:r w:rsidR="5B8B9036" w:rsidRPr="0AF768A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533</w:t>
            </w:r>
          </w:p>
        </w:tc>
      </w:tr>
      <w:tr w:rsidR="00513E0F" w:rsidRPr="005B0508" w14:paraId="5D21166D" w14:textId="77777777" w:rsidTr="008437B4">
        <w:tc>
          <w:tcPr>
            <w:tcW w:w="3510" w:type="dxa"/>
          </w:tcPr>
          <w:p w14:paraId="61134D2D" w14:textId="6D15159C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="Angsana New" w:hint="cs"/>
                <w:sz w:val="28"/>
                <w:szCs w:val="28"/>
                <w:cs/>
                <w:lang w:val="en-US" w:bidi="th-TH"/>
              </w:rPr>
              <w:t>โอนไปสินทรัพย์สิทธิการใช้</w:t>
            </w:r>
          </w:p>
        </w:tc>
        <w:tc>
          <w:tcPr>
            <w:tcW w:w="900" w:type="dxa"/>
          </w:tcPr>
          <w:p w14:paraId="3C84A69E" w14:textId="4B1256CE" w:rsidR="00513E0F" w:rsidRPr="002B7E15" w:rsidRDefault="00BE7E77" w:rsidP="00513E0F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7F8CB1F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E95484B" w14:textId="19AC2276" w:rsidR="00513E0F" w:rsidRPr="005B0508" w:rsidRDefault="00BE7E77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</w:t>
            </w:r>
            <w:r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0032B88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4A9C26C" w14:textId="1AF208DA" w:rsidR="00513E0F" w:rsidRPr="005B0508" w:rsidRDefault="6CD37AF9" w:rsidP="00930B47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CC2BCD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945DAE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DAE21B" w14:textId="169C435B" w:rsidR="00513E0F" w:rsidRPr="005B0508" w:rsidRDefault="00BE7E77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</w:t>
            </w:r>
            <w:r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513E0F" w:rsidRPr="005B0508" w14:paraId="2EC808E5" w14:textId="77777777" w:rsidTr="006705E2">
        <w:tc>
          <w:tcPr>
            <w:tcW w:w="3510" w:type="dxa"/>
          </w:tcPr>
          <w:p w14:paraId="41C12747" w14:textId="76D4FB7E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567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และ</w:t>
            </w:r>
          </w:p>
        </w:tc>
        <w:tc>
          <w:tcPr>
            <w:tcW w:w="900" w:type="dxa"/>
          </w:tcPr>
          <w:p w14:paraId="2A0C9813" w14:textId="77777777" w:rsidR="00513E0F" w:rsidRPr="002B7E15" w:rsidRDefault="00513E0F" w:rsidP="00513E0F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32DD1B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7A59243B" w14:textId="3B9E82D8" w:rsidR="00513E0F" w:rsidRPr="005B0508" w:rsidRDefault="38D53264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776BC90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83</w:t>
            </w:r>
            <w:r w:rsidR="7F8BB3D5" w:rsidRPr="7296C02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476</w:t>
            </w:r>
            <w:r w:rsidR="7F8BB3D5" w:rsidRPr="474529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8CFD9F4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8E93C7B" w14:textId="6DD6DB21" w:rsidR="00513E0F" w:rsidRPr="005B0508" w:rsidRDefault="7F8BB3D5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309FD38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309FD38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309FD38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6C22887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99A7D2" w14:textId="7DE0B927" w:rsidR="00513E0F" w:rsidRPr="005B0508" w:rsidRDefault="7F8BB3D5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C59ED8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C59ED8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936</w:t>
            </w:r>
            <w:r w:rsidRPr="0C59ED8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513E0F" w:rsidRPr="005B0508" w14:paraId="5407EC6D" w14:textId="77777777" w:rsidTr="006705E2">
        <w:tc>
          <w:tcPr>
            <w:tcW w:w="3510" w:type="dxa"/>
          </w:tcPr>
          <w:p w14:paraId="4B09F85B" w14:textId="036B576E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 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มกราคม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900" w:type="dxa"/>
          </w:tcPr>
          <w:p w14:paraId="5889999E" w14:textId="77777777" w:rsidR="00513E0F" w:rsidRPr="002B7E15" w:rsidRDefault="00513E0F" w:rsidP="00513E0F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1D72515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25B65293" w14:textId="756DD86D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8A90DD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4E468B9" w14:textId="1A6005E3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9922D0A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</w:tcPr>
          <w:p w14:paraId="07D6BC71" w14:textId="7EBC56EF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13E0F" w:rsidRPr="005B0508" w14:paraId="287FA195" w14:textId="77777777" w:rsidTr="006705E2">
        <w:tc>
          <w:tcPr>
            <w:tcW w:w="3510" w:type="dxa"/>
          </w:tcPr>
          <w:p w14:paraId="4F060656" w14:textId="77777777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352DEAEF" w14:textId="77777777" w:rsidR="00513E0F" w:rsidRPr="002B7E15" w:rsidRDefault="00513E0F" w:rsidP="00513E0F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9A968F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6E8ECD94" w14:textId="54E33C15" w:rsidR="00513E0F" w:rsidRPr="005B0508" w:rsidRDefault="00D84554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34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555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7719A9A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5C44FF41" w14:textId="2200132E" w:rsidR="00513E0F" w:rsidRPr="005B0508" w:rsidRDefault="00DC6DF7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="00666FCA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E013D73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</w:tcPr>
          <w:p w14:paraId="709F40A3" w14:textId="48EBEE2F" w:rsidR="00513E0F" w:rsidRPr="005B0508" w:rsidRDefault="00764BF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</w:t>
            </w:r>
            <w:r w:rsidR="00BE7E77"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513E0F" w:rsidRPr="005B0508" w14:paraId="6B0542A3" w14:textId="77777777" w:rsidTr="006705E2">
        <w:tc>
          <w:tcPr>
            <w:tcW w:w="3510" w:type="dxa"/>
          </w:tcPr>
          <w:p w14:paraId="24293A82" w14:textId="3FBCAFE3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จำหน่าย</w:t>
            </w:r>
          </w:p>
        </w:tc>
        <w:tc>
          <w:tcPr>
            <w:tcW w:w="900" w:type="dxa"/>
          </w:tcPr>
          <w:p w14:paraId="5CB650CF" w14:textId="77777777" w:rsidR="00513E0F" w:rsidRPr="002B7E15" w:rsidRDefault="00513E0F" w:rsidP="00513E0F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470F42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16212CB3" w14:textId="08FFB9E5" w:rsidR="00513E0F" w:rsidRPr="005B0508" w:rsidRDefault="00D84554" w:rsidP="00513E0F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BC7AB7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6BC6DFD" w14:textId="67E20CEB" w:rsidR="00513E0F" w:rsidRPr="005B0508" w:rsidRDefault="00BE7E77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="00D261D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646</w:t>
            </w:r>
          </w:p>
        </w:tc>
        <w:tc>
          <w:tcPr>
            <w:tcW w:w="270" w:type="dxa"/>
          </w:tcPr>
          <w:p w14:paraId="05D43C89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</w:tcPr>
          <w:p w14:paraId="3A22FB08" w14:textId="08879E57" w:rsidR="00513E0F" w:rsidRPr="005B0508" w:rsidRDefault="00BE7E77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="00764BF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646</w:t>
            </w:r>
          </w:p>
        </w:tc>
      </w:tr>
      <w:tr w:rsidR="00513E0F" w:rsidRPr="005B0508" w14:paraId="27905208" w14:textId="77777777" w:rsidTr="006705E2">
        <w:tc>
          <w:tcPr>
            <w:tcW w:w="3510" w:type="dxa"/>
          </w:tcPr>
          <w:p w14:paraId="310BCB1A" w14:textId="45ACE5A4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โอน</w:t>
            </w:r>
            <w:r w:rsidR="00150E51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ไป</w:t>
            </w: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พาหนะรอการขาย</w:t>
            </w:r>
          </w:p>
        </w:tc>
        <w:tc>
          <w:tcPr>
            <w:tcW w:w="900" w:type="dxa"/>
          </w:tcPr>
          <w:p w14:paraId="2C7B7B24" w14:textId="7FD5ACB7" w:rsidR="00513E0F" w:rsidRPr="002B7E15" w:rsidRDefault="00BE7E77" w:rsidP="00513E0F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182FCDA0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7CF039C7" w14:textId="54996AF2" w:rsidR="00513E0F" w:rsidRPr="005B0508" w:rsidRDefault="00BE7E77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</w:t>
            </w:r>
            <w:r w:rsidR="00BF3A04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</w:t>
            </w:r>
            <w:r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6E59283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503271F2" w14:textId="52E516B4" w:rsidR="00513E0F" w:rsidRPr="005B0508" w:rsidRDefault="00D261D6" w:rsidP="00513E0F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4A4042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</w:tcPr>
          <w:p w14:paraId="4D8FFAAB" w14:textId="1F717DF7" w:rsidR="00513E0F" w:rsidRPr="005B0508" w:rsidRDefault="00BE7E77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</w:t>
            </w:r>
            <w:r w:rsidR="005C726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</w:t>
            </w:r>
            <w:r w:rsidRPr="00BE7E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513E0F" w:rsidRPr="005B0508" w14:paraId="10C12934" w14:textId="77777777" w:rsidTr="006705E2">
        <w:tc>
          <w:tcPr>
            <w:tcW w:w="3510" w:type="dxa"/>
          </w:tcPr>
          <w:p w14:paraId="3857D3FC" w14:textId="3AE8B4DE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="Angsana New" w:hint="cs"/>
                <w:sz w:val="28"/>
                <w:szCs w:val="28"/>
                <w:cs/>
                <w:lang w:val="en-US" w:bidi="th-TH"/>
              </w:rPr>
              <w:t>โอนไปสินทรัพย์สิทธิการใช้</w:t>
            </w:r>
          </w:p>
        </w:tc>
        <w:tc>
          <w:tcPr>
            <w:tcW w:w="900" w:type="dxa"/>
          </w:tcPr>
          <w:p w14:paraId="1C6C37D7" w14:textId="1ED9C791" w:rsidR="00513E0F" w:rsidRPr="002B7E15" w:rsidRDefault="00BE7E77" w:rsidP="00513E0F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EA6E142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31C9CFB" w14:textId="4B0F4B83" w:rsidR="00513E0F" w:rsidRPr="005B0508" w:rsidRDefault="004C49B0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270" w:type="dxa"/>
          </w:tcPr>
          <w:p w14:paraId="5BBF3AB3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523BC5FC" w14:textId="39A4E40A" w:rsidR="00513E0F" w:rsidRPr="005B0508" w:rsidRDefault="00D261D6" w:rsidP="00513E0F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273008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6A9ACB" w14:textId="76BDBD6E" w:rsidR="00513E0F" w:rsidRPr="005B0508" w:rsidRDefault="004C49B0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</w:tr>
      <w:tr w:rsidR="00513E0F" w:rsidRPr="005B0508" w14:paraId="31310502" w14:textId="77777777" w:rsidTr="006705E2">
        <w:tc>
          <w:tcPr>
            <w:tcW w:w="3510" w:type="dxa"/>
          </w:tcPr>
          <w:p w14:paraId="5D565FFE" w14:textId="7A50A605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900" w:type="dxa"/>
          </w:tcPr>
          <w:p w14:paraId="55AD84A4" w14:textId="77777777" w:rsidR="00513E0F" w:rsidRPr="002B7E15" w:rsidRDefault="00513E0F" w:rsidP="00513E0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C65A98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608E834F" w14:textId="6813600F" w:rsidR="00513E0F" w:rsidRPr="005B0508" w:rsidRDefault="00592F5A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101</w:t>
            </w:r>
            <w:r w:rsidR="00666FC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65064E9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653C181B" w14:textId="42FF70B7" w:rsidR="00513E0F" w:rsidRPr="005B0508" w:rsidRDefault="00DC6DF7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592F5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983</w:t>
            </w:r>
            <w:r w:rsidR="00592F5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D75BF5D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3B40C8" w14:textId="57C7165A" w:rsidR="00513E0F" w:rsidRPr="005B0508" w:rsidRDefault="00490ECC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110</w:t>
            </w:r>
            <w:r w:rsidR="005C726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513E0F" w:rsidRPr="005B0508" w14:paraId="3D950203" w14:textId="77777777" w:rsidTr="00293DBA">
        <w:tc>
          <w:tcPr>
            <w:tcW w:w="3510" w:type="dxa"/>
          </w:tcPr>
          <w:p w14:paraId="40BC01E7" w14:textId="77777777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7A1C480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FC2436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428" w:type="dxa"/>
            <w:gridSpan w:val="5"/>
          </w:tcPr>
          <w:p w14:paraId="33B18DAD" w14:textId="7AFD134C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513E0F" w:rsidRPr="005B0508" w14:paraId="2A73F749" w14:textId="77777777" w:rsidTr="006705E2">
        <w:trPr>
          <w:trHeight w:val="68"/>
        </w:trPr>
        <w:tc>
          <w:tcPr>
            <w:tcW w:w="3510" w:type="dxa"/>
          </w:tcPr>
          <w:p w14:paraId="7A71BFE7" w14:textId="77777777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8DBEA7D" w14:textId="1A1A073C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7BFBB11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0178462F" w14:textId="00995A50" w:rsidR="00513E0F" w:rsidRPr="005B0508" w:rsidRDefault="00513E0F" w:rsidP="00513E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ยานพาหนะ</w:t>
            </w:r>
          </w:p>
        </w:tc>
        <w:tc>
          <w:tcPr>
            <w:tcW w:w="270" w:type="dxa"/>
          </w:tcPr>
          <w:p w14:paraId="7E2925BA" w14:textId="77777777" w:rsidR="00513E0F" w:rsidRPr="005B0508" w:rsidRDefault="00513E0F" w:rsidP="00513E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B995AAB" w14:textId="162A5DE5" w:rsidR="00513E0F" w:rsidRPr="005B0508" w:rsidRDefault="00513E0F" w:rsidP="00513E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อุปกรณ์</w:t>
            </w:r>
          </w:p>
        </w:tc>
        <w:tc>
          <w:tcPr>
            <w:tcW w:w="270" w:type="dxa"/>
          </w:tcPr>
          <w:p w14:paraId="15380826" w14:textId="77777777" w:rsidR="00513E0F" w:rsidRPr="005B0508" w:rsidRDefault="00513E0F" w:rsidP="00513E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</w:tcPr>
          <w:p w14:paraId="219D4BDC" w14:textId="7260E1D2" w:rsidR="00513E0F" w:rsidRPr="005B0508" w:rsidRDefault="00513E0F" w:rsidP="00513E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513E0F" w:rsidRPr="005B0508" w14:paraId="432BF89F" w14:textId="77777777" w:rsidTr="006705E2">
        <w:trPr>
          <w:trHeight w:val="68"/>
        </w:trPr>
        <w:tc>
          <w:tcPr>
            <w:tcW w:w="3510" w:type="dxa"/>
          </w:tcPr>
          <w:p w14:paraId="0B1FFAD1" w14:textId="77777777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4E5D1C8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ADC5CA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428" w:type="dxa"/>
            <w:gridSpan w:val="5"/>
          </w:tcPr>
          <w:p w14:paraId="32B775B9" w14:textId="49875243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513E0F" w:rsidRPr="005B0508" w14:paraId="7CF0DFDF" w14:textId="77777777" w:rsidTr="006705E2">
        <w:tc>
          <w:tcPr>
            <w:tcW w:w="3510" w:type="dxa"/>
          </w:tcPr>
          <w:p w14:paraId="529FD8F8" w14:textId="77777777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59538F57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AECFFF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</w:tcPr>
          <w:p w14:paraId="4E6E7035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D383C8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36738A64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90E630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</w:tcPr>
          <w:p w14:paraId="16DB7A55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13E0F" w:rsidRPr="005B0508" w14:paraId="22CB6050" w14:textId="77777777" w:rsidTr="006705E2">
        <w:tc>
          <w:tcPr>
            <w:tcW w:w="3510" w:type="dxa"/>
          </w:tcPr>
          <w:p w14:paraId="3FC97BC7" w14:textId="2D7D9803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900" w:type="dxa"/>
          </w:tcPr>
          <w:p w14:paraId="2F9E4E3F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2C8F44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33810F60" w14:textId="1524A2E0" w:rsidR="00513E0F" w:rsidRPr="005B0508" w:rsidRDefault="00BE7E77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83</w:t>
            </w:r>
            <w:r w:rsidR="00513E0F"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88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937B063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6876AFFC" w14:textId="39B0A4E3" w:rsidR="00513E0F" w:rsidRPr="005B0508" w:rsidRDefault="004C49B0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513E0F"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764</w:t>
            </w:r>
          </w:p>
        </w:tc>
        <w:tc>
          <w:tcPr>
            <w:tcW w:w="270" w:type="dxa"/>
          </w:tcPr>
          <w:p w14:paraId="2C4A57A6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B1153DF" w14:textId="54165B12" w:rsidR="00513E0F" w:rsidRPr="005B0508" w:rsidRDefault="00BE7E77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513E0F"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645</w:t>
            </w:r>
          </w:p>
        </w:tc>
      </w:tr>
      <w:tr w:rsidR="00513E0F" w:rsidRPr="005B0508" w14:paraId="6C352D0F" w14:textId="77777777" w:rsidTr="006705E2">
        <w:tc>
          <w:tcPr>
            <w:tcW w:w="3510" w:type="dxa"/>
          </w:tcPr>
          <w:p w14:paraId="6F3AAFC8" w14:textId="3E1F12CB" w:rsidR="00513E0F" w:rsidRPr="005B0508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5B050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900" w:type="dxa"/>
          </w:tcPr>
          <w:p w14:paraId="397679E0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2E67B6" w14:textId="77777777" w:rsidR="00513E0F" w:rsidRPr="005B0508" w:rsidRDefault="00513E0F" w:rsidP="00513E0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</w:tcPr>
          <w:p w14:paraId="3C4D62B8" w14:textId="2E37A2A7" w:rsidR="00513E0F" w:rsidRPr="005B0508" w:rsidRDefault="00BE7E77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97</w:t>
            </w:r>
            <w:r w:rsidR="00E82D2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945</w:t>
            </w:r>
          </w:p>
        </w:tc>
        <w:tc>
          <w:tcPr>
            <w:tcW w:w="270" w:type="dxa"/>
          </w:tcPr>
          <w:p w14:paraId="7FD1101F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</w:tcPr>
          <w:p w14:paraId="126468F4" w14:textId="0980CDE9" w:rsidR="00513E0F" w:rsidRPr="005B0508" w:rsidRDefault="004C49B0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E82D2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11B1D80" w14:textId="77777777" w:rsidR="00513E0F" w:rsidRPr="005B0508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78478E90" w14:textId="0EA4C26B" w:rsidR="00513E0F" w:rsidRPr="005B0508" w:rsidRDefault="00BE7E77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E82D2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54</w:t>
            </w:r>
          </w:p>
        </w:tc>
      </w:tr>
    </w:tbl>
    <w:p w14:paraId="4F0E974D" w14:textId="77777777" w:rsidR="00D91AA2" w:rsidRPr="000848BB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F52BD" w14:textId="5DB57D7A" w:rsidR="00D91AA2" w:rsidRPr="001F7214" w:rsidRDefault="00D91AA2" w:rsidP="00D91AA2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</w:pPr>
      <w:r w:rsidRPr="001F721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ราคาทุน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ของสินทรัพย์ให้เช่าตามสัญญาเช่าดำเนินงาน ซึ่งได้คิดค่าเสื่อมราคาเต็มจำนวนแล้วแต่ยังคงใช้งานจนถึง </w:t>
      </w:r>
      <w:r w:rsidR="009057E9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4C49B0" w:rsidRPr="004C49B0">
        <w:rPr>
          <w:rFonts w:asciiTheme="majorBidi" w:eastAsia="MS Mincho" w:hAnsiTheme="majorBidi" w:cstheme="majorBidi"/>
          <w:sz w:val="30"/>
          <w:szCs w:val="30"/>
          <w:lang w:val="en-US" w:bidi="th-TH"/>
        </w:rPr>
        <w:t>3</w:t>
      </w:r>
      <w:r w:rsidR="00BE7E77" w:rsidRPr="00BE7E77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BE7E77" w:rsidRPr="00BE7E77">
        <w:rPr>
          <w:rFonts w:asciiTheme="majorBidi" w:eastAsia="MS Mincho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eastAsia="MS Mincho" w:hAnsiTheme="majorBidi" w:cstheme="majorBidi"/>
          <w:sz w:val="30"/>
          <w:szCs w:val="30"/>
          <w:lang w:val="en-US" w:bidi="th-TH"/>
        </w:rPr>
        <w:t>568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มี</w:t>
      </w:r>
      <w:r w:rsidRPr="009A644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จำนวน</w:t>
      </w:r>
      <w:r w:rsidR="00D95BE8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4C49B0" w:rsidRPr="004C49B0">
        <w:rPr>
          <w:rFonts w:asciiTheme="majorBidi" w:eastAsia="MS Mincho" w:hAnsiTheme="majorBidi" w:cstheme="majorBidi"/>
          <w:sz w:val="30"/>
          <w:szCs w:val="30"/>
          <w:lang w:val="en-US" w:bidi="th-TH"/>
        </w:rPr>
        <w:t>6</w:t>
      </w:r>
      <w:r w:rsidR="00E86327">
        <w:rPr>
          <w:rFonts w:asciiTheme="majorBidi" w:eastAsia="MS Mincho" w:hAnsiTheme="majorBidi" w:cstheme="majorBidi"/>
          <w:sz w:val="30"/>
          <w:szCs w:val="30"/>
          <w:lang w:val="en-US" w:bidi="th-TH"/>
        </w:rPr>
        <w:t>.</w:t>
      </w:r>
      <w:r w:rsidR="004C49B0" w:rsidRPr="004C49B0">
        <w:rPr>
          <w:rFonts w:asciiTheme="majorBidi" w:eastAsia="MS Mincho" w:hAnsiTheme="majorBidi" w:cstheme="majorBidi"/>
          <w:sz w:val="30"/>
          <w:szCs w:val="30"/>
          <w:lang w:val="en-US" w:bidi="th-TH"/>
        </w:rPr>
        <w:t>4</w:t>
      </w:r>
      <w:r w:rsidR="00D95BE8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0848BB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ล้านบาท</w:t>
      </w:r>
      <w:r w:rsidRPr="000848BB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="00BE7E77" w:rsidRPr="00BE7E77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</w:t>
      </w:r>
      <w:r w:rsidR="004C49B0" w:rsidRPr="004C49B0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567</w:t>
      </w:r>
      <w:r w:rsidRPr="000848BB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BE7E77" w:rsidRPr="00BE7E77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1</w:t>
      </w:r>
      <w:r w:rsidR="00513E0F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.</w:t>
      </w:r>
      <w:r w:rsidR="004C49B0" w:rsidRPr="004C49B0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8</w:t>
      </w:r>
      <w:r w:rsidRPr="000848BB">
        <w:rPr>
          <w:rFonts w:asciiTheme="majorBidi" w:eastAsia="MS Mincho" w:hAnsiTheme="majorBidi" w:cstheme="majorBidi"/>
          <w:i/>
          <w:iCs/>
          <w:sz w:val="30"/>
          <w:szCs w:val="30"/>
          <w:lang w:bidi="th-TH"/>
        </w:rPr>
        <w:t xml:space="preserve"> </w:t>
      </w:r>
      <w:r w:rsidRPr="000848BB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</w:p>
    <w:p w14:paraId="15A620D6" w14:textId="77777777" w:rsidR="00D91AA2" w:rsidRPr="000848BB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2146751B" w14:textId="77777777" w:rsidR="00D91AA2" w:rsidRPr="001F7214" w:rsidRDefault="00D91AA2" w:rsidP="00D91AA2">
      <w:pPr>
        <w:spacing w:line="240" w:lineRule="auto"/>
        <w:ind w:left="540"/>
        <w:jc w:val="both"/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</w:pP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การค้ำประกัน</w:t>
      </w:r>
    </w:p>
    <w:p w14:paraId="27074B9A" w14:textId="5BBFF8B7" w:rsidR="00D91AA2" w:rsidRPr="002136E0" w:rsidRDefault="00D91AA2" w:rsidP="002136E0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US" w:bidi="th-TH"/>
        </w:rPr>
      </w:pPr>
    </w:p>
    <w:p w14:paraId="7B23C77E" w14:textId="3D35A5E7" w:rsidR="002015FF" w:rsidRDefault="00D91AA2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</w:pP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4C49B0" w:rsidRPr="004C49B0">
        <w:rPr>
          <w:rFonts w:asciiTheme="majorBidi" w:eastAsia="MS Mincho" w:hAnsiTheme="majorBidi" w:cstheme="majorBidi"/>
          <w:sz w:val="30"/>
          <w:szCs w:val="30"/>
          <w:lang w:val="en-US" w:bidi="th-TH"/>
        </w:rPr>
        <w:t>3</w:t>
      </w:r>
      <w:r w:rsidR="00BE7E77" w:rsidRPr="00BE7E77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BE7E77" w:rsidRPr="00BE7E77">
        <w:rPr>
          <w:rFonts w:asciiTheme="majorBidi" w:eastAsia="MS Mincho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eastAsia="MS Mincho" w:hAnsiTheme="majorBidi" w:cstheme="majorBidi"/>
          <w:sz w:val="30"/>
          <w:szCs w:val="30"/>
          <w:lang w:val="en-US" w:bidi="th-TH"/>
        </w:rPr>
        <w:t>568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สินทรัพย์ให้เช่าตามสัญญาเช่าดำเนินงาน</w:t>
      </w:r>
      <w:r w:rsidR="00BD6C3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มี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มูลค่าสุทธิตามบัญชี</w:t>
      </w:r>
      <w:r w:rsidR="00BD6C3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E66427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จำนวน</w:t>
      </w:r>
      <w:r w:rsidR="0097658F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BE7E77" w:rsidRPr="00BE7E77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="004C49B0" w:rsidRPr="004C49B0">
        <w:rPr>
          <w:rFonts w:asciiTheme="majorBidi" w:eastAsia="MS Mincho" w:hAnsiTheme="majorBidi" w:cstheme="majorBidi"/>
          <w:sz w:val="30"/>
          <w:szCs w:val="30"/>
          <w:lang w:val="en-US" w:bidi="th-TH"/>
        </w:rPr>
        <w:t>5</w:t>
      </w:r>
      <w:r w:rsidR="00BE7E77" w:rsidRPr="00BE7E77">
        <w:rPr>
          <w:rFonts w:asciiTheme="majorBidi" w:eastAsia="MS Mincho" w:hAnsiTheme="majorBidi" w:cstheme="majorBidi"/>
          <w:sz w:val="30"/>
          <w:szCs w:val="30"/>
          <w:lang w:val="en-US" w:bidi="th-TH"/>
        </w:rPr>
        <w:t>2</w:t>
      </w:r>
      <w:r w:rsidR="0097658F">
        <w:rPr>
          <w:rFonts w:asciiTheme="majorBidi" w:eastAsia="MS Mincho" w:hAnsiTheme="majorBidi" w:cstheme="majorBidi"/>
          <w:sz w:val="30"/>
          <w:szCs w:val="30"/>
          <w:lang w:val="en-US" w:bidi="th-TH"/>
        </w:rPr>
        <w:t>.</w:t>
      </w:r>
      <w:r w:rsidR="004C49B0" w:rsidRPr="004C49B0">
        <w:rPr>
          <w:rFonts w:asciiTheme="majorBidi" w:eastAsia="MS Mincho" w:hAnsiTheme="majorBidi" w:cstheme="majorBidi"/>
          <w:sz w:val="30"/>
          <w:szCs w:val="30"/>
          <w:lang w:val="en-US" w:bidi="th-TH"/>
        </w:rPr>
        <w:t>4</w:t>
      </w:r>
      <w:r w:rsidR="008940F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1206D8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             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="00BE7E77" w:rsidRPr="00BE7E77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</w:t>
      </w:r>
      <w:r w:rsidR="004C49B0" w:rsidRPr="004C49B0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567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:</w:t>
      </w:r>
      <w:r w:rsidRPr="001F7214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1</w:t>
      </w:r>
      <w:r w:rsidR="004C49B0" w:rsidRPr="004C49B0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6</w:t>
      </w:r>
      <w:r w:rsidR="00BE7E77" w:rsidRPr="00BE7E77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0</w:t>
      </w:r>
      <w:r w:rsidR="00513E0F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.</w:t>
      </w:r>
      <w:r w:rsidR="004C49B0" w:rsidRPr="004C49B0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6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ล้านบาท) 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ใช้เป็นหลักทรัพย์ค้ำประกันเงินกู้ยืมระยะ</w:t>
      </w:r>
      <w:r w:rsidRPr="001F721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สั้นและ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ระยะ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ยาวจากสถาบันการเงินในประเทศ</w:t>
      </w:r>
      <w:r w:rsidR="001206D8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            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โดยการทำสัญญาโอนกรรมสิทธิ์สินทรัพย์อย่างมีเงื่อนไขให้แก่สถาบันการเงินดังกล่าว เนื่องจาก</w:t>
      </w:r>
      <w:r w:rsidR="00A12B9C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บริษัทซื้อสินทรัพย์เหล่านี้ด้วยเงินที่รับมาจากเงินกู้ยืมดังกล่า</w:t>
      </w:r>
      <w:r w:rsidR="001F0E83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ว</w:t>
      </w:r>
      <w:r w:rsidR="007E4ACC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(</w:t>
      </w:r>
      <w:r w:rsidR="007E4ACC" w:rsidRPr="009A644D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7E4ACC" w:rsidRPr="002B7E15">
        <w:rPr>
          <w:rFonts w:asciiTheme="majorBidi" w:hAnsiTheme="majorBidi" w:cstheme="majorBidi"/>
          <w:sz w:val="30"/>
          <w:szCs w:val="30"/>
          <w:lang w:val="en-US"/>
        </w:rPr>
        <w:t>)</w:t>
      </w:r>
    </w:p>
    <w:p w14:paraId="5CA737DA" w14:textId="77777777" w:rsidR="0066402D" w:rsidRDefault="0066402D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2287937D" w14:textId="4752EA04" w:rsidR="0066402D" w:rsidRDefault="0066402D" w:rsidP="0066402D">
      <w:pPr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  <w:sectPr w:rsidR="0066402D" w:rsidSect="00BD1621">
          <w:pgSz w:w="11907" w:h="16839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565A081" w14:textId="77777777" w:rsidR="00F248D1" w:rsidRDefault="00D91AA2" w:rsidP="00AA5717">
      <w:pPr>
        <w:pStyle w:val="Heading1"/>
        <w:numPr>
          <w:ilvl w:val="0"/>
          <w:numId w:val="3"/>
        </w:numPr>
        <w:spacing w:before="0" w:after="0" w:line="240" w:lineRule="auto"/>
        <w:ind w:left="54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A0755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ที่ดิน</w:t>
      </w:r>
      <w:r w:rsidR="00FB4A7E" w:rsidRPr="00A07559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  <w:r w:rsidR="00FB4A7E" w:rsidRPr="00A07559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อาคารและอุปกรณ์</w:t>
      </w:r>
    </w:p>
    <w:p w14:paraId="7D8556AD" w14:textId="24924285" w:rsidR="00D91AA2" w:rsidRPr="001D1ADF" w:rsidRDefault="00D91AA2" w:rsidP="00E46029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bCs/>
          <w:lang w:bidi="th-TH"/>
        </w:rPr>
      </w:pPr>
    </w:p>
    <w:tbl>
      <w:tblPr>
        <w:tblW w:w="13743" w:type="dxa"/>
        <w:tblInd w:w="54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330"/>
        <w:gridCol w:w="720"/>
        <w:gridCol w:w="1260"/>
        <w:gridCol w:w="106"/>
        <w:gridCol w:w="1258"/>
        <w:gridCol w:w="106"/>
        <w:gridCol w:w="1294"/>
        <w:gridCol w:w="116"/>
        <w:gridCol w:w="1260"/>
        <w:gridCol w:w="111"/>
        <w:gridCol w:w="1392"/>
        <w:gridCol w:w="109"/>
        <w:gridCol w:w="1331"/>
        <w:gridCol w:w="109"/>
        <w:gridCol w:w="1241"/>
      </w:tblGrid>
      <w:tr w:rsidR="00DB3E1D" w:rsidRPr="00B87842" w14:paraId="38BF9E92" w14:textId="77777777" w:rsidTr="001D1ADF">
        <w:trPr>
          <w:cantSplit/>
          <w:trHeight w:val="66"/>
          <w:tblHeader/>
        </w:trPr>
        <w:tc>
          <w:tcPr>
            <w:tcW w:w="3330" w:type="dxa"/>
            <w:vAlign w:val="bottom"/>
          </w:tcPr>
          <w:p w14:paraId="7F5B34A3" w14:textId="77777777" w:rsidR="00D91AA2" w:rsidRPr="00840904" w:rsidRDefault="00D91AA2" w:rsidP="004760F0">
            <w:pPr>
              <w:tabs>
                <w:tab w:val="left" w:pos="2171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8FF52EA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693" w:type="dxa"/>
            <w:gridSpan w:val="13"/>
          </w:tcPr>
          <w:p w14:paraId="261CC509" w14:textId="335D8FDA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A1CE3" w:rsidRPr="00B87842" w14:paraId="0EDA6AD2" w14:textId="77777777" w:rsidTr="00A1079F">
        <w:trPr>
          <w:cantSplit/>
          <w:trHeight w:val="288"/>
          <w:tblHeader/>
        </w:trPr>
        <w:tc>
          <w:tcPr>
            <w:tcW w:w="3330" w:type="dxa"/>
            <w:vAlign w:val="bottom"/>
          </w:tcPr>
          <w:p w14:paraId="2A3318A3" w14:textId="77777777" w:rsidR="009A1CE3" w:rsidRPr="00840904" w:rsidRDefault="009A1CE3" w:rsidP="009A1CE3">
            <w:pPr>
              <w:tabs>
                <w:tab w:val="left" w:pos="2171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1D022CC" w14:textId="4709207F" w:rsidR="009A1CE3" w:rsidRPr="00840904" w:rsidRDefault="009A1CE3" w:rsidP="007E18DD">
            <w:pPr>
              <w:pStyle w:val="acctfourfigures"/>
              <w:tabs>
                <w:tab w:val="clear" w:pos="765"/>
              </w:tabs>
              <w:spacing w:line="300" w:lineRule="exact"/>
              <w:ind w:left="-47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8D3E199" w14:textId="77777777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106" w:type="dxa"/>
          </w:tcPr>
          <w:p w14:paraId="53827D3A" w14:textId="77777777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58" w:type="dxa"/>
            <w:vAlign w:val="bottom"/>
          </w:tcPr>
          <w:p w14:paraId="500B0152" w14:textId="77777777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06" w:type="dxa"/>
          </w:tcPr>
          <w:p w14:paraId="513E8C2B" w14:textId="77777777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67941E3E" w14:textId="77777777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16" w:type="dxa"/>
          </w:tcPr>
          <w:p w14:paraId="38591B72" w14:textId="77777777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5DB73EC" w14:textId="77777777" w:rsidR="007E18DD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เครื่องจักร</w:t>
            </w:r>
          </w:p>
          <w:p w14:paraId="4D7EC5F8" w14:textId="2D44800D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11" w:type="dxa"/>
          </w:tcPr>
          <w:p w14:paraId="137DA7F8" w14:textId="77777777" w:rsidR="009A1CE3" w:rsidRPr="00840904" w:rsidRDefault="009A1CE3" w:rsidP="009A1CE3">
            <w:pPr>
              <w:tabs>
                <w:tab w:val="left" w:pos="540"/>
              </w:tabs>
              <w:spacing w:line="300" w:lineRule="exact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92" w:type="dxa"/>
            <w:vAlign w:val="bottom"/>
          </w:tcPr>
          <w:p w14:paraId="5CB48D36" w14:textId="2E64A953" w:rsidR="00475725" w:rsidRDefault="009A1CE3" w:rsidP="009A1CE3">
            <w:pPr>
              <w:tabs>
                <w:tab w:val="left" w:pos="540"/>
              </w:tabs>
              <w:spacing w:line="300" w:lineRule="exact"/>
              <w:ind w:left="-66" w:right="-6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 w:rsidR="00AA571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ติดตั้ง</w:t>
            </w:r>
          </w:p>
          <w:p w14:paraId="70069D67" w14:textId="0F60E06C" w:rsidR="007E18DD" w:rsidRPr="00840904" w:rsidRDefault="009A1CE3" w:rsidP="009A1CE3">
            <w:pPr>
              <w:tabs>
                <w:tab w:val="left" w:pos="540"/>
              </w:tabs>
              <w:spacing w:line="300" w:lineRule="exact"/>
              <w:ind w:left="-66" w:right="-6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</w:rPr>
              <w:t>แล</w:t>
            </w: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ะ</w:t>
            </w:r>
            <w:r w:rsidR="00AA571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เครื่องใช้</w:t>
            </w:r>
          </w:p>
          <w:p w14:paraId="56A185A5" w14:textId="2E460D4E" w:rsidR="009A1CE3" w:rsidRPr="00840904" w:rsidRDefault="009A1CE3" w:rsidP="009A1CE3">
            <w:pPr>
              <w:tabs>
                <w:tab w:val="left" w:pos="540"/>
              </w:tabs>
              <w:spacing w:line="300" w:lineRule="exact"/>
              <w:ind w:left="-66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09" w:type="dxa"/>
          </w:tcPr>
          <w:p w14:paraId="0D90FFC2" w14:textId="77777777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4B9BC04D" w14:textId="30FEE7FD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</w:t>
            </w:r>
            <w:r w:rsidRPr="00840904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  <w:p w14:paraId="0EB06FC6" w14:textId="0386208F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09" w:type="dxa"/>
          </w:tcPr>
          <w:p w14:paraId="21BCBE8C" w14:textId="77777777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60E6BC80" w14:textId="77777777" w:rsidR="009A1CE3" w:rsidRPr="00840904" w:rsidRDefault="009A1CE3" w:rsidP="009A1CE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B3E1D" w:rsidRPr="00B87842" w14:paraId="3B616D4C" w14:textId="77777777" w:rsidTr="001D1ADF">
        <w:trPr>
          <w:cantSplit/>
          <w:trHeight w:val="171"/>
          <w:tblHeader/>
        </w:trPr>
        <w:tc>
          <w:tcPr>
            <w:tcW w:w="3330" w:type="dxa"/>
          </w:tcPr>
          <w:p w14:paraId="6C40B87A" w14:textId="77777777" w:rsidR="00D91AA2" w:rsidRPr="00035F80" w:rsidRDefault="00D91AA2" w:rsidP="004760F0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F21763" w14:textId="77777777" w:rsidR="00D91AA2" w:rsidRPr="00035F80" w:rsidRDefault="00D91AA2" w:rsidP="004760F0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693" w:type="dxa"/>
            <w:gridSpan w:val="13"/>
          </w:tcPr>
          <w:p w14:paraId="2777D635" w14:textId="77777777" w:rsidR="00D91AA2" w:rsidRPr="0082787C" w:rsidRDefault="00D91AA2" w:rsidP="004760F0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278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B4A7E" w:rsidRPr="00B87842" w14:paraId="4BB6A0C7" w14:textId="77777777" w:rsidTr="00A1079F">
        <w:trPr>
          <w:cantSplit/>
          <w:trHeight w:val="333"/>
        </w:trPr>
        <w:tc>
          <w:tcPr>
            <w:tcW w:w="3330" w:type="dxa"/>
          </w:tcPr>
          <w:p w14:paraId="23AABF5F" w14:textId="17A81492" w:rsidR="00D91AA2" w:rsidRPr="00840904" w:rsidRDefault="00D91AA2" w:rsidP="00B945E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ราคาทุน</w:t>
            </w:r>
            <w:r w:rsidR="00EA169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  <w:t xml:space="preserve"> / </w:t>
            </w:r>
            <w:r w:rsidR="00EA169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ราคาประเมินใหม่</w:t>
            </w:r>
          </w:p>
        </w:tc>
        <w:tc>
          <w:tcPr>
            <w:tcW w:w="720" w:type="dxa"/>
          </w:tcPr>
          <w:p w14:paraId="687C7348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5F6DD9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2D05C565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14:paraId="517289EF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32227249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E8739E7" w14:textId="66495675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" w:type="dxa"/>
          </w:tcPr>
          <w:p w14:paraId="54C53586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A33105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" w:type="dxa"/>
          </w:tcPr>
          <w:p w14:paraId="0B9C5068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</w:tcPr>
          <w:p w14:paraId="06C5531E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5B125540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</w:tcPr>
          <w:p w14:paraId="695D70A8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40B7D943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</w:tcPr>
          <w:p w14:paraId="6816BF52" w14:textId="77777777" w:rsidR="00D91AA2" w:rsidRPr="00840904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3E0F" w:rsidRPr="00B87842" w14:paraId="62D0D4D2" w14:textId="77777777" w:rsidTr="00A1079F">
        <w:trPr>
          <w:cantSplit/>
          <w:trHeight w:val="288"/>
        </w:trPr>
        <w:tc>
          <w:tcPr>
            <w:tcW w:w="3330" w:type="dxa"/>
          </w:tcPr>
          <w:p w14:paraId="3842D307" w14:textId="4D7D1B14" w:rsidR="00513E0F" w:rsidRPr="00840904" w:rsidRDefault="00513E0F" w:rsidP="00513E0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8409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มกราคม 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720" w:type="dxa"/>
          </w:tcPr>
          <w:p w14:paraId="76A67A1F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BA7FB82" w14:textId="514019FD" w:rsidR="00513E0F" w:rsidRPr="00513E0F" w:rsidRDefault="00BE7E77" w:rsidP="00513E0F">
            <w:pPr>
              <w:pStyle w:val="acctfourfigures"/>
              <w:tabs>
                <w:tab w:val="clear" w:pos="765"/>
                <w:tab w:val="decimal" w:pos="762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35</w:t>
            </w:r>
            <w:r w:rsidR="00513E0F" w:rsidRPr="00513E0F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</w:t>
            </w: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00</w:t>
            </w:r>
          </w:p>
        </w:tc>
        <w:tc>
          <w:tcPr>
            <w:tcW w:w="106" w:type="dxa"/>
          </w:tcPr>
          <w:p w14:paraId="26689AFF" w14:textId="77777777" w:rsidR="00513E0F" w:rsidRPr="00513E0F" w:rsidRDefault="00513E0F" w:rsidP="00513E0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160EEA5A" w14:textId="22183228" w:rsidR="00513E0F" w:rsidRPr="00513E0F" w:rsidRDefault="00BE7E77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513E0F"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35</w:t>
            </w: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="00513E0F"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88</w:t>
            </w: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06" w:type="dxa"/>
          </w:tcPr>
          <w:p w14:paraId="55413DA2" w14:textId="77777777" w:rsidR="00513E0F" w:rsidRPr="00513E0F" w:rsidRDefault="00513E0F" w:rsidP="00513E0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vAlign w:val="bottom"/>
          </w:tcPr>
          <w:p w14:paraId="42E65FDF" w14:textId="56F0AC76" w:rsidR="00513E0F" w:rsidRPr="00513E0F" w:rsidRDefault="004C49B0" w:rsidP="00513E0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74</w:t>
            </w:r>
            <w:r w:rsidR="00513E0F"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00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16" w:type="dxa"/>
          </w:tcPr>
          <w:p w14:paraId="1AF8B6B2" w14:textId="77777777" w:rsidR="00513E0F" w:rsidRPr="00513E0F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285857B" w14:textId="2A23E842" w:rsidR="00513E0F" w:rsidRPr="00513E0F" w:rsidRDefault="004C49B0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36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  <w:r w:rsidR="00513E0F"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11" w:type="dxa"/>
          </w:tcPr>
          <w:p w14:paraId="675EB013" w14:textId="77777777" w:rsidR="00513E0F" w:rsidRPr="00513E0F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92" w:type="dxa"/>
            <w:vAlign w:val="bottom"/>
          </w:tcPr>
          <w:p w14:paraId="3695B46D" w14:textId="5267D241" w:rsidR="00513E0F" w:rsidRPr="00513E0F" w:rsidRDefault="004C49B0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10</w:t>
            </w:r>
            <w:r w:rsidR="00513E0F"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65</w:t>
            </w:r>
          </w:p>
        </w:tc>
        <w:tc>
          <w:tcPr>
            <w:tcW w:w="109" w:type="dxa"/>
          </w:tcPr>
          <w:p w14:paraId="2837862D" w14:textId="77777777" w:rsidR="00513E0F" w:rsidRPr="00513E0F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523383F" w14:textId="51B0F77B" w:rsidR="00513E0F" w:rsidRPr="00513E0F" w:rsidRDefault="004C49B0" w:rsidP="00513E0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="00513E0F"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202</w:t>
            </w:r>
          </w:p>
        </w:tc>
        <w:tc>
          <w:tcPr>
            <w:tcW w:w="109" w:type="dxa"/>
          </w:tcPr>
          <w:p w14:paraId="6331C92A" w14:textId="77777777" w:rsidR="00513E0F" w:rsidRPr="00513E0F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7FF28E7" w14:textId="2D5A7BBE" w:rsidR="00513E0F" w:rsidRPr="00513E0F" w:rsidRDefault="00BE7E77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="00513E0F"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</w:t>
            </w:r>
            <w:r w:rsidR="00513E0F"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</w:t>
            </w: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</w:p>
        </w:tc>
      </w:tr>
      <w:tr w:rsidR="00513E0F" w:rsidRPr="00B87842" w14:paraId="4BBAD362" w14:textId="77777777" w:rsidTr="00A1079F">
        <w:trPr>
          <w:cantSplit/>
          <w:trHeight w:val="288"/>
        </w:trPr>
        <w:tc>
          <w:tcPr>
            <w:tcW w:w="3330" w:type="dxa"/>
            <w:vAlign w:val="bottom"/>
          </w:tcPr>
          <w:p w14:paraId="00817142" w14:textId="77777777" w:rsidR="00513E0F" w:rsidRPr="00840904" w:rsidRDefault="00513E0F" w:rsidP="00513E0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720" w:type="dxa"/>
          </w:tcPr>
          <w:p w14:paraId="00E292D9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284635" w14:textId="52659500" w:rsidR="00513E0F" w:rsidRPr="00840904" w:rsidRDefault="00513E0F" w:rsidP="00513E0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71A2726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615C975C" w14:textId="446AE42E" w:rsidR="00513E0F" w:rsidRPr="00840904" w:rsidRDefault="004C49B0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</w:t>
            </w:r>
            <w:r w:rsidR="00513E0F"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20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06" w:type="dxa"/>
          </w:tcPr>
          <w:p w14:paraId="38278F9C" w14:textId="77777777" w:rsidR="00513E0F" w:rsidRPr="00840904" w:rsidRDefault="00513E0F" w:rsidP="00513E0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vAlign w:val="bottom"/>
          </w:tcPr>
          <w:p w14:paraId="60BD141C" w14:textId="54E06A16" w:rsidR="00513E0F" w:rsidRPr="00840904" w:rsidRDefault="00BE7E77" w:rsidP="00513E0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</w:t>
            </w:r>
            <w:r w:rsidR="00513E0F"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583</w:t>
            </w:r>
          </w:p>
        </w:tc>
        <w:tc>
          <w:tcPr>
            <w:tcW w:w="116" w:type="dxa"/>
          </w:tcPr>
          <w:p w14:paraId="50B9581A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175C6CB" w14:textId="297914F0" w:rsidR="00513E0F" w:rsidRPr="00840904" w:rsidRDefault="00BE7E77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</w:t>
            </w:r>
            <w:r w:rsidR="00513E0F"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79</w:t>
            </w:r>
          </w:p>
        </w:tc>
        <w:tc>
          <w:tcPr>
            <w:tcW w:w="111" w:type="dxa"/>
          </w:tcPr>
          <w:p w14:paraId="4E58426C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92" w:type="dxa"/>
            <w:vAlign w:val="bottom"/>
          </w:tcPr>
          <w:p w14:paraId="2AF8F9A2" w14:textId="2A6B1917" w:rsidR="00513E0F" w:rsidRPr="00840904" w:rsidRDefault="004C49B0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</w:t>
            </w:r>
            <w:r w:rsidR="00513E0F"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00</w:t>
            </w:r>
          </w:p>
        </w:tc>
        <w:tc>
          <w:tcPr>
            <w:tcW w:w="109" w:type="dxa"/>
          </w:tcPr>
          <w:p w14:paraId="2C8D91DF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E21DF91" w14:textId="60359F75" w:rsidR="00513E0F" w:rsidRPr="00840904" w:rsidRDefault="004C49B0" w:rsidP="00513E0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39</w:t>
            </w:r>
            <w:r w:rsidR="00513E0F" w:rsidRPr="0084090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46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09" w:type="dxa"/>
          </w:tcPr>
          <w:p w14:paraId="048AA96D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69275B7" w14:textId="1CF13D57" w:rsidR="00513E0F" w:rsidRPr="00840904" w:rsidRDefault="004C49B0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87</w:t>
            </w:r>
            <w:r w:rsidR="00513E0F"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</w:t>
            </w:r>
          </w:p>
        </w:tc>
      </w:tr>
      <w:tr w:rsidR="00513E0F" w:rsidRPr="00B87842" w14:paraId="1B20C4C4" w14:textId="77777777" w:rsidTr="00A1079F">
        <w:trPr>
          <w:cantSplit/>
          <w:trHeight w:val="288"/>
        </w:trPr>
        <w:tc>
          <w:tcPr>
            <w:tcW w:w="3330" w:type="dxa"/>
            <w:vAlign w:val="bottom"/>
          </w:tcPr>
          <w:p w14:paraId="594C31A3" w14:textId="77777777" w:rsidR="00513E0F" w:rsidRPr="00840904" w:rsidRDefault="00513E0F" w:rsidP="00513E0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</w:t>
            </w:r>
          </w:p>
        </w:tc>
        <w:tc>
          <w:tcPr>
            <w:tcW w:w="720" w:type="dxa"/>
          </w:tcPr>
          <w:p w14:paraId="5B192EA7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81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01FA0D8" w14:textId="195D98EA" w:rsidR="00513E0F" w:rsidRPr="00840904" w:rsidRDefault="00513E0F" w:rsidP="00513E0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86A790E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77B2C7DA" w14:textId="1F535DFD" w:rsidR="00513E0F" w:rsidRPr="00840904" w:rsidRDefault="00BE7E77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10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</w:t>
            </w:r>
            <w:r w:rsidR="00513E0F"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02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06" w:type="dxa"/>
          </w:tcPr>
          <w:p w14:paraId="20A9F820" w14:textId="77777777" w:rsidR="00513E0F" w:rsidRPr="00840904" w:rsidRDefault="00513E0F" w:rsidP="00513E0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vAlign w:val="bottom"/>
          </w:tcPr>
          <w:p w14:paraId="33A095E7" w14:textId="794B736C" w:rsidR="00513E0F" w:rsidRPr="00840904" w:rsidRDefault="00513E0F" w:rsidP="00513E0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32A39430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78C409" w14:textId="06D8D83C" w:rsidR="00513E0F" w:rsidRPr="00840904" w:rsidRDefault="00513E0F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5C057BDD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92" w:type="dxa"/>
            <w:vAlign w:val="bottom"/>
          </w:tcPr>
          <w:p w14:paraId="596DAB05" w14:textId="26BF2CE3" w:rsidR="00513E0F" w:rsidRPr="00840904" w:rsidRDefault="00BE7E77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</w:t>
            </w:r>
            <w:r w:rsidR="00513E0F"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667</w:t>
            </w:r>
          </w:p>
        </w:tc>
        <w:tc>
          <w:tcPr>
            <w:tcW w:w="109" w:type="dxa"/>
          </w:tcPr>
          <w:p w14:paraId="5F46C192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387CE750" w14:textId="08D81F65" w:rsidR="00513E0F" w:rsidRPr="00252D82" w:rsidRDefault="00513E0F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52D82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12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</w:t>
            </w:r>
            <w:r w:rsidRPr="00252D82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69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  <w:r w:rsidRPr="00252D82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2AC2C9C5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DC35F04" w14:textId="7483A183" w:rsidR="00513E0F" w:rsidRPr="00840904" w:rsidRDefault="00513E0F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</w:tr>
      <w:tr w:rsidR="00513E0F" w:rsidRPr="00B87842" w14:paraId="626F03F9" w14:textId="77777777" w:rsidTr="00A1079F">
        <w:trPr>
          <w:cantSplit/>
          <w:trHeight w:val="288"/>
        </w:trPr>
        <w:tc>
          <w:tcPr>
            <w:tcW w:w="3330" w:type="dxa"/>
            <w:vAlign w:val="bottom"/>
          </w:tcPr>
          <w:p w14:paraId="53296267" w14:textId="77777777" w:rsidR="00513E0F" w:rsidRPr="00840904" w:rsidRDefault="00513E0F" w:rsidP="00513E0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720" w:type="dxa"/>
          </w:tcPr>
          <w:p w14:paraId="75B0E307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028D0A" w14:textId="174FF5D7" w:rsidR="00513E0F" w:rsidRPr="00840904" w:rsidRDefault="00513E0F" w:rsidP="00513E0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2E97818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31B12B27" w14:textId="4A1532BA" w:rsidR="00513E0F" w:rsidRPr="00840904" w:rsidRDefault="00513E0F" w:rsidP="00513E0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4D1495D" w14:textId="77777777" w:rsidR="00513E0F" w:rsidRPr="00840904" w:rsidRDefault="00513E0F" w:rsidP="00513E0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vAlign w:val="bottom"/>
          </w:tcPr>
          <w:p w14:paraId="1BF85898" w14:textId="3A787669" w:rsidR="00513E0F" w:rsidRPr="00252D82" w:rsidRDefault="00513E0F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20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435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6" w:type="dxa"/>
          </w:tcPr>
          <w:p w14:paraId="216B7099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1CB6BF5" w14:textId="7618294B" w:rsidR="00513E0F" w:rsidRPr="00840904" w:rsidRDefault="00513E0F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63F96FB1" w14:textId="77777777" w:rsidR="00513E0F" w:rsidRPr="00252D82" w:rsidRDefault="00513E0F" w:rsidP="00513E0F">
            <w:pPr>
              <w:pStyle w:val="acctfourfigures"/>
              <w:tabs>
                <w:tab w:val="clear" w:pos="765"/>
                <w:tab w:val="decimal" w:pos="730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733EC365" w14:textId="137F6691" w:rsidR="00513E0F" w:rsidRPr="00840904" w:rsidRDefault="00513E0F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37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49DB01B0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1DC8A7C" w14:textId="095BD238" w:rsidR="00513E0F" w:rsidRPr="00252D82" w:rsidRDefault="00513E0F" w:rsidP="00513E0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34B9B72D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3B50433" w14:textId="25EE7CCA" w:rsidR="00513E0F" w:rsidRPr="00840904" w:rsidRDefault="00513E0F" w:rsidP="00513E0F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20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67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513E0F" w:rsidRPr="00B87842" w14:paraId="6F98DADD" w14:textId="77777777" w:rsidTr="00A1079F">
        <w:trPr>
          <w:cantSplit/>
          <w:trHeight w:val="288"/>
        </w:trPr>
        <w:tc>
          <w:tcPr>
            <w:tcW w:w="3330" w:type="dxa"/>
            <w:vAlign w:val="bottom"/>
          </w:tcPr>
          <w:p w14:paraId="57F8536D" w14:textId="77777777" w:rsidR="00513E0F" w:rsidRPr="00840904" w:rsidRDefault="00513E0F" w:rsidP="00513E0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720" w:type="dxa"/>
          </w:tcPr>
          <w:p w14:paraId="6CA572FB" w14:textId="77777777" w:rsidR="00513E0F" w:rsidRPr="00840904" w:rsidRDefault="00513E0F" w:rsidP="00513E0F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22390717" w14:textId="1327E2EB" w:rsidR="00513E0F" w:rsidRPr="00840904" w:rsidRDefault="00513E0F" w:rsidP="00513E0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0D1B33C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07D5A8EB" w14:textId="39FD6B3B" w:rsidR="00513E0F" w:rsidRPr="00840904" w:rsidRDefault="00513E0F" w:rsidP="00513E0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85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2ABDE19E" w14:textId="77777777" w:rsidR="00513E0F" w:rsidRPr="00840904" w:rsidRDefault="00513E0F" w:rsidP="00513E0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vAlign w:val="bottom"/>
          </w:tcPr>
          <w:p w14:paraId="518529C0" w14:textId="2E16870C" w:rsidR="00513E0F" w:rsidRPr="00252D82" w:rsidRDefault="00513E0F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7C9F878C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F1FF176" w14:textId="49574187" w:rsidR="00513E0F" w:rsidRPr="00840904" w:rsidRDefault="00513E0F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539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1" w:type="dxa"/>
          </w:tcPr>
          <w:p w14:paraId="577EE90C" w14:textId="77777777" w:rsidR="00513E0F" w:rsidRPr="00252D82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3ABF5F81" w14:textId="1E061550" w:rsidR="00513E0F" w:rsidRPr="00840904" w:rsidRDefault="00513E0F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5ABFB227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0722574A" w14:textId="22312165" w:rsidR="00513E0F" w:rsidRPr="00252D82" w:rsidRDefault="00513E0F" w:rsidP="00513E0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252D82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Pr="00252D82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22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</w:t>
            </w:r>
            <w:r w:rsidRPr="00252D82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4B7B728C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9E63555" w14:textId="53906288" w:rsidR="00513E0F" w:rsidRPr="00840904" w:rsidRDefault="00513E0F" w:rsidP="00513E0F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12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557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513E0F" w:rsidRPr="00B87842" w14:paraId="5536D26D" w14:textId="77777777" w:rsidTr="00A1079F">
        <w:trPr>
          <w:cantSplit/>
          <w:trHeight w:val="288"/>
        </w:trPr>
        <w:tc>
          <w:tcPr>
            <w:tcW w:w="3330" w:type="dxa"/>
            <w:vAlign w:val="bottom"/>
          </w:tcPr>
          <w:p w14:paraId="064199E3" w14:textId="75D4C1F2" w:rsidR="00513E0F" w:rsidRPr="00840904" w:rsidRDefault="00513E0F" w:rsidP="00513E0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โอนจากสินค้าคงเหลือ</w:t>
            </w:r>
          </w:p>
        </w:tc>
        <w:tc>
          <w:tcPr>
            <w:tcW w:w="720" w:type="dxa"/>
          </w:tcPr>
          <w:p w14:paraId="1DB95B3F" w14:textId="77777777" w:rsidR="00513E0F" w:rsidRPr="00840904" w:rsidRDefault="00513E0F" w:rsidP="00513E0F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6AEE3689" w14:textId="7DE326F9" w:rsidR="00513E0F" w:rsidRPr="00840904" w:rsidRDefault="00513E0F" w:rsidP="00513E0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FAF16FC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0B11AD13" w14:textId="0E5B130C" w:rsidR="00513E0F" w:rsidRPr="00840904" w:rsidRDefault="00513E0F" w:rsidP="00513E0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029581E" w14:textId="77777777" w:rsidR="00513E0F" w:rsidRPr="00840904" w:rsidRDefault="00513E0F" w:rsidP="00513E0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vAlign w:val="bottom"/>
          </w:tcPr>
          <w:p w14:paraId="0D2642CE" w14:textId="3AC0BF9B" w:rsidR="00513E0F" w:rsidRPr="00840904" w:rsidRDefault="004C49B0" w:rsidP="00513E0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56</w:t>
            </w:r>
            <w:r w:rsidR="00513E0F"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21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16" w:type="dxa"/>
          </w:tcPr>
          <w:p w14:paraId="0FDD8C64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415F8A9B" w14:textId="49774783" w:rsidR="00513E0F" w:rsidRPr="00840904" w:rsidRDefault="00513E0F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09553195" w14:textId="77777777" w:rsidR="00513E0F" w:rsidRPr="00252D82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245BC95E" w14:textId="7FFF4D78" w:rsidR="00513E0F" w:rsidRPr="00840904" w:rsidRDefault="00513E0F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7048E360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3747DDF9" w14:textId="004BEF7B" w:rsidR="00513E0F" w:rsidRPr="00252D82" w:rsidRDefault="00513E0F" w:rsidP="00513E0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5B1B7C49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87BECC3" w14:textId="4236B633" w:rsidR="00513E0F" w:rsidRPr="00840904" w:rsidRDefault="004C49B0" w:rsidP="00513E0F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56</w:t>
            </w:r>
            <w:r w:rsidR="00513E0F"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21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</w:t>
            </w:r>
          </w:p>
        </w:tc>
      </w:tr>
      <w:tr w:rsidR="00513E0F" w:rsidRPr="00B87842" w14:paraId="72E82150" w14:textId="77777777" w:rsidTr="00A1079F">
        <w:trPr>
          <w:cantSplit/>
          <w:trHeight w:val="288"/>
        </w:trPr>
        <w:tc>
          <w:tcPr>
            <w:tcW w:w="3330" w:type="dxa"/>
            <w:vAlign w:val="bottom"/>
          </w:tcPr>
          <w:p w14:paraId="56113A15" w14:textId="1439ADC2" w:rsidR="00513E0F" w:rsidRPr="00840904" w:rsidRDefault="00513E0F" w:rsidP="00513E0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</w:t>
            </w:r>
            <w:r w:rsidR="009A4C1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จาก</w:t>
            </w: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ยานพาหนะรอการขาย</w:t>
            </w:r>
          </w:p>
        </w:tc>
        <w:tc>
          <w:tcPr>
            <w:tcW w:w="720" w:type="dxa"/>
          </w:tcPr>
          <w:p w14:paraId="6DEE23BF" w14:textId="69421EA8" w:rsidR="00513E0F" w:rsidRPr="002B7E15" w:rsidRDefault="00BE7E77" w:rsidP="00513E0F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1260" w:type="dxa"/>
          </w:tcPr>
          <w:p w14:paraId="63DE5AB5" w14:textId="18E23394" w:rsidR="00513E0F" w:rsidRPr="00840904" w:rsidRDefault="00513E0F" w:rsidP="00513E0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44AC990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2423842A" w14:textId="3A8E4284" w:rsidR="00513E0F" w:rsidRPr="00840904" w:rsidRDefault="00513E0F" w:rsidP="00513E0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191F37D" w14:textId="77777777" w:rsidR="00513E0F" w:rsidRPr="00840904" w:rsidRDefault="00513E0F" w:rsidP="00513E0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vAlign w:val="bottom"/>
          </w:tcPr>
          <w:p w14:paraId="5736A6AD" w14:textId="5C5417AC" w:rsidR="00513E0F" w:rsidRPr="00252D82" w:rsidRDefault="004C49B0" w:rsidP="00513E0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96</w:t>
            </w:r>
          </w:p>
        </w:tc>
        <w:tc>
          <w:tcPr>
            <w:tcW w:w="116" w:type="dxa"/>
          </w:tcPr>
          <w:p w14:paraId="66A51164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59906C3" w14:textId="2D086EB0" w:rsidR="00513E0F" w:rsidRPr="00840904" w:rsidRDefault="00513E0F" w:rsidP="00513E0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3AA55416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392" w:type="dxa"/>
            <w:vAlign w:val="bottom"/>
          </w:tcPr>
          <w:p w14:paraId="7397A362" w14:textId="73B0F4B1" w:rsidR="00513E0F" w:rsidRPr="00840904" w:rsidRDefault="00513E0F" w:rsidP="00513E0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1B63ED2D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38E9383" w14:textId="5BCCB01C" w:rsidR="00513E0F" w:rsidRPr="00252D82" w:rsidRDefault="00513E0F" w:rsidP="00513E0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6FBE0352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7924EDB" w14:textId="71CB1AD6" w:rsidR="00513E0F" w:rsidRPr="00840904" w:rsidRDefault="004C49B0" w:rsidP="00513E0F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96</w:t>
            </w:r>
          </w:p>
        </w:tc>
      </w:tr>
      <w:tr w:rsidR="00513E0F" w:rsidRPr="00B87842" w14:paraId="315E653E" w14:textId="77777777" w:rsidTr="00A1079F">
        <w:trPr>
          <w:cantSplit/>
          <w:trHeight w:val="288"/>
        </w:trPr>
        <w:tc>
          <w:tcPr>
            <w:tcW w:w="3330" w:type="dxa"/>
            <w:vAlign w:val="bottom"/>
          </w:tcPr>
          <w:p w14:paraId="4E5300A2" w14:textId="4A1F0EDE" w:rsidR="00513E0F" w:rsidRPr="00840904" w:rsidRDefault="00513E0F" w:rsidP="00513E0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</w:t>
            </w:r>
            <w:r w:rsidR="00DF7AF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ไป</w:t>
            </w: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720" w:type="dxa"/>
            <w:vAlign w:val="bottom"/>
          </w:tcPr>
          <w:p w14:paraId="614C2961" w14:textId="74BE0F80" w:rsidR="00513E0F" w:rsidRPr="002B7E15" w:rsidRDefault="00BE7E77" w:rsidP="00513E0F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260" w:type="dxa"/>
          </w:tcPr>
          <w:p w14:paraId="41DC68F9" w14:textId="2A65B961" w:rsidR="00513E0F" w:rsidRPr="00840904" w:rsidRDefault="00513E0F" w:rsidP="00513E0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FB3E02A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72AB7E93" w14:textId="00F5E533" w:rsidR="00513E0F" w:rsidRPr="00840904" w:rsidRDefault="00513E0F" w:rsidP="00513E0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55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3823CD02" w14:textId="77777777" w:rsidR="00513E0F" w:rsidRPr="00840904" w:rsidRDefault="00513E0F" w:rsidP="00513E0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vAlign w:val="bottom"/>
          </w:tcPr>
          <w:p w14:paraId="507C8617" w14:textId="1A94EEA1" w:rsidR="00513E0F" w:rsidRPr="00840904" w:rsidRDefault="00513E0F" w:rsidP="00513E0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5430FB51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6263FE5" w14:textId="552467E8" w:rsidR="00513E0F" w:rsidRPr="00840904" w:rsidRDefault="00513E0F" w:rsidP="00513E0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346E1C7E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92" w:type="dxa"/>
            <w:vAlign w:val="bottom"/>
          </w:tcPr>
          <w:p w14:paraId="7F47E19D" w14:textId="230C726C" w:rsidR="00513E0F" w:rsidRPr="00840904" w:rsidRDefault="00513E0F" w:rsidP="00513E0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03A74E0F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46A390A" w14:textId="040D122B" w:rsidR="00513E0F" w:rsidRPr="00840904" w:rsidRDefault="00513E0F" w:rsidP="00513E0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3A1B1930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CA21723" w14:textId="39DDDCBE" w:rsidR="00513E0F" w:rsidRPr="00840904" w:rsidRDefault="00513E0F" w:rsidP="00513E0F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55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Pr="00840904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513E0F" w:rsidRPr="00B87842" w14:paraId="02F6B82E" w14:textId="77777777" w:rsidTr="00A1079F">
        <w:trPr>
          <w:cantSplit/>
          <w:trHeight w:val="288"/>
        </w:trPr>
        <w:tc>
          <w:tcPr>
            <w:tcW w:w="3330" w:type="dxa"/>
          </w:tcPr>
          <w:p w14:paraId="0AB61C41" w14:textId="7799115F" w:rsidR="00513E0F" w:rsidRPr="00840904" w:rsidRDefault="00513E0F" w:rsidP="00513E0F">
            <w:pPr>
              <w:spacing w:line="300" w:lineRule="exact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ณ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567</w:t>
            </w:r>
            <w:r w:rsidR="00497E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720" w:type="dxa"/>
          </w:tcPr>
          <w:p w14:paraId="076696A6" w14:textId="77777777" w:rsidR="00513E0F" w:rsidRPr="002B7E15" w:rsidRDefault="00513E0F" w:rsidP="00513E0F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AE1827" w14:textId="2330477B" w:rsidR="00513E0F" w:rsidRPr="00840904" w:rsidRDefault="00513E0F" w:rsidP="00513E0F">
            <w:pPr>
              <w:pStyle w:val="acctfourfigures"/>
              <w:tabs>
                <w:tab w:val="clear" w:pos="765"/>
                <w:tab w:val="decimal" w:pos="762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6" w:type="dxa"/>
          </w:tcPr>
          <w:p w14:paraId="02E14C57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183A539D" w14:textId="1711DBF7" w:rsidR="00513E0F" w:rsidRPr="00840904" w:rsidRDefault="00513E0F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6" w:type="dxa"/>
          </w:tcPr>
          <w:p w14:paraId="10A675BF" w14:textId="77777777" w:rsidR="00513E0F" w:rsidRPr="00840904" w:rsidRDefault="00513E0F" w:rsidP="00513E0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CFFE458" w14:textId="3C83604A" w:rsidR="00513E0F" w:rsidRPr="00840904" w:rsidRDefault="00513E0F" w:rsidP="00513E0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" w:type="dxa"/>
          </w:tcPr>
          <w:p w14:paraId="5FE7FA81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1820E56" w14:textId="6001B4D6" w:rsidR="00513E0F" w:rsidRPr="00840904" w:rsidRDefault="00513E0F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" w:type="dxa"/>
          </w:tcPr>
          <w:p w14:paraId="556CF386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4FC7464D" w14:textId="20E72EF8" w:rsidR="00513E0F" w:rsidRPr="00840904" w:rsidRDefault="00513E0F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9" w:type="dxa"/>
          </w:tcPr>
          <w:p w14:paraId="2AE0E405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10986AD0" w14:textId="75D5A9FC" w:rsidR="00513E0F" w:rsidRPr="00840904" w:rsidRDefault="00513E0F" w:rsidP="00513E0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" w:type="dxa"/>
          </w:tcPr>
          <w:p w14:paraId="42465C9E" w14:textId="77777777" w:rsidR="00513E0F" w:rsidRPr="00840904" w:rsidRDefault="00513E0F" w:rsidP="00513E0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205BF5F0" w14:textId="60BAB599" w:rsidR="00513E0F" w:rsidRPr="00840904" w:rsidRDefault="00513E0F" w:rsidP="00513E0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2929AF" w:rsidRPr="00B87842" w14:paraId="570904DC" w14:textId="77777777" w:rsidTr="00A1079F">
        <w:trPr>
          <w:cantSplit/>
          <w:trHeight w:val="288"/>
        </w:trPr>
        <w:tc>
          <w:tcPr>
            <w:tcW w:w="3330" w:type="dxa"/>
            <w:vAlign w:val="bottom"/>
          </w:tcPr>
          <w:p w14:paraId="13277417" w14:textId="1551B302" w:rsidR="002929AF" w:rsidRPr="00840904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และ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มกราคม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720" w:type="dxa"/>
          </w:tcPr>
          <w:p w14:paraId="6B9D56CB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178BAE" w14:textId="31EB623E" w:rsidR="002929AF" w:rsidRDefault="00BE7E77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35</w:t>
            </w:r>
            <w:r w:rsidR="002929AF" w:rsidRPr="00840904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9</w:t>
            </w: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6" w:type="dxa"/>
          </w:tcPr>
          <w:p w14:paraId="38565546" w14:textId="77777777" w:rsidR="002929AF" w:rsidRPr="00840904" w:rsidRDefault="002929AF" w:rsidP="002929A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631227B5" w14:textId="79AF7553" w:rsidR="002929AF" w:rsidRPr="00450F64" w:rsidRDefault="00BE7E77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</w:t>
            </w:r>
            <w:r w:rsidR="002929AF" w:rsidRPr="00840904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434</w:t>
            </w:r>
            <w:r w:rsidR="002929AF" w:rsidRPr="00840904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73</w:t>
            </w:r>
          </w:p>
        </w:tc>
        <w:tc>
          <w:tcPr>
            <w:tcW w:w="106" w:type="dxa"/>
          </w:tcPr>
          <w:p w14:paraId="4A8A3D52" w14:textId="77777777" w:rsidR="002929AF" w:rsidRPr="00840904" w:rsidRDefault="002929AF" w:rsidP="002929A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45F4237" w14:textId="18360C27" w:rsidR="002929AF" w:rsidRPr="00450F64" w:rsidRDefault="00BE7E77" w:rsidP="002929A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12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6</w:t>
            </w:r>
            <w:r w:rsidR="002929AF" w:rsidRPr="00840904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466</w:t>
            </w:r>
          </w:p>
        </w:tc>
        <w:tc>
          <w:tcPr>
            <w:tcW w:w="116" w:type="dxa"/>
          </w:tcPr>
          <w:p w14:paraId="457C0023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1E157B" w14:textId="2933AF9F" w:rsidR="002929AF" w:rsidRPr="00450F64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378</w:t>
            </w:r>
            <w:r w:rsidR="002929AF" w:rsidRPr="00840904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87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111" w:type="dxa"/>
          </w:tcPr>
          <w:p w14:paraId="3A2AF690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1D41B4DA" w14:textId="1333640D" w:rsidR="002929AF" w:rsidRPr="00450F64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333</w:t>
            </w:r>
            <w:r w:rsidR="002929AF" w:rsidRPr="00840904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87</w:t>
            </w:r>
          </w:p>
        </w:tc>
        <w:tc>
          <w:tcPr>
            <w:tcW w:w="109" w:type="dxa"/>
          </w:tcPr>
          <w:p w14:paraId="7CC3CE0F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EC4FE7F" w14:textId="04D7CB2D" w:rsidR="002929AF" w:rsidRPr="00450F64" w:rsidRDefault="004C49B0" w:rsidP="002929A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2929AF" w:rsidRPr="008409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747</w:t>
            </w:r>
          </w:p>
        </w:tc>
        <w:tc>
          <w:tcPr>
            <w:tcW w:w="109" w:type="dxa"/>
          </w:tcPr>
          <w:p w14:paraId="66644173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F2FC799" w14:textId="75BE1560" w:rsidR="002929AF" w:rsidRPr="00450F64" w:rsidRDefault="00BE7E77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</w:t>
            </w:r>
            <w:r w:rsidR="002929AF" w:rsidRPr="00840904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4</w:t>
            </w: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12</w:t>
            </w:r>
            <w:r w:rsidR="002929AF" w:rsidRPr="00840904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544</w:t>
            </w:r>
          </w:p>
        </w:tc>
      </w:tr>
      <w:tr w:rsidR="002929AF" w:rsidRPr="00B87842" w14:paraId="7CA64A4D" w14:textId="77777777" w:rsidTr="00A1079F">
        <w:trPr>
          <w:cantSplit/>
          <w:trHeight w:val="288"/>
        </w:trPr>
        <w:tc>
          <w:tcPr>
            <w:tcW w:w="3330" w:type="dxa"/>
            <w:vAlign w:val="bottom"/>
          </w:tcPr>
          <w:p w14:paraId="4E0474D5" w14:textId="77777777" w:rsidR="002929AF" w:rsidRPr="00840904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720" w:type="dxa"/>
          </w:tcPr>
          <w:p w14:paraId="1C02EB19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01CEC9" w14:textId="7D7603C4" w:rsidR="002929AF" w:rsidRPr="00840904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B66D168" w14:textId="77777777" w:rsidR="002929AF" w:rsidRPr="00840904" w:rsidRDefault="002929AF" w:rsidP="002929A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127C5B33" w14:textId="3B87CCF1" w:rsidR="002929AF" w:rsidRPr="00840904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</w:t>
            </w:r>
            <w:r w:rsidR="002929AF" w:rsidRPr="00C27CFE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22</w:t>
            </w:r>
          </w:p>
        </w:tc>
        <w:tc>
          <w:tcPr>
            <w:tcW w:w="106" w:type="dxa"/>
          </w:tcPr>
          <w:p w14:paraId="47C373E4" w14:textId="77777777" w:rsidR="002929AF" w:rsidRPr="00840904" w:rsidRDefault="002929AF" w:rsidP="002929A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041CCCB" w14:textId="0D66ABAD" w:rsidR="002929AF" w:rsidRPr="00840904" w:rsidRDefault="00BE7E77" w:rsidP="002929A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</w:t>
            </w:r>
            <w:r w:rsidR="002929AF" w:rsidRPr="001E40E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</w:t>
            </w: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</w:t>
            </w:r>
          </w:p>
        </w:tc>
        <w:tc>
          <w:tcPr>
            <w:tcW w:w="116" w:type="dxa"/>
          </w:tcPr>
          <w:p w14:paraId="675A4EDA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8FE980" w14:textId="73DED418" w:rsidR="002929AF" w:rsidRPr="00840904" w:rsidRDefault="00BE7E77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12</w:t>
            </w:r>
            <w:r w:rsidR="002929AF" w:rsidRPr="001E40E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</w:t>
            </w: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11" w:type="dxa"/>
          </w:tcPr>
          <w:p w14:paraId="41FD80FB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354A00D7" w14:textId="56691483" w:rsidR="002929AF" w:rsidRPr="00840904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</w:t>
            </w:r>
            <w:r w:rsidR="002929AF" w:rsidRPr="001E40E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966</w:t>
            </w:r>
          </w:p>
        </w:tc>
        <w:tc>
          <w:tcPr>
            <w:tcW w:w="109" w:type="dxa"/>
          </w:tcPr>
          <w:p w14:paraId="730F01E8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21C91E44" w14:textId="0ADBEDFA" w:rsidR="002929AF" w:rsidRPr="00840904" w:rsidRDefault="004C49B0" w:rsidP="002929A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="002929AF" w:rsidRPr="00560F2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00</w:t>
            </w:r>
          </w:p>
        </w:tc>
        <w:tc>
          <w:tcPr>
            <w:tcW w:w="109" w:type="dxa"/>
          </w:tcPr>
          <w:p w14:paraId="3B9AC948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C2899EF" w14:textId="26252CEE" w:rsidR="002929AF" w:rsidRPr="00840904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="002929AF" w:rsidRPr="00560F2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</w:p>
        </w:tc>
      </w:tr>
      <w:tr w:rsidR="002929AF" w:rsidRPr="00B87842" w14:paraId="2C894534" w14:textId="77777777" w:rsidTr="00A1079F">
        <w:trPr>
          <w:cantSplit/>
          <w:trHeight w:val="288"/>
        </w:trPr>
        <w:tc>
          <w:tcPr>
            <w:tcW w:w="3330" w:type="dxa"/>
            <w:vAlign w:val="bottom"/>
          </w:tcPr>
          <w:p w14:paraId="127D5C12" w14:textId="77777777" w:rsidR="002929AF" w:rsidRPr="00840904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</w:t>
            </w:r>
          </w:p>
        </w:tc>
        <w:tc>
          <w:tcPr>
            <w:tcW w:w="720" w:type="dxa"/>
          </w:tcPr>
          <w:p w14:paraId="6E41C7D2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81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9BC6B6" w14:textId="337B66AC" w:rsidR="002929AF" w:rsidRPr="00840904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F232509" w14:textId="77777777" w:rsidR="002929AF" w:rsidRPr="00840904" w:rsidRDefault="002929AF" w:rsidP="002929A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725099EA" w14:textId="6FC5FB4E" w:rsidR="002929AF" w:rsidRPr="00840904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</w:t>
            </w:r>
            <w:r w:rsidR="002929AF" w:rsidRPr="00E80F0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06" w:type="dxa"/>
          </w:tcPr>
          <w:p w14:paraId="192DA96F" w14:textId="77777777" w:rsidR="002929AF" w:rsidRPr="00840904" w:rsidRDefault="002929AF" w:rsidP="002929A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7C9D1E2" w14:textId="7A3FF7C2" w:rsidR="002929AF" w:rsidRPr="00840904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6485744F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CBF727" w14:textId="65415B12" w:rsidR="002929AF" w:rsidRPr="00840904" w:rsidRDefault="004C49B0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="002929AF" w:rsidRPr="00E80F0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12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11" w:type="dxa"/>
          </w:tcPr>
          <w:p w14:paraId="21D5880F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17D168B7" w14:textId="6492A3B3" w:rsidR="002929AF" w:rsidRPr="00840904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09" w:type="dxa"/>
          </w:tcPr>
          <w:p w14:paraId="57AAEFF9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53C505D6" w14:textId="398813CA" w:rsidR="002929AF" w:rsidRPr="00252D82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54335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</w:t>
            </w:r>
            <w:r w:rsidRPr="00954335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</w:t>
            </w:r>
            <w:r w:rsidRPr="00954335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487DCF8A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1D8FB115" w14:textId="76B0E999" w:rsidR="002929AF" w:rsidRPr="00840904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</w:tr>
      <w:tr w:rsidR="002929AF" w:rsidRPr="00B87842" w14:paraId="4EADDFF7" w14:textId="77777777" w:rsidTr="00A1079F">
        <w:trPr>
          <w:cantSplit/>
          <w:trHeight w:val="288"/>
        </w:trPr>
        <w:tc>
          <w:tcPr>
            <w:tcW w:w="3330" w:type="dxa"/>
          </w:tcPr>
          <w:p w14:paraId="2014BDF5" w14:textId="27751131" w:rsidR="002929AF" w:rsidRPr="00840904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F7A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ได้มาจากการรวมธุรกิจ </w:t>
            </w:r>
            <w:r w:rsidRPr="00464C89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464C8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ดูหมายเหตุข้อ </w:t>
            </w:r>
            <w:r w:rsidR="004C49B0" w:rsidRPr="004C49B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5</w:t>
            </w:r>
            <w:r w:rsidRPr="00464C89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720" w:type="dxa"/>
          </w:tcPr>
          <w:p w14:paraId="56C8247D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2CA9FF" w14:textId="0A714340" w:rsidR="002929AF" w:rsidRPr="00840904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7828CA0" w14:textId="77777777" w:rsidR="002929AF" w:rsidRPr="00840904" w:rsidRDefault="002929AF" w:rsidP="002929A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1659D309" w14:textId="09E3A0B2" w:rsidR="002929AF" w:rsidRPr="00840904" w:rsidRDefault="004C49B0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56</w:t>
            </w:r>
            <w:r w:rsidR="002929AF" w:rsidRPr="0026555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Pr="004C49B0">
              <w:rPr>
                <w:rFonts w:asciiTheme="majorBidi" w:hAnsiTheme="majorBidi" w:cstheme="majorBidi" w:hint="cs"/>
                <w:bCs/>
                <w:sz w:val="26"/>
                <w:szCs w:val="26"/>
                <w:lang w:val="en-US"/>
              </w:rPr>
              <w:t>335</w:t>
            </w:r>
          </w:p>
        </w:tc>
        <w:tc>
          <w:tcPr>
            <w:tcW w:w="106" w:type="dxa"/>
          </w:tcPr>
          <w:p w14:paraId="0F01ABE2" w14:textId="77777777" w:rsidR="002929AF" w:rsidRPr="00840904" w:rsidRDefault="002929AF" w:rsidP="002929A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E2BA5A3" w14:textId="7ABF93DC" w:rsidR="002929AF" w:rsidRPr="00840904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7B7E4251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C3110B" w14:textId="3761163A" w:rsidR="002929AF" w:rsidRPr="00840904" w:rsidRDefault="004C49B0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2929AF" w:rsidRPr="00CF5BD9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12</w:t>
            </w:r>
          </w:p>
        </w:tc>
        <w:tc>
          <w:tcPr>
            <w:tcW w:w="111" w:type="dxa"/>
          </w:tcPr>
          <w:p w14:paraId="177190F7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7AD30F85" w14:textId="38449551" w:rsidR="002929AF" w:rsidRPr="00840904" w:rsidRDefault="00BE7E77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="002929AF" w:rsidRPr="00A1079F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 w:hint="cs"/>
                <w:bCs/>
                <w:sz w:val="26"/>
                <w:szCs w:val="26"/>
                <w:lang w:val="en-US"/>
              </w:rPr>
              <w:t>87</w:t>
            </w:r>
          </w:p>
        </w:tc>
        <w:tc>
          <w:tcPr>
            <w:tcW w:w="109" w:type="dxa"/>
          </w:tcPr>
          <w:p w14:paraId="0E075F93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BEA406D" w14:textId="2EFD9E8E" w:rsidR="002929AF" w:rsidRPr="001D1ADF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74B66E03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15A74FD2" w14:textId="20DB47AD" w:rsidR="002929AF" w:rsidRPr="00840904" w:rsidRDefault="00BE7E77" w:rsidP="002929AF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121</w:t>
            </w:r>
            <w:r w:rsidR="002929AF" w:rsidRPr="00016A2A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34</w:t>
            </w:r>
          </w:p>
        </w:tc>
      </w:tr>
      <w:tr w:rsidR="002929AF" w:rsidRPr="00B87842" w14:paraId="78BC9966" w14:textId="77777777" w:rsidTr="00A1079F">
        <w:trPr>
          <w:cantSplit/>
          <w:trHeight w:val="288"/>
        </w:trPr>
        <w:tc>
          <w:tcPr>
            <w:tcW w:w="3330" w:type="dxa"/>
            <w:vAlign w:val="bottom"/>
          </w:tcPr>
          <w:p w14:paraId="5D5CC9A2" w14:textId="5800C9AA" w:rsidR="002929AF" w:rsidRPr="00840904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ตีราคาที่ดินใหม่</w:t>
            </w:r>
          </w:p>
        </w:tc>
        <w:tc>
          <w:tcPr>
            <w:tcW w:w="720" w:type="dxa"/>
          </w:tcPr>
          <w:p w14:paraId="4BB02A56" w14:textId="6976857D" w:rsidR="002929AF" w:rsidRPr="00840904" w:rsidRDefault="004C49B0" w:rsidP="005E00A6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260" w:type="dxa"/>
          </w:tcPr>
          <w:p w14:paraId="405500F4" w14:textId="75466D1A" w:rsidR="002929AF" w:rsidRPr="00840904" w:rsidRDefault="004C49B0" w:rsidP="002929AF">
            <w:pPr>
              <w:pStyle w:val="acctfourfigures"/>
              <w:tabs>
                <w:tab w:val="clear" w:pos="765"/>
                <w:tab w:val="decimal" w:pos="762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367</w:t>
            </w:r>
            <w:r w:rsidR="002929AF" w:rsidRPr="00590362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79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06" w:type="dxa"/>
          </w:tcPr>
          <w:p w14:paraId="18127712" w14:textId="77777777" w:rsidR="002929AF" w:rsidRPr="00840904" w:rsidRDefault="002929AF" w:rsidP="002929A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176EACA2" w14:textId="49C0DB23" w:rsidR="002929AF" w:rsidRPr="00840904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BE17415" w14:textId="77777777" w:rsidR="002929AF" w:rsidRPr="00840904" w:rsidRDefault="002929AF" w:rsidP="002929A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32F0A11" w14:textId="06A3BABE" w:rsidR="002929AF" w:rsidRPr="00840904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1EA2101C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50C528" w14:textId="523FBA27" w:rsidR="002929AF" w:rsidRPr="00840904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17A87835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35185994" w14:textId="71D54DAC" w:rsidR="002929AF" w:rsidRPr="00840904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023151D2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391C8A9B" w14:textId="1F11A1B8" w:rsidR="002929AF" w:rsidRPr="00840904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16FE2153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E511C6F" w14:textId="54934016" w:rsidR="002929AF" w:rsidRPr="00840904" w:rsidRDefault="004C49B0" w:rsidP="002929AF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367</w:t>
            </w:r>
            <w:r w:rsidR="002929AF" w:rsidRPr="00590362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79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</w:p>
        </w:tc>
      </w:tr>
      <w:tr w:rsidR="002929AF" w:rsidRPr="00B87842" w14:paraId="00B43FCA" w14:textId="77777777" w:rsidTr="00A1079F">
        <w:trPr>
          <w:cantSplit/>
          <w:trHeight w:val="288"/>
        </w:trPr>
        <w:tc>
          <w:tcPr>
            <w:tcW w:w="3330" w:type="dxa"/>
            <w:vAlign w:val="bottom"/>
          </w:tcPr>
          <w:p w14:paraId="293095D0" w14:textId="77777777" w:rsidR="002929AF" w:rsidRPr="00840904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720" w:type="dxa"/>
          </w:tcPr>
          <w:p w14:paraId="47F00FB3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971646" w14:textId="085F688A" w:rsidR="002929AF" w:rsidRPr="00840904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23E69E0" w14:textId="77777777" w:rsidR="002929AF" w:rsidRPr="00840904" w:rsidRDefault="002929AF" w:rsidP="002929A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6F70862C" w14:textId="5C6021DB" w:rsidR="002929AF" w:rsidRPr="00840904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E77FA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Pr="009E77FA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78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  <w:r w:rsidRPr="009E77FA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4AD830FB" w14:textId="77777777" w:rsidR="002929AF" w:rsidRPr="00840904" w:rsidRDefault="002929AF" w:rsidP="002929A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2DBF5B5" w14:textId="08BE0956" w:rsidR="002929AF" w:rsidRPr="00840904" w:rsidRDefault="002929AF" w:rsidP="002929A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E77FA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</w:t>
            </w:r>
            <w:r w:rsidRPr="009E77FA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</w:t>
            </w:r>
            <w:r w:rsidRPr="009E77FA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6" w:type="dxa"/>
          </w:tcPr>
          <w:p w14:paraId="2B6E0981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6F7128" w14:textId="610E268F" w:rsidR="002929AF" w:rsidRPr="00840904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E77FA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</w:t>
            </w:r>
            <w:r w:rsidRPr="009E77FA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64</w:t>
            </w:r>
            <w:r w:rsidRPr="009E77FA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1" w:type="dxa"/>
          </w:tcPr>
          <w:p w14:paraId="4954D676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56B438EB" w14:textId="659BCAB4" w:rsidR="002929AF" w:rsidRPr="00840904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E77FA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565</w:t>
            </w:r>
            <w:r w:rsidRPr="009E77FA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5AF87738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0902961C" w14:textId="1143AAAA" w:rsidR="002929AF" w:rsidRPr="00840904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E77FA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57</w:t>
            </w:r>
            <w:r w:rsidRPr="009E77FA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43455FD4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77A0F92" w14:textId="7CE84F95" w:rsidR="002929AF" w:rsidRPr="00840904" w:rsidRDefault="002929AF" w:rsidP="002929AF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B65DA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Pr="004B65DA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73</w:t>
            </w:r>
            <w:r w:rsidRPr="004B65DA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2929AF" w:rsidRPr="00B87842" w14:paraId="523F1BC3" w14:textId="77777777" w:rsidTr="00A1079F">
        <w:trPr>
          <w:cantSplit/>
          <w:trHeight w:val="288"/>
        </w:trPr>
        <w:tc>
          <w:tcPr>
            <w:tcW w:w="3330" w:type="dxa"/>
            <w:vAlign w:val="bottom"/>
          </w:tcPr>
          <w:p w14:paraId="1DFFE381" w14:textId="77777777" w:rsidR="002929AF" w:rsidRPr="00840904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720" w:type="dxa"/>
          </w:tcPr>
          <w:p w14:paraId="7CC78B66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3BD4F6" w14:textId="0397FF12" w:rsidR="002929AF" w:rsidRPr="00840904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86597D8" w14:textId="77777777" w:rsidR="002929AF" w:rsidRPr="00840904" w:rsidRDefault="002929AF" w:rsidP="002929A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5C7EEEF7" w14:textId="380AF1A7" w:rsidR="002929AF" w:rsidRPr="00840904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B65DA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</w:t>
            </w:r>
            <w:r w:rsidRPr="004B65DA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00</w:t>
            </w:r>
            <w:r w:rsidRPr="004B65DA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0CA26E19" w14:textId="77777777" w:rsidR="002929AF" w:rsidRPr="00840904" w:rsidRDefault="002929AF" w:rsidP="002929A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E666BEE" w14:textId="79210FC1" w:rsidR="002929AF" w:rsidRPr="00840904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4A4761CD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7FD53B" w14:textId="35BE60FD" w:rsidR="002929AF" w:rsidRPr="00840904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B65DA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48</w:t>
            </w:r>
            <w:r w:rsidRPr="004B65DA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1" w:type="dxa"/>
          </w:tcPr>
          <w:p w14:paraId="56241784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41A7100D" w14:textId="7BE317AB" w:rsidR="002929AF" w:rsidRPr="00840904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66A88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87</w:t>
            </w:r>
            <w:r w:rsidRPr="00B66A88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411F882E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1B83529" w14:textId="4B266585" w:rsidR="002929AF" w:rsidRPr="00252D82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66A88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65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Pr="00B66A88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42DC47AD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17B69356" w14:textId="65CBAA99" w:rsidR="002929AF" w:rsidRPr="00840904" w:rsidRDefault="002929AF" w:rsidP="002929AF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66A88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12</w:t>
            </w:r>
            <w:r w:rsidRPr="00B66A88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586</w:t>
            </w:r>
            <w:r w:rsidRPr="00B66A88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2929AF" w:rsidRPr="00B87842" w14:paraId="35688085" w14:textId="77777777" w:rsidTr="00A1079F">
        <w:trPr>
          <w:cantSplit/>
          <w:trHeight w:val="288"/>
        </w:trPr>
        <w:tc>
          <w:tcPr>
            <w:tcW w:w="3330" w:type="dxa"/>
            <w:vAlign w:val="bottom"/>
          </w:tcPr>
          <w:p w14:paraId="2E6579E9" w14:textId="15AB3371" w:rsidR="002929AF" w:rsidRPr="00840904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</w:t>
            </w:r>
            <w:r w:rsidR="009A4C1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จาก</w:t>
            </w: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อสังหาริมทรัพย์เพื่อลงทุน</w:t>
            </w:r>
          </w:p>
        </w:tc>
        <w:tc>
          <w:tcPr>
            <w:tcW w:w="720" w:type="dxa"/>
          </w:tcPr>
          <w:p w14:paraId="0602B19F" w14:textId="61EA6BFA" w:rsidR="002929AF" w:rsidRPr="002B7E15" w:rsidRDefault="00BE7E77" w:rsidP="002929AF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64C94D" w14:textId="2798949D" w:rsidR="002929AF" w:rsidRPr="00840904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58B4CB7" w14:textId="77777777" w:rsidR="002929AF" w:rsidRPr="00840904" w:rsidRDefault="002929AF" w:rsidP="002929A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6C0AD5BB" w14:textId="40C6999A" w:rsidR="002929AF" w:rsidRPr="00840904" w:rsidRDefault="00BE7E77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</w:t>
            </w:r>
            <w:r w:rsidR="002929AF" w:rsidRPr="00CA0BEC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433</w:t>
            </w:r>
          </w:p>
        </w:tc>
        <w:tc>
          <w:tcPr>
            <w:tcW w:w="106" w:type="dxa"/>
          </w:tcPr>
          <w:p w14:paraId="76B64B2F" w14:textId="77777777" w:rsidR="002929AF" w:rsidRPr="00840904" w:rsidRDefault="002929AF" w:rsidP="002929A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A6F4BC6" w14:textId="238A24E0" w:rsidR="002929AF" w:rsidRPr="00840904" w:rsidRDefault="002929AF" w:rsidP="00B6082A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16" w:type="dxa"/>
          </w:tcPr>
          <w:p w14:paraId="2ABAD4F4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886F4D" w14:textId="05B5770D" w:rsidR="002929AF" w:rsidRPr="00840904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7922D4EE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484FA73F" w14:textId="6EE463B5" w:rsidR="002929AF" w:rsidRPr="00840904" w:rsidRDefault="004C49B0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9" w:type="dxa"/>
          </w:tcPr>
          <w:p w14:paraId="32CFEE3C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6DF33F2C" w14:textId="1DA4E0C0" w:rsidR="002929AF" w:rsidRPr="00840904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27CB70D9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42B50408" w14:textId="682D2D97" w:rsidR="002929AF" w:rsidRPr="00840904" w:rsidRDefault="00BE7E77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</w:t>
            </w:r>
            <w:r w:rsidR="002929AF" w:rsidRPr="007D160C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48</w:t>
            </w:r>
          </w:p>
        </w:tc>
      </w:tr>
      <w:tr w:rsidR="002929AF" w:rsidRPr="00B87842" w14:paraId="1B2FBCE2" w14:textId="77777777" w:rsidTr="00A1079F">
        <w:trPr>
          <w:cantSplit/>
          <w:trHeight w:val="288"/>
        </w:trPr>
        <w:tc>
          <w:tcPr>
            <w:tcW w:w="3330" w:type="dxa"/>
          </w:tcPr>
          <w:p w14:paraId="2DB2D25D" w14:textId="786730D4" w:rsidR="002929AF" w:rsidRPr="00840904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720" w:type="dxa"/>
          </w:tcPr>
          <w:p w14:paraId="403D09A9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86400" w14:textId="31DF5DF8" w:rsidR="002929AF" w:rsidRPr="00265557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3</w:t>
            </w:r>
            <w:r w:rsidR="002929AF" w:rsidRPr="00265557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69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06" w:type="dxa"/>
          </w:tcPr>
          <w:p w14:paraId="5711120A" w14:textId="77777777" w:rsidR="002929AF" w:rsidRPr="00840904" w:rsidRDefault="002929AF" w:rsidP="002929A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DF2C2" w14:textId="189F1963" w:rsidR="002929AF" w:rsidRPr="00840904" w:rsidRDefault="00BE7E77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</w:t>
            </w:r>
            <w:r w:rsidR="002929AF" w:rsidRPr="005A2895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5</w:t>
            </w: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9</w:t>
            </w:r>
            <w:r w:rsidR="002929AF" w:rsidRPr="005A2895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99</w:t>
            </w: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106" w:type="dxa"/>
          </w:tcPr>
          <w:p w14:paraId="7786DBB5" w14:textId="77777777" w:rsidR="002929AF" w:rsidRPr="00840904" w:rsidRDefault="002929AF" w:rsidP="002929A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7A9CA" w14:textId="2373A07A" w:rsidR="002929AF" w:rsidRPr="00840904" w:rsidRDefault="00BE7E77" w:rsidP="002929A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</w:t>
            </w:r>
            <w:r w:rsidR="002929AF" w:rsidRPr="006364EB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87</w:t>
            </w: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116" w:type="dxa"/>
          </w:tcPr>
          <w:p w14:paraId="3A2967C0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E0185" w14:textId="4A580461" w:rsidR="002929AF" w:rsidRPr="00840904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44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</w:t>
            </w:r>
            <w:r w:rsidR="002929AF" w:rsidRPr="006364EB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799</w:t>
            </w:r>
          </w:p>
        </w:tc>
        <w:tc>
          <w:tcPr>
            <w:tcW w:w="111" w:type="dxa"/>
          </w:tcPr>
          <w:p w14:paraId="3A0D442D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D4BAA" w14:textId="24B92EB4" w:rsidR="002929AF" w:rsidRPr="00840904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35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</w:t>
            </w:r>
            <w:r w:rsidR="002929AF" w:rsidRPr="00A34A8D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685</w:t>
            </w:r>
          </w:p>
        </w:tc>
        <w:tc>
          <w:tcPr>
            <w:tcW w:w="109" w:type="dxa"/>
          </w:tcPr>
          <w:p w14:paraId="754C8003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7E954" w14:textId="3A948F28" w:rsidR="002929AF" w:rsidRPr="00840904" w:rsidRDefault="004C49B0" w:rsidP="002929A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</w:t>
            </w:r>
            <w:r w:rsidR="002929AF" w:rsidRPr="00A34A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9" w:type="dxa"/>
          </w:tcPr>
          <w:p w14:paraId="001F0746" w14:textId="77777777" w:rsidR="002929AF" w:rsidRPr="00840904" w:rsidRDefault="002929AF" w:rsidP="002929AF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6AE0B" w14:textId="1A5D4BA2" w:rsidR="002929AF" w:rsidRPr="00840904" w:rsidRDefault="00BE7E77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</w:t>
            </w:r>
            <w:r w:rsidR="002929AF" w:rsidRPr="00A34A8D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975</w:t>
            </w:r>
            <w:r w:rsidR="002929AF" w:rsidRPr="00A34A8D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6</w:t>
            </w:r>
            <w:r w:rsidR="004C49B0" w:rsidRPr="004C49B0">
              <w:rPr>
                <w:rFonts w:asciiTheme="majorBidi" w:hAnsiTheme="majorBidi" w:cstheme="majorBidi" w:hint="cs"/>
                <w:b/>
                <w:sz w:val="26"/>
                <w:szCs w:val="26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 w:hint="cs"/>
                <w:b/>
                <w:sz w:val="26"/>
                <w:szCs w:val="26"/>
                <w:lang w:val="en-US" w:bidi="th-TH"/>
              </w:rPr>
              <w:t>0</w:t>
            </w:r>
          </w:p>
        </w:tc>
      </w:tr>
      <w:tr w:rsidR="002A499B" w:rsidRPr="00B87842" w14:paraId="315F798C" w14:textId="77777777" w:rsidTr="00A1079F">
        <w:trPr>
          <w:cantSplit/>
          <w:trHeight w:val="288"/>
        </w:trPr>
        <w:tc>
          <w:tcPr>
            <w:tcW w:w="3330" w:type="dxa"/>
            <w:vAlign w:val="center"/>
          </w:tcPr>
          <w:p w14:paraId="79C5EA01" w14:textId="77777777" w:rsidR="002A499B" w:rsidRPr="00ED0E2E" w:rsidRDefault="002A499B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38AF2C50" w14:textId="77777777" w:rsidR="002A499B" w:rsidRPr="00ED0E2E" w:rsidRDefault="002A499B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343CDF5" w14:textId="77777777" w:rsidR="002A499B" w:rsidRPr="00ED0E2E" w:rsidRDefault="002A499B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</w:tcPr>
          <w:p w14:paraId="4B410220" w14:textId="77777777" w:rsidR="002A499B" w:rsidRPr="00ED0E2E" w:rsidRDefault="002A499B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  <w:vAlign w:val="bottom"/>
          </w:tcPr>
          <w:p w14:paraId="17FB6277" w14:textId="77777777" w:rsidR="002A499B" w:rsidRPr="00ED0E2E" w:rsidRDefault="002A499B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</w:tcPr>
          <w:p w14:paraId="21FD24BB" w14:textId="77777777" w:rsidR="002A499B" w:rsidRPr="00ED0E2E" w:rsidRDefault="002A499B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776E7F0" w14:textId="77777777" w:rsidR="002A499B" w:rsidRPr="00ED0E2E" w:rsidRDefault="002A499B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6" w:type="dxa"/>
          </w:tcPr>
          <w:p w14:paraId="77AC9908" w14:textId="77777777" w:rsidR="002A499B" w:rsidRPr="00ED0E2E" w:rsidRDefault="002A499B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377C69C" w14:textId="77777777" w:rsidR="002A499B" w:rsidRPr="00ED0E2E" w:rsidRDefault="002A499B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1" w:type="dxa"/>
          </w:tcPr>
          <w:p w14:paraId="150B2E82" w14:textId="77777777" w:rsidR="002A499B" w:rsidRPr="00ED0E2E" w:rsidRDefault="002A499B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2" w:type="dxa"/>
            <w:vAlign w:val="bottom"/>
          </w:tcPr>
          <w:p w14:paraId="6903F0EA" w14:textId="77777777" w:rsidR="002A499B" w:rsidRPr="00ED0E2E" w:rsidRDefault="002A499B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9" w:type="dxa"/>
          </w:tcPr>
          <w:p w14:paraId="573E29FB" w14:textId="77777777" w:rsidR="002A499B" w:rsidRPr="00ED0E2E" w:rsidRDefault="002A499B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31" w:type="dxa"/>
            <w:vAlign w:val="bottom"/>
          </w:tcPr>
          <w:p w14:paraId="06DD6E62" w14:textId="77777777" w:rsidR="002A499B" w:rsidRPr="00ED0E2E" w:rsidRDefault="002A499B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9" w:type="dxa"/>
          </w:tcPr>
          <w:p w14:paraId="77E0642A" w14:textId="77777777" w:rsidR="002A499B" w:rsidRPr="00ED0E2E" w:rsidRDefault="002A499B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766F92CB" w14:textId="77777777" w:rsidR="002A499B" w:rsidRPr="00ED0E2E" w:rsidRDefault="002A499B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2929AF" w:rsidRPr="00B87842" w14:paraId="548BCE03" w14:textId="77777777" w:rsidTr="00A1079F">
        <w:trPr>
          <w:cantSplit/>
          <w:trHeight w:val="288"/>
        </w:trPr>
        <w:tc>
          <w:tcPr>
            <w:tcW w:w="3330" w:type="dxa"/>
            <w:vAlign w:val="center"/>
          </w:tcPr>
          <w:p w14:paraId="0A28B9F2" w14:textId="77777777" w:rsidR="002929AF" w:rsidRPr="00ED0E2E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ED0E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lastRenderedPageBreak/>
              <w:t>ค่าเสื่อมราคา</w:t>
            </w:r>
          </w:p>
        </w:tc>
        <w:tc>
          <w:tcPr>
            <w:tcW w:w="720" w:type="dxa"/>
          </w:tcPr>
          <w:p w14:paraId="57723E5F" w14:textId="77777777" w:rsidR="002929AF" w:rsidRPr="00ED0E2E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4CFAAF6" w14:textId="77777777" w:rsidR="002929AF" w:rsidRPr="00ED0E2E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</w:tcPr>
          <w:p w14:paraId="3DDE8126" w14:textId="77777777" w:rsidR="002929AF" w:rsidRPr="00ED0E2E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  <w:vAlign w:val="bottom"/>
          </w:tcPr>
          <w:p w14:paraId="1C0D6A38" w14:textId="77777777" w:rsidR="002929AF" w:rsidRPr="00ED0E2E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</w:tcPr>
          <w:p w14:paraId="49B0B0E6" w14:textId="77777777" w:rsidR="002929AF" w:rsidRPr="00ED0E2E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A7F3722" w14:textId="77777777" w:rsidR="002929AF" w:rsidRPr="00ED0E2E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6" w:type="dxa"/>
          </w:tcPr>
          <w:p w14:paraId="1D72C315" w14:textId="77777777" w:rsidR="002929AF" w:rsidRPr="00ED0E2E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6B2CB27" w14:textId="77777777" w:rsidR="002929AF" w:rsidRPr="00ED0E2E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1" w:type="dxa"/>
          </w:tcPr>
          <w:p w14:paraId="24287ECC" w14:textId="77777777" w:rsidR="002929AF" w:rsidRPr="00ED0E2E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2" w:type="dxa"/>
            <w:vAlign w:val="bottom"/>
          </w:tcPr>
          <w:p w14:paraId="4095139A" w14:textId="77777777" w:rsidR="002929AF" w:rsidRPr="00ED0E2E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9" w:type="dxa"/>
          </w:tcPr>
          <w:p w14:paraId="321DDD54" w14:textId="77777777" w:rsidR="002929AF" w:rsidRPr="00ED0E2E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31" w:type="dxa"/>
            <w:vAlign w:val="bottom"/>
          </w:tcPr>
          <w:p w14:paraId="3EC0A5F3" w14:textId="77777777" w:rsidR="002929AF" w:rsidRPr="00ED0E2E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9" w:type="dxa"/>
          </w:tcPr>
          <w:p w14:paraId="7FAB2B39" w14:textId="77777777" w:rsidR="002929AF" w:rsidRPr="00ED0E2E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64A622A4" w14:textId="77777777" w:rsidR="002929AF" w:rsidRPr="00ED0E2E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2929AF" w:rsidRPr="00B87842" w14:paraId="45E4592C" w14:textId="77777777" w:rsidTr="00A1079F">
        <w:trPr>
          <w:cantSplit/>
          <w:trHeight w:val="288"/>
        </w:trPr>
        <w:tc>
          <w:tcPr>
            <w:tcW w:w="3330" w:type="dxa"/>
            <w:vAlign w:val="center"/>
          </w:tcPr>
          <w:p w14:paraId="126B1A2A" w14:textId="014DEEA2" w:rsidR="002929AF" w:rsidRPr="00840904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8409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มกราคม </w:t>
            </w:r>
            <w:r w:rsidR="00BE7E77" w:rsidRPr="00BE7E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720" w:type="dxa"/>
          </w:tcPr>
          <w:p w14:paraId="31D78544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4204A89" w14:textId="77934AEE" w:rsidR="002929AF" w:rsidRPr="00513E0F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85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  <w:r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55D83286" w14:textId="77777777" w:rsidR="002929AF" w:rsidRPr="00513E0F" w:rsidRDefault="002929AF" w:rsidP="002929AF">
            <w:pPr>
              <w:pStyle w:val="acctfourfigures"/>
              <w:tabs>
                <w:tab w:val="clear" w:pos="765"/>
                <w:tab w:val="decimal" w:pos="762"/>
                <w:tab w:val="decimal" w:pos="800"/>
                <w:tab w:val="decimal" w:pos="899"/>
              </w:tabs>
              <w:spacing w:line="300" w:lineRule="exact"/>
              <w:ind w:left="142" w:right="-43" w:hanging="1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621726D4" w14:textId="175BC33E" w:rsidR="002929AF" w:rsidRPr="00513E0F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</w:t>
            </w:r>
            <w:r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</w:t>
            </w:r>
            <w:r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2D397F4A" w14:textId="77777777" w:rsidR="002929AF" w:rsidRPr="00513E0F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1D4FF6B" w14:textId="240F1517" w:rsidR="002929AF" w:rsidRPr="00513E0F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35</w:t>
            </w:r>
            <w:r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747</w:t>
            </w:r>
            <w:r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6" w:type="dxa"/>
          </w:tcPr>
          <w:p w14:paraId="335774ED" w14:textId="77777777" w:rsidR="002929AF" w:rsidRPr="00513E0F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2D85C2" w14:textId="48190A3D" w:rsidR="002929AF" w:rsidRPr="00513E0F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1" w:type="dxa"/>
          </w:tcPr>
          <w:p w14:paraId="16713F44" w14:textId="77777777" w:rsidR="002929AF" w:rsidRPr="00513E0F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1194DABD" w14:textId="13A1B3E1" w:rsidR="002929AF" w:rsidRPr="00513E0F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22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  <w:r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16983FA2" w14:textId="77777777" w:rsidR="002929AF" w:rsidRPr="00513E0F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9CDDB74" w14:textId="283CFCFB" w:rsidR="002929AF" w:rsidRPr="00513E0F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1968D46C" w14:textId="77777777" w:rsidR="002929AF" w:rsidRPr="00513E0F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5AA008F" w14:textId="268502AC" w:rsidR="002929AF" w:rsidRPr="00513E0F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94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  <w:r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</w:t>
            </w:r>
            <w:r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2929AF" w:rsidRPr="00B87842" w14:paraId="09D7DF37" w14:textId="77777777" w:rsidTr="00A1079F">
        <w:trPr>
          <w:cantSplit/>
          <w:trHeight w:val="288"/>
        </w:trPr>
        <w:tc>
          <w:tcPr>
            <w:tcW w:w="3330" w:type="dxa"/>
            <w:vAlign w:val="center"/>
          </w:tcPr>
          <w:p w14:paraId="643DC40D" w14:textId="77777777" w:rsidR="002929AF" w:rsidRPr="00840904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3097031C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C5F2197" w14:textId="68B23848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8985E38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left="142" w:right="-43" w:hanging="1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6863654E" w14:textId="2536F133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357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48324ECE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D061D23" w14:textId="216863BC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333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6" w:type="dxa"/>
          </w:tcPr>
          <w:p w14:paraId="7E989B8E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94A09B" w14:textId="0E829E2D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35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47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1" w:type="dxa"/>
          </w:tcPr>
          <w:p w14:paraId="43E22443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559602E5" w14:textId="391580F4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335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76F9DBE3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A75855B" w14:textId="2E80C618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3989D17F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7736BC04" w14:textId="34524E48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495</w:t>
            </w: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2929AF" w:rsidRPr="00B87842" w14:paraId="46580370" w14:textId="77777777" w:rsidTr="00A1079F">
        <w:trPr>
          <w:cantSplit/>
          <w:trHeight w:val="288"/>
        </w:trPr>
        <w:tc>
          <w:tcPr>
            <w:tcW w:w="3330" w:type="dxa"/>
            <w:vAlign w:val="center"/>
          </w:tcPr>
          <w:p w14:paraId="399AFAE7" w14:textId="77777777" w:rsidR="002929AF" w:rsidRPr="00840904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720" w:type="dxa"/>
          </w:tcPr>
          <w:p w14:paraId="0998330F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EEB7056" w14:textId="363F4CA0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9415B53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left="142" w:right="-43" w:hanging="1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7B594EF3" w14:textId="7318466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C36AB47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85584F4" w14:textId="5B624C82" w:rsidR="002929AF" w:rsidRPr="00DB5DFD" w:rsidRDefault="00BE7E77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</w:t>
            </w:r>
            <w:r w:rsidR="002929AF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16" w:type="dxa"/>
          </w:tcPr>
          <w:p w14:paraId="13DA6D65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A36C9F" w14:textId="5A87C845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418ADAB1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06F4845B" w14:textId="43FA010E" w:rsidR="002929AF" w:rsidRPr="00DB5DFD" w:rsidRDefault="00BE7E77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22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09" w:type="dxa"/>
          </w:tcPr>
          <w:p w14:paraId="6D86588B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55FFC342" w14:textId="51CF1A24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4FF29112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7B42E11" w14:textId="4A6DB70F" w:rsidR="002929AF" w:rsidRPr="00DB5DFD" w:rsidRDefault="00BE7E77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</w:t>
            </w:r>
            <w:r w:rsidR="002929AF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339</w:t>
            </w:r>
          </w:p>
        </w:tc>
      </w:tr>
      <w:tr w:rsidR="002929AF" w:rsidRPr="00B87842" w14:paraId="0C2F1670" w14:textId="77777777" w:rsidTr="00A1079F">
        <w:trPr>
          <w:cantSplit/>
          <w:trHeight w:val="288"/>
        </w:trPr>
        <w:tc>
          <w:tcPr>
            <w:tcW w:w="3330" w:type="dxa"/>
            <w:vAlign w:val="center"/>
          </w:tcPr>
          <w:p w14:paraId="3988C18B" w14:textId="77777777" w:rsidR="002929AF" w:rsidRPr="00840904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720" w:type="dxa"/>
          </w:tcPr>
          <w:p w14:paraId="4E75D3E0" w14:textId="77777777" w:rsidR="002929AF" w:rsidRPr="00DB5DFD" w:rsidRDefault="002929AF" w:rsidP="002929AF">
            <w:pPr>
              <w:pStyle w:val="acctfourfigures"/>
              <w:tabs>
                <w:tab w:val="clear" w:pos="765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94E252C" w14:textId="23D9F4BF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5F4D8EE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left="142" w:right="-43" w:hanging="1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7D331B64" w14:textId="1F529F42" w:rsidR="002929AF" w:rsidRPr="00DB5DFD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</w:t>
            </w:r>
            <w:r w:rsidR="002929AF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499</w:t>
            </w:r>
          </w:p>
        </w:tc>
        <w:tc>
          <w:tcPr>
            <w:tcW w:w="106" w:type="dxa"/>
          </w:tcPr>
          <w:p w14:paraId="2CAED1FA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9BA2708" w14:textId="0B8199DD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05783520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9AD095" w14:textId="455EA98B" w:rsidR="002929AF" w:rsidRPr="00DB5DFD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535</w:t>
            </w:r>
          </w:p>
        </w:tc>
        <w:tc>
          <w:tcPr>
            <w:tcW w:w="111" w:type="dxa"/>
          </w:tcPr>
          <w:p w14:paraId="2140DAAB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50119362" w14:textId="0A0F4B7D" w:rsidR="002929AF" w:rsidRPr="00DB5DFD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="002929AF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495</w:t>
            </w:r>
          </w:p>
        </w:tc>
        <w:tc>
          <w:tcPr>
            <w:tcW w:w="109" w:type="dxa"/>
          </w:tcPr>
          <w:p w14:paraId="4D4FF875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0FFB82E3" w14:textId="04CED694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3ED904E6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69DBB81" w14:textId="57E87066" w:rsidR="002929AF" w:rsidRPr="00DB5DFD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</w:t>
            </w:r>
            <w:r w:rsidR="002929AF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</w:t>
            </w:r>
          </w:p>
        </w:tc>
      </w:tr>
      <w:tr w:rsidR="002929AF" w:rsidRPr="00B87842" w14:paraId="4C0E72A9" w14:textId="77777777" w:rsidTr="00A1079F">
        <w:trPr>
          <w:cantSplit/>
          <w:trHeight w:val="288"/>
        </w:trPr>
        <w:tc>
          <w:tcPr>
            <w:tcW w:w="3330" w:type="dxa"/>
            <w:vAlign w:val="center"/>
          </w:tcPr>
          <w:p w14:paraId="5CF6FBED" w14:textId="271CC953" w:rsidR="002929AF" w:rsidRPr="00840904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720" w:type="dxa"/>
          </w:tcPr>
          <w:p w14:paraId="0A2BA119" w14:textId="29B727F5" w:rsidR="002929AF" w:rsidRPr="002B7E15" w:rsidRDefault="00BE7E77" w:rsidP="002929AF">
            <w:pPr>
              <w:pStyle w:val="acctfourfigures"/>
              <w:tabs>
                <w:tab w:val="clear" w:pos="765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BE7E7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1260" w:type="dxa"/>
            <w:vAlign w:val="bottom"/>
          </w:tcPr>
          <w:p w14:paraId="46CFE212" w14:textId="5D603462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020A9E7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left="142" w:right="-43" w:hanging="1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7022C2D4" w14:textId="2D10DD58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0993CE6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1C1FD07" w14:textId="66CB7A4C" w:rsidR="002929AF" w:rsidRPr="00DB5DFD" w:rsidRDefault="00BE7E77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2929AF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663</w:t>
            </w:r>
          </w:p>
        </w:tc>
        <w:tc>
          <w:tcPr>
            <w:tcW w:w="116" w:type="dxa"/>
          </w:tcPr>
          <w:p w14:paraId="5A14B53B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798CE8" w14:textId="2C0CF13D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3D1F9B2A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582"/>
                <w:tab w:val="decimal" w:pos="800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00906FE8" w14:textId="27C61CD5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4021BBFF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935FFA0" w14:textId="7B8D7F89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579C8832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B21D5A9" w14:textId="03F3DC3E" w:rsidR="002929AF" w:rsidRPr="00DB5DFD" w:rsidRDefault="00BE7E77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2929AF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663</w:t>
            </w:r>
          </w:p>
        </w:tc>
      </w:tr>
      <w:tr w:rsidR="002929AF" w:rsidRPr="00B87842" w14:paraId="5071EFA7" w14:textId="77777777" w:rsidTr="00A1079F">
        <w:trPr>
          <w:cantSplit/>
          <w:trHeight w:val="288"/>
        </w:trPr>
        <w:tc>
          <w:tcPr>
            <w:tcW w:w="3330" w:type="dxa"/>
            <w:vAlign w:val="center"/>
          </w:tcPr>
          <w:p w14:paraId="68FECEB0" w14:textId="5D26B6BE" w:rsidR="002929AF" w:rsidRPr="00840904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โอนไปอสังหาริมทรัพย์เพื่อการลงทุน  </w:t>
            </w:r>
          </w:p>
        </w:tc>
        <w:tc>
          <w:tcPr>
            <w:tcW w:w="720" w:type="dxa"/>
            <w:vAlign w:val="bottom"/>
          </w:tcPr>
          <w:p w14:paraId="124C2B47" w14:textId="7D1D999E" w:rsidR="002929AF" w:rsidRPr="002B7E15" w:rsidRDefault="00BE7E77" w:rsidP="002929AF">
            <w:pPr>
              <w:pStyle w:val="acctfourfigures"/>
              <w:tabs>
                <w:tab w:val="clear" w:pos="765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BE7E7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250781" w14:textId="29BBFFCD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A9DA8FF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left="142" w:right="-43" w:hanging="1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D68FCE7" w14:textId="233F3455" w:rsidR="002929AF" w:rsidRPr="00DB5DFD" w:rsidRDefault="00BE7E77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</w:t>
            </w:r>
            <w:r w:rsidR="002929AF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</w:t>
            </w: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06" w:type="dxa"/>
          </w:tcPr>
          <w:p w14:paraId="2FBB0196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4389EE6" w14:textId="32B28BD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7B34BB5D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04C883" w14:textId="7F406172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1F8D0875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008A3332" w14:textId="39C426E4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50DAAB9A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6FF613C0" w14:textId="7A2DA3F0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4E60AC21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6DB83FBC" w14:textId="7EE211AA" w:rsidR="002929AF" w:rsidRPr="00DB5DFD" w:rsidRDefault="00BE7E77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</w:t>
            </w:r>
            <w:r w:rsidR="002929AF"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</w:t>
            </w: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</w:p>
        </w:tc>
      </w:tr>
      <w:tr w:rsidR="002929AF" w:rsidRPr="00B87842" w14:paraId="506992CD" w14:textId="77777777">
        <w:trPr>
          <w:cantSplit/>
          <w:trHeight w:val="288"/>
        </w:trPr>
        <w:tc>
          <w:tcPr>
            <w:tcW w:w="3330" w:type="dxa"/>
          </w:tcPr>
          <w:p w14:paraId="14BF4B0D" w14:textId="53837744" w:rsidR="002929AF" w:rsidRPr="00396636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-7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ณ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720" w:type="dxa"/>
          </w:tcPr>
          <w:p w14:paraId="09AEE427" w14:textId="77777777" w:rsidR="002929AF" w:rsidRPr="00396636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736903" w14:textId="6674684B" w:rsidR="002929AF" w:rsidRPr="00396636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06" w:type="dxa"/>
          </w:tcPr>
          <w:p w14:paraId="07905E74" w14:textId="77777777" w:rsidR="002929AF" w:rsidRPr="00396636" w:rsidRDefault="002929AF" w:rsidP="002929AF">
            <w:pPr>
              <w:pStyle w:val="acctfourfigures"/>
              <w:tabs>
                <w:tab w:val="decimal" w:pos="727"/>
                <w:tab w:val="decimal" w:pos="899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48842AC2" w14:textId="792A4A61" w:rsidR="002929AF" w:rsidRPr="00396636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06" w:type="dxa"/>
          </w:tcPr>
          <w:p w14:paraId="11692B2C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AA9F088" w14:textId="2B79C293" w:rsidR="002929AF" w:rsidRPr="00396636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" w:type="dxa"/>
          </w:tcPr>
          <w:p w14:paraId="347D5811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A842AA" w14:textId="4F5FDBA2" w:rsidR="002929AF" w:rsidRPr="00396636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" w:type="dxa"/>
          </w:tcPr>
          <w:p w14:paraId="1D126055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650657EC" w14:textId="7038D568" w:rsidR="002929AF" w:rsidRPr="00396636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9" w:type="dxa"/>
          </w:tcPr>
          <w:p w14:paraId="3F67D7AB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0DC99A49" w14:textId="42A5DDC0" w:rsidR="002929AF" w:rsidRPr="00396636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9" w:type="dxa"/>
          </w:tcPr>
          <w:p w14:paraId="0A3089DC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03257E43" w14:textId="478489C3" w:rsidR="002929AF" w:rsidRPr="00396636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2929AF" w:rsidRPr="00B87842" w14:paraId="1568B1EF" w14:textId="77777777">
        <w:trPr>
          <w:cantSplit/>
          <w:trHeight w:val="288"/>
        </w:trPr>
        <w:tc>
          <w:tcPr>
            <w:tcW w:w="3330" w:type="dxa"/>
            <w:vAlign w:val="bottom"/>
          </w:tcPr>
          <w:p w14:paraId="17701B28" w14:textId="485793EF" w:rsidR="002929AF" w:rsidRPr="00840904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และ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8409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มกราคม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720" w:type="dxa"/>
          </w:tcPr>
          <w:p w14:paraId="42CE929E" w14:textId="77777777" w:rsidR="002929AF" w:rsidRPr="00396636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9DB7D03" w14:textId="699B9E25" w:rsidR="002929AF" w:rsidRPr="008D1AC1" w:rsidRDefault="002929AF" w:rsidP="00AB273D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D1AC1"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85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</w:t>
            </w:r>
            <w:r w:rsidRPr="008D1AC1"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445785C0" w14:textId="77777777" w:rsidR="002929AF" w:rsidRPr="008D1AC1" w:rsidRDefault="002929AF" w:rsidP="002929AF">
            <w:pPr>
              <w:pStyle w:val="acctfourfigures"/>
              <w:tabs>
                <w:tab w:val="decimal" w:pos="727"/>
                <w:tab w:val="decimal" w:pos="899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6CB2F049" w14:textId="63F6088E" w:rsidR="002929AF" w:rsidRPr="008D1AC1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D1AC1"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483</w:t>
            </w:r>
            <w:r w:rsidRPr="008D1AC1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6</w:t>
            </w:r>
            <w:r w:rsidRPr="008D1AC1"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27B9230C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4824706" w14:textId="1FE207BF" w:rsidR="002929AF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33</w:t>
            </w: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01</w:t>
            </w: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  <w:tc>
          <w:tcPr>
            <w:tcW w:w="116" w:type="dxa"/>
          </w:tcPr>
          <w:p w14:paraId="14EB657C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A0F148" w14:textId="33B8438E" w:rsidR="002929AF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86</w:t>
            </w: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48</w:t>
            </w: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  <w:tc>
          <w:tcPr>
            <w:tcW w:w="111" w:type="dxa"/>
          </w:tcPr>
          <w:p w14:paraId="2A552994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2028E51D" w14:textId="2598ECCB" w:rsidR="002929AF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47</w:t>
            </w: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7</w:t>
            </w: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5BEA54E9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7C86482" w14:textId="62F0962F" w:rsidR="002929AF" w:rsidRPr="00513E0F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6DC49E59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AFBB558" w14:textId="77697ED8" w:rsidR="002929AF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</w:t>
            </w: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</w:t>
            </w: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22</w:t>
            </w:r>
            <w:r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</w:tr>
      <w:tr w:rsidR="002929AF" w:rsidRPr="00B87842" w14:paraId="6A650000" w14:textId="77777777" w:rsidTr="00A1079F">
        <w:trPr>
          <w:cantSplit/>
          <w:trHeight w:val="288"/>
        </w:trPr>
        <w:tc>
          <w:tcPr>
            <w:tcW w:w="3330" w:type="dxa"/>
            <w:vAlign w:val="center"/>
          </w:tcPr>
          <w:p w14:paraId="7D31A0BB" w14:textId="57D2269E" w:rsidR="002929AF" w:rsidRPr="00840904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73F02A1B" w14:textId="77777777" w:rsidR="002929AF" w:rsidRPr="00396636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F8C3788" w14:textId="206CB6AD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13B41A3" w14:textId="77777777" w:rsidR="002929AF" w:rsidRPr="00DB5DFD" w:rsidRDefault="002929AF" w:rsidP="002929AF">
            <w:pPr>
              <w:pStyle w:val="acctfourfigures"/>
              <w:tabs>
                <w:tab w:val="decimal" w:pos="727"/>
                <w:tab w:val="decimal" w:pos="899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7951CCE6" w14:textId="7BAE2601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73</w:t>
            </w:r>
            <w:r w:rsidRPr="003105AC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522E86B8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DF321B9" w14:textId="0F937D91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</w:t>
            </w:r>
            <w:r w:rsidRPr="003105AC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778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6" w:type="dxa"/>
          </w:tcPr>
          <w:p w14:paraId="5361B117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D394FF" w14:textId="5C69EC7D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37</w:t>
            </w:r>
            <w:r w:rsidRPr="000A23A1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1" w:type="dxa"/>
          </w:tcPr>
          <w:p w14:paraId="0107EC15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27F89542" w14:textId="6B8222F8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  <w:r w:rsidRPr="007462A5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453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0682BE3A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0C86D5B" w14:textId="7F41AEC2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13E0F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041819AF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B9E13A9" w14:textId="7E4A1C71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57</w:t>
            </w:r>
            <w:r w:rsidRPr="007462A5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2929AF" w:rsidRPr="00B87842" w14:paraId="75B56AA4" w14:textId="77777777" w:rsidTr="00A1079F">
        <w:trPr>
          <w:cantSplit/>
          <w:trHeight w:val="288"/>
        </w:trPr>
        <w:tc>
          <w:tcPr>
            <w:tcW w:w="3330" w:type="dxa"/>
            <w:vAlign w:val="center"/>
          </w:tcPr>
          <w:p w14:paraId="27F54DEE" w14:textId="49C80A60" w:rsidR="002929AF" w:rsidRPr="00840904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D14E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ได้มาจากการรวมธุรกิจ </w:t>
            </w:r>
            <w:r w:rsidRPr="00464C89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464C8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ดูหมายเหตุข้อ </w:t>
            </w:r>
            <w:r w:rsidR="004C49B0" w:rsidRPr="004C49B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5</w:t>
            </w:r>
            <w:r w:rsidRPr="00464C89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720" w:type="dxa"/>
          </w:tcPr>
          <w:p w14:paraId="08BB7237" w14:textId="77777777" w:rsidR="002929AF" w:rsidRPr="00396636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A1957CA" w14:textId="05A8C73E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9498F83" w14:textId="77777777" w:rsidR="002929AF" w:rsidRPr="00DB5DFD" w:rsidRDefault="002929AF" w:rsidP="002929AF">
            <w:pPr>
              <w:pStyle w:val="acctfourfigures"/>
              <w:tabs>
                <w:tab w:val="decimal" w:pos="727"/>
                <w:tab w:val="decimal" w:pos="899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76137817" w14:textId="3E343523" w:rsidR="002929AF" w:rsidRPr="003105AC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Pr="00E64E59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10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63F312F3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7F2AD335" w14:textId="340E12D9" w:rsidR="002929AF" w:rsidRPr="003105AC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28F59DC7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1B2A924" w14:textId="284C89F2" w:rsidR="002929AF" w:rsidRPr="000A23A1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Pr="00E64E59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85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1" w:type="dxa"/>
          </w:tcPr>
          <w:p w14:paraId="6E0FBFB7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6D3AB036" w14:textId="220D5D7A" w:rsidR="002929AF" w:rsidRPr="007462A5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Pr="00E64E59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7F86F4A2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763F624" w14:textId="15DA51AC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50E6B6B1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DFB88A1" w14:textId="30121DCC" w:rsidR="002929AF" w:rsidRPr="007462A5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</w:t>
            </w:r>
            <w:r w:rsidRPr="0000767A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122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2929AF" w:rsidRPr="00B87842" w14:paraId="3BD455D4" w14:textId="77777777" w:rsidTr="00A1079F">
        <w:trPr>
          <w:cantSplit/>
          <w:trHeight w:val="66"/>
        </w:trPr>
        <w:tc>
          <w:tcPr>
            <w:tcW w:w="3330" w:type="dxa"/>
            <w:vAlign w:val="center"/>
          </w:tcPr>
          <w:p w14:paraId="3FBDF663" w14:textId="77777777" w:rsidR="002929AF" w:rsidRPr="00840904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720" w:type="dxa"/>
          </w:tcPr>
          <w:p w14:paraId="75A20D80" w14:textId="77777777" w:rsidR="002929AF" w:rsidRPr="00396636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4ECEA06" w14:textId="36F0586F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FDAD233" w14:textId="77777777" w:rsidR="002929AF" w:rsidRPr="00DB5DFD" w:rsidRDefault="002929AF" w:rsidP="002929AF">
            <w:pPr>
              <w:pStyle w:val="acctfourfigures"/>
              <w:tabs>
                <w:tab w:val="decimal" w:pos="727"/>
                <w:tab w:val="decimal" w:pos="899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38BEEF8E" w14:textId="2CAE9D9F" w:rsidR="002929AF" w:rsidRPr="00DB5DFD" w:rsidRDefault="00BE7E77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2929AF" w:rsidRPr="007462A5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68</w:t>
            </w:r>
          </w:p>
        </w:tc>
        <w:tc>
          <w:tcPr>
            <w:tcW w:w="106" w:type="dxa"/>
          </w:tcPr>
          <w:p w14:paraId="0FF8EC56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B8F593C" w14:textId="36069489" w:rsidR="002929AF" w:rsidRPr="00DB5DFD" w:rsidRDefault="004C49B0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="002929AF" w:rsidRPr="007462A5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86</w:t>
            </w:r>
          </w:p>
        </w:tc>
        <w:tc>
          <w:tcPr>
            <w:tcW w:w="116" w:type="dxa"/>
          </w:tcPr>
          <w:p w14:paraId="255F4344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A453D4" w14:textId="0B778000" w:rsidR="002929AF" w:rsidRPr="00DB5DFD" w:rsidRDefault="00BE7E77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="002929AF" w:rsidRPr="007462A5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96</w:t>
            </w: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11" w:type="dxa"/>
          </w:tcPr>
          <w:p w14:paraId="0530DAD7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3E481005" w14:textId="7E83D482" w:rsidR="002929AF" w:rsidRPr="00DB5DFD" w:rsidRDefault="004C49B0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09" w:type="dxa"/>
          </w:tcPr>
          <w:p w14:paraId="6D9B6635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DACE9A6" w14:textId="737BFD70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6D8C82CF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28322A1" w14:textId="1E5F430E" w:rsidR="002929AF" w:rsidRPr="00DB5DFD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</w:t>
            </w:r>
            <w:r w:rsidR="002929AF" w:rsidRPr="00871699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73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</w:p>
        </w:tc>
      </w:tr>
      <w:tr w:rsidR="002929AF" w:rsidRPr="00B87842" w14:paraId="0CB2FD69" w14:textId="77777777" w:rsidTr="00A1079F">
        <w:trPr>
          <w:cantSplit/>
          <w:trHeight w:val="288"/>
        </w:trPr>
        <w:tc>
          <w:tcPr>
            <w:tcW w:w="3330" w:type="dxa"/>
            <w:vAlign w:val="center"/>
          </w:tcPr>
          <w:p w14:paraId="5BED6999" w14:textId="77777777" w:rsidR="002929AF" w:rsidRPr="00840904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720" w:type="dxa"/>
          </w:tcPr>
          <w:p w14:paraId="3DF90CA4" w14:textId="77777777" w:rsidR="002929AF" w:rsidRPr="00396636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66C54D" w14:textId="3D7D7C08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FABC6A7" w14:textId="77777777" w:rsidR="002929AF" w:rsidRPr="00DB5DFD" w:rsidRDefault="002929AF" w:rsidP="002929AF">
            <w:pPr>
              <w:pStyle w:val="acctfourfigures"/>
              <w:tabs>
                <w:tab w:val="decimal" w:pos="727"/>
                <w:tab w:val="decimal" w:pos="899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7BF0F0E5" w14:textId="4D93DB6E" w:rsidR="002929AF" w:rsidRPr="00DB5DFD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</w:t>
            </w:r>
            <w:r w:rsidR="002929AF" w:rsidRPr="00871699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688</w:t>
            </w:r>
          </w:p>
        </w:tc>
        <w:tc>
          <w:tcPr>
            <w:tcW w:w="106" w:type="dxa"/>
          </w:tcPr>
          <w:p w14:paraId="655687B0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3A04693" w14:textId="6191DE6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76C054DC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84657F" w14:textId="74E82704" w:rsidR="002929AF" w:rsidRPr="00DB5DFD" w:rsidRDefault="00BE7E77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11</w:t>
            </w:r>
          </w:p>
        </w:tc>
        <w:tc>
          <w:tcPr>
            <w:tcW w:w="111" w:type="dxa"/>
          </w:tcPr>
          <w:p w14:paraId="3136906E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154F96E4" w14:textId="37E78081" w:rsidR="002929AF" w:rsidRPr="00DB5DFD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09" w:type="dxa"/>
          </w:tcPr>
          <w:p w14:paraId="295C74E2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5AFCC396" w14:textId="76B6963D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2DE84841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328BBA2" w14:textId="112291F0" w:rsidR="002929AF" w:rsidRPr="00DB5DFD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8</w:t>
            </w:r>
            <w:r w:rsidR="002929AF" w:rsidRPr="00F511FA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78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</w:t>
            </w:r>
          </w:p>
        </w:tc>
      </w:tr>
      <w:tr w:rsidR="002929AF" w:rsidRPr="00B87842" w14:paraId="509C422E" w14:textId="77777777" w:rsidTr="00A1079F">
        <w:trPr>
          <w:cantSplit/>
          <w:trHeight w:val="288"/>
        </w:trPr>
        <w:tc>
          <w:tcPr>
            <w:tcW w:w="3330" w:type="dxa"/>
            <w:vAlign w:val="center"/>
          </w:tcPr>
          <w:p w14:paraId="71C48413" w14:textId="44C31956" w:rsidR="002929AF" w:rsidRPr="00840904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จาก</w:t>
            </w:r>
            <w:r w:rsidRPr="008409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720" w:type="dxa"/>
          </w:tcPr>
          <w:p w14:paraId="1B0BAE76" w14:textId="0C7F8F17" w:rsidR="002929AF" w:rsidRPr="002B7E15" w:rsidRDefault="00BE7E77" w:rsidP="002929AF">
            <w:pPr>
              <w:pStyle w:val="acctfourfigures"/>
              <w:tabs>
                <w:tab w:val="clear" w:pos="765"/>
              </w:tabs>
              <w:spacing w:line="300" w:lineRule="exact"/>
              <w:ind w:left="142" w:right="11" w:hanging="1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BE7E7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260" w:type="dxa"/>
            <w:vAlign w:val="bottom"/>
          </w:tcPr>
          <w:p w14:paraId="2A30AB87" w14:textId="6B9702C6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8311889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  <w:tab w:val="decimal" w:pos="973"/>
              </w:tabs>
              <w:spacing w:line="300" w:lineRule="exact"/>
              <w:ind w:left="142" w:right="-43" w:hanging="1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7E8705F9" w14:textId="3F4681F3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Pr="00F511FA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12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1CFD293B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7237501" w14:textId="51581DC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664C8685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D19062" w14:textId="51FF7C80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229CC0F1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72A2A002" w14:textId="191899BB" w:rsidR="002929AF" w:rsidRPr="00DB5DFD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493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63E17159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5AC650A7" w14:textId="51C6250E" w:rsidR="002929AF" w:rsidRPr="00DB5DFD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B5DFD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0510F109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00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75FB9BFD" w14:textId="462CC718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Pr="00EE31CA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2929AF" w:rsidRPr="00B87842" w14:paraId="264F3F0E" w14:textId="77777777" w:rsidTr="00A1079F">
        <w:trPr>
          <w:cantSplit/>
          <w:trHeight w:val="288"/>
        </w:trPr>
        <w:tc>
          <w:tcPr>
            <w:tcW w:w="3330" w:type="dxa"/>
            <w:vAlign w:val="center"/>
          </w:tcPr>
          <w:p w14:paraId="276BEAFA" w14:textId="7FBF43C7" w:rsidR="002929AF" w:rsidRPr="00396636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720" w:type="dxa"/>
          </w:tcPr>
          <w:p w14:paraId="722234D6" w14:textId="77777777" w:rsidR="002929AF" w:rsidRPr="00DB5DFD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1E28A" w14:textId="5B91B9D4" w:rsidR="002929AF" w:rsidRPr="00194989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85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516C9815" w14:textId="77777777" w:rsidR="002929AF" w:rsidRPr="00194989" w:rsidRDefault="002929AF" w:rsidP="002929AF">
            <w:pPr>
              <w:pStyle w:val="acctfourfigures"/>
              <w:tabs>
                <w:tab w:val="decimal" w:pos="727"/>
                <w:tab w:val="decimal" w:pos="899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33033" w14:textId="50E1DCE3" w:rsidR="002929AF" w:rsidRPr="00194989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55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</w:t>
            </w:r>
            <w:r w:rsidRPr="00194989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595</w:t>
            </w: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512CF4CF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892B3" w14:textId="2C1ADF7E" w:rsidR="002929AF" w:rsidRPr="00396636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45</w:t>
            </w:r>
            <w:r w:rsidRPr="00B1447E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993</w:t>
            </w: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  <w:tc>
          <w:tcPr>
            <w:tcW w:w="116" w:type="dxa"/>
          </w:tcPr>
          <w:p w14:paraId="77E0AD46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444E1" w14:textId="555BFDEE" w:rsidR="002929AF" w:rsidRPr="00396636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</w:t>
            </w:r>
            <w:r w:rsidRPr="00B1447E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  <w:tc>
          <w:tcPr>
            <w:tcW w:w="111" w:type="dxa"/>
          </w:tcPr>
          <w:p w14:paraId="7EB31552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5E3BA" w14:textId="60F9D8A7" w:rsidR="002929AF" w:rsidRPr="00396636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8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</w:t>
            </w:r>
            <w:r w:rsidRPr="00194989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0F3E1C08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620FE" w14:textId="1FB17327" w:rsidR="002929AF" w:rsidRPr="00F65E53" w:rsidRDefault="002929AF" w:rsidP="002929AF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65E53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9" w:type="dxa"/>
          </w:tcPr>
          <w:p w14:paraId="37EC920E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BFE81" w14:textId="5999CFD1" w:rsidR="002929AF" w:rsidRPr="00396636" w:rsidRDefault="002929AF" w:rsidP="002929AF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(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</w:t>
            </w:r>
            <w:r w:rsidRPr="00194989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20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</w:t>
            </w:r>
            <w:r w:rsidRPr="00194989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66</w:t>
            </w: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</w:tr>
      <w:tr w:rsidR="002929AF" w:rsidRPr="00B87842" w14:paraId="4732A045" w14:textId="77777777" w:rsidTr="00A1079F">
        <w:trPr>
          <w:cantSplit/>
          <w:trHeight w:val="288"/>
        </w:trPr>
        <w:tc>
          <w:tcPr>
            <w:tcW w:w="3330" w:type="dxa"/>
            <w:vAlign w:val="center"/>
          </w:tcPr>
          <w:p w14:paraId="7B6EF7C6" w14:textId="77777777" w:rsidR="002929AF" w:rsidRPr="00DB5DFD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6B2462A2" w14:textId="77777777" w:rsidR="002929AF" w:rsidRPr="00DB5DFD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E8DCDB" w14:textId="77777777" w:rsidR="002929AF" w:rsidRPr="00DB5DFD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</w:tcPr>
          <w:p w14:paraId="196DAF14" w14:textId="77777777" w:rsidR="002929AF" w:rsidRPr="00DB5DFD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1FE24CF0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47AE4F48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5244A90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" w:type="dxa"/>
          </w:tcPr>
          <w:p w14:paraId="5C4D1BC6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2F743E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" w:type="dxa"/>
          </w:tcPr>
          <w:p w14:paraId="588B24EC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6D1446A0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" w:type="dxa"/>
          </w:tcPr>
          <w:p w14:paraId="3DE6609C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4A151D82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" w:type="dxa"/>
          </w:tcPr>
          <w:p w14:paraId="2719E017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26B6A05C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929AF" w:rsidRPr="00B87842" w14:paraId="0C156647" w14:textId="77777777" w:rsidTr="00A1079F">
        <w:trPr>
          <w:cantSplit/>
          <w:trHeight w:val="288"/>
        </w:trPr>
        <w:tc>
          <w:tcPr>
            <w:tcW w:w="3330" w:type="dxa"/>
            <w:vAlign w:val="center"/>
          </w:tcPr>
          <w:p w14:paraId="5EDFAB43" w14:textId="3B79770E" w:rsidR="002929AF" w:rsidRPr="00396636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966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720" w:type="dxa"/>
          </w:tcPr>
          <w:p w14:paraId="45BA1217" w14:textId="77777777" w:rsidR="002929AF" w:rsidRPr="00DB5DFD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E54D3A6" w14:textId="77777777" w:rsidR="002929AF" w:rsidRPr="00DB5DFD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</w:tcPr>
          <w:p w14:paraId="6748523B" w14:textId="77777777" w:rsidR="002929AF" w:rsidRPr="00DB5DFD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  <w:vAlign w:val="bottom"/>
          </w:tcPr>
          <w:p w14:paraId="5C8793D9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583FD3AE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3A8B0F9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" w:type="dxa"/>
          </w:tcPr>
          <w:p w14:paraId="199A167A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5D0DE0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" w:type="dxa"/>
          </w:tcPr>
          <w:p w14:paraId="57EA361F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4F2B24BE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" w:type="dxa"/>
          </w:tcPr>
          <w:p w14:paraId="452D72ED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B9EC922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" w:type="dxa"/>
          </w:tcPr>
          <w:p w14:paraId="159711CB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F9256B6" w14:textId="77777777" w:rsidR="002929AF" w:rsidRPr="00DB5DFD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929AF" w:rsidRPr="00B87842" w14:paraId="6FB46618" w14:textId="77777777" w:rsidTr="00A1079F">
        <w:trPr>
          <w:cantSplit/>
          <w:trHeight w:val="288"/>
        </w:trPr>
        <w:tc>
          <w:tcPr>
            <w:tcW w:w="3330" w:type="dxa"/>
            <w:vAlign w:val="center"/>
          </w:tcPr>
          <w:p w14:paraId="1761D111" w14:textId="63F1770F" w:rsidR="002929AF" w:rsidRPr="00396636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966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3966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966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720" w:type="dxa"/>
          </w:tcPr>
          <w:p w14:paraId="1E9E350C" w14:textId="77777777" w:rsidR="002929AF" w:rsidRPr="00DB5DFD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665C5DB" w14:textId="1B8E91A8" w:rsidR="002929AF" w:rsidRPr="00396636" w:rsidRDefault="00BE7E77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35</w:t>
            </w:r>
            <w:r w:rsidR="002929AF"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5</w:t>
            </w: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106" w:type="dxa"/>
          </w:tcPr>
          <w:p w14:paraId="79643ABF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727"/>
                <w:tab w:val="decimal" w:pos="840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152EA993" w14:textId="4C7EADBE" w:rsidR="002929AF" w:rsidRPr="00396636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95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</w:t>
            </w:r>
            <w:r w:rsidR="002929AF"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657</w:t>
            </w:r>
          </w:p>
        </w:tc>
        <w:tc>
          <w:tcPr>
            <w:tcW w:w="106" w:type="dxa"/>
          </w:tcPr>
          <w:p w14:paraId="3A2C2D5E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4BD53522" w14:textId="2B953516" w:rsidR="002929AF" w:rsidRPr="00396636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93</w:t>
            </w:r>
            <w:r w:rsidR="002929AF"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65</w:t>
            </w:r>
          </w:p>
        </w:tc>
        <w:tc>
          <w:tcPr>
            <w:tcW w:w="116" w:type="dxa"/>
          </w:tcPr>
          <w:p w14:paraId="4D6425DA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60D077F" w14:textId="4E15EB71" w:rsidR="002929AF" w:rsidRPr="00396636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9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</w:t>
            </w:r>
            <w:r w:rsidR="002929AF"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111" w:type="dxa"/>
          </w:tcPr>
          <w:p w14:paraId="0CE54AD0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92" w:type="dxa"/>
            <w:tcBorders>
              <w:bottom w:val="double" w:sz="4" w:space="0" w:color="auto"/>
            </w:tcBorders>
            <w:vAlign w:val="bottom"/>
          </w:tcPr>
          <w:p w14:paraId="5373BF77" w14:textId="436ED040" w:rsidR="002929AF" w:rsidRPr="00396636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85</w:t>
            </w:r>
            <w:r w:rsidR="002929AF"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58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109" w:type="dxa"/>
          </w:tcPr>
          <w:p w14:paraId="1A851106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  <w:vAlign w:val="bottom"/>
          </w:tcPr>
          <w:p w14:paraId="7DEAD005" w14:textId="2C9513C9" w:rsidR="002929AF" w:rsidRPr="00396636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</w:t>
            </w:r>
            <w:r w:rsidR="002929AF"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747</w:t>
            </w:r>
          </w:p>
        </w:tc>
        <w:tc>
          <w:tcPr>
            <w:tcW w:w="109" w:type="dxa"/>
          </w:tcPr>
          <w:p w14:paraId="343B3C8A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vAlign w:val="bottom"/>
          </w:tcPr>
          <w:p w14:paraId="5F8E4330" w14:textId="21E17755" w:rsidR="002929AF" w:rsidRPr="00396636" w:rsidRDefault="00BE7E77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</w:t>
            </w:r>
            <w:r w:rsidR="002929AF"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36</w:t>
            </w: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</w:t>
            </w:r>
            <w:r w:rsidR="002929AF" w:rsidRPr="00396636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8</w:t>
            </w: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22</w:t>
            </w:r>
          </w:p>
        </w:tc>
      </w:tr>
      <w:tr w:rsidR="002929AF" w:rsidRPr="00B87842" w14:paraId="2C8059F5" w14:textId="77777777" w:rsidTr="00A1079F">
        <w:trPr>
          <w:cantSplit/>
          <w:trHeight w:val="288"/>
        </w:trPr>
        <w:tc>
          <w:tcPr>
            <w:tcW w:w="3330" w:type="dxa"/>
          </w:tcPr>
          <w:p w14:paraId="48633C14" w14:textId="147475BB" w:rsidR="002929AF" w:rsidRPr="00396636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966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3966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966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3966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720" w:type="dxa"/>
          </w:tcPr>
          <w:p w14:paraId="22049D50" w14:textId="77777777" w:rsidR="002929AF" w:rsidRPr="00DB5DFD" w:rsidRDefault="002929AF" w:rsidP="002929AF">
            <w:pPr>
              <w:pStyle w:val="acctfourfigures"/>
              <w:tabs>
                <w:tab w:val="decimal" w:pos="727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13DBEF" w14:textId="59905B6B" w:rsidR="002929AF" w:rsidRPr="00396636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02</w:t>
            </w:r>
            <w:r w:rsidR="002929AF" w:rsidRPr="00804BA0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84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106" w:type="dxa"/>
          </w:tcPr>
          <w:p w14:paraId="62E91971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727"/>
                <w:tab w:val="decimal" w:pos="840"/>
              </w:tabs>
              <w:spacing w:line="300" w:lineRule="exact"/>
              <w:ind w:left="142" w:right="11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81F80B" w14:textId="63A48F79" w:rsidR="002929AF" w:rsidRPr="00396636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957</w:t>
            </w:r>
            <w:r w:rsidR="002929AF" w:rsidRPr="00804BA0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396</w:t>
            </w:r>
          </w:p>
        </w:tc>
        <w:tc>
          <w:tcPr>
            <w:tcW w:w="106" w:type="dxa"/>
          </w:tcPr>
          <w:p w14:paraId="4C15785D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B774BA" w14:textId="1F1A3E8D" w:rsidR="002929AF" w:rsidRPr="00396636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86</w:t>
            </w:r>
            <w:r w:rsidR="002929AF" w:rsidRPr="00804BA0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877</w:t>
            </w:r>
          </w:p>
        </w:tc>
        <w:tc>
          <w:tcPr>
            <w:tcW w:w="116" w:type="dxa"/>
          </w:tcPr>
          <w:p w14:paraId="0F0607D2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66CDB1" w14:textId="54BA7308" w:rsidR="002929AF" w:rsidRPr="00396636" w:rsidRDefault="00BE7E77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11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8</w:t>
            </w:r>
            <w:r w:rsidR="002929AF" w:rsidRPr="00804BA0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39</w:t>
            </w: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111" w:type="dxa"/>
          </w:tcPr>
          <w:p w14:paraId="03EDE74E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CF534E" w14:textId="0AA70E8C" w:rsidR="002929AF" w:rsidRPr="00396636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</w:t>
            </w:r>
            <w:r w:rsidR="002929AF" w:rsidRPr="00E84BD0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366</w:t>
            </w:r>
          </w:p>
        </w:tc>
        <w:tc>
          <w:tcPr>
            <w:tcW w:w="109" w:type="dxa"/>
          </w:tcPr>
          <w:p w14:paraId="24BBCB7A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79CFA0" w14:textId="1D9B0708" w:rsidR="002929AF" w:rsidRPr="00396636" w:rsidRDefault="004C49B0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34</w:t>
            </w:r>
            <w:r w:rsidR="002929AF" w:rsidRPr="00E84BD0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5</w:t>
            </w:r>
          </w:p>
        </w:tc>
        <w:tc>
          <w:tcPr>
            <w:tcW w:w="109" w:type="dxa"/>
          </w:tcPr>
          <w:p w14:paraId="031F11D5" w14:textId="77777777" w:rsidR="002929AF" w:rsidRPr="00396636" w:rsidRDefault="002929AF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FBD0A6" w14:textId="70095667" w:rsidR="002929AF" w:rsidRPr="00396636" w:rsidRDefault="00BE7E77" w:rsidP="002929AF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</w:t>
            </w:r>
            <w:r w:rsidR="002929AF" w:rsidRPr="00E84BD0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77</w:t>
            </w:r>
            <w:r w:rsidRPr="00BE7E77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</w:t>
            </w:r>
            <w:r w:rsidR="002929AF" w:rsidRPr="00E84BD0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494</w:t>
            </w:r>
          </w:p>
        </w:tc>
      </w:tr>
    </w:tbl>
    <w:p w14:paraId="768A81BE" w14:textId="77777777" w:rsidR="00723E2A" w:rsidRDefault="00723E2A" w:rsidP="00AF43EA">
      <w:pPr>
        <w:spacing w:line="240" w:lineRule="auto"/>
        <w:ind w:left="540"/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sectPr w:rsidR="00723E2A" w:rsidSect="007E18DD">
          <w:pgSz w:w="16839" w:h="11907" w:orient="landscape" w:code="9"/>
          <w:pgMar w:top="1152" w:right="1179" w:bottom="1152" w:left="1350" w:header="720" w:footer="720" w:gutter="0"/>
          <w:paperSrc w:first="7" w:other="7"/>
          <w:cols w:space="720"/>
          <w:docGrid w:linePitch="360"/>
        </w:sectPr>
      </w:pPr>
    </w:p>
    <w:p w14:paraId="05FFFA31" w14:textId="2EB13635" w:rsidR="00D91AA2" w:rsidRDefault="00D91AA2" w:rsidP="00723E2A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</w:pPr>
      <w:r w:rsidRPr="005D3291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lastRenderedPageBreak/>
        <w:t>ราคาทุนของที่ดิน อาคารและอุปกรณ์ ซึ่งได้คิดค่าเสื่อมราคาเต็มจำนวนแล้วแต่ยังคงใช้งานจนถึง ณ วันที่</w:t>
      </w:r>
      <w:r w:rsidR="00723E2A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                      </w:t>
      </w:r>
      <w:r w:rsidR="00F1247F" w:rsidRPr="005D3291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4C49B0" w:rsidRPr="004C49B0">
        <w:rPr>
          <w:rFonts w:asciiTheme="majorBidi" w:eastAsia="MS Mincho" w:hAnsiTheme="majorBidi" w:cstheme="majorBidi"/>
          <w:sz w:val="30"/>
          <w:szCs w:val="30"/>
          <w:lang w:val="en-US" w:bidi="th-TH"/>
        </w:rPr>
        <w:t>3</w:t>
      </w:r>
      <w:r w:rsidR="00BE7E77" w:rsidRPr="00BE7E77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Pr="005D3291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BE7E77" w:rsidRPr="00BE7E77">
        <w:rPr>
          <w:rFonts w:asciiTheme="majorBidi" w:eastAsia="MS Mincho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eastAsia="MS Mincho" w:hAnsiTheme="majorBidi" w:cstheme="majorBidi"/>
          <w:sz w:val="30"/>
          <w:szCs w:val="30"/>
          <w:lang w:val="en-US" w:bidi="th-TH"/>
        </w:rPr>
        <w:t>568</w:t>
      </w:r>
      <w:r w:rsidRPr="005D3291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มีจำนวน</w:t>
      </w:r>
      <w:r w:rsidRPr="005D3291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4C49B0" w:rsidRPr="004C49B0">
        <w:rPr>
          <w:rFonts w:asciiTheme="majorBidi" w:eastAsia="MS Mincho" w:hAnsiTheme="majorBidi" w:cstheme="majorBidi"/>
          <w:sz w:val="30"/>
          <w:szCs w:val="30"/>
          <w:lang w:val="en-US" w:bidi="th-TH"/>
        </w:rPr>
        <w:t>496</w:t>
      </w:r>
      <w:r w:rsidR="00B3309C">
        <w:rPr>
          <w:rFonts w:asciiTheme="majorBidi" w:eastAsia="MS Mincho" w:hAnsiTheme="majorBidi" w:cstheme="majorBidi"/>
          <w:sz w:val="30"/>
          <w:szCs w:val="30"/>
          <w:lang w:val="en-US" w:bidi="th-TH"/>
        </w:rPr>
        <w:t>.</w:t>
      </w:r>
      <w:r w:rsidR="004C49B0" w:rsidRPr="004C49B0">
        <w:rPr>
          <w:rFonts w:asciiTheme="majorBidi" w:eastAsia="MS Mincho" w:hAnsiTheme="majorBidi" w:cstheme="majorBidi"/>
          <w:sz w:val="30"/>
          <w:szCs w:val="30"/>
          <w:lang w:val="en-US" w:bidi="th-TH"/>
        </w:rPr>
        <w:t>5</w:t>
      </w:r>
      <w:r w:rsidRPr="005D3291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5D3291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ล้านบาท</w:t>
      </w:r>
      <w:r w:rsidRPr="005D3291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="00BE7E77" w:rsidRPr="00BE7E77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</w:t>
      </w:r>
      <w:r w:rsidR="004C49B0" w:rsidRPr="004C49B0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567</w:t>
      </w:r>
      <w:r w:rsidRPr="005D3291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4C49B0" w:rsidRPr="004C49B0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477</w:t>
      </w:r>
      <w:r w:rsidR="00513E0F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.</w:t>
      </w:r>
      <w:r w:rsidR="004C49B0" w:rsidRPr="004C49B0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4</w:t>
      </w:r>
      <w:r w:rsidRPr="005D3291">
        <w:rPr>
          <w:rFonts w:asciiTheme="majorBidi" w:eastAsia="MS Mincho" w:hAnsiTheme="majorBidi" w:cstheme="majorBidi"/>
          <w:i/>
          <w:iCs/>
          <w:sz w:val="30"/>
          <w:szCs w:val="30"/>
          <w:lang w:bidi="th-TH"/>
        </w:rPr>
        <w:t xml:space="preserve"> </w:t>
      </w:r>
      <w:r w:rsidRPr="005D3291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</w:p>
    <w:p w14:paraId="2EF29D71" w14:textId="77777777" w:rsidR="0086314F" w:rsidRDefault="0086314F" w:rsidP="00723E2A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</w:pPr>
    </w:p>
    <w:p w14:paraId="1744FC6E" w14:textId="36727B60" w:rsidR="0086314F" w:rsidRPr="00741496" w:rsidRDefault="0086314F" w:rsidP="0086314F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30"/>
          <w:szCs w:val="30"/>
        </w:rPr>
      </w:pPr>
      <w:r>
        <w:rPr>
          <w:rFonts w:asciiTheme="majorBidi" w:eastAsia="Calibri" w:hAnsiTheme="majorBidi" w:cs="Angsana New" w:hint="cs"/>
          <w:sz w:val="30"/>
          <w:szCs w:val="30"/>
          <w:cs/>
        </w:rPr>
        <w:t>ในระหว่างปี</w:t>
      </w:r>
      <w:r w:rsidRPr="003D00D3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BE7E77" w:rsidRPr="00BE7E77">
        <w:rPr>
          <w:rFonts w:asciiTheme="majorBidi" w:eastAsia="Calibri" w:hAnsiTheme="majorBidi" w:cs="Angsana New"/>
          <w:sz w:val="30"/>
          <w:szCs w:val="30"/>
          <w:lang w:val="en-US"/>
        </w:rPr>
        <w:t>2</w:t>
      </w:r>
      <w:r w:rsidR="004C49B0" w:rsidRPr="004C49B0">
        <w:rPr>
          <w:rFonts w:asciiTheme="majorBidi" w:eastAsia="Calibri" w:hAnsiTheme="majorBidi" w:cs="Angsana New"/>
          <w:sz w:val="30"/>
          <w:szCs w:val="30"/>
          <w:lang w:val="en-US"/>
        </w:rPr>
        <w:t>568</w:t>
      </w:r>
      <w:r w:rsidRPr="003D00D3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3D00D3">
        <w:rPr>
          <w:rFonts w:asciiTheme="majorBidi" w:eastAsia="Calibri" w:hAnsiTheme="majorBidi" w:cs="Angsana New" w:hint="cs"/>
          <w:sz w:val="30"/>
          <w:szCs w:val="30"/>
          <w:cs/>
        </w:rPr>
        <w:t>ที่ดิน</w:t>
      </w:r>
      <w:r w:rsidRPr="003D00D3">
        <w:rPr>
          <w:rFonts w:asciiTheme="majorBidi" w:eastAsia="Calibri" w:hAnsiTheme="majorBidi" w:cs="Angsana New"/>
          <w:sz w:val="30"/>
          <w:szCs w:val="30"/>
          <w:cs/>
        </w:rPr>
        <w:t>ของ</w:t>
      </w:r>
      <w:r w:rsidRPr="00741496">
        <w:rPr>
          <w:rFonts w:asciiTheme="majorBidi" w:eastAsia="Calibri" w:hAnsiTheme="majorBidi" w:cs="Angsana New"/>
          <w:sz w:val="30"/>
          <w:szCs w:val="30"/>
          <w:cs/>
        </w:rPr>
        <w:t>กลุ่มบริษัท</w:t>
      </w:r>
      <w:r w:rsidR="005A35CA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ได้ถูก</w:t>
      </w:r>
      <w:r w:rsidRPr="00741496">
        <w:rPr>
          <w:rFonts w:asciiTheme="majorBidi" w:eastAsia="Calibri" w:hAnsiTheme="majorBidi" w:cs="Angsana New"/>
          <w:sz w:val="30"/>
          <w:szCs w:val="30"/>
          <w:cs/>
        </w:rPr>
        <w:t>วัดมูลค่าใหม่โดยผู้ประเมินราคาอิสระด้วยวิธีมูลค่าตลาดสำหรับ</w:t>
      </w:r>
      <w:r>
        <w:rPr>
          <w:rFonts w:asciiTheme="majorBidi" w:eastAsia="Calibri" w:hAnsiTheme="majorBidi" w:cs="Angsana New"/>
          <w:sz w:val="30"/>
          <w:szCs w:val="30"/>
          <w:cs/>
        </w:rPr>
        <w:br/>
      </w:r>
      <w:r w:rsidRPr="00741496">
        <w:rPr>
          <w:rFonts w:asciiTheme="majorBidi" w:eastAsia="Calibri" w:hAnsiTheme="majorBidi" w:cs="Angsana New"/>
          <w:sz w:val="30"/>
          <w:szCs w:val="30"/>
          <w:cs/>
        </w:rPr>
        <w:t>การใช้ประโยชน์ปัจจุบัน</w:t>
      </w:r>
      <w:r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741496">
        <w:rPr>
          <w:rFonts w:asciiTheme="majorBidi" w:eastAsia="Calibri" w:hAnsiTheme="majorBidi" w:cs="Angsana New"/>
          <w:sz w:val="30"/>
          <w:szCs w:val="30"/>
          <w:cs/>
        </w:rPr>
        <w:t xml:space="preserve">ซึ่งจัดลำดับมูลค่ายุติธรรมเป็นระดับ </w:t>
      </w:r>
      <w:r w:rsidR="004C49B0" w:rsidRPr="004C49B0">
        <w:rPr>
          <w:rFonts w:asciiTheme="majorBidi" w:eastAsia="Calibri" w:hAnsiTheme="majorBidi" w:cs="Angsana New"/>
          <w:sz w:val="30"/>
          <w:szCs w:val="30"/>
          <w:lang w:val="en-US"/>
        </w:rPr>
        <w:t>3</w:t>
      </w:r>
      <w:r w:rsidRPr="00741496">
        <w:rPr>
          <w:rFonts w:asciiTheme="majorBidi" w:eastAsia="Calibri" w:hAnsiTheme="majorBidi" w:cs="Angsana New"/>
          <w:sz w:val="30"/>
          <w:szCs w:val="30"/>
          <w:cs/>
        </w:rPr>
        <w:t xml:space="preserve"> ซึ่</w:t>
      </w:r>
      <w:r w:rsidRPr="00B54268">
        <w:rPr>
          <w:rFonts w:asciiTheme="majorBidi" w:eastAsia="Calibri" w:hAnsiTheme="majorBidi" w:cs="Angsana New"/>
          <w:sz w:val="30"/>
          <w:szCs w:val="30"/>
          <w:cs/>
        </w:rPr>
        <w:t>ง</w:t>
      </w:r>
      <w:r w:rsidRPr="00B54268">
        <w:rPr>
          <w:rFonts w:asciiTheme="majorBidi" w:eastAsia="Calibri" w:hAnsiTheme="majorBidi" w:cs="Angsana New" w:hint="cs"/>
          <w:sz w:val="30"/>
          <w:szCs w:val="30"/>
          <w:cs/>
        </w:rPr>
        <w:t xml:space="preserve">มีมูลค่า </w:t>
      </w:r>
      <w:r w:rsidR="004C49B0" w:rsidRPr="004C49B0">
        <w:rPr>
          <w:rFonts w:asciiTheme="majorBidi" w:eastAsia="Calibri" w:hAnsiTheme="majorBidi" w:cs="Angsana New"/>
          <w:sz w:val="30"/>
          <w:szCs w:val="30"/>
          <w:lang w:val="en-US"/>
        </w:rPr>
        <w:t>5</w:t>
      </w:r>
      <w:r w:rsidR="00BE7E77" w:rsidRPr="00BE7E77">
        <w:rPr>
          <w:rFonts w:asciiTheme="majorBidi" w:eastAsia="Calibri" w:hAnsiTheme="majorBidi" w:cs="Angsana New"/>
          <w:sz w:val="30"/>
          <w:szCs w:val="30"/>
          <w:lang w:val="en-US"/>
        </w:rPr>
        <w:t>02</w:t>
      </w:r>
      <w:r w:rsidRPr="00B54268">
        <w:rPr>
          <w:rFonts w:asciiTheme="majorBidi" w:eastAsia="Calibri" w:hAnsiTheme="majorBidi" w:cs="Angsana New"/>
          <w:sz w:val="30"/>
          <w:szCs w:val="30"/>
        </w:rPr>
        <w:t>.</w:t>
      </w:r>
      <w:r w:rsidR="004C49B0" w:rsidRPr="004C49B0">
        <w:rPr>
          <w:rFonts w:asciiTheme="majorBidi" w:eastAsia="Calibri" w:hAnsiTheme="majorBidi" w:cs="Angsana New"/>
          <w:sz w:val="30"/>
          <w:szCs w:val="30"/>
          <w:lang w:val="en-US"/>
        </w:rPr>
        <w:t>8</w:t>
      </w:r>
      <w:r w:rsidRPr="00B54268">
        <w:rPr>
          <w:rFonts w:asciiTheme="majorBidi" w:eastAsia="Calibri" w:hAnsiTheme="majorBidi" w:cs="Angsana New" w:hint="cs"/>
          <w:sz w:val="30"/>
          <w:szCs w:val="30"/>
          <w:cs/>
        </w:rPr>
        <w:t xml:space="preserve"> ล้านบาท </w:t>
      </w:r>
      <w:r w:rsidRPr="00B54268">
        <w:rPr>
          <w:rFonts w:asciiTheme="majorBidi" w:eastAsia="Calibri" w:hAnsiTheme="majorBidi" w:cs="Angsana New"/>
          <w:sz w:val="30"/>
          <w:szCs w:val="30"/>
          <w:cs/>
        </w:rPr>
        <w:t xml:space="preserve">ทั้งนี้ </w:t>
      </w:r>
      <w:r w:rsidRPr="00B54268">
        <w:rPr>
          <w:rFonts w:asciiTheme="majorBidi" w:eastAsia="Calibri" w:hAnsiTheme="majorBidi" w:cs="Angsana New" w:hint="cs"/>
          <w:sz w:val="30"/>
          <w:szCs w:val="30"/>
          <w:cs/>
        </w:rPr>
        <w:t>ที่ดิน</w:t>
      </w:r>
      <w:r w:rsidRPr="00B54268">
        <w:rPr>
          <w:rFonts w:asciiTheme="majorBidi" w:eastAsia="Calibri" w:hAnsiTheme="majorBidi" w:cs="Angsana New"/>
          <w:sz w:val="30"/>
          <w:szCs w:val="30"/>
          <w:cs/>
        </w:rPr>
        <w:t>ของกลุ่มบริษัทมีมูลค่าสุทธิทางบัญชี</w:t>
      </w:r>
      <w:r w:rsidRPr="00B54268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Pr="00B54268">
        <w:rPr>
          <w:rFonts w:asciiTheme="majorBidi" w:eastAsia="Calibri" w:hAnsiTheme="majorBidi" w:cs="Angsana New"/>
          <w:sz w:val="30"/>
          <w:szCs w:val="30"/>
          <w:cs/>
        </w:rPr>
        <w:t xml:space="preserve">ณ วันที่ </w:t>
      </w:r>
      <w:r w:rsidR="004C49B0" w:rsidRPr="004C49B0">
        <w:rPr>
          <w:rFonts w:asciiTheme="majorBidi" w:eastAsia="Calibri" w:hAnsiTheme="majorBidi" w:cs="Angsana New"/>
          <w:sz w:val="30"/>
          <w:szCs w:val="30"/>
          <w:lang w:val="en-US"/>
        </w:rPr>
        <w:t>3</w:t>
      </w:r>
      <w:r w:rsidR="00BE7E77" w:rsidRPr="00BE7E77">
        <w:rPr>
          <w:rFonts w:asciiTheme="majorBidi" w:eastAsia="Calibri" w:hAnsiTheme="majorBidi" w:cs="Angsana New"/>
          <w:sz w:val="30"/>
          <w:szCs w:val="30"/>
          <w:lang w:val="en-US"/>
        </w:rPr>
        <w:t>1</w:t>
      </w:r>
      <w:r w:rsidRPr="00B54268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B5426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ธันวาคม</w:t>
      </w:r>
      <w:r w:rsidRPr="00B54268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BE7E77" w:rsidRPr="00BE7E77">
        <w:rPr>
          <w:rFonts w:asciiTheme="majorBidi" w:eastAsia="Calibri" w:hAnsiTheme="majorBidi" w:cs="Angsana New"/>
          <w:sz w:val="30"/>
          <w:szCs w:val="30"/>
          <w:lang w:val="en-US"/>
        </w:rPr>
        <w:t>2</w:t>
      </w:r>
      <w:r w:rsidR="004C49B0" w:rsidRPr="004C49B0">
        <w:rPr>
          <w:rFonts w:asciiTheme="majorBidi" w:eastAsia="Calibri" w:hAnsiTheme="majorBidi" w:cs="Angsana New"/>
          <w:sz w:val="30"/>
          <w:szCs w:val="30"/>
          <w:lang w:val="en-US"/>
        </w:rPr>
        <w:t>568</w:t>
      </w:r>
      <w:r w:rsidRPr="00B54268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B54268">
        <w:rPr>
          <w:rFonts w:asciiTheme="majorBidi" w:eastAsia="Calibri" w:hAnsiTheme="majorBidi" w:cs="Angsana New"/>
          <w:sz w:val="30"/>
          <w:szCs w:val="30"/>
          <w:cs/>
        </w:rPr>
        <w:t>เป็นจำนวน</w:t>
      </w:r>
      <w:r w:rsidRPr="00B54268">
        <w:rPr>
          <w:rFonts w:asciiTheme="majorBidi" w:eastAsia="Calibri" w:hAnsiTheme="majorBidi" w:cs="Angsana New" w:hint="cs"/>
          <w:sz w:val="30"/>
          <w:szCs w:val="30"/>
          <w:cs/>
        </w:rPr>
        <w:t xml:space="preserve">เงิน </w:t>
      </w:r>
      <w:r w:rsidR="00BE7E77" w:rsidRPr="00BE7E77">
        <w:rPr>
          <w:rFonts w:asciiTheme="majorBidi" w:eastAsia="Calibri" w:hAnsiTheme="majorBidi" w:cs="Angsana New" w:hint="cs"/>
          <w:sz w:val="30"/>
          <w:szCs w:val="30"/>
          <w:lang w:val="en-US"/>
        </w:rPr>
        <w:t>1</w:t>
      </w:r>
      <w:r w:rsidR="004C49B0" w:rsidRPr="004C49B0">
        <w:rPr>
          <w:rFonts w:asciiTheme="majorBidi" w:eastAsia="Calibri" w:hAnsiTheme="majorBidi" w:cs="Angsana New" w:hint="cs"/>
          <w:sz w:val="30"/>
          <w:szCs w:val="30"/>
          <w:lang w:val="en-US"/>
        </w:rPr>
        <w:t>35</w:t>
      </w:r>
      <w:r w:rsidRPr="00B54268">
        <w:rPr>
          <w:rFonts w:asciiTheme="majorBidi" w:eastAsia="Calibri" w:hAnsiTheme="majorBidi" w:cs="Angsana New" w:hint="cs"/>
          <w:sz w:val="30"/>
          <w:szCs w:val="30"/>
          <w:cs/>
        </w:rPr>
        <w:t>.</w:t>
      </w:r>
      <w:r w:rsidR="00BE7E77" w:rsidRPr="00BE7E77">
        <w:rPr>
          <w:rFonts w:asciiTheme="majorBidi" w:eastAsia="Calibri" w:hAnsiTheme="majorBidi" w:cs="Angsana New" w:hint="cs"/>
          <w:sz w:val="30"/>
          <w:szCs w:val="30"/>
          <w:lang w:val="en-US"/>
        </w:rPr>
        <w:t>0</w:t>
      </w:r>
      <w:r w:rsidRPr="00B54268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B54268">
        <w:rPr>
          <w:rFonts w:asciiTheme="majorBidi" w:eastAsia="Calibri" w:hAnsiTheme="majorBidi" w:cs="Angsana New"/>
          <w:sz w:val="30"/>
          <w:szCs w:val="30"/>
          <w:cs/>
        </w:rPr>
        <w:t>ล้านบา</w:t>
      </w:r>
      <w:r w:rsidRPr="00741496">
        <w:rPr>
          <w:rFonts w:asciiTheme="majorBidi" w:eastAsia="Calibri" w:hAnsiTheme="majorBidi" w:cs="Angsana New"/>
          <w:sz w:val="30"/>
          <w:szCs w:val="30"/>
          <w:cs/>
        </w:rPr>
        <w:t>ท หากวัดมูลค่าด้วยวิธีราคาทุน</w:t>
      </w:r>
      <w:r w:rsidRPr="00741496">
        <w:rPr>
          <w:rFonts w:asciiTheme="majorBidi" w:eastAsia="Calibri" w:hAnsiTheme="majorBidi" w:cs="Angsana New"/>
          <w:sz w:val="30"/>
          <w:szCs w:val="30"/>
        </w:rPr>
        <w:t xml:space="preserve"> </w:t>
      </w:r>
    </w:p>
    <w:p w14:paraId="482DE24C" w14:textId="5BC46E0B" w:rsidR="00D91AA2" w:rsidRPr="007741FD" w:rsidRDefault="00D91AA2" w:rsidP="00D91AA2">
      <w:pPr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234F55CD" w14:textId="77777777" w:rsidR="00D91AA2" w:rsidRPr="005D3291" w:rsidRDefault="00D91AA2" w:rsidP="00D91AA2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D3291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359B6B4C" w14:textId="77777777" w:rsidR="00D91AA2" w:rsidRPr="007741FD" w:rsidRDefault="00D91AA2" w:rsidP="00D91AA2">
      <w:pPr>
        <w:ind w:left="547"/>
        <w:jc w:val="thaiDistribute"/>
        <w:rPr>
          <w:rFonts w:asciiTheme="majorBidi" w:hAnsiTheme="majorBidi" w:cstheme="majorBidi"/>
          <w:sz w:val="20"/>
        </w:rPr>
      </w:pPr>
    </w:p>
    <w:p w14:paraId="26700393" w14:textId="5D2CFA82" w:rsidR="00D91AA2" w:rsidRPr="002671A4" w:rsidRDefault="00D91AA2" w:rsidP="00AF43EA">
      <w:pPr>
        <w:tabs>
          <w:tab w:val="left" w:pos="15210"/>
        </w:tabs>
        <w:ind w:left="547" w:right="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671A4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4C49B0" w:rsidRPr="004C49B0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BE7E77" w:rsidRPr="00BE7E77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2671A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BE7E77" w:rsidRPr="00BE7E77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="004C49B0" w:rsidRPr="004C49B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68</w:t>
      </w:r>
      <w:r w:rsidRPr="002671A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สินทรัพย์</w:t>
      </w:r>
      <w:r w:rsidRPr="002671A4">
        <w:rPr>
          <w:rFonts w:asciiTheme="majorBidi" w:hAnsiTheme="majorBidi" w:cstheme="majorBidi"/>
          <w:spacing w:val="-4"/>
          <w:sz w:val="30"/>
          <w:szCs w:val="30"/>
          <w:cs/>
        </w:rPr>
        <w:t>ของกลุ่มบริษัท</w:t>
      </w:r>
      <w:r w:rsidRPr="002671A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มี</w:t>
      </w:r>
      <w:r w:rsidRPr="002671A4">
        <w:rPr>
          <w:rFonts w:asciiTheme="majorBidi" w:hAnsiTheme="majorBidi" w:cstheme="majorBidi"/>
          <w:spacing w:val="-4"/>
          <w:sz w:val="30"/>
          <w:szCs w:val="30"/>
          <w:cs/>
        </w:rPr>
        <w:t>มูลค่าตามบัญชีจำนวน</w:t>
      </w:r>
      <w:r w:rsidR="00E604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C49B0" w:rsidRPr="004C49B0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="00BE7E77" w:rsidRPr="00BE7E77">
        <w:rPr>
          <w:rFonts w:asciiTheme="majorBidi" w:hAnsiTheme="majorBidi" w:cstheme="majorBidi"/>
          <w:spacing w:val="-4"/>
          <w:sz w:val="30"/>
          <w:szCs w:val="30"/>
          <w:lang w:val="en-US"/>
        </w:rPr>
        <w:t>02</w:t>
      </w:r>
      <w:r w:rsidR="00E6045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4C49B0" w:rsidRPr="004C49B0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Pr="002671A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671A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2671A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671A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="00BE7E77" w:rsidRPr="00BE7E77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567</w:t>
      </w:r>
      <w:r w:rsidRPr="002671A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4C49B0" w:rsidRPr="004C49B0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6</w:t>
      </w:r>
      <w:r w:rsidR="00BE7E77" w:rsidRPr="00BE7E77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</w:t>
      </w:r>
      <w:r w:rsidR="00513E0F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.</w:t>
      </w:r>
      <w:r w:rsidR="00BE7E77" w:rsidRPr="00BE7E77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1</w:t>
      </w:r>
      <w:r w:rsidRPr="002671A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2671A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="00AF43EA" w:rsidRPr="002671A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) </w:t>
      </w:r>
      <w:r w:rsidRPr="002671A4">
        <w:rPr>
          <w:rFonts w:asciiTheme="majorBidi" w:hAnsiTheme="majorBidi" w:cstheme="majorBidi"/>
          <w:spacing w:val="-4"/>
          <w:sz w:val="30"/>
          <w:szCs w:val="30"/>
          <w:cs/>
        </w:rPr>
        <w:t>ได้</w:t>
      </w:r>
      <w:r w:rsidRPr="002671A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นำไป</w:t>
      </w:r>
      <w:r w:rsidRPr="002671A4">
        <w:rPr>
          <w:rFonts w:asciiTheme="majorBidi" w:hAnsiTheme="majorBidi" w:cstheme="majorBidi"/>
          <w:spacing w:val="-4"/>
          <w:sz w:val="30"/>
          <w:szCs w:val="30"/>
          <w:cs/>
        </w:rPr>
        <w:t>เป็นหลักประกันเงินกู้ยืม</w:t>
      </w:r>
      <w:r w:rsidR="00AF43EA" w:rsidRPr="002671A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จากสถาบันการเงิน</w:t>
      </w:r>
      <w:r w:rsidRPr="002671A4">
        <w:rPr>
          <w:rFonts w:asciiTheme="majorBidi" w:hAnsiTheme="majorBidi" w:cstheme="majorBidi"/>
          <w:spacing w:val="-4"/>
          <w:sz w:val="30"/>
          <w:szCs w:val="30"/>
          <w:cs/>
        </w:rPr>
        <w:t xml:space="preserve"> (ดูหมายเหตุข้อ </w:t>
      </w:r>
      <w:r w:rsidR="00BE7E77" w:rsidRPr="00BE7E77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4C49B0" w:rsidRPr="004C49B0">
        <w:rPr>
          <w:rFonts w:asciiTheme="majorBidi" w:hAnsiTheme="majorBidi" w:cstheme="majorBidi"/>
          <w:spacing w:val="-4"/>
          <w:sz w:val="30"/>
          <w:szCs w:val="30"/>
          <w:lang w:val="en-US"/>
        </w:rPr>
        <w:t>8</w:t>
      </w:r>
      <w:r w:rsidRPr="002B7E15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</w:p>
    <w:p w14:paraId="5933E587" w14:textId="77777777" w:rsidR="00DB3E1D" w:rsidRPr="007741FD" w:rsidRDefault="00DB3E1D" w:rsidP="00D91AA2">
      <w:pPr>
        <w:ind w:left="547"/>
        <w:jc w:val="thaiDistribute"/>
        <w:rPr>
          <w:rFonts w:asciiTheme="majorBidi" w:hAnsiTheme="majorBidi" w:cstheme="majorBidi"/>
          <w:sz w:val="20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350"/>
        <w:gridCol w:w="270"/>
        <w:gridCol w:w="1557"/>
        <w:gridCol w:w="243"/>
        <w:gridCol w:w="1332"/>
        <w:gridCol w:w="270"/>
        <w:gridCol w:w="1296"/>
      </w:tblGrid>
      <w:tr w:rsidR="00A10892" w:rsidRPr="006666FA" w14:paraId="6A304239" w14:textId="77777777" w:rsidTr="00A10892">
        <w:tc>
          <w:tcPr>
            <w:tcW w:w="2790" w:type="dxa"/>
          </w:tcPr>
          <w:p w14:paraId="52052941" w14:textId="77777777" w:rsidR="00A10892" w:rsidRPr="00395767" w:rsidRDefault="00A10892" w:rsidP="00293DBA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18" w:type="dxa"/>
            <w:gridSpan w:val="7"/>
          </w:tcPr>
          <w:p w14:paraId="57476D12" w14:textId="0A7382F7" w:rsidR="00A10892" w:rsidRPr="00395767" w:rsidRDefault="00A10892" w:rsidP="00293D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304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10892" w:rsidRPr="006666FA" w14:paraId="24DB63BA" w14:textId="77777777" w:rsidTr="00A10892">
        <w:tc>
          <w:tcPr>
            <w:tcW w:w="2790" w:type="dxa"/>
          </w:tcPr>
          <w:p w14:paraId="58697A1E" w14:textId="77777777" w:rsidR="00A10892" w:rsidRPr="00395767" w:rsidRDefault="00A10892" w:rsidP="00A10892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DCBB178" w14:textId="77777777" w:rsidR="00A10892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17EC2F0" w14:textId="7C66B24A" w:rsidR="00A10892" w:rsidRPr="00DB2D6B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B163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</w:t>
            </w:r>
            <w:r w:rsidR="00DB2D6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อาคาร</w:t>
            </w:r>
          </w:p>
        </w:tc>
        <w:tc>
          <w:tcPr>
            <w:tcW w:w="270" w:type="dxa"/>
          </w:tcPr>
          <w:p w14:paraId="57095C8F" w14:textId="77777777" w:rsidR="00A10892" w:rsidRPr="00395767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7" w:type="dxa"/>
          </w:tcPr>
          <w:p w14:paraId="1D30BEF4" w14:textId="548E30C1" w:rsidR="00A10892" w:rsidRPr="00395767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163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</w:t>
            </w:r>
            <w:r w:rsidRPr="00B163A9">
              <w:rPr>
                <w:rFonts w:asciiTheme="majorBidi" w:hAnsiTheme="majorBidi" w:cstheme="majorBidi"/>
                <w:sz w:val="30"/>
                <w:szCs w:val="30"/>
                <w:cs/>
              </w:rPr>
              <w:t>แล</w:t>
            </w:r>
            <w:r w:rsidRPr="00B163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ะเครื่องใช้สำนักงาน</w:t>
            </w:r>
          </w:p>
        </w:tc>
        <w:tc>
          <w:tcPr>
            <w:tcW w:w="243" w:type="dxa"/>
          </w:tcPr>
          <w:p w14:paraId="721A6AC8" w14:textId="77777777" w:rsidR="00A10892" w:rsidRPr="00395767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31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7A7F7A2E" w14:textId="06B22CA0" w:rsidR="00A10892" w:rsidRPr="00395767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3" w:right="-12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163A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 w:rsidR="00DB2D6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70" w:type="dxa"/>
          </w:tcPr>
          <w:p w14:paraId="077F3CE9" w14:textId="77777777" w:rsidR="00A10892" w:rsidRPr="00395767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31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42CF2534" w14:textId="77777777" w:rsidR="00A10892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01262AE7" w14:textId="77777777" w:rsidR="00A10892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37507669" w14:textId="1FD31DAD" w:rsidR="00A10892" w:rsidRPr="00395767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10892" w:rsidRPr="006666FA" w14:paraId="184CAE9B" w14:textId="77777777" w:rsidTr="00A10892">
        <w:tc>
          <w:tcPr>
            <w:tcW w:w="2790" w:type="dxa"/>
          </w:tcPr>
          <w:p w14:paraId="0F8D9849" w14:textId="77777777" w:rsidR="00A10892" w:rsidRPr="006705E2" w:rsidRDefault="00A10892" w:rsidP="00A10892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18" w:type="dxa"/>
            <w:gridSpan w:val="7"/>
          </w:tcPr>
          <w:p w14:paraId="0251D45D" w14:textId="77777777" w:rsidR="00A10892" w:rsidRPr="00395767" w:rsidRDefault="00A10892" w:rsidP="00A10892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10892" w:rsidRPr="006666FA" w14:paraId="59ED6E5F" w14:textId="77777777" w:rsidTr="00A10892">
        <w:tc>
          <w:tcPr>
            <w:tcW w:w="2790" w:type="dxa"/>
          </w:tcPr>
          <w:p w14:paraId="50D33A57" w14:textId="77777777" w:rsidR="00A10892" w:rsidRPr="00395767" w:rsidRDefault="00A10892" w:rsidP="00A1089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350" w:type="dxa"/>
          </w:tcPr>
          <w:p w14:paraId="5271F7C4" w14:textId="77777777" w:rsidR="00A10892" w:rsidRPr="00A10892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3B0413" w14:textId="77777777" w:rsidR="00A10892" w:rsidRPr="00A10892" w:rsidRDefault="00A10892" w:rsidP="00A10892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</w:tcPr>
          <w:p w14:paraId="68183FFD" w14:textId="77777777" w:rsidR="00A10892" w:rsidRPr="00A10892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55BCD1E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2DD8A335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AFA01A4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141DE52B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13E0F" w:rsidRPr="006666FA" w14:paraId="3B2200EB" w14:textId="77777777" w:rsidTr="00D306A0">
        <w:tc>
          <w:tcPr>
            <w:tcW w:w="2790" w:type="dxa"/>
          </w:tcPr>
          <w:p w14:paraId="04B024DB" w14:textId="261A9FAB" w:rsidR="00513E0F" w:rsidRPr="00395767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350" w:type="dxa"/>
          </w:tcPr>
          <w:p w14:paraId="7482A013" w14:textId="3DC0A6D8" w:rsidR="00513E0F" w:rsidRPr="00513E0F" w:rsidRDefault="004C49B0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="00513E0F" w:rsidRPr="00513E0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69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243F3C9" w14:textId="77777777" w:rsidR="00513E0F" w:rsidRPr="00513E0F" w:rsidRDefault="00513E0F" w:rsidP="00513E0F">
            <w:pPr>
              <w:tabs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</w:tcPr>
          <w:p w14:paraId="13EC3BAA" w14:textId="77C42C73" w:rsidR="00513E0F" w:rsidRPr="00513E0F" w:rsidRDefault="00BE7E77" w:rsidP="00513E0F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="00513E0F" w:rsidRPr="00513E0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88</w:t>
            </w: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3" w:type="dxa"/>
          </w:tcPr>
          <w:p w14:paraId="68B9B3D5" w14:textId="77777777" w:rsidR="00513E0F" w:rsidRPr="00513E0F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3734F2BB" w14:textId="5DBF8554" w:rsidR="00513E0F" w:rsidRPr="00513E0F" w:rsidRDefault="00BE7E77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513E0F" w:rsidRPr="00513E0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389</w:t>
            </w:r>
          </w:p>
        </w:tc>
        <w:tc>
          <w:tcPr>
            <w:tcW w:w="270" w:type="dxa"/>
          </w:tcPr>
          <w:p w14:paraId="0550CF8C" w14:textId="77777777" w:rsidR="00513E0F" w:rsidRPr="00513E0F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</w:tcPr>
          <w:p w14:paraId="0836D8A6" w14:textId="76322A19" w:rsidR="00513E0F" w:rsidRPr="00513E0F" w:rsidRDefault="00BE7E77" w:rsidP="00513E0F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21</w:t>
            </w:r>
            <w:r w:rsidR="00513E0F" w:rsidRPr="00513E0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959</w:t>
            </w:r>
          </w:p>
        </w:tc>
      </w:tr>
      <w:tr w:rsidR="00513E0F" w:rsidRPr="006666FA" w14:paraId="58225499" w14:textId="77777777" w:rsidTr="00D306A0">
        <w:tc>
          <w:tcPr>
            <w:tcW w:w="2790" w:type="dxa"/>
          </w:tcPr>
          <w:p w14:paraId="2289FC15" w14:textId="77777777" w:rsidR="00513E0F" w:rsidRPr="00395767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350" w:type="dxa"/>
          </w:tcPr>
          <w:p w14:paraId="22987AC3" w14:textId="5F112566" w:rsidR="00513E0F" w:rsidRPr="00A10892" w:rsidRDefault="00513E0F" w:rsidP="00513E0F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AA491B" w14:textId="77777777" w:rsidR="00513E0F" w:rsidRPr="00A10892" w:rsidRDefault="00513E0F" w:rsidP="00513E0F">
            <w:pPr>
              <w:tabs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</w:tcPr>
          <w:p w14:paraId="75C36879" w14:textId="0C80996A" w:rsidR="00513E0F" w:rsidRPr="00A10892" w:rsidRDefault="004C49B0" w:rsidP="00513E0F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85</w:t>
            </w:r>
            <w:r w:rsidR="00BE7E77" w:rsidRPr="00BE7E77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3" w:type="dxa"/>
          </w:tcPr>
          <w:p w14:paraId="648BD7BA" w14:textId="77777777" w:rsidR="00513E0F" w:rsidRPr="00395767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63DFD874" w14:textId="16E99658" w:rsidR="00513E0F" w:rsidRPr="00395767" w:rsidRDefault="00BE7E77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513E0F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270" w:type="dxa"/>
          </w:tcPr>
          <w:p w14:paraId="1D7FCAD6" w14:textId="77777777" w:rsidR="00513E0F" w:rsidRPr="00395767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</w:tcPr>
          <w:p w14:paraId="4A952E69" w14:textId="40B2B6D5" w:rsidR="00513E0F" w:rsidRPr="00395767" w:rsidRDefault="004C49B0" w:rsidP="00513E0F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513E0F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73</w:t>
            </w:r>
            <w:r w:rsidR="00BE7E77" w:rsidRPr="00BE7E77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</w:tr>
      <w:tr w:rsidR="00513E0F" w:rsidRPr="006666FA" w14:paraId="54FE22D3" w14:textId="77777777" w:rsidTr="00D306A0">
        <w:tc>
          <w:tcPr>
            <w:tcW w:w="2790" w:type="dxa"/>
          </w:tcPr>
          <w:p w14:paraId="6B8D113E" w14:textId="5180383E" w:rsidR="00513E0F" w:rsidRPr="00395767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193E77">
              <w:rPr>
                <w:rFonts w:asciiTheme="majorBidi" w:eastAsia="MS Mincho" w:hAnsiTheme="majorBidi" w:cs="Angsana New" w:hint="cs"/>
                <w:sz w:val="30"/>
                <w:szCs w:val="30"/>
                <w:cs/>
                <w:lang w:val="en-US" w:bidi="th-TH"/>
              </w:rPr>
              <w:t>โอน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DB59C2" w14:textId="6392F3FE" w:rsidR="00513E0F" w:rsidRDefault="004C49B0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513E0F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70" w:type="dxa"/>
          </w:tcPr>
          <w:p w14:paraId="030F200D" w14:textId="77777777" w:rsidR="00513E0F" w:rsidRPr="00A10892" w:rsidRDefault="00513E0F" w:rsidP="00513E0F">
            <w:pPr>
              <w:tabs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</w:tcPr>
          <w:p w14:paraId="764D4B84" w14:textId="408EC2C3" w:rsidR="00513E0F" w:rsidRPr="00A10892" w:rsidRDefault="00BE7E77" w:rsidP="00513E0F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513E0F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9</w:t>
            </w:r>
            <w:r w:rsidRPr="00BE7E77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3" w:type="dxa"/>
          </w:tcPr>
          <w:p w14:paraId="0E56FB06" w14:textId="77777777" w:rsidR="00513E0F" w:rsidRPr="00395767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39E8C728" w14:textId="279E159A" w:rsidR="00513E0F" w:rsidRDefault="00513E0F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68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22D294A" w14:textId="77777777" w:rsidR="00513E0F" w:rsidRPr="00395767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</w:tcPr>
          <w:p w14:paraId="0995DAF8" w14:textId="65D09016" w:rsidR="00513E0F" w:rsidRPr="00A10892" w:rsidRDefault="00513E0F" w:rsidP="00513E0F">
            <w:pPr>
              <w:tabs>
                <w:tab w:val="decimal" w:pos="723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306A0" w:rsidRPr="006666FA" w14:paraId="5F2C2B2C" w14:textId="77777777" w:rsidTr="00A10892">
        <w:tc>
          <w:tcPr>
            <w:tcW w:w="2790" w:type="dxa"/>
          </w:tcPr>
          <w:p w14:paraId="32BAE5D3" w14:textId="47C64989" w:rsidR="00D306A0" w:rsidRPr="00395767" w:rsidRDefault="00D306A0" w:rsidP="00D306A0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567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70FA884" w14:textId="77777777" w:rsidR="00D306A0" w:rsidRPr="00A10892" w:rsidRDefault="00D306A0" w:rsidP="0089540F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C0BA20" w14:textId="77777777" w:rsidR="00D306A0" w:rsidRPr="00A10892" w:rsidRDefault="00D306A0" w:rsidP="00D306A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02B1463B" w14:textId="77777777" w:rsidR="00D306A0" w:rsidRPr="00A10892" w:rsidRDefault="00D306A0" w:rsidP="00D306A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5DFE86C" w14:textId="77777777" w:rsidR="00D306A0" w:rsidRPr="00395767" w:rsidRDefault="00D306A0" w:rsidP="00D306A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59E470C5" w14:textId="77777777" w:rsidR="00D306A0" w:rsidRPr="00437E4A" w:rsidRDefault="00D306A0" w:rsidP="00437E4A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C717E0" w14:textId="77777777" w:rsidR="00D306A0" w:rsidRPr="00395767" w:rsidRDefault="00D306A0" w:rsidP="00D306A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EBABD8" w14:textId="77777777" w:rsidR="00D306A0" w:rsidRPr="00395767" w:rsidRDefault="00D306A0" w:rsidP="00D306A0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13E0F" w:rsidRPr="006666FA" w14:paraId="4C8B6A62" w14:textId="77777777" w:rsidTr="00A10892">
        <w:tc>
          <w:tcPr>
            <w:tcW w:w="2790" w:type="dxa"/>
          </w:tcPr>
          <w:p w14:paraId="3C812F8B" w14:textId="22442911" w:rsidR="00513E0F" w:rsidRPr="00395767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350" w:type="dxa"/>
          </w:tcPr>
          <w:p w14:paraId="4309CB4D" w14:textId="23434FAD" w:rsidR="00513E0F" w:rsidRPr="0089540F" w:rsidRDefault="004C49B0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</w:t>
            </w:r>
            <w:r w:rsidR="00513E0F" w:rsidRPr="0089540F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69C920B6" w14:textId="77777777" w:rsidR="00513E0F" w:rsidRPr="0055676C" w:rsidRDefault="00513E0F" w:rsidP="00513E0F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</w:tcPr>
          <w:p w14:paraId="63F8DADB" w14:textId="3E75D142" w:rsidR="00513E0F" w:rsidRPr="0055676C" w:rsidRDefault="00BE7E77" w:rsidP="00513E0F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="00513E0F" w:rsidRPr="0055676C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243" w:type="dxa"/>
          </w:tcPr>
          <w:p w14:paraId="5CF0DD3F" w14:textId="77777777" w:rsidR="00513E0F" w:rsidRPr="00D0463E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1F64A3FD" w14:textId="5A26C3AA" w:rsidR="00513E0F" w:rsidRPr="00437E4A" w:rsidRDefault="00513E0F" w:rsidP="00513E0F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7E4A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F3DC2D" w14:textId="77777777" w:rsidR="00513E0F" w:rsidRPr="00437E4A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</w:tcPr>
          <w:p w14:paraId="10529E31" w14:textId="07930126" w:rsidR="00513E0F" w:rsidRPr="00437E4A" w:rsidRDefault="00BE7E77" w:rsidP="00513E0F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="00513E0F" w:rsidRPr="0055676C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689</w:t>
            </w:r>
          </w:p>
        </w:tc>
      </w:tr>
      <w:tr w:rsidR="00513E0F" w:rsidRPr="006704C3" w14:paraId="18C6509C" w14:textId="77777777" w:rsidTr="00A10892">
        <w:tc>
          <w:tcPr>
            <w:tcW w:w="2790" w:type="dxa"/>
          </w:tcPr>
          <w:p w14:paraId="1B7D0E5E" w14:textId="77777777" w:rsidR="00513E0F" w:rsidRPr="00395767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350" w:type="dxa"/>
          </w:tcPr>
          <w:p w14:paraId="279CDAAE" w14:textId="2A5190FD" w:rsidR="00513E0F" w:rsidRPr="00A10892" w:rsidRDefault="0042093F" w:rsidP="00513E0F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7E1755" w14:textId="77777777" w:rsidR="00513E0F" w:rsidRPr="00A10892" w:rsidRDefault="00513E0F" w:rsidP="00513E0F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</w:tcPr>
          <w:p w14:paraId="4B51F4B7" w14:textId="658E0E95" w:rsidR="00513E0F" w:rsidRPr="00A10892" w:rsidRDefault="004C49B0" w:rsidP="00513E0F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45</w:t>
            </w:r>
            <w:r w:rsidR="00BE7E77" w:rsidRPr="00BE7E77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3" w:type="dxa"/>
          </w:tcPr>
          <w:p w14:paraId="2225EC58" w14:textId="77777777" w:rsidR="00513E0F" w:rsidRPr="00395767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23E8B9F9" w14:textId="7570103A" w:rsidR="00513E0F" w:rsidRPr="00395767" w:rsidRDefault="00AB4AEE" w:rsidP="00AB4AEE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AB4AE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333C4E" w14:textId="77777777" w:rsidR="00513E0F" w:rsidRPr="00395767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729D54AC" w14:textId="441DD25D" w:rsidR="00513E0F" w:rsidRPr="00395767" w:rsidRDefault="004C49B0" w:rsidP="00513E0F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45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513E0F" w:rsidRPr="006666FA" w14:paraId="16288DAC" w14:textId="77777777" w:rsidTr="00A10892">
        <w:tc>
          <w:tcPr>
            <w:tcW w:w="2790" w:type="dxa"/>
          </w:tcPr>
          <w:p w14:paraId="30014B84" w14:textId="183E546D" w:rsidR="00513E0F" w:rsidRPr="00395767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BAE344" w14:textId="0A85755B" w:rsidR="00513E0F" w:rsidRPr="0089540F" w:rsidRDefault="004C49B0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42093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68AD7926" w14:textId="77777777" w:rsidR="00513E0F" w:rsidRPr="0055676C" w:rsidRDefault="00513E0F" w:rsidP="00513E0F">
            <w:pPr>
              <w:tabs>
                <w:tab w:val="decimal" w:pos="1048"/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620D91A7" w14:textId="1FC59CF3" w:rsidR="00513E0F" w:rsidRPr="0055676C" w:rsidRDefault="00BE7E77" w:rsidP="00513E0F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42093F" w:rsidRPr="00EC348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43" w:type="dxa"/>
          </w:tcPr>
          <w:p w14:paraId="3D998E42" w14:textId="77777777" w:rsidR="00513E0F" w:rsidRPr="00A10892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6F3449B" w14:textId="0D82ABC7" w:rsidR="00513E0F" w:rsidRPr="00437E4A" w:rsidRDefault="00AB4AEE" w:rsidP="00513E0F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9BC4D9" w14:textId="77777777" w:rsidR="00513E0F" w:rsidRPr="0055676C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DBB12A" w14:textId="7C6D2901" w:rsidR="00513E0F" w:rsidRPr="0055676C" w:rsidRDefault="00BE7E77" w:rsidP="00513E0F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AB4AE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513E0F" w:rsidRPr="00395767" w14:paraId="1A65D1D6" w14:textId="77777777" w:rsidTr="00A10892">
        <w:tc>
          <w:tcPr>
            <w:tcW w:w="2790" w:type="dxa"/>
          </w:tcPr>
          <w:p w14:paraId="2CCFCB2A" w14:textId="77777777" w:rsidR="00513E0F" w:rsidRPr="007741FD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B1CF44" w14:textId="77777777" w:rsidR="00513E0F" w:rsidRPr="007741FD" w:rsidRDefault="00513E0F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526948B5" w14:textId="77777777" w:rsidR="00513E0F" w:rsidRPr="007741FD" w:rsidRDefault="00513E0F" w:rsidP="00513E0F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2C171BE6" w14:textId="77777777" w:rsidR="00513E0F" w:rsidRPr="007741FD" w:rsidRDefault="00513E0F" w:rsidP="00513E0F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3" w:type="dxa"/>
          </w:tcPr>
          <w:p w14:paraId="0D961FB9" w14:textId="77777777" w:rsidR="00513E0F" w:rsidRPr="007741FD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534BB587" w14:textId="77777777" w:rsidR="00513E0F" w:rsidRPr="007741FD" w:rsidRDefault="00513E0F" w:rsidP="00513E0F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1A7FD429" w14:textId="77777777" w:rsidR="00513E0F" w:rsidRPr="007741FD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FAF3C0" w14:textId="77777777" w:rsidR="00513E0F" w:rsidRPr="007741FD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513E0F" w:rsidRPr="006666FA" w14:paraId="071897A1" w14:textId="77777777" w:rsidTr="00A10892">
        <w:tc>
          <w:tcPr>
            <w:tcW w:w="2790" w:type="dxa"/>
          </w:tcPr>
          <w:p w14:paraId="4F2FC45A" w14:textId="77777777" w:rsidR="00513E0F" w:rsidRPr="00395767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ค่าเสื่อมราคา</w:t>
            </w:r>
          </w:p>
        </w:tc>
        <w:tc>
          <w:tcPr>
            <w:tcW w:w="1350" w:type="dxa"/>
          </w:tcPr>
          <w:p w14:paraId="768C80B7" w14:textId="77777777" w:rsidR="00513E0F" w:rsidRPr="00A10892" w:rsidRDefault="00513E0F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32EC63" w14:textId="77777777" w:rsidR="00513E0F" w:rsidRPr="00A10892" w:rsidRDefault="00513E0F" w:rsidP="00513E0F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</w:tcPr>
          <w:p w14:paraId="47A347D7" w14:textId="7B9A39C4" w:rsidR="00513E0F" w:rsidRPr="00A10892" w:rsidRDefault="00513E0F" w:rsidP="00513E0F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E07CD95" w14:textId="77777777" w:rsidR="00513E0F" w:rsidRPr="00395767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6C66BC18" w14:textId="77777777" w:rsidR="00513E0F" w:rsidRPr="00395767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4AE54C" w14:textId="77777777" w:rsidR="00513E0F" w:rsidRPr="00395767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204B62C3" w14:textId="77777777" w:rsidR="00513E0F" w:rsidRPr="00395767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13E0F" w:rsidRPr="006666FA" w14:paraId="1B68840D" w14:textId="77777777" w:rsidTr="00BB25DE">
        <w:tc>
          <w:tcPr>
            <w:tcW w:w="2790" w:type="dxa"/>
          </w:tcPr>
          <w:p w14:paraId="557DA539" w14:textId="3FA7AC88" w:rsidR="00513E0F" w:rsidRPr="00395767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350" w:type="dxa"/>
          </w:tcPr>
          <w:p w14:paraId="50385C37" w14:textId="02A81094" w:rsidR="00513E0F" w:rsidRPr="00513E0F" w:rsidRDefault="00513E0F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513E0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43</w:t>
            </w:r>
            <w:r w:rsidRPr="00513E0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D368206" w14:textId="77777777" w:rsidR="00513E0F" w:rsidRPr="00513E0F" w:rsidRDefault="00513E0F" w:rsidP="00513E0F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</w:tcPr>
          <w:p w14:paraId="4F26E410" w14:textId="250411AF" w:rsidR="00513E0F" w:rsidRPr="00513E0F" w:rsidRDefault="00513E0F" w:rsidP="00513E0F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513E0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Pr="00513E0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65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  <w:r w:rsidRPr="00513E0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22082962" w14:textId="77777777" w:rsidR="00513E0F" w:rsidRPr="00513E0F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2E2859D6" w14:textId="57E0AC89" w:rsidR="00513E0F" w:rsidRPr="00513E0F" w:rsidRDefault="00513E0F" w:rsidP="00513E0F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513E0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0B3A49" w14:textId="77777777" w:rsidR="00513E0F" w:rsidRPr="00513E0F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12C7F0AB" w14:textId="3633F42F" w:rsidR="00513E0F" w:rsidRPr="00513E0F" w:rsidRDefault="00513E0F" w:rsidP="00513E0F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513E0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Pr="00513E0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693</w:t>
            </w:r>
            <w:r w:rsidRPr="00513E0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13E0F" w:rsidRPr="006666FA" w14:paraId="4F0C82FF" w14:textId="77777777" w:rsidTr="00BB25DE">
        <w:tc>
          <w:tcPr>
            <w:tcW w:w="2790" w:type="dxa"/>
          </w:tcPr>
          <w:p w14:paraId="139E957B" w14:textId="77777777" w:rsidR="00513E0F" w:rsidRPr="00395767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D95059" w14:textId="096E4D8A" w:rsidR="00513E0F" w:rsidRPr="00D0463E" w:rsidRDefault="00513E0F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95</w:t>
            </w:r>
            <w:r w:rsidR="00BE7E77" w:rsidRPr="00BE7E77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CEC36CE" w14:textId="77777777" w:rsidR="00513E0F" w:rsidRPr="00D0463E" w:rsidRDefault="00513E0F" w:rsidP="00513E0F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</w:tcPr>
          <w:p w14:paraId="4CFF59D2" w14:textId="7BA70A6A" w:rsidR="00513E0F" w:rsidRPr="00D0463E" w:rsidRDefault="00513E0F" w:rsidP="00513E0F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887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7B25B716" w14:textId="77777777" w:rsidR="00513E0F" w:rsidRPr="00D0463E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70EDB31C" w14:textId="1591E537" w:rsidR="00513E0F" w:rsidRPr="009B1D30" w:rsidRDefault="00513E0F" w:rsidP="00513E0F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9B1D30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FD3D91" w14:textId="77777777" w:rsidR="00513E0F" w:rsidRPr="00D0463E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332FE261" w14:textId="06314610" w:rsidR="00513E0F" w:rsidRPr="00D0463E" w:rsidRDefault="00513E0F" w:rsidP="00513E0F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838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13E0F" w:rsidRPr="006666FA" w14:paraId="52276A16" w14:textId="77777777" w:rsidTr="00BB25DE">
        <w:tc>
          <w:tcPr>
            <w:tcW w:w="2790" w:type="dxa"/>
          </w:tcPr>
          <w:p w14:paraId="1B54D8EE" w14:textId="1C311213" w:rsidR="00513E0F" w:rsidRPr="00395767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567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12EAC5" w14:textId="77777777" w:rsidR="00513E0F" w:rsidRPr="00D0463E" w:rsidRDefault="00513E0F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C545E7" w14:textId="77777777" w:rsidR="00513E0F" w:rsidRPr="00D0463E" w:rsidRDefault="00513E0F" w:rsidP="00513E0F">
            <w:pPr>
              <w:tabs>
                <w:tab w:val="decimal" w:pos="1048"/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4417B3EA" w14:textId="550F5EC2" w:rsidR="00513E0F" w:rsidRPr="00D0463E" w:rsidRDefault="00513E0F" w:rsidP="00513E0F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C5E01BB" w14:textId="77777777" w:rsidR="00513E0F" w:rsidRPr="00D0463E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1D754817" w14:textId="00A1AA50" w:rsidR="00513E0F" w:rsidRPr="009B1D30" w:rsidRDefault="00513E0F" w:rsidP="00513E0F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5B5613" w14:textId="77777777" w:rsidR="00513E0F" w:rsidRPr="00D0463E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01E7D3" w14:textId="06763A27" w:rsidR="00513E0F" w:rsidRPr="00D0463E" w:rsidRDefault="00513E0F" w:rsidP="00513E0F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13E0F" w:rsidRPr="006666FA" w14:paraId="74E5031B" w14:textId="77777777" w:rsidTr="00BB25DE">
        <w:tc>
          <w:tcPr>
            <w:tcW w:w="2790" w:type="dxa"/>
          </w:tcPr>
          <w:p w14:paraId="4D1D9F10" w14:textId="0B3A6351" w:rsidR="00513E0F" w:rsidRPr="00395767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350" w:type="dxa"/>
          </w:tcPr>
          <w:p w14:paraId="046C1730" w14:textId="02A82A90" w:rsidR="00513E0F" w:rsidRPr="0089540F" w:rsidRDefault="00513E0F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994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C22EE8" w14:textId="77777777" w:rsidR="00513E0F" w:rsidRPr="0055676C" w:rsidRDefault="00513E0F" w:rsidP="00513E0F">
            <w:pPr>
              <w:tabs>
                <w:tab w:val="decimal" w:pos="1048"/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</w:tcPr>
          <w:p w14:paraId="518E4309" w14:textId="421AB921" w:rsidR="00513E0F" w:rsidRPr="00D0463E" w:rsidRDefault="00513E0F" w:rsidP="00513E0F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Pr="0055676C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537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59AE986B" w14:textId="77777777" w:rsidR="00513E0F" w:rsidRPr="00D0463E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1A1A2D25" w14:textId="2D0DED15" w:rsidR="00513E0F" w:rsidRPr="009B1D30" w:rsidRDefault="00513E0F" w:rsidP="00513E0F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1D3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42A9F9" w14:textId="77777777" w:rsidR="00513E0F" w:rsidRPr="00D0463E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0D7FA4E1" w14:textId="3FDD5BA5" w:rsidR="00513E0F" w:rsidRPr="00D0463E" w:rsidRDefault="00513E0F" w:rsidP="00513E0F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Pr="0055676C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53</w:t>
            </w:r>
            <w:r w:rsidR="00BE7E77" w:rsidRPr="00BE7E77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513E0F" w:rsidRPr="006666FA" w14:paraId="37D97D1A" w14:textId="77777777" w:rsidTr="00BB25DE">
        <w:tc>
          <w:tcPr>
            <w:tcW w:w="2790" w:type="dxa"/>
          </w:tcPr>
          <w:p w14:paraId="10B52BEE" w14:textId="77777777" w:rsidR="00513E0F" w:rsidRPr="00395767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630C86" w14:textId="749C4D3B" w:rsidR="00513E0F" w:rsidRPr="00A10892" w:rsidRDefault="00966425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348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999</w:t>
            </w:r>
            <w:r w:rsidRPr="00EC348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FE439F6" w14:textId="77777777" w:rsidR="00513E0F" w:rsidRPr="00A10892" w:rsidRDefault="00513E0F" w:rsidP="00513E0F">
            <w:pPr>
              <w:tabs>
                <w:tab w:val="decimal" w:pos="1048"/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</w:tcPr>
          <w:p w14:paraId="11905E93" w14:textId="6C2FC55B" w:rsidR="00513E0F" w:rsidRPr="00A10892" w:rsidRDefault="00966425" w:rsidP="00513E0F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348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Pr="00EC348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86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EC348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6A88D676" w14:textId="77777777" w:rsidR="00513E0F" w:rsidRPr="00395767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1E985B64" w14:textId="572929DB" w:rsidR="00513E0F" w:rsidRPr="009B1D30" w:rsidRDefault="00966425" w:rsidP="00513E0F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348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F6BBBB" w14:textId="77777777" w:rsidR="00513E0F" w:rsidRPr="00395767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758CDBCF" w14:textId="03B6E181" w:rsidR="00513E0F" w:rsidRPr="00395767" w:rsidRDefault="00966425" w:rsidP="00513E0F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348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Pr="00EC348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86</w:t>
            </w:r>
            <w:r w:rsidR="00BE7E77" w:rsidRPr="00BE7E7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  <w:r w:rsidRPr="00EC348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13E0F" w:rsidRPr="006666FA" w14:paraId="5EA80611" w14:textId="77777777" w:rsidTr="00BB25DE">
        <w:tc>
          <w:tcPr>
            <w:tcW w:w="2790" w:type="dxa"/>
          </w:tcPr>
          <w:p w14:paraId="19CFA049" w14:textId="14E68E55" w:rsidR="00513E0F" w:rsidRPr="00395767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44DD78" w14:textId="7A1D2ED9" w:rsidR="00513E0F" w:rsidRPr="0089540F" w:rsidRDefault="009C0EFB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348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EC348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993</w:t>
            </w:r>
            <w:r w:rsidRPr="00EC348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5F13356" w14:textId="77777777" w:rsidR="00513E0F" w:rsidRPr="0055676C" w:rsidRDefault="00513E0F" w:rsidP="00513E0F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714B55E9" w14:textId="7B768B87" w:rsidR="00513E0F" w:rsidRPr="0055676C" w:rsidRDefault="009C0EFB" w:rsidP="00513E0F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348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Pr="00EC348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398</w:t>
            </w:r>
            <w:r w:rsidRPr="00EC348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722BCC85" w14:textId="77777777" w:rsidR="00513E0F" w:rsidRPr="0055676C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1551F458" w14:textId="74DCB020" w:rsidR="00513E0F" w:rsidRPr="009B1D30" w:rsidRDefault="009C0EFB" w:rsidP="00513E0F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348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178859" w14:textId="77777777" w:rsidR="00513E0F" w:rsidRPr="0055676C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D67089" w14:textId="4FDE742C" w:rsidR="00513E0F" w:rsidRPr="0055676C" w:rsidRDefault="009C0EFB" w:rsidP="00513E0F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348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Pr="00EC348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EC348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513E0F" w:rsidRPr="006666FA" w14:paraId="022B8834" w14:textId="77777777" w:rsidTr="00BB25DE">
        <w:tc>
          <w:tcPr>
            <w:tcW w:w="2790" w:type="dxa"/>
          </w:tcPr>
          <w:p w14:paraId="138A0677" w14:textId="77777777" w:rsidR="00513E0F" w:rsidRPr="007741FD" w:rsidRDefault="00513E0F" w:rsidP="00513E0F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26B0CA" w14:textId="77777777" w:rsidR="00513E0F" w:rsidRPr="007741FD" w:rsidRDefault="00513E0F" w:rsidP="00513E0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3458F9A5" w14:textId="77777777" w:rsidR="00513E0F" w:rsidRPr="007741FD" w:rsidRDefault="00513E0F" w:rsidP="00513E0F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546DF4A0" w14:textId="77777777" w:rsidR="00513E0F" w:rsidRPr="007741FD" w:rsidRDefault="00513E0F" w:rsidP="00513E0F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3" w:type="dxa"/>
          </w:tcPr>
          <w:p w14:paraId="194E751F" w14:textId="77777777" w:rsidR="00513E0F" w:rsidRPr="007741FD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1EFD550" w14:textId="77777777" w:rsidR="00513E0F" w:rsidRPr="007741FD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18D760F7" w14:textId="77777777" w:rsidR="00513E0F" w:rsidRPr="007741FD" w:rsidRDefault="00513E0F" w:rsidP="00513E0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AFA3CC" w14:textId="77777777" w:rsidR="00513E0F" w:rsidRPr="007741FD" w:rsidRDefault="00513E0F" w:rsidP="00513E0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912E21" w:rsidRPr="006666FA" w14:paraId="37CC31AD" w14:textId="77777777" w:rsidTr="00B13782">
        <w:tc>
          <w:tcPr>
            <w:tcW w:w="2790" w:type="dxa"/>
          </w:tcPr>
          <w:p w14:paraId="4A67CC2F" w14:textId="77777777" w:rsidR="00912E21" w:rsidRPr="00891993" w:rsidRDefault="00912E21" w:rsidP="00912E21">
            <w:pPr>
              <w:spacing w:line="240" w:lineRule="auto"/>
              <w:ind w:right="-244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18" w:type="dxa"/>
            <w:gridSpan w:val="7"/>
          </w:tcPr>
          <w:p w14:paraId="472028DB" w14:textId="6A8B27B5" w:rsidR="00912E21" w:rsidRPr="00395767" w:rsidRDefault="00912E21" w:rsidP="00912E21">
            <w:pPr>
              <w:tabs>
                <w:tab w:val="decimal" w:pos="1048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04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12E21" w:rsidRPr="006666FA" w14:paraId="6DCCAE7D" w14:textId="77777777" w:rsidTr="00BB25DE">
        <w:tc>
          <w:tcPr>
            <w:tcW w:w="2790" w:type="dxa"/>
          </w:tcPr>
          <w:p w14:paraId="2F9A84B4" w14:textId="77777777" w:rsidR="00912E21" w:rsidRPr="00891993" w:rsidRDefault="00912E21" w:rsidP="00912E21">
            <w:pPr>
              <w:spacing w:line="240" w:lineRule="auto"/>
              <w:ind w:right="-244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7DEE2FB7" w14:textId="77777777" w:rsidR="00912E21" w:rsidRDefault="00912E21" w:rsidP="00912E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5E1B279" w14:textId="35A97C63" w:rsidR="00912E21" w:rsidRPr="006F330E" w:rsidRDefault="00912E21" w:rsidP="00912E21">
            <w:pPr>
              <w:spacing w:line="240" w:lineRule="auto"/>
              <w:ind w:left="-112" w:right="-11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63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</w:t>
            </w:r>
            <w:r w:rsidRPr="006F330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270" w:type="dxa"/>
          </w:tcPr>
          <w:p w14:paraId="4E88B7EE" w14:textId="77777777" w:rsidR="00912E21" w:rsidRPr="006F330E" w:rsidRDefault="00912E21" w:rsidP="00912E21">
            <w:pPr>
              <w:tabs>
                <w:tab w:val="decimal" w:pos="1048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57" w:type="dxa"/>
          </w:tcPr>
          <w:p w14:paraId="6E04F57B" w14:textId="4215B403" w:rsidR="00912E21" w:rsidRPr="006F330E" w:rsidRDefault="00912E21" w:rsidP="00912E21">
            <w:pPr>
              <w:spacing w:line="240" w:lineRule="auto"/>
              <w:ind w:left="-114" w:right="-9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63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</w:t>
            </w:r>
            <w:r w:rsidRPr="00B163A9">
              <w:rPr>
                <w:rFonts w:asciiTheme="majorBidi" w:hAnsiTheme="majorBidi" w:cstheme="majorBidi"/>
                <w:sz w:val="30"/>
                <w:szCs w:val="30"/>
                <w:cs/>
              </w:rPr>
              <w:t>แล</w:t>
            </w:r>
            <w:r w:rsidRPr="00B163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ะเครื่องใช้สำนักงาน</w:t>
            </w:r>
          </w:p>
        </w:tc>
        <w:tc>
          <w:tcPr>
            <w:tcW w:w="243" w:type="dxa"/>
          </w:tcPr>
          <w:p w14:paraId="4F4A6F96" w14:textId="77777777" w:rsidR="00912E21" w:rsidRPr="006F330E" w:rsidRDefault="00912E21" w:rsidP="00912E21">
            <w:pPr>
              <w:tabs>
                <w:tab w:val="decimal" w:pos="10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</w:tcPr>
          <w:p w14:paraId="75A7A9BA" w14:textId="55A7ACF5" w:rsidR="00912E21" w:rsidRPr="006F330E" w:rsidRDefault="00912E21" w:rsidP="00912E21">
            <w:pPr>
              <w:spacing w:line="240" w:lineRule="auto"/>
              <w:ind w:left="-105" w:right="-9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63A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70" w:type="dxa"/>
          </w:tcPr>
          <w:p w14:paraId="3C27356A" w14:textId="77777777" w:rsidR="00912E21" w:rsidRPr="006F330E" w:rsidRDefault="00912E21" w:rsidP="00912E21">
            <w:pPr>
              <w:tabs>
                <w:tab w:val="decimal" w:pos="10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6" w:type="dxa"/>
          </w:tcPr>
          <w:p w14:paraId="1CA312FD" w14:textId="77777777" w:rsidR="00912E21" w:rsidRPr="006F330E" w:rsidRDefault="00912E21" w:rsidP="00912E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71C4189" w14:textId="77777777" w:rsidR="00912E21" w:rsidRPr="006F330E" w:rsidRDefault="00912E21" w:rsidP="00912E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738EC43" w14:textId="520B0580" w:rsidR="00912E21" w:rsidRPr="006F330E" w:rsidRDefault="00912E21" w:rsidP="00912E21">
            <w:pPr>
              <w:spacing w:line="240" w:lineRule="auto"/>
              <w:ind w:left="-95" w:right="-9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F33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12E21" w:rsidRPr="006666FA" w14:paraId="1F4BEE3C" w14:textId="77777777" w:rsidTr="00DD138D">
        <w:tc>
          <w:tcPr>
            <w:tcW w:w="2790" w:type="dxa"/>
          </w:tcPr>
          <w:p w14:paraId="604EDDAE" w14:textId="77777777" w:rsidR="00912E21" w:rsidRPr="00891993" w:rsidRDefault="00912E21" w:rsidP="00912E21">
            <w:pPr>
              <w:spacing w:line="240" w:lineRule="auto"/>
              <w:ind w:right="-244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18" w:type="dxa"/>
            <w:gridSpan w:val="7"/>
          </w:tcPr>
          <w:p w14:paraId="1090D51A" w14:textId="233F20EB" w:rsidR="00912E21" w:rsidRPr="00395767" w:rsidRDefault="00912E21" w:rsidP="00912E21">
            <w:pPr>
              <w:tabs>
                <w:tab w:val="decimal" w:pos="1048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12E21" w:rsidRPr="006666FA" w14:paraId="0267D002" w14:textId="77777777" w:rsidTr="00BB25DE">
        <w:tc>
          <w:tcPr>
            <w:tcW w:w="2790" w:type="dxa"/>
          </w:tcPr>
          <w:p w14:paraId="51FEC630" w14:textId="0636C784" w:rsidR="00912E21" w:rsidRPr="00395767" w:rsidRDefault="00912E21" w:rsidP="00912E21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3606014B" w14:textId="77777777" w:rsidR="00912E21" w:rsidRPr="00A10892" w:rsidRDefault="00912E21" w:rsidP="00912E21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6C7CA1" w14:textId="77777777" w:rsidR="00912E21" w:rsidRPr="00A10892" w:rsidRDefault="00912E21" w:rsidP="00912E21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</w:tcPr>
          <w:p w14:paraId="1FF5F2EC" w14:textId="77777777" w:rsidR="00912E21" w:rsidRPr="00A10892" w:rsidRDefault="00912E21" w:rsidP="00912E21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97517AF" w14:textId="77777777" w:rsidR="00912E21" w:rsidRPr="00395767" w:rsidRDefault="00912E21" w:rsidP="00912E21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5C1A6725" w14:textId="77777777" w:rsidR="00912E21" w:rsidRPr="00395767" w:rsidRDefault="00912E21" w:rsidP="00912E21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BF3D6B9" w14:textId="77777777" w:rsidR="00912E21" w:rsidRPr="00395767" w:rsidRDefault="00912E21" w:rsidP="00912E21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548160B5" w14:textId="77777777" w:rsidR="00912E21" w:rsidRPr="00395767" w:rsidRDefault="00912E21" w:rsidP="00912E21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12E21" w:rsidRPr="006666FA" w14:paraId="3E3CBF52" w14:textId="77777777" w:rsidTr="00BB25DE">
        <w:tc>
          <w:tcPr>
            <w:tcW w:w="2790" w:type="dxa"/>
          </w:tcPr>
          <w:p w14:paraId="0DF43C36" w14:textId="5326FC1D" w:rsidR="00912E21" w:rsidRPr="00395767" w:rsidRDefault="00912E21" w:rsidP="00912E21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56</w:t>
            </w:r>
            <w:r w:rsidR="004C49B0" w:rsidRPr="004C49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DB69238" w14:textId="6DE783C6" w:rsidR="00912E21" w:rsidRPr="0089540F" w:rsidRDefault="004C49B0" w:rsidP="00912E21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="00912E21" w:rsidRPr="0089540F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10146DCD" w14:textId="77777777" w:rsidR="00912E21" w:rsidRPr="00BB25DE" w:rsidRDefault="00912E21" w:rsidP="00912E21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tcBorders>
              <w:bottom w:val="double" w:sz="4" w:space="0" w:color="auto"/>
            </w:tcBorders>
          </w:tcPr>
          <w:p w14:paraId="7AC503E5" w14:textId="50CA5B6C" w:rsidR="00912E21" w:rsidRPr="00BB25DE" w:rsidRDefault="004C49B0" w:rsidP="00912E21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</w:t>
            </w:r>
            <w:r w:rsidR="00912E21" w:rsidRPr="0055676C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10</w:t>
            </w:r>
            <w:r w:rsidRPr="004C49B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43" w:type="dxa"/>
          </w:tcPr>
          <w:p w14:paraId="733371C2" w14:textId="77777777" w:rsidR="00912E21" w:rsidRPr="00BB25DE" w:rsidRDefault="00912E21" w:rsidP="00912E21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14:paraId="17A00C33" w14:textId="3038A123" w:rsidR="00912E21" w:rsidRPr="00BB25DE" w:rsidRDefault="00912E21" w:rsidP="00912E21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676C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00C994" w14:textId="77777777" w:rsidR="00912E21" w:rsidRPr="00BB25DE" w:rsidRDefault="00912E21" w:rsidP="00912E21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234236CB" w14:textId="23EE5AF1" w:rsidR="00912E21" w:rsidRPr="00BB25DE" w:rsidRDefault="00BE7E77" w:rsidP="00912E21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912E21" w:rsidRPr="0055676C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BE7E77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58</w:t>
            </w:r>
          </w:p>
        </w:tc>
      </w:tr>
      <w:tr w:rsidR="00912E21" w:rsidRPr="006666FA" w14:paraId="571AEA84" w14:textId="77777777" w:rsidTr="00BB25DE">
        <w:tc>
          <w:tcPr>
            <w:tcW w:w="2790" w:type="dxa"/>
          </w:tcPr>
          <w:p w14:paraId="30AC4D51" w14:textId="159061FA" w:rsidR="00912E21" w:rsidRPr="00395767" w:rsidRDefault="00912E21" w:rsidP="00912E21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56</w:t>
            </w:r>
            <w:r w:rsidR="004C49B0" w:rsidRPr="004C49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D1EE721" w14:textId="78B897BA" w:rsidR="00912E21" w:rsidRPr="0089540F" w:rsidRDefault="004C49B0" w:rsidP="00912E21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912E21" w:rsidRPr="00EC348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595BA81" w14:textId="77777777" w:rsidR="00912E21" w:rsidRPr="0055676C" w:rsidRDefault="00912E21" w:rsidP="00912E21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tcBorders>
              <w:top w:val="double" w:sz="4" w:space="0" w:color="auto"/>
              <w:bottom w:val="double" w:sz="4" w:space="0" w:color="auto"/>
            </w:tcBorders>
          </w:tcPr>
          <w:p w14:paraId="5C208E59" w14:textId="5CEE11CD" w:rsidR="00912E21" w:rsidRPr="0055676C" w:rsidRDefault="004C49B0" w:rsidP="00912E21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912E21" w:rsidRPr="00EC348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43" w:type="dxa"/>
          </w:tcPr>
          <w:p w14:paraId="6801E1F8" w14:textId="77777777" w:rsidR="00912E21" w:rsidRPr="0055676C" w:rsidRDefault="00912E21" w:rsidP="00912E21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double" w:sz="4" w:space="0" w:color="auto"/>
            </w:tcBorders>
          </w:tcPr>
          <w:p w14:paraId="2B46C7AE" w14:textId="5984D53F" w:rsidR="00912E21" w:rsidRPr="0055676C" w:rsidRDefault="00912E21" w:rsidP="00912E21">
            <w:pPr>
              <w:tabs>
                <w:tab w:val="decimal" w:pos="79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348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6716DB" w14:textId="77777777" w:rsidR="00912E21" w:rsidRPr="0055676C" w:rsidRDefault="00912E21" w:rsidP="00912E21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6EE4B5AF" w14:textId="780F7779" w:rsidR="00912E21" w:rsidRPr="0055676C" w:rsidRDefault="00BE7E77" w:rsidP="00912E21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912E21" w:rsidRPr="00EC348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Pr="00BE7E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04AB104D" w14:textId="77777777" w:rsidR="006F330E" w:rsidRDefault="006F330E" w:rsidP="0089540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3E577678" w14:textId="46E00BF4" w:rsidR="00D91AA2" w:rsidRDefault="00DB2D6B" w:rsidP="0089540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</w:pPr>
      <w:r w:rsidRPr="001F721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ราคาทุน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ขอ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ง</w:t>
      </w:r>
      <w:r w:rsidRPr="00DB2D6B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ส่วนปรับปรุงอาคาร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และอุปกรณ์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ซึ่งได้คิดค่าเสื่อมราคาเต็มจำนวนแล้วแต่ยังคงใช้งานจนถึง ณ วันที่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4C49B0" w:rsidRPr="004C49B0">
        <w:rPr>
          <w:rFonts w:asciiTheme="majorBidi" w:eastAsia="MS Mincho" w:hAnsiTheme="majorBidi" w:cstheme="majorBidi"/>
          <w:sz w:val="30"/>
          <w:szCs w:val="30"/>
          <w:lang w:val="en-US" w:bidi="th-TH"/>
        </w:rPr>
        <w:t>3</w:t>
      </w:r>
      <w:r w:rsidR="00BE7E77" w:rsidRPr="00BE7E77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BE7E77" w:rsidRPr="00BE7E77">
        <w:rPr>
          <w:rFonts w:asciiTheme="majorBidi" w:eastAsia="MS Mincho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eastAsia="MS Mincho" w:hAnsiTheme="majorBidi" w:cstheme="majorBidi"/>
          <w:sz w:val="30"/>
          <w:szCs w:val="30"/>
          <w:lang w:val="en-US" w:bidi="th-TH"/>
        </w:rPr>
        <w:t>568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มี</w:t>
      </w:r>
      <w:r w:rsidRPr="009A644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จำนวน</w:t>
      </w:r>
      <w:r w:rsidRPr="009A644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BE7E77" w:rsidRPr="00BE7E77">
        <w:rPr>
          <w:rFonts w:asciiTheme="majorBidi" w:eastAsia="MS Mincho" w:hAnsiTheme="majorBidi" w:cstheme="majorBidi"/>
          <w:sz w:val="30"/>
          <w:szCs w:val="30"/>
          <w:lang w:val="en-US" w:bidi="th-TH"/>
        </w:rPr>
        <w:t>2</w:t>
      </w:r>
      <w:r w:rsidR="0076463F">
        <w:rPr>
          <w:rFonts w:asciiTheme="majorBidi" w:eastAsia="MS Mincho" w:hAnsiTheme="majorBidi" w:cstheme="majorBidi"/>
          <w:sz w:val="30"/>
          <w:szCs w:val="30"/>
          <w:lang w:val="en-US" w:bidi="th-TH"/>
        </w:rPr>
        <w:t>.</w:t>
      </w:r>
      <w:r w:rsidR="004C49B0" w:rsidRPr="004C49B0">
        <w:rPr>
          <w:rFonts w:asciiTheme="majorBidi" w:eastAsia="MS Mincho" w:hAnsiTheme="majorBidi" w:cstheme="majorBidi"/>
          <w:sz w:val="30"/>
          <w:szCs w:val="30"/>
          <w:lang w:val="en-US" w:bidi="th-TH"/>
        </w:rPr>
        <w:t>9</w:t>
      </w:r>
      <w:r w:rsidRPr="009A644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9A644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ล้านบาท</w:t>
      </w:r>
      <w:r w:rsidRPr="009A644D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="00BE7E77" w:rsidRPr="00BE7E77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</w:t>
      </w:r>
      <w:r w:rsidR="004C49B0" w:rsidRPr="004C49B0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567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BE7E77" w:rsidRPr="00BE7E77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</w:t>
      </w:r>
      <w:r w:rsidR="00513E0F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.</w:t>
      </w:r>
      <w:r w:rsidR="004C49B0" w:rsidRPr="004C49B0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4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lang w:bidi="th-TH"/>
        </w:rPr>
        <w:t xml:space="preserve"> 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</w:p>
    <w:p w14:paraId="0A8DF73E" w14:textId="77777777" w:rsidR="0089540F" w:rsidRPr="0089540F" w:rsidRDefault="0089540F" w:rsidP="008954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729656E" w14:textId="77777777" w:rsidR="00EA1571" w:rsidRDefault="00EA1571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br w:type="page"/>
      </w:r>
    </w:p>
    <w:p w14:paraId="6517E72B" w14:textId="3D889793" w:rsidR="00AB6F92" w:rsidRPr="00B54268" w:rsidRDefault="00AB6F92" w:rsidP="00AB6F92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B5426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สัญญาเช่า</w:t>
      </w:r>
    </w:p>
    <w:p w14:paraId="610C3842" w14:textId="77777777" w:rsidR="00AB6F92" w:rsidRPr="00EA1571" w:rsidRDefault="00AB6F92" w:rsidP="00EA1571">
      <w:pPr>
        <w:pStyle w:val="BodyText"/>
        <w:spacing w:after="0" w:line="240" w:lineRule="auto"/>
        <w:rPr>
          <w:rFonts w:asciiTheme="majorBidi" w:hAnsiTheme="majorBidi" w:cstheme="majorBidi"/>
          <w:sz w:val="12"/>
          <w:szCs w:val="12"/>
          <w:lang w:bidi="th-TH"/>
        </w:rPr>
      </w:pPr>
    </w:p>
    <w:p w14:paraId="2CD71B70" w14:textId="77777777" w:rsidR="00AB6F92" w:rsidRDefault="00AB6F92" w:rsidP="00AB6F92">
      <w:pPr>
        <w:spacing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53445AE6" w14:textId="77777777" w:rsidR="00AB6F92" w:rsidRPr="00EA1571" w:rsidRDefault="00AB6F92" w:rsidP="00EA1571">
      <w:pPr>
        <w:spacing w:line="240" w:lineRule="auto"/>
        <w:ind w:left="547" w:right="43"/>
        <w:jc w:val="thaiDistribute"/>
        <w:rPr>
          <w:rFonts w:asciiTheme="majorBidi" w:hAnsiTheme="majorBidi" w:cstheme="majorBidi"/>
          <w:sz w:val="12"/>
          <w:szCs w:val="12"/>
          <w:lang w:val="en-US" w:bidi="th-TH"/>
        </w:rPr>
      </w:pPr>
    </w:p>
    <w:tbl>
      <w:tblPr>
        <w:tblW w:w="9128" w:type="dxa"/>
        <w:tblInd w:w="54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150"/>
        <w:gridCol w:w="900"/>
        <w:gridCol w:w="1200"/>
        <w:gridCol w:w="121"/>
        <w:gridCol w:w="1206"/>
        <w:gridCol w:w="120"/>
        <w:gridCol w:w="1114"/>
        <w:gridCol w:w="120"/>
        <w:gridCol w:w="1197"/>
      </w:tblGrid>
      <w:tr w:rsidR="00437517" w:rsidRPr="00437517" w14:paraId="042A1102" w14:textId="5395E409" w:rsidTr="00A94559">
        <w:trPr>
          <w:cantSplit/>
          <w:trHeight w:val="56"/>
          <w:tblHeader/>
        </w:trPr>
        <w:tc>
          <w:tcPr>
            <w:tcW w:w="3150" w:type="dxa"/>
            <w:vAlign w:val="bottom"/>
          </w:tcPr>
          <w:p w14:paraId="6A65B3D1" w14:textId="77777777" w:rsidR="00437517" w:rsidRPr="00091FD4" w:rsidRDefault="00437517" w:rsidP="00845119">
            <w:pPr>
              <w:tabs>
                <w:tab w:val="left" w:pos="2171"/>
              </w:tabs>
              <w:spacing w:line="280" w:lineRule="atLeast"/>
              <w:ind w:left="-495" w:firstLine="49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B058FA" w14:textId="77777777" w:rsidR="00437517" w:rsidRPr="00091FD4" w:rsidRDefault="00437517" w:rsidP="00845119">
            <w:pPr>
              <w:pStyle w:val="acctfourfigures"/>
              <w:tabs>
                <w:tab w:val="clear" w:pos="765"/>
              </w:tabs>
              <w:spacing w:line="280" w:lineRule="atLeast"/>
              <w:ind w:left="-42" w:right="-4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078" w:type="dxa"/>
            <w:gridSpan w:val="7"/>
          </w:tcPr>
          <w:p w14:paraId="385A0E4D" w14:textId="34BEA4F8" w:rsidR="00437517" w:rsidRPr="00091FD4" w:rsidRDefault="00437517" w:rsidP="00437517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91FD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37517" w:rsidRPr="00437517" w14:paraId="12E42B01" w14:textId="77777777" w:rsidTr="00A94559">
        <w:trPr>
          <w:cantSplit/>
          <w:trHeight w:val="1051"/>
          <w:tblHeader/>
        </w:trPr>
        <w:tc>
          <w:tcPr>
            <w:tcW w:w="3150" w:type="dxa"/>
            <w:vAlign w:val="bottom"/>
          </w:tcPr>
          <w:p w14:paraId="5CDB20D6" w14:textId="77777777" w:rsidR="00437517" w:rsidRPr="00091FD4" w:rsidRDefault="00437517" w:rsidP="00845119">
            <w:pPr>
              <w:tabs>
                <w:tab w:val="left" w:pos="2171"/>
              </w:tabs>
              <w:spacing w:line="280" w:lineRule="atLeast"/>
              <w:ind w:left="-495" w:firstLine="49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87AAE6" w14:textId="77777777" w:rsidR="00437517" w:rsidRPr="00091FD4" w:rsidRDefault="00437517" w:rsidP="00845119">
            <w:pPr>
              <w:pStyle w:val="acctfourfigures"/>
              <w:tabs>
                <w:tab w:val="clear" w:pos="765"/>
              </w:tabs>
              <w:spacing w:line="280" w:lineRule="atLeast"/>
              <w:ind w:right="-4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8B42EBE" w14:textId="77777777" w:rsidR="00437517" w:rsidRPr="00091FD4" w:rsidRDefault="00437517" w:rsidP="00845119">
            <w:pPr>
              <w:pStyle w:val="acctfourfigures"/>
              <w:tabs>
                <w:tab w:val="clear" w:pos="765"/>
              </w:tabs>
              <w:spacing w:line="280" w:lineRule="atLeast"/>
              <w:ind w:left="-37" w:right="-4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3720C28" w14:textId="77777777" w:rsidR="00437517" w:rsidRPr="00091FD4" w:rsidRDefault="00437517" w:rsidP="00845119">
            <w:pPr>
              <w:pStyle w:val="acctfourfigures"/>
              <w:tabs>
                <w:tab w:val="clear" w:pos="765"/>
              </w:tabs>
              <w:spacing w:line="280" w:lineRule="atLeast"/>
              <w:ind w:right="-4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91F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00" w:type="dxa"/>
            <w:vAlign w:val="bottom"/>
          </w:tcPr>
          <w:p w14:paraId="79495243" w14:textId="77777777" w:rsidR="00437517" w:rsidRPr="00091FD4" w:rsidRDefault="00437517" w:rsidP="00845119">
            <w:pPr>
              <w:pStyle w:val="acctfourfigures"/>
              <w:tabs>
                <w:tab w:val="clear" w:pos="765"/>
              </w:tabs>
              <w:spacing w:line="280" w:lineRule="atLeast"/>
              <w:ind w:left="-37" w:right="-4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</w:t>
            </w:r>
            <w:r w:rsidRPr="00091FD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091F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21" w:type="dxa"/>
          </w:tcPr>
          <w:p w14:paraId="0CE5DEBC" w14:textId="77777777" w:rsidR="00437517" w:rsidRPr="00091FD4" w:rsidRDefault="00437517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  <w:vAlign w:val="bottom"/>
          </w:tcPr>
          <w:p w14:paraId="0618FFC9" w14:textId="77777777" w:rsidR="00437517" w:rsidRPr="00091FD4" w:rsidRDefault="00437517" w:rsidP="00845119">
            <w:pPr>
              <w:pStyle w:val="acctfourfigures"/>
              <w:tabs>
                <w:tab w:val="clear" w:pos="765"/>
              </w:tabs>
              <w:spacing w:line="280" w:lineRule="atLeast"/>
              <w:ind w:right="-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สินทรัพย์ให้เช่าตามสัญญาเช่าดำเนินงาน</w:t>
            </w:r>
          </w:p>
        </w:tc>
        <w:tc>
          <w:tcPr>
            <w:tcW w:w="120" w:type="dxa"/>
          </w:tcPr>
          <w:p w14:paraId="08197B91" w14:textId="77777777" w:rsidR="00437517" w:rsidRPr="00091FD4" w:rsidRDefault="00437517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4A63055" w14:textId="77777777" w:rsidR="00437517" w:rsidRPr="00091FD4" w:rsidRDefault="00437517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</w:t>
            </w:r>
          </w:p>
          <w:p w14:paraId="069911BC" w14:textId="77777777" w:rsidR="00437517" w:rsidRPr="00091FD4" w:rsidRDefault="00437517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ไม่มีตัวตน</w:t>
            </w:r>
          </w:p>
        </w:tc>
        <w:tc>
          <w:tcPr>
            <w:tcW w:w="120" w:type="dxa"/>
          </w:tcPr>
          <w:p w14:paraId="394A1F81" w14:textId="77777777" w:rsidR="00437517" w:rsidRPr="00091FD4" w:rsidRDefault="00437517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6BA77945" w14:textId="77777777" w:rsidR="00437517" w:rsidRPr="00091FD4" w:rsidRDefault="00437517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91FD4" w:rsidRPr="00437517" w14:paraId="0EDD1E67" w14:textId="71E3826D" w:rsidTr="00A94559">
        <w:trPr>
          <w:cantSplit/>
          <w:trHeight w:val="56"/>
          <w:tblHeader/>
        </w:trPr>
        <w:tc>
          <w:tcPr>
            <w:tcW w:w="3150" w:type="dxa"/>
            <w:vAlign w:val="bottom"/>
          </w:tcPr>
          <w:p w14:paraId="56527E3C" w14:textId="77777777" w:rsidR="00091FD4" w:rsidRPr="00091FD4" w:rsidRDefault="00091FD4" w:rsidP="00091FD4">
            <w:pPr>
              <w:tabs>
                <w:tab w:val="left" w:pos="2171"/>
              </w:tabs>
              <w:spacing w:line="280" w:lineRule="atLeast"/>
              <w:ind w:left="-495" w:firstLine="49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C19877" w14:textId="77777777" w:rsidR="00091FD4" w:rsidRPr="00091FD4" w:rsidRDefault="00091FD4" w:rsidP="00091FD4">
            <w:pPr>
              <w:pStyle w:val="acctfourfigures"/>
              <w:tabs>
                <w:tab w:val="clear" w:pos="765"/>
              </w:tabs>
              <w:spacing w:line="280" w:lineRule="atLeast"/>
              <w:ind w:right="-4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078" w:type="dxa"/>
            <w:gridSpan w:val="7"/>
          </w:tcPr>
          <w:p w14:paraId="400F835D" w14:textId="21045ABB" w:rsidR="00091FD4" w:rsidRPr="00091FD4" w:rsidRDefault="00091FD4" w:rsidP="00091FD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1FD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91FD4" w:rsidRPr="00437517" w14:paraId="2644BD92" w14:textId="77777777" w:rsidTr="00A94559">
        <w:trPr>
          <w:cantSplit/>
          <w:trHeight w:val="166"/>
        </w:trPr>
        <w:tc>
          <w:tcPr>
            <w:tcW w:w="3150" w:type="dxa"/>
          </w:tcPr>
          <w:p w14:paraId="53E409CB" w14:textId="77777777" w:rsidR="00091FD4" w:rsidRPr="00091FD4" w:rsidRDefault="00091FD4" w:rsidP="00091FD4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1FD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6E58894F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598905D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-240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1" w:type="dxa"/>
          </w:tcPr>
          <w:p w14:paraId="58E71294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28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079048AB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708"/>
              </w:tabs>
              <w:spacing w:line="28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0" w:type="dxa"/>
          </w:tcPr>
          <w:p w14:paraId="454085A4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5753B3EB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794"/>
              </w:tabs>
              <w:spacing w:line="28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0" w:type="dxa"/>
          </w:tcPr>
          <w:p w14:paraId="412A16A3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803"/>
              </w:tabs>
              <w:spacing w:line="28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6B34402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803"/>
              </w:tabs>
              <w:spacing w:line="28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091FD4" w:rsidRPr="00437517" w14:paraId="170C4F62" w14:textId="77777777" w:rsidTr="00A94559">
        <w:trPr>
          <w:cantSplit/>
          <w:trHeight w:val="166"/>
        </w:trPr>
        <w:tc>
          <w:tcPr>
            <w:tcW w:w="3150" w:type="dxa"/>
          </w:tcPr>
          <w:p w14:paraId="36295066" w14:textId="15B3BB66" w:rsidR="00091FD4" w:rsidRPr="00091FD4" w:rsidRDefault="00091FD4" w:rsidP="00091FD4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091FD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091F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มกราคม 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900" w:type="dxa"/>
          </w:tcPr>
          <w:p w14:paraId="69FE2208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556C89F6" w14:textId="5FFF829D" w:rsidR="00091FD4" w:rsidRPr="00091FD4" w:rsidRDefault="00BE7E77" w:rsidP="001A1836">
            <w:pPr>
              <w:pStyle w:val="acctfourfigures"/>
              <w:tabs>
                <w:tab w:val="clear" w:pos="765"/>
                <w:tab w:val="decimal" w:pos="1003"/>
              </w:tabs>
              <w:spacing w:line="280" w:lineRule="atLeast"/>
              <w:ind w:right="-20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BE7E77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</w:t>
            </w:r>
            <w:r w:rsidR="00091FD4" w:rsidRPr="00091FD4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5</w:t>
            </w:r>
            <w:r w:rsidRPr="00BE7E77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9</w:t>
            </w:r>
            <w:r w:rsidR="00091FD4" w:rsidRPr="00091FD4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121" w:type="dxa"/>
          </w:tcPr>
          <w:p w14:paraId="3FF58247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45D6710F" w14:textId="617B0FAC" w:rsidR="00091FD4" w:rsidRPr="00091FD4" w:rsidRDefault="004C49B0" w:rsidP="00091FD4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4C49B0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</w:t>
            </w:r>
            <w:r w:rsidR="00091FD4" w:rsidRPr="00091FD4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="00BE7E77" w:rsidRPr="00BE7E77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21</w:t>
            </w:r>
            <w:r w:rsidRPr="004C49B0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4</w:t>
            </w:r>
            <w:r w:rsidR="00091FD4" w:rsidRPr="00091FD4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="00BE7E77" w:rsidRPr="00BE7E77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10</w:t>
            </w:r>
            <w:r w:rsidRPr="004C49B0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0" w:type="dxa"/>
          </w:tcPr>
          <w:p w14:paraId="4EBC2DDB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2438097F" w14:textId="016BB3B0" w:rsidR="00091FD4" w:rsidRPr="00091FD4" w:rsidRDefault="00BE7E77" w:rsidP="00091FD4">
            <w:pPr>
              <w:pStyle w:val="acctfourfigures"/>
              <w:tabs>
                <w:tab w:val="clear" w:pos="765"/>
                <w:tab w:val="decimal" w:pos="858"/>
              </w:tabs>
              <w:spacing w:line="280" w:lineRule="atLeast"/>
              <w:ind w:right="14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BE7E77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</w:t>
            </w:r>
            <w:r w:rsidR="00091FD4" w:rsidRPr="00091FD4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97</w:t>
            </w:r>
            <w:r w:rsidRPr="00BE7E77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0" w:type="dxa"/>
          </w:tcPr>
          <w:p w14:paraId="14D105EF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1DD6F87" w14:textId="483FCC93" w:rsidR="00091FD4" w:rsidRPr="00091FD4" w:rsidRDefault="004C49B0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C49B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5</w:t>
            </w:r>
            <w:r w:rsidR="00091FD4" w:rsidRPr="00091FD4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,</w:t>
            </w:r>
            <w:r w:rsidRPr="004C49B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5</w:t>
            </w:r>
            <w:r w:rsidR="00091FD4" w:rsidRPr="00091FD4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,</w:t>
            </w:r>
            <w:r w:rsidRPr="004C49B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091FD4" w:rsidRPr="00437517" w14:paraId="1A07C7B3" w14:textId="77777777" w:rsidTr="00A94559">
        <w:trPr>
          <w:cantSplit/>
          <w:trHeight w:val="166"/>
        </w:trPr>
        <w:tc>
          <w:tcPr>
            <w:tcW w:w="3150" w:type="dxa"/>
          </w:tcPr>
          <w:p w14:paraId="4E4E2510" w14:textId="63ADE2E8" w:rsidR="00091FD4" w:rsidRPr="00091FD4" w:rsidRDefault="00091FD4" w:rsidP="00091FD4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26F0B513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7B5F60B5" w14:textId="42F1FBB1" w:rsidR="00091FD4" w:rsidRPr="00091FD4" w:rsidRDefault="004C49B0" w:rsidP="001A1836">
            <w:pPr>
              <w:pStyle w:val="acctfourfigures"/>
              <w:tabs>
                <w:tab w:val="clear" w:pos="765"/>
                <w:tab w:val="decimal" w:pos="1003"/>
              </w:tabs>
              <w:spacing w:line="280" w:lineRule="atLeast"/>
              <w:ind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091FD4" w:rsidRPr="00091F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1" w:type="dxa"/>
          </w:tcPr>
          <w:p w14:paraId="150DF28C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53FD8F17" w14:textId="77A20235" w:rsidR="00091FD4" w:rsidRPr="00091FD4" w:rsidRDefault="004C49B0" w:rsidP="00091FD4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775</w:t>
            </w:r>
            <w:r w:rsidR="00091FD4" w:rsidRPr="00091F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0" w:type="dxa"/>
          </w:tcPr>
          <w:p w14:paraId="416741AB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314F0E92" w14:textId="63783142" w:rsidR="00091FD4" w:rsidRPr="00091FD4" w:rsidRDefault="00091FD4" w:rsidP="00091FD4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0" w:type="dxa"/>
          </w:tcPr>
          <w:p w14:paraId="40EEBB86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19CDE45" w14:textId="52672E9B" w:rsidR="00091FD4" w:rsidRPr="00091FD4" w:rsidRDefault="004C49B0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30"/>
                <w:szCs w:val="30"/>
              </w:rPr>
            </w:pPr>
            <w:r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783</w:t>
            </w:r>
            <w:r w:rsidR="00091FD4" w:rsidRPr="00091F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559</w:t>
            </w:r>
          </w:p>
        </w:tc>
      </w:tr>
      <w:tr w:rsidR="00091FD4" w:rsidRPr="00437517" w14:paraId="02177EC5" w14:textId="77777777" w:rsidTr="00A94559">
        <w:trPr>
          <w:cantSplit/>
          <w:trHeight w:val="166"/>
        </w:trPr>
        <w:tc>
          <w:tcPr>
            <w:tcW w:w="3150" w:type="dxa"/>
          </w:tcPr>
          <w:p w14:paraId="3784CE35" w14:textId="50FE0EBB" w:rsidR="00091FD4" w:rsidRPr="00091FD4" w:rsidRDefault="00091FD4" w:rsidP="00091FD4">
            <w:pPr>
              <w:pStyle w:val="acctfourfigures"/>
              <w:tabs>
                <w:tab w:val="decimal" w:pos="727"/>
              </w:tabs>
              <w:spacing w:line="280" w:lineRule="atLeast"/>
              <w:ind w:right="-4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900" w:type="dxa"/>
          </w:tcPr>
          <w:p w14:paraId="7CE79939" w14:textId="4AE79585" w:rsidR="00091FD4" w:rsidRPr="00091FD4" w:rsidRDefault="00BE7E77" w:rsidP="00091FD4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E7E7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200" w:type="dxa"/>
            <w:vAlign w:val="bottom"/>
          </w:tcPr>
          <w:p w14:paraId="5BEE14F8" w14:textId="36EBE3D2" w:rsidR="00091FD4" w:rsidRPr="00091FD4" w:rsidRDefault="00091FD4" w:rsidP="001A1836">
            <w:pPr>
              <w:pStyle w:val="acctfourfigures"/>
              <w:tabs>
                <w:tab w:val="clear" w:pos="765"/>
                <w:tab w:val="decimal" w:pos="702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1" w:type="dxa"/>
          </w:tcPr>
          <w:p w14:paraId="57A75246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01C49741" w14:textId="2C735E58" w:rsidR="00091FD4" w:rsidRPr="00091FD4" w:rsidRDefault="00091FD4" w:rsidP="00091FD4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091F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</w:t>
            </w:r>
            <w:r w:rsidRPr="00091F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0" w:type="dxa"/>
          </w:tcPr>
          <w:p w14:paraId="6DEB4AE3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76A4E219" w14:textId="22DFD5B5" w:rsidR="00091FD4" w:rsidRPr="00091FD4" w:rsidRDefault="00091FD4" w:rsidP="00091FD4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0" w:type="dxa"/>
          </w:tcPr>
          <w:p w14:paraId="2E82BEC3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8DD050C" w14:textId="01E43890" w:rsidR="00091FD4" w:rsidRPr="00091FD4" w:rsidRDefault="00091FD4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30"/>
                <w:szCs w:val="30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091FD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</w:t>
            </w:r>
            <w:r w:rsidRPr="00091FD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91FD4" w:rsidRPr="00437517" w14:paraId="1D51F549" w14:textId="77777777" w:rsidTr="00A94559">
        <w:trPr>
          <w:cantSplit/>
          <w:trHeight w:val="166"/>
        </w:trPr>
        <w:tc>
          <w:tcPr>
            <w:tcW w:w="3150" w:type="dxa"/>
            <w:vAlign w:val="bottom"/>
          </w:tcPr>
          <w:p w14:paraId="3704F22A" w14:textId="58CB5343" w:rsidR="00091FD4" w:rsidRPr="00091FD4" w:rsidRDefault="00091FD4" w:rsidP="00091FD4">
            <w:pPr>
              <w:pStyle w:val="acctfourfigures"/>
              <w:tabs>
                <w:tab w:val="decimal" w:pos="727"/>
              </w:tabs>
              <w:spacing w:line="280" w:lineRule="atLeast"/>
              <w:ind w:left="132" w:right="-138" w:hanging="1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โอนจากสินทรัพย์ให้เช่าตามสัญญาเช่าดำเนินงาน</w:t>
            </w:r>
          </w:p>
        </w:tc>
        <w:tc>
          <w:tcPr>
            <w:tcW w:w="900" w:type="dxa"/>
          </w:tcPr>
          <w:p w14:paraId="53CB091A" w14:textId="6B3A8F5B" w:rsidR="00091FD4" w:rsidRPr="00091FD4" w:rsidRDefault="00091FD4" w:rsidP="00091FD4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91FD4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br/>
            </w:r>
            <w:r w:rsidR="00BE7E77" w:rsidRPr="00BE7E7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00" w:type="dxa"/>
            <w:vAlign w:val="bottom"/>
          </w:tcPr>
          <w:p w14:paraId="2F290E1A" w14:textId="0BA5C623" w:rsidR="00091FD4" w:rsidRPr="00091FD4" w:rsidRDefault="00091FD4" w:rsidP="001A1836">
            <w:pPr>
              <w:pStyle w:val="acctfourfigures"/>
              <w:tabs>
                <w:tab w:val="clear" w:pos="765"/>
                <w:tab w:val="decimal" w:pos="702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1" w:type="dxa"/>
          </w:tcPr>
          <w:p w14:paraId="550EC540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0B7862A3" w14:textId="0158E9FF" w:rsidR="00091FD4" w:rsidRPr="00091FD4" w:rsidRDefault="004C49B0" w:rsidP="00091FD4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091FD4" w:rsidRPr="00091F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0" w:type="dxa"/>
          </w:tcPr>
          <w:p w14:paraId="246CC57B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BE0D759" w14:textId="14979980" w:rsidR="00091FD4" w:rsidRPr="00091FD4" w:rsidRDefault="00091FD4" w:rsidP="00091FD4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0" w:type="dxa"/>
          </w:tcPr>
          <w:p w14:paraId="7BB25F19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4F74656" w14:textId="143747B0" w:rsidR="00091FD4" w:rsidRPr="00091FD4" w:rsidRDefault="004C49B0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091FD4" w:rsidRPr="00091FD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091FD4" w:rsidRPr="00437517" w14:paraId="425E95FE" w14:textId="77777777" w:rsidTr="00A94559">
        <w:trPr>
          <w:cantSplit/>
          <w:trHeight w:val="166"/>
        </w:trPr>
        <w:tc>
          <w:tcPr>
            <w:tcW w:w="3150" w:type="dxa"/>
            <w:vAlign w:val="bottom"/>
          </w:tcPr>
          <w:p w14:paraId="08E7474F" w14:textId="31B44169" w:rsidR="00091FD4" w:rsidRPr="00091FD4" w:rsidRDefault="00091FD4" w:rsidP="00091FD4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ประเมินสัญญาเช่าใหม่</w:t>
            </w:r>
          </w:p>
        </w:tc>
        <w:tc>
          <w:tcPr>
            <w:tcW w:w="900" w:type="dxa"/>
          </w:tcPr>
          <w:p w14:paraId="2BA74C8F" w14:textId="77777777" w:rsidR="00091FD4" w:rsidRPr="00091FD4" w:rsidRDefault="00091FD4" w:rsidP="00091FD4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4C30DFE4" w14:textId="47C429ED" w:rsidR="00091FD4" w:rsidRPr="00091FD4" w:rsidRDefault="004C49B0" w:rsidP="001A1836">
            <w:pPr>
              <w:pStyle w:val="acctfourfigures"/>
              <w:tabs>
                <w:tab w:val="clear" w:pos="765"/>
                <w:tab w:val="decimal" w:pos="1003"/>
              </w:tabs>
              <w:spacing w:line="280" w:lineRule="atLeast"/>
              <w:ind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21" w:type="dxa"/>
          </w:tcPr>
          <w:p w14:paraId="0A0A14C9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7578CD6C" w14:textId="6F49D32B" w:rsidR="00091FD4" w:rsidRPr="00091FD4" w:rsidRDefault="00091FD4" w:rsidP="00091FD4">
            <w:pPr>
              <w:pStyle w:val="acctfourfigures"/>
              <w:tabs>
                <w:tab w:val="clear" w:pos="765"/>
                <w:tab w:val="decimal" w:pos="702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0" w:type="dxa"/>
          </w:tcPr>
          <w:p w14:paraId="366D97E1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5685F18" w14:textId="21DFF27D" w:rsidR="00091FD4" w:rsidRPr="00091FD4" w:rsidRDefault="00091FD4" w:rsidP="00091FD4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0" w:type="dxa"/>
          </w:tcPr>
          <w:p w14:paraId="3014D2B8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9E49CC2" w14:textId="6DB12DA6" w:rsidR="00091FD4" w:rsidRPr="00091FD4" w:rsidRDefault="004C49B0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</w:p>
        </w:tc>
      </w:tr>
      <w:tr w:rsidR="00091FD4" w:rsidRPr="00437517" w14:paraId="4719B442" w14:textId="77777777" w:rsidTr="00A94559">
        <w:trPr>
          <w:cantSplit/>
          <w:trHeight w:val="166"/>
        </w:trPr>
        <w:tc>
          <w:tcPr>
            <w:tcW w:w="3150" w:type="dxa"/>
            <w:vAlign w:val="bottom"/>
          </w:tcPr>
          <w:p w14:paraId="5D5FBF83" w14:textId="66AA38F8" w:rsidR="00091FD4" w:rsidRPr="00091FD4" w:rsidRDefault="00091FD4" w:rsidP="00091FD4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  <w:r w:rsidRPr="00091F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Pr="00091FD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3D42EC71" w14:textId="6BAD8A37" w:rsidR="00091FD4" w:rsidRPr="00091FD4" w:rsidRDefault="00091FD4" w:rsidP="00091FD4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4B757B73" w14:textId="4D5AC972" w:rsidR="00091FD4" w:rsidRPr="00091FD4" w:rsidRDefault="00091FD4" w:rsidP="001A1836">
            <w:pPr>
              <w:pStyle w:val="acctfourfigures"/>
              <w:tabs>
                <w:tab w:val="clear" w:pos="765"/>
                <w:tab w:val="decimal" w:pos="1003"/>
              </w:tabs>
              <w:spacing w:line="280" w:lineRule="atLeast"/>
              <w:ind w:right="-20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</w:t>
            </w:r>
            <w:r w:rsidRPr="00091F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091F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1" w:type="dxa"/>
          </w:tcPr>
          <w:p w14:paraId="750DC0CB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2F166838" w14:textId="1DFB99A8" w:rsidR="00091FD4" w:rsidRPr="00091FD4" w:rsidRDefault="00091FD4" w:rsidP="00091FD4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/>
              </w:rPr>
              <w:t>636</w:t>
            </w:r>
            <w:r w:rsidRPr="00091F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091FD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0" w:type="dxa"/>
          </w:tcPr>
          <w:p w14:paraId="09A8E7C4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FCFFF41" w14:textId="68618287" w:rsidR="00091FD4" w:rsidRPr="00091FD4" w:rsidRDefault="00091FD4" w:rsidP="00091FD4">
            <w:pPr>
              <w:pStyle w:val="acctfourfigures"/>
              <w:tabs>
                <w:tab w:val="clear" w:pos="765"/>
                <w:tab w:val="decimal" w:pos="858"/>
              </w:tabs>
              <w:spacing w:line="280" w:lineRule="atLeast"/>
              <w:ind w:right="1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91F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091FD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0" w:type="dxa"/>
          </w:tcPr>
          <w:p w14:paraId="59802B2A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2504E032" w14:textId="223F5AB7" w:rsidR="00091FD4" w:rsidRPr="00091FD4" w:rsidRDefault="00091FD4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91FD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091F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/>
              </w:rPr>
              <w:t>669</w:t>
            </w:r>
            <w:r w:rsidRPr="00091FD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91FD4" w:rsidRPr="00437517" w14:paraId="353E354E" w14:textId="77777777" w:rsidTr="00A94559">
        <w:trPr>
          <w:cantSplit/>
          <w:trHeight w:val="166"/>
        </w:trPr>
        <w:tc>
          <w:tcPr>
            <w:tcW w:w="3150" w:type="dxa"/>
          </w:tcPr>
          <w:p w14:paraId="40251680" w14:textId="3FE14F65" w:rsidR="00091FD4" w:rsidRPr="00091FD4" w:rsidRDefault="00091FD4" w:rsidP="00091FD4">
            <w:pPr>
              <w:spacing w:line="280" w:lineRule="atLeast"/>
              <w:ind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91FD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ณ</w:t>
            </w:r>
            <w:r w:rsidRPr="00091F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091FD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4C49B0" w:rsidRPr="004C49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091F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091FD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E7E77" w:rsidRPr="00BE7E7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567</w:t>
            </w:r>
          </w:p>
          <w:p w14:paraId="69DD1420" w14:textId="0D0D3926" w:rsidR="00091FD4" w:rsidRPr="00091FD4" w:rsidRDefault="00091FD4" w:rsidP="00091FD4">
            <w:pPr>
              <w:spacing w:line="280" w:lineRule="atLeast"/>
              <w:ind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91FD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  และ </w:t>
            </w:r>
            <w:r w:rsidR="00BE7E77" w:rsidRPr="00BE7E7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091F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091FD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BE7E77" w:rsidRPr="00BE7E7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900" w:type="dxa"/>
          </w:tcPr>
          <w:p w14:paraId="6159F17B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5291DE10" w14:textId="504B788E" w:rsidR="00091FD4" w:rsidRPr="00091FD4" w:rsidRDefault="00BE7E77" w:rsidP="001A1836">
            <w:pPr>
              <w:pStyle w:val="acctfourfigures"/>
              <w:tabs>
                <w:tab w:val="clear" w:pos="765"/>
                <w:tab w:val="decimal" w:pos="1003"/>
              </w:tabs>
              <w:spacing w:line="280" w:lineRule="atLeast"/>
              <w:ind w:right="-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E7E7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091FD4" w:rsidRPr="00091F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Pr="00BE7E7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91FD4" w:rsidRPr="00091F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BE7E7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1" w:type="dxa"/>
          </w:tcPr>
          <w:p w14:paraId="4100F89C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DAC732A" w14:textId="127209C6" w:rsidR="00091FD4" w:rsidRPr="00091FD4" w:rsidRDefault="004C49B0" w:rsidP="00091FD4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3</w:t>
            </w:r>
            <w:r w:rsidR="00091FD4" w:rsidRPr="00091FD4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="00BE7E77" w:rsidRPr="00BE7E77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21</w:t>
            </w:r>
            <w:r w:rsidRPr="004C49B0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9</w:t>
            </w:r>
            <w:r w:rsidR="00091FD4" w:rsidRPr="00091FD4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="00BE7E77" w:rsidRPr="00BE7E77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02</w:t>
            </w:r>
            <w:r w:rsidRPr="004C49B0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8</w:t>
            </w:r>
          </w:p>
        </w:tc>
        <w:tc>
          <w:tcPr>
            <w:tcW w:w="120" w:type="dxa"/>
          </w:tcPr>
          <w:p w14:paraId="4BCAD565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F6953F1" w14:textId="4C27D598" w:rsidR="00091FD4" w:rsidRPr="00091FD4" w:rsidRDefault="004C49B0" w:rsidP="00091FD4">
            <w:pPr>
              <w:pStyle w:val="acctfourfigures"/>
              <w:tabs>
                <w:tab w:val="clear" w:pos="765"/>
                <w:tab w:val="decimal" w:pos="858"/>
              </w:tabs>
              <w:spacing w:line="28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49B0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33</w:t>
            </w:r>
            <w:r w:rsidR="00BE7E77" w:rsidRPr="00BE7E77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0" w:type="dxa"/>
          </w:tcPr>
          <w:p w14:paraId="46C60CA2" w14:textId="77777777" w:rsidR="00091FD4" w:rsidRPr="00091FD4" w:rsidRDefault="00091FD4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36DF72A7" w14:textId="7DE412D9" w:rsidR="00091FD4" w:rsidRPr="00091FD4" w:rsidRDefault="004C49B0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49B0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5</w:t>
            </w:r>
            <w:r w:rsidR="00091FD4" w:rsidRPr="00091FD4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,</w:t>
            </w:r>
            <w:r w:rsidRPr="004C49B0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55</w:t>
            </w:r>
            <w:r w:rsidR="00BE7E77" w:rsidRPr="00BE7E77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0</w:t>
            </w:r>
            <w:r w:rsidR="00091FD4" w:rsidRPr="00091FD4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,</w:t>
            </w:r>
            <w:r w:rsidRPr="004C49B0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68</w:t>
            </w:r>
            <w:r w:rsidR="00BE7E77" w:rsidRPr="00BE7E77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1</w:t>
            </w:r>
          </w:p>
        </w:tc>
      </w:tr>
      <w:tr w:rsidR="00091FD4" w:rsidRPr="00437517" w14:paraId="7B6F5798" w14:textId="77777777" w:rsidTr="00A94559">
        <w:trPr>
          <w:cantSplit/>
          <w:trHeight w:val="166"/>
        </w:trPr>
        <w:tc>
          <w:tcPr>
            <w:tcW w:w="3150" w:type="dxa"/>
          </w:tcPr>
          <w:p w14:paraId="2E8FB380" w14:textId="0D8DEBD3" w:rsidR="00091FD4" w:rsidRPr="00B13782" w:rsidRDefault="00091FD4" w:rsidP="00091FD4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59E5F7E3" w14:textId="77777777" w:rsidR="00091FD4" w:rsidRPr="00B13782" w:rsidRDefault="00091FD4" w:rsidP="00091FD4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66396C1" w14:textId="7C071784" w:rsidR="00091FD4" w:rsidRPr="00B13782" w:rsidRDefault="004C49B0" w:rsidP="00091FD4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091FD4"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121" w:type="dxa"/>
          </w:tcPr>
          <w:p w14:paraId="159B5B68" w14:textId="77777777" w:rsidR="00091FD4" w:rsidRPr="00B13782" w:rsidRDefault="00091FD4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09B63ED6" w14:textId="276FB3F4" w:rsidR="00091FD4" w:rsidRPr="00B13782" w:rsidRDefault="00BE7E77" w:rsidP="00091FD4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91FD4"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91FD4"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688</w:t>
            </w:r>
          </w:p>
        </w:tc>
        <w:tc>
          <w:tcPr>
            <w:tcW w:w="120" w:type="dxa"/>
          </w:tcPr>
          <w:p w14:paraId="2F954766" w14:textId="77777777" w:rsidR="00091FD4" w:rsidRPr="00B13782" w:rsidRDefault="00091FD4" w:rsidP="00091FD4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CE0DB9D" w14:textId="5E7F011E" w:rsidR="00091FD4" w:rsidRPr="00B13782" w:rsidRDefault="00091FD4" w:rsidP="00091FD4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0" w:type="dxa"/>
          </w:tcPr>
          <w:p w14:paraId="2955DB6C" w14:textId="77777777" w:rsidR="00091FD4" w:rsidRPr="00B13782" w:rsidRDefault="00091FD4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5DCF795A" w14:textId="6AF4B1DB" w:rsidR="00091FD4" w:rsidRPr="00B13782" w:rsidRDefault="00BE7E77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91FD4"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91FD4"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</w:p>
        </w:tc>
      </w:tr>
      <w:tr w:rsidR="00091FD4" w:rsidRPr="00437517" w14:paraId="7EBA46AD" w14:textId="77777777" w:rsidTr="00A94559">
        <w:trPr>
          <w:cantSplit/>
          <w:trHeight w:val="166"/>
        </w:trPr>
        <w:tc>
          <w:tcPr>
            <w:tcW w:w="3150" w:type="dxa"/>
          </w:tcPr>
          <w:p w14:paraId="0CEDBE76" w14:textId="58CBDB67" w:rsidR="00091FD4" w:rsidRPr="00E16129" w:rsidRDefault="00091FD4" w:rsidP="001D2E4C">
            <w:pPr>
              <w:pStyle w:val="acctfourfigures"/>
              <w:tabs>
                <w:tab w:val="decimal" w:pos="727"/>
              </w:tabs>
              <w:spacing w:line="280" w:lineRule="atLeast"/>
              <w:ind w:left="124" w:right="11" w:hanging="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ได้มาจากการรวมธุรกิจ</w:t>
            </w:r>
            <w:r w:rsidR="00E16129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900" w:type="dxa"/>
          </w:tcPr>
          <w:p w14:paraId="17B05DA2" w14:textId="7C88F0F9" w:rsidR="00091FD4" w:rsidRPr="00323BA2" w:rsidRDefault="004C49B0" w:rsidP="00323BA2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C49B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00" w:type="dxa"/>
            <w:vAlign w:val="bottom"/>
          </w:tcPr>
          <w:p w14:paraId="6404BC22" w14:textId="1F501913" w:rsidR="00091FD4" w:rsidRPr="00B13782" w:rsidRDefault="00BE7E77" w:rsidP="00091FD4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</w:t>
            </w:r>
            <w:r w:rsidR="00E161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121" w:type="dxa"/>
          </w:tcPr>
          <w:p w14:paraId="24B24B9B" w14:textId="77777777" w:rsidR="00091FD4" w:rsidRPr="00B13782" w:rsidRDefault="00091FD4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670B3852" w14:textId="2E18C953" w:rsidR="00091FD4" w:rsidRPr="00B13782" w:rsidRDefault="00091FD4" w:rsidP="00091FD4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0" w:type="dxa"/>
          </w:tcPr>
          <w:p w14:paraId="347C98C7" w14:textId="77777777" w:rsidR="00091FD4" w:rsidRPr="00B13782" w:rsidRDefault="00091FD4" w:rsidP="00091FD4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AFDCEDB" w14:textId="495ACB17" w:rsidR="00091FD4" w:rsidRPr="00B13782" w:rsidRDefault="00091FD4" w:rsidP="00091FD4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0" w:type="dxa"/>
          </w:tcPr>
          <w:p w14:paraId="65F562C0" w14:textId="77777777" w:rsidR="00091FD4" w:rsidRPr="00B13782" w:rsidRDefault="00091FD4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1DA4CA0" w14:textId="77FCB6AD" w:rsidR="00091FD4" w:rsidRPr="00B13782" w:rsidRDefault="00BE7E77" w:rsidP="00091FD4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</w:t>
            </w:r>
            <w:r w:rsidR="00E161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202</w:t>
            </w:r>
          </w:p>
        </w:tc>
      </w:tr>
      <w:tr w:rsidR="00E16129" w:rsidRPr="00437517" w14:paraId="7F6D7447" w14:textId="77777777" w:rsidTr="00A94559">
        <w:trPr>
          <w:cantSplit/>
          <w:trHeight w:val="166"/>
        </w:trPr>
        <w:tc>
          <w:tcPr>
            <w:tcW w:w="3150" w:type="dxa"/>
          </w:tcPr>
          <w:p w14:paraId="1118ABCA" w14:textId="2947285B" w:rsidR="00E16129" w:rsidRPr="00B13782" w:rsidRDefault="00E16129" w:rsidP="00E1612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900" w:type="dxa"/>
          </w:tcPr>
          <w:p w14:paraId="7A830F2A" w14:textId="77777777" w:rsidR="00E16129" w:rsidRPr="00323BA2" w:rsidRDefault="00E16129" w:rsidP="00323BA2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00" w:type="dxa"/>
            <w:vAlign w:val="bottom"/>
          </w:tcPr>
          <w:p w14:paraId="10E9B399" w14:textId="4227A433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1" w:type="dxa"/>
          </w:tcPr>
          <w:p w14:paraId="709BB970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125FB1F" w14:textId="3C09E582" w:rsidR="00E16129" w:rsidRPr="00B13782" w:rsidRDefault="00E16129" w:rsidP="00E16129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0" w:type="dxa"/>
          </w:tcPr>
          <w:p w14:paraId="491F8A6F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A0EAAAD" w14:textId="62B68E75" w:rsidR="00E16129" w:rsidRPr="00B13782" w:rsidRDefault="00E16129" w:rsidP="00E16129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0" w:type="dxa"/>
          </w:tcPr>
          <w:p w14:paraId="7FB68D54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958D198" w14:textId="0E128AB6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23BA2" w:rsidRPr="00437517" w14:paraId="67E744CE" w14:textId="77777777" w:rsidTr="00A94559">
        <w:trPr>
          <w:cantSplit/>
          <w:trHeight w:val="166"/>
        </w:trPr>
        <w:tc>
          <w:tcPr>
            <w:tcW w:w="3150" w:type="dxa"/>
          </w:tcPr>
          <w:p w14:paraId="51886C3F" w14:textId="5A0140B8" w:rsidR="00323BA2" w:rsidRPr="00B13782" w:rsidRDefault="00323BA2" w:rsidP="00323BA2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900" w:type="dxa"/>
          </w:tcPr>
          <w:p w14:paraId="79AD934F" w14:textId="1A854297" w:rsidR="00323BA2" w:rsidRPr="00323BA2" w:rsidRDefault="00BE7E77" w:rsidP="00323BA2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E7E7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10</w:t>
            </w:r>
          </w:p>
        </w:tc>
        <w:tc>
          <w:tcPr>
            <w:tcW w:w="1200" w:type="dxa"/>
            <w:vAlign w:val="bottom"/>
          </w:tcPr>
          <w:p w14:paraId="12F94985" w14:textId="52A32A05" w:rsidR="00323BA2" w:rsidRPr="00B13782" w:rsidRDefault="00323BA2" w:rsidP="00323BA2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1" w:type="dxa"/>
          </w:tcPr>
          <w:p w14:paraId="008624B3" w14:textId="77777777" w:rsidR="00323BA2" w:rsidRPr="00B13782" w:rsidRDefault="00323BA2" w:rsidP="00323BA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353A8F0A" w14:textId="506EEBF3" w:rsidR="00323BA2" w:rsidRPr="00B13782" w:rsidRDefault="00323BA2" w:rsidP="00037513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</w:t>
            </w:r>
            <w:r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Pr="00B1378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0" w:type="dxa"/>
          </w:tcPr>
          <w:p w14:paraId="228E4C53" w14:textId="77777777" w:rsidR="00323BA2" w:rsidRPr="00B13782" w:rsidRDefault="00323BA2" w:rsidP="00323BA2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812DB64" w14:textId="204120D8" w:rsidR="00323BA2" w:rsidRPr="00B13782" w:rsidRDefault="00323BA2" w:rsidP="00323BA2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0" w:type="dxa"/>
          </w:tcPr>
          <w:p w14:paraId="1677553F" w14:textId="77777777" w:rsidR="00323BA2" w:rsidRPr="00B13782" w:rsidRDefault="00323BA2" w:rsidP="00323BA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B0E1FCF" w14:textId="2D901175" w:rsidR="00323BA2" w:rsidRPr="00B13782" w:rsidRDefault="00323BA2" w:rsidP="00323BA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</w:t>
            </w:r>
            <w:r w:rsidRPr="00B1378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Pr="00B1378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16129" w:rsidRPr="00437517" w14:paraId="45D6B123" w14:textId="77777777" w:rsidTr="00A94559">
        <w:trPr>
          <w:cantSplit/>
          <w:trHeight w:val="166"/>
        </w:trPr>
        <w:tc>
          <w:tcPr>
            <w:tcW w:w="3150" w:type="dxa"/>
          </w:tcPr>
          <w:p w14:paraId="43D5CD80" w14:textId="243643CB" w:rsidR="00E16129" w:rsidRPr="00B13782" w:rsidRDefault="00E16129" w:rsidP="00E1612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โอนจากอสังหาริมทรัพย์เพื่อการลงทุน</w:t>
            </w:r>
          </w:p>
        </w:tc>
        <w:tc>
          <w:tcPr>
            <w:tcW w:w="900" w:type="dxa"/>
          </w:tcPr>
          <w:p w14:paraId="7C398DB3" w14:textId="2B203DC1" w:rsidR="00E16129" w:rsidRPr="00323BA2" w:rsidRDefault="00BE7E77" w:rsidP="00323BA2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E7E7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00" w:type="dxa"/>
            <w:vAlign w:val="bottom"/>
          </w:tcPr>
          <w:p w14:paraId="46FE02F0" w14:textId="47296DDC" w:rsidR="00E16129" w:rsidRPr="00B13782" w:rsidRDefault="00BE7E77" w:rsidP="00E16129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E16129"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</w:t>
            </w:r>
          </w:p>
        </w:tc>
        <w:tc>
          <w:tcPr>
            <w:tcW w:w="121" w:type="dxa"/>
          </w:tcPr>
          <w:p w14:paraId="19C39538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F404B9F" w14:textId="07F041E2" w:rsidR="00E16129" w:rsidRPr="00B13782" w:rsidRDefault="00E16129" w:rsidP="00E16129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0" w:type="dxa"/>
          </w:tcPr>
          <w:p w14:paraId="60A22180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6EC0663" w14:textId="3B2E207A" w:rsidR="00E16129" w:rsidRPr="00B13782" w:rsidRDefault="00E16129" w:rsidP="00E16129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0" w:type="dxa"/>
          </w:tcPr>
          <w:p w14:paraId="67BDEA77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BD8C3A6" w14:textId="0F75B0C8" w:rsidR="00E16129" w:rsidRPr="00B13782" w:rsidRDefault="00BE7E77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E16129"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</w:t>
            </w:r>
          </w:p>
        </w:tc>
      </w:tr>
      <w:tr w:rsidR="00E16129" w:rsidRPr="00437517" w14:paraId="64D032E0" w14:textId="77777777" w:rsidTr="00A94559">
        <w:trPr>
          <w:cantSplit/>
          <w:trHeight w:val="166"/>
        </w:trPr>
        <w:tc>
          <w:tcPr>
            <w:tcW w:w="3150" w:type="dxa"/>
            <w:vAlign w:val="bottom"/>
          </w:tcPr>
          <w:p w14:paraId="5E3D526E" w14:textId="0104AC0C" w:rsidR="00E16129" w:rsidRPr="00B13782" w:rsidRDefault="00E16129" w:rsidP="00E16129">
            <w:pPr>
              <w:pStyle w:val="acctfourfigures"/>
              <w:tabs>
                <w:tab w:val="decimal" w:pos="727"/>
              </w:tabs>
              <w:spacing w:line="280" w:lineRule="atLeast"/>
              <w:ind w:left="132" w:right="-138" w:hanging="1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โอนจากสินทรัพย์ให้เช่าตามสัญญาเช่าดำเนินงาน</w:t>
            </w:r>
          </w:p>
        </w:tc>
        <w:tc>
          <w:tcPr>
            <w:tcW w:w="900" w:type="dxa"/>
          </w:tcPr>
          <w:p w14:paraId="7AD86B2F" w14:textId="77777777" w:rsidR="00E16129" w:rsidRPr="00B13782" w:rsidRDefault="00E16129" w:rsidP="00E16129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71903AC6" w14:textId="48397A4F" w:rsidR="00E16129" w:rsidRPr="00B13782" w:rsidRDefault="00BE7E77" w:rsidP="00E16129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E7E7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00" w:type="dxa"/>
            <w:vAlign w:val="bottom"/>
          </w:tcPr>
          <w:p w14:paraId="452BB597" w14:textId="7F33B56F" w:rsidR="00E16129" w:rsidRPr="00B13782" w:rsidRDefault="00E16129" w:rsidP="00E16129">
            <w:pPr>
              <w:pStyle w:val="acctfourfigures"/>
              <w:tabs>
                <w:tab w:val="clear" w:pos="765"/>
                <w:tab w:val="decimal" w:pos="672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1" w:type="dxa"/>
          </w:tcPr>
          <w:p w14:paraId="38E23ED8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47769E98" w14:textId="288252B8" w:rsidR="00E16129" w:rsidRPr="00B13782" w:rsidRDefault="00BE7E77" w:rsidP="00E16129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E16129"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0" w:type="dxa"/>
          </w:tcPr>
          <w:p w14:paraId="2CAEFE84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5066EADD" w14:textId="411BB1C1" w:rsidR="00E16129" w:rsidRPr="00B13782" w:rsidRDefault="00E16129" w:rsidP="00E16129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0" w:type="dxa"/>
          </w:tcPr>
          <w:p w14:paraId="174D031E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07D5FC8" w14:textId="29C95F9F" w:rsidR="00E16129" w:rsidRPr="00B13782" w:rsidRDefault="00BE7E77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E16129" w:rsidRPr="00B1378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E16129" w:rsidRPr="00437517" w14:paraId="1EFD1C91" w14:textId="77777777" w:rsidTr="00A94559">
        <w:trPr>
          <w:cantSplit/>
          <w:trHeight w:val="166"/>
        </w:trPr>
        <w:tc>
          <w:tcPr>
            <w:tcW w:w="3150" w:type="dxa"/>
            <w:vAlign w:val="bottom"/>
          </w:tcPr>
          <w:p w14:paraId="64A0B384" w14:textId="77777777" w:rsidR="00E16129" w:rsidRPr="00B13782" w:rsidRDefault="00E16129" w:rsidP="00E1612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ประเมินสัญญาเช่าใหม่</w:t>
            </w:r>
          </w:p>
        </w:tc>
        <w:tc>
          <w:tcPr>
            <w:tcW w:w="900" w:type="dxa"/>
          </w:tcPr>
          <w:p w14:paraId="0413AB58" w14:textId="77777777" w:rsidR="00E16129" w:rsidRPr="00B13782" w:rsidRDefault="00E16129" w:rsidP="00E16129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00" w:type="dxa"/>
            <w:vAlign w:val="bottom"/>
          </w:tcPr>
          <w:p w14:paraId="01A10106" w14:textId="5B72AC8B" w:rsidR="00E16129" w:rsidRPr="00B13782" w:rsidRDefault="004C49B0" w:rsidP="00E16129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121" w:type="dxa"/>
          </w:tcPr>
          <w:p w14:paraId="18B1038C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7CC6BF1" w14:textId="1D108BC7" w:rsidR="00E16129" w:rsidRPr="00B13782" w:rsidRDefault="00E16129" w:rsidP="00E16129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0" w:type="dxa"/>
          </w:tcPr>
          <w:p w14:paraId="7855E778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29DEE97" w14:textId="1ECF0D03" w:rsidR="00E16129" w:rsidRPr="00B13782" w:rsidRDefault="00E16129" w:rsidP="00E16129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0" w:type="dxa"/>
          </w:tcPr>
          <w:p w14:paraId="4FD6E468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205438D" w14:textId="447BE562" w:rsidR="00E16129" w:rsidRPr="00B13782" w:rsidRDefault="004C49B0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</w:p>
        </w:tc>
      </w:tr>
      <w:tr w:rsidR="00E16129" w:rsidRPr="00437517" w14:paraId="71180FB6" w14:textId="77777777" w:rsidTr="00A94559">
        <w:trPr>
          <w:cantSplit/>
          <w:trHeight w:val="166"/>
        </w:trPr>
        <w:tc>
          <w:tcPr>
            <w:tcW w:w="3150" w:type="dxa"/>
            <w:vAlign w:val="bottom"/>
          </w:tcPr>
          <w:p w14:paraId="189A5334" w14:textId="0CD9328D" w:rsidR="00E16129" w:rsidRPr="00B13782" w:rsidRDefault="00E16129" w:rsidP="00E1612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378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เปลี่ยนแปลงสัญญา</w:t>
            </w:r>
          </w:p>
        </w:tc>
        <w:tc>
          <w:tcPr>
            <w:tcW w:w="900" w:type="dxa"/>
          </w:tcPr>
          <w:p w14:paraId="7376B181" w14:textId="77777777" w:rsidR="00E16129" w:rsidRPr="00B13782" w:rsidRDefault="00E16129" w:rsidP="00E16129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00" w:type="dxa"/>
            <w:vAlign w:val="bottom"/>
          </w:tcPr>
          <w:p w14:paraId="2B848F5F" w14:textId="526FDE86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566</w:t>
            </w:r>
            <w:r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1" w:type="dxa"/>
          </w:tcPr>
          <w:p w14:paraId="177D0828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32AE9570" w14:textId="43F5918A" w:rsidR="00E16129" w:rsidRPr="00B13782" w:rsidRDefault="00E16129" w:rsidP="00E16129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0" w:type="dxa"/>
          </w:tcPr>
          <w:p w14:paraId="6EA7B849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669"/>
                <w:tab w:val="decimal" w:pos="896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355B71D" w14:textId="46B92C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0" w:type="dxa"/>
          </w:tcPr>
          <w:p w14:paraId="7A5EB144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DC386D3" w14:textId="4B61FFA3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566</w:t>
            </w:r>
            <w:r w:rsidRPr="00B1378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16129" w:rsidRPr="00437517" w14:paraId="065C4525" w14:textId="77777777" w:rsidTr="00A94559">
        <w:trPr>
          <w:cantSplit/>
          <w:trHeight w:val="166"/>
        </w:trPr>
        <w:tc>
          <w:tcPr>
            <w:tcW w:w="3150" w:type="dxa"/>
            <w:vAlign w:val="bottom"/>
          </w:tcPr>
          <w:p w14:paraId="4C97DA28" w14:textId="7DF8E908" w:rsidR="00E16129" w:rsidRPr="00B13782" w:rsidRDefault="00E16129" w:rsidP="00E1612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378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900" w:type="dxa"/>
          </w:tcPr>
          <w:p w14:paraId="78990679" w14:textId="77777777" w:rsidR="00E16129" w:rsidRPr="00B13782" w:rsidRDefault="00E16129" w:rsidP="00E16129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00" w:type="dxa"/>
            <w:vAlign w:val="bottom"/>
          </w:tcPr>
          <w:p w14:paraId="219A36E9" w14:textId="41EDD1F1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425C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002</w:t>
            </w:r>
            <w:r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1" w:type="dxa"/>
          </w:tcPr>
          <w:p w14:paraId="3439524D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16171CA8" w14:textId="4874CD52" w:rsidR="00E16129" w:rsidRPr="00B13782" w:rsidRDefault="00E16129" w:rsidP="00E16129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0" w:type="dxa"/>
          </w:tcPr>
          <w:p w14:paraId="0FB313DA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669"/>
                <w:tab w:val="decimal" w:pos="896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40D5C39" w14:textId="3EDD314D" w:rsidR="00E16129" w:rsidRPr="00B13782" w:rsidRDefault="00E16129" w:rsidP="00E16129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0" w:type="dxa"/>
          </w:tcPr>
          <w:p w14:paraId="6F97E23A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0CEBE03" w14:textId="03C9E235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425C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002</w:t>
            </w:r>
            <w:r w:rsidRPr="00B1378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16129" w:rsidRPr="00437517" w14:paraId="78555F02" w14:textId="77777777" w:rsidTr="00A94559">
        <w:trPr>
          <w:cantSplit/>
          <w:trHeight w:val="166"/>
        </w:trPr>
        <w:tc>
          <w:tcPr>
            <w:tcW w:w="3150" w:type="dxa"/>
            <w:vAlign w:val="bottom"/>
          </w:tcPr>
          <w:p w14:paraId="231483A7" w14:textId="51AB0883" w:rsidR="00E16129" w:rsidRPr="00B13782" w:rsidRDefault="00E16129" w:rsidP="00E1612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  <w:r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Pr="00B1378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650B5124" w14:textId="77777777" w:rsidR="00E16129" w:rsidRPr="00B13782" w:rsidRDefault="00E16129" w:rsidP="00E16129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7E34CA1C" w14:textId="0DBBF7FD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</w:t>
            </w:r>
            <w:r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B13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1" w:type="dxa"/>
          </w:tcPr>
          <w:p w14:paraId="4A3A93ED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32D9AA26" w14:textId="56EA9D91" w:rsidR="00E16129" w:rsidRPr="00B13782" w:rsidRDefault="00E16129" w:rsidP="00E16129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sz w:val="30"/>
                <w:szCs w:val="30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/>
              </w:rPr>
              <w:t>68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B137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  <w:r w:rsidRPr="00B1378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0" w:type="dxa"/>
          </w:tcPr>
          <w:p w14:paraId="6361550F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80917D0" w14:textId="5635DC30" w:rsidR="00E16129" w:rsidRPr="00B13782" w:rsidRDefault="00E16129" w:rsidP="00E16129">
            <w:pPr>
              <w:pStyle w:val="acctfourfigures"/>
              <w:tabs>
                <w:tab w:val="clear" w:pos="765"/>
                <w:tab w:val="decimal" w:pos="858"/>
              </w:tabs>
              <w:spacing w:line="28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B1378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0" w:type="dxa"/>
          </w:tcPr>
          <w:p w14:paraId="7FE34799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D3EABE5" w14:textId="23D8CF11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sz w:val="30"/>
                <w:szCs w:val="30"/>
              </w:rPr>
            </w:pPr>
            <w:r w:rsidRPr="00B1378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/>
              </w:rPr>
              <w:t>868</w:t>
            </w:r>
            <w:r w:rsidRPr="00B137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Pr="00B1378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16129" w:rsidRPr="00437517" w14:paraId="6D316ACF" w14:textId="77777777" w:rsidTr="00A94559">
        <w:trPr>
          <w:cantSplit/>
          <w:trHeight w:val="248"/>
        </w:trPr>
        <w:tc>
          <w:tcPr>
            <w:tcW w:w="3150" w:type="dxa"/>
          </w:tcPr>
          <w:p w14:paraId="7E2AC25D" w14:textId="5CEBA1C0" w:rsidR="00E16129" w:rsidRPr="00B13782" w:rsidRDefault="00E16129" w:rsidP="00E1612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378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4C49B0" w:rsidRPr="004C49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B1378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B1378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ธันวาคม </w:t>
            </w:r>
            <w:r w:rsidR="00BE7E77" w:rsidRPr="00BE7E7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900" w:type="dxa"/>
          </w:tcPr>
          <w:p w14:paraId="496F66B1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815"/>
              </w:tabs>
              <w:spacing w:line="28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36659" w14:textId="3041E3F6" w:rsidR="00E16129" w:rsidRPr="00B13782" w:rsidRDefault="00BE7E77" w:rsidP="00E16129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16129" w:rsidRPr="00B137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385</w:t>
            </w:r>
            <w:r w:rsidR="00E16129" w:rsidRPr="00B137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Pr="00BE7E7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1" w:type="dxa"/>
          </w:tcPr>
          <w:p w14:paraId="503A3A33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A37B7" w14:textId="3FC09A09" w:rsidR="00E16129" w:rsidRPr="00B13782" w:rsidRDefault="004C49B0" w:rsidP="00E16129">
            <w:pPr>
              <w:pStyle w:val="acctfourfigures"/>
              <w:tabs>
                <w:tab w:val="clear" w:pos="765"/>
                <w:tab w:val="decimal" w:pos="973"/>
              </w:tabs>
              <w:spacing w:line="280" w:lineRule="atLeast"/>
              <w:ind w:right="-54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C49B0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3</w:t>
            </w:r>
            <w:r w:rsidR="00E16129" w:rsidRPr="00B13782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4C49B0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4</w:t>
            </w:r>
            <w:r w:rsidR="00BE7E77" w:rsidRPr="00BE7E77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2</w:t>
            </w:r>
            <w:r w:rsidRPr="004C49B0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</w:t>
            </w:r>
            <w:r w:rsidR="00E16129" w:rsidRPr="00B13782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4C49B0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678</w:t>
            </w:r>
          </w:p>
        </w:tc>
        <w:tc>
          <w:tcPr>
            <w:tcW w:w="120" w:type="dxa"/>
          </w:tcPr>
          <w:p w14:paraId="2B182E11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BF9B2" w14:textId="401C5FA0" w:rsidR="00E16129" w:rsidRPr="00B13782" w:rsidRDefault="00E16129" w:rsidP="00E16129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137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0" w:type="dxa"/>
          </w:tcPr>
          <w:p w14:paraId="3597125B" w14:textId="77777777" w:rsidR="00E16129" w:rsidRPr="00B13782" w:rsidRDefault="00E16129" w:rsidP="00E16129">
            <w:pPr>
              <w:pStyle w:val="acctfourfigures"/>
              <w:tabs>
                <w:tab w:val="clear" w:pos="765"/>
                <w:tab w:val="decimal" w:pos="669"/>
                <w:tab w:val="decimal" w:pos="947"/>
              </w:tabs>
              <w:spacing w:line="28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80E16" w14:textId="58178C9F" w:rsidR="00E16129" w:rsidRPr="00B13782" w:rsidRDefault="004C49B0" w:rsidP="00E1612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4C49B0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5</w:t>
            </w:r>
            <w:r w:rsidR="00E16129" w:rsidRPr="00B13782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,</w:t>
            </w:r>
            <w:r w:rsidRPr="004C49B0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8</w:t>
            </w:r>
            <w:r w:rsidR="00BE7E77" w:rsidRPr="00BE7E77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11</w:t>
            </w:r>
            <w:r w:rsidR="00E16129" w:rsidRPr="00B13782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,</w:t>
            </w:r>
            <w:r w:rsidR="00BE7E77" w:rsidRPr="00BE7E77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01</w:t>
            </w:r>
            <w:r w:rsidRPr="004C49B0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5AECD400" w14:textId="4422E7AD" w:rsidR="00AB6F92" w:rsidRPr="00F113B7" w:rsidRDefault="00AB6F92" w:rsidP="00F113B7">
      <w:pPr>
        <w:spacing w:line="240" w:lineRule="auto"/>
        <w:rPr>
          <w:rFonts w:cstheme="minorBidi"/>
          <w:sz w:val="2"/>
          <w:szCs w:val="2"/>
          <w:cs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70"/>
        <w:gridCol w:w="1408"/>
        <w:gridCol w:w="236"/>
        <w:gridCol w:w="1414"/>
        <w:gridCol w:w="236"/>
        <w:gridCol w:w="1386"/>
      </w:tblGrid>
      <w:tr w:rsidR="00AB6F92" w:rsidRPr="006666FA" w14:paraId="3327EE13" w14:textId="77777777" w:rsidTr="00845119">
        <w:trPr>
          <w:tblHeader/>
        </w:trPr>
        <w:tc>
          <w:tcPr>
            <w:tcW w:w="4230" w:type="dxa"/>
          </w:tcPr>
          <w:p w14:paraId="2BE8F18C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22876140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0" w:type="dxa"/>
            <w:gridSpan w:val="5"/>
          </w:tcPr>
          <w:p w14:paraId="3EAAA27A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B6F92" w:rsidRPr="006666FA" w14:paraId="13FB3038" w14:textId="77777777" w:rsidTr="00AF08F6">
        <w:trPr>
          <w:trHeight w:val="659"/>
          <w:tblHeader/>
        </w:trPr>
        <w:tc>
          <w:tcPr>
            <w:tcW w:w="4230" w:type="dxa"/>
            <w:vAlign w:val="bottom"/>
          </w:tcPr>
          <w:p w14:paraId="1DE51AE2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9450A9E" w14:textId="77777777" w:rsidR="00AB6F92" w:rsidRPr="008E590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08" w:type="dxa"/>
            <w:vAlign w:val="bottom"/>
          </w:tcPr>
          <w:p w14:paraId="68B54A47" w14:textId="7EA5055A" w:rsidR="00AB6F92" w:rsidRPr="006666FA" w:rsidRDefault="00AB6F92" w:rsidP="00845119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3F4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อาคารและส่วนปรับปรุงอาคาร</w:t>
            </w:r>
          </w:p>
        </w:tc>
        <w:tc>
          <w:tcPr>
            <w:tcW w:w="236" w:type="dxa"/>
            <w:vAlign w:val="bottom"/>
          </w:tcPr>
          <w:p w14:paraId="0DEF81CD" w14:textId="77777777" w:rsidR="00AB6F92" w:rsidRPr="006666FA" w:rsidRDefault="00AB6F92" w:rsidP="00845119">
            <w:pPr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4" w:type="dxa"/>
            <w:vAlign w:val="bottom"/>
          </w:tcPr>
          <w:p w14:paraId="3853608D" w14:textId="77777777" w:rsidR="00AB6F92" w:rsidRPr="006666FA" w:rsidRDefault="00AB6F92" w:rsidP="00845119">
            <w:pPr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71ABDB35" w14:textId="77777777" w:rsidR="00AB6F92" w:rsidRPr="006666FA" w:rsidRDefault="00AB6F92" w:rsidP="00845119">
            <w:pPr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69058639" w14:textId="77777777" w:rsidR="00AB6F92" w:rsidRPr="006666FA" w:rsidRDefault="00AB6F92" w:rsidP="00845119">
            <w:pPr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B6F92" w:rsidRPr="0053772A" w14:paraId="6D11ED1D" w14:textId="77777777" w:rsidTr="00845119">
        <w:trPr>
          <w:trHeight w:val="335"/>
          <w:tblHeader/>
        </w:trPr>
        <w:tc>
          <w:tcPr>
            <w:tcW w:w="4230" w:type="dxa"/>
          </w:tcPr>
          <w:p w14:paraId="2675A352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A074580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0" w:type="dxa"/>
            <w:gridSpan w:val="5"/>
          </w:tcPr>
          <w:p w14:paraId="540208A1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B6F92" w:rsidRPr="006666FA" w14:paraId="22DFBE73" w14:textId="77777777" w:rsidTr="00845119">
        <w:trPr>
          <w:trHeight w:val="209"/>
        </w:trPr>
        <w:tc>
          <w:tcPr>
            <w:tcW w:w="4230" w:type="dxa"/>
          </w:tcPr>
          <w:p w14:paraId="63C26F90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353ED53C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4687242E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983DA31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</w:tcPr>
          <w:p w14:paraId="62566FB4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908276E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</w:tcPr>
          <w:p w14:paraId="38DD7509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14D69" w:rsidRPr="006666FA" w14:paraId="08E8CD0B" w14:textId="77777777" w:rsidTr="00845119">
        <w:tc>
          <w:tcPr>
            <w:tcW w:w="4230" w:type="dxa"/>
          </w:tcPr>
          <w:p w14:paraId="7C9A15FE" w14:textId="2DCB1678" w:rsidR="00214D69" w:rsidRPr="006666FA" w:rsidRDefault="00214D69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70" w:type="dxa"/>
          </w:tcPr>
          <w:p w14:paraId="3E4AB7C5" w14:textId="77777777" w:rsidR="00214D69" w:rsidRPr="006666FA" w:rsidRDefault="00214D69" w:rsidP="00214D69">
            <w:pPr>
              <w:spacing w:line="380" w:lineRule="exac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5378DC34" w14:textId="5628606D" w:rsidR="00214D69" w:rsidRPr="00214D69" w:rsidRDefault="00BE7E77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14D69" w:rsidRPr="00214D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36" w:type="dxa"/>
          </w:tcPr>
          <w:p w14:paraId="5EA49659" w14:textId="77777777" w:rsidR="00214D69" w:rsidRPr="00214D69" w:rsidRDefault="00214D69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</w:tcPr>
          <w:p w14:paraId="6B28BDE7" w14:textId="66053CB2" w:rsidR="00214D69" w:rsidRPr="00214D69" w:rsidRDefault="00BE7E77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14D69" w:rsidRPr="00214D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36" w:type="dxa"/>
          </w:tcPr>
          <w:p w14:paraId="150A4480" w14:textId="77777777" w:rsidR="00214D69" w:rsidRPr="00214D69" w:rsidRDefault="00214D69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</w:tcPr>
          <w:p w14:paraId="45F2A676" w14:textId="1AFDCFF5" w:rsidR="00214D69" w:rsidRPr="00214D69" w:rsidRDefault="00BE7E77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214D69" w:rsidRPr="00214D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214D69" w:rsidRPr="006666FA" w14:paraId="46BFCF57" w14:textId="77777777" w:rsidTr="00845119">
        <w:tc>
          <w:tcPr>
            <w:tcW w:w="4230" w:type="dxa"/>
          </w:tcPr>
          <w:p w14:paraId="660EE01B" w14:textId="15C0B64F" w:rsidR="00214D69" w:rsidRPr="006666FA" w:rsidRDefault="00214D69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9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</w:tcPr>
          <w:p w14:paraId="63B86617" w14:textId="77777777" w:rsidR="00214D69" w:rsidRPr="006666FA" w:rsidRDefault="00214D69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34316AFB" w14:textId="5D59F02A" w:rsidR="00214D69" w:rsidRPr="008D2A55" w:rsidRDefault="00214D69" w:rsidP="00214D69">
            <w:pPr>
              <w:tabs>
                <w:tab w:val="decimal" w:pos="786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6E1E4DD" w14:textId="77777777" w:rsidR="00214D69" w:rsidRPr="006666FA" w:rsidRDefault="00214D69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</w:tcPr>
          <w:p w14:paraId="0315EFA5" w14:textId="673944F9" w:rsidR="00214D69" w:rsidRPr="006666FA" w:rsidRDefault="00BE7E77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14D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36" w:type="dxa"/>
          </w:tcPr>
          <w:p w14:paraId="7B973BFE" w14:textId="77777777" w:rsidR="00214D69" w:rsidRPr="006666FA" w:rsidRDefault="00214D69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</w:tcPr>
          <w:p w14:paraId="73E5822C" w14:textId="6E044C43" w:rsidR="00214D69" w:rsidRPr="008D2A55" w:rsidRDefault="00BE7E77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14D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</w:tr>
      <w:tr w:rsidR="00214D69" w:rsidRPr="006666FA" w14:paraId="7970938D" w14:textId="77777777" w:rsidTr="00845119">
        <w:tc>
          <w:tcPr>
            <w:tcW w:w="4230" w:type="dxa"/>
          </w:tcPr>
          <w:p w14:paraId="522F6A86" w14:textId="3ADEE6C3" w:rsidR="00214D69" w:rsidRPr="006666FA" w:rsidRDefault="00214D69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9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270" w:type="dxa"/>
          </w:tcPr>
          <w:p w14:paraId="0016717F" w14:textId="77777777" w:rsidR="00214D69" w:rsidRPr="006666FA" w:rsidRDefault="00214D69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780CCE4E" w14:textId="20949918" w:rsidR="00214D69" w:rsidRPr="00B30E1D" w:rsidRDefault="00214D69" w:rsidP="00214D69">
            <w:pPr>
              <w:tabs>
                <w:tab w:val="decimal" w:pos="786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E5376E2" w14:textId="77777777" w:rsidR="00214D69" w:rsidRPr="006666FA" w:rsidRDefault="00214D69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</w:tcPr>
          <w:p w14:paraId="030476A0" w14:textId="3112F6FA" w:rsidR="00214D69" w:rsidRPr="00B30E1D" w:rsidRDefault="00214D69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D478648" w14:textId="77777777" w:rsidR="00214D69" w:rsidRPr="006666FA" w:rsidRDefault="00214D69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</w:tcPr>
          <w:p w14:paraId="1BF74DCE" w14:textId="53FEFA9E" w:rsidR="00214D69" w:rsidRPr="00B30E1D" w:rsidRDefault="00214D69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14D69" w:rsidRPr="006666FA" w14:paraId="146D01A7" w14:textId="77777777" w:rsidTr="00845119">
        <w:tc>
          <w:tcPr>
            <w:tcW w:w="4230" w:type="dxa"/>
          </w:tcPr>
          <w:p w14:paraId="47821219" w14:textId="1C44F55E" w:rsidR="00214D69" w:rsidRPr="006666FA" w:rsidRDefault="00214D69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  <w:tc>
          <w:tcPr>
            <w:tcW w:w="270" w:type="dxa"/>
          </w:tcPr>
          <w:p w14:paraId="63FD2C96" w14:textId="77777777" w:rsidR="00214D69" w:rsidRPr="006666FA" w:rsidRDefault="00214D69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02A458BA" w14:textId="128B67BE" w:rsidR="00214D69" w:rsidRPr="008D2A55" w:rsidRDefault="00214D69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5EC9010" w14:textId="77777777" w:rsidR="00214D69" w:rsidRPr="006666FA" w:rsidRDefault="00214D69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F5FB45F" w14:textId="1B260EF4" w:rsidR="00214D69" w:rsidRPr="006666FA" w:rsidRDefault="00214D69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59762F9" w14:textId="77777777" w:rsidR="00214D69" w:rsidRPr="006666FA" w:rsidRDefault="00214D69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BBCC8B7" w14:textId="6D0FADA6" w:rsidR="00214D69" w:rsidRPr="008D2A55" w:rsidRDefault="00214D69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14D69" w:rsidRPr="006666FA" w14:paraId="3F1984A6" w14:textId="77777777" w:rsidTr="0089510B">
        <w:tc>
          <w:tcPr>
            <w:tcW w:w="4230" w:type="dxa"/>
          </w:tcPr>
          <w:p w14:paraId="34E5302C" w14:textId="0F579F77" w:rsidR="00214D69" w:rsidRPr="006666FA" w:rsidRDefault="00214D69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567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568</w:t>
            </w:r>
          </w:p>
        </w:tc>
        <w:tc>
          <w:tcPr>
            <w:tcW w:w="270" w:type="dxa"/>
          </w:tcPr>
          <w:p w14:paraId="5775CCEB" w14:textId="77777777" w:rsidR="00214D69" w:rsidRPr="006666FA" w:rsidRDefault="00214D69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5D433168" w14:textId="5CCEB735" w:rsidR="00214D69" w:rsidRPr="008D2A55" w:rsidRDefault="00BE7E77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</w:t>
            </w:r>
            <w:r w:rsidR="00214D69" w:rsidRPr="004316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236" w:type="dxa"/>
          </w:tcPr>
          <w:p w14:paraId="75CB3B0B" w14:textId="77777777" w:rsidR="00214D69" w:rsidRPr="006666FA" w:rsidRDefault="00214D69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10A51427" w14:textId="36AEF9D4" w:rsidR="00214D69" w:rsidRPr="006666FA" w:rsidRDefault="00BE7E77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214D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2802D916" w14:textId="77777777" w:rsidR="00214D69" w:rsidRPr="006666FA" w:rsidRDefault="00214D69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104EEE52" w14:textId="01BE20B0" w:rsidR="00214D69" w:rsidRPr="008E590A" w:rsidRDefault="00BE7E77" w:rsidP="00214D6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 w:rsidR="00214D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2877C6" w:rsidRPr="006666FA" w14:paraId="7921E348" w14:textId="77777777" w:rsidTr="00845119">
        <w:tc>
          <w:tcPr>
            <w:tcW w:w="4230" w:type="dxa"/>
          </w:tcPr>
          <w:p w14:paraId="5102AB5F" w14:textId="5C81AE8D" w:rsidR="002877C6" w:rsidRPr="00C109A5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109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</w:tcPr>
          <w:p w14:paraId="6E7537E5" w14:textId="77777777" w:rsidR="002877C6" w:rsidRPr="006666FA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21EE4AF9" w14:textId="5257A8C4" w:rsidR="002877C6" w:rsidRPr="000638B6" w:rsidRDefault="00502EBB" w:rsidP="00A94559">
            <w:pPr>
              <w:tabs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3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BEF2D2" w14:textId="77777777" w:rsidR="002877C6" w:rsidRPr="000638B6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4" w:type="dxa"/>
          </w:tcPr>
          <w:p w14:paraId="31763D41" w14:textId="7E8D746F" w:rsidR="002877C6" w:rsidRPr="000638B6" w:rsidRDefault="00BE7E77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502EBB" w:rsidRPr="00EC3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</w:t>
            </w:r>
          </w:p>
        </w:tc>
        <w:tc>
          <w:tcPr>
            <w:tcW w:w="236" w:type="dxa"/>
          </w:tcPr>
          <w:p w14:paraId="2018ADB9" w14:textId="77777777" w:rsidR="002877C6" w:rsidRPr="000638B6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6DCD5424" w14:textId="33517308" w:rsidR="002877C6" w:rsidRPr="000638B6" w:rsidRDefault="00BE7E77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502EBB" w:rsidRPr="00EC3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</w:t>
            </w:r>
          </w:p>
        </w:tc>
      </w:tr>
      <w:tr w:rsidR="002877C6" w:rsidRPr="006666FA" w14:paraId="5593AF4B" w14:textId="77777777" w:rsidTr="00845119">
        <w:tc>
          <w:tcPr>
            <w:tcW w:w="4230" w:type="dxa"/>
          </w:tcPr>
          <w:p w14:paraId="39D12F55" w14:textId="77777777" w:rsidR="002877C6" w:rsidRPr="00C109A5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9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270" w:type="dxa"/>
          </w:tcPr>
          <w:p w14:paraId="2911B376" w14:textId="77777777" w:rsidR="002877C6" w:rsidRPr="006666FA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271E78B4" w14:textId="07F239B4" w:rsidR="002877C6" w:rsidRPr="000638B6" w:rsidRDefault="00502EBB" w:rsidP="00A94559">
            <w:pPr>
              <w:tabs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3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7096C21" w14:textId="77777777" w:rsidR="002877C6" w:rsidRPr="000638B6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4" w:type="dxa"/>
          </w:tcPr>
          <w:p w14:paraId="1F86068E" w14:textId="3D50CA4B" w:rsidR="002877C6" w:rsidRPr="000638B6" w:rsidRDefault="00502EBB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3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EC3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Pr="00EC3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3B643E2" w14:textId="77777777" w:rsidR="002877C6" w:rsidRPr="000638B6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32572E30" w14:textId="069169BF" w:rsidR="002877C6" w:rsidRPr="000638B6" w:rsidRDefault="00502EBB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3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EC3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Pr="00EC3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42374" w:rsidRPr="006666FA" w14:paraId="5A200785" w14:textId="77777777" w:rsidTr="00845119">
        <w:tc>
          <w:tcPr>
            <w:tcW w:w="4230" w:type="dxa"/>
          </w:tcPr>
          <w:p w14:paraId="52F38FA7" w14:textId="76A28430" w:rsidR="00542374" w:rsidRPr="006666FA" w:rsidRDefault="00542374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  <w:tc>
          <w:tcPr>
            <w:tcW w:w="270" w:type="dxa"/>
          </w:tcPr>
          <w:p w14:paraId="64DACF62" w14:textId="77777777" w:rsidR="00542374" w:rsidRPr="006666FA" w:rsidRDefault="00542374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3952DB03" w14:textId="729D6705" w:rsidR="00542374" w:rsidRPr="000638B6" w:rsidRDefault="00502EBB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3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EC3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EC3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AA8D7F5" w14:textId="77777777" w:rsidR="00542374" w:rsidRPr="000638B6" w:rsidRDefault="00542374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A71B1FC" w14:textId="62DA0301" w:rsidR="00542374" w:rsidRPr="000638B6" w:rsidRDefault="00502EBB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3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EC3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EC3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6C60488" w14:textId="77777777" w:rsidR="00542374" w:rsidRPr="000638B6" w:rsidRDefault="00542374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25A8DC81" w14:textId="01253EEC" w:rsidR="00542374" w:rsidRPr="000638B6" w:rsidRDefault="00502EBB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3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EC3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011</w:t>
            </w:r>
            <w:r w:rsidRPr="00EC3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877C6" w:rsidRPr="006666FA" w14:paraId="61EF1ACC" w14:textId="77777777">
        <w:tc>
          <w:tcPr>
            <w:tcW w:w="4230" w:type="dxa"/>
          </w:tcPr>
          <w:p w14:paraId="1DB8B181" w14:textId="428281E8" w:rsidR="002877C6" w:rsidRPr="006666FA" w:rsidRDefault="004A054F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568</w:t>
            </w:r>
          </w:p>
        </w:tc>
        <w:tc>
          <w:tcPr>
            <w:tcW w:w="270" w:type="dxa"/>
          </w:tcPr>
          <w:p w14:paraId="517E72DC" w14:textId="77777777" w:rsidR="002877C6" w:rsidRPr="006666FA" w:rsidRDefault="002877C6" w:rsidP="002877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</w:tcPr>
          <w:p w14:paraId="7B094952" w14:textId="5CE0DD55" w:rsidR="002877C6" w:rsidRPr="000638B6" w:rsidRDefault="004C49B0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99</w:t>
            </w:r>
            <w:r w:rsidR="00502EBB" w:rsidRPr="00EC348F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="00BE7E77" w:rsidRPr="00BE7E7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2E4EC21B" w14:textId="77777777" w:rsidR="002877C6" w:rsidRPr="000638B6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1E794E44" w14:textId="12DBA29B" w:rsidR="002877C6" w:rsidRPr="000638B6" w:rsidRDefault="00BE7E77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502EBB" w:rsidRPr="00EC34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BE7E7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2EBC52FB" w14:textId="77777777" w:rsidR="002877C6" w:rsidRPr="000638B6" w:rsidRDefault="002877C6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9C83D94" w14:textId="1EE841E7" w:rsidR="002877C6" w:rsidRPr="000638B6" w:rsidRDefault="00BE7E77" w:rsidP="002877C6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12</w:t>
            </w:r>
            <w:r w:rsidR="004C49B0" w:rsidRPr="004C49B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502EBB" w:rsidRPr="00EC34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39</w:t>
            </w:r>
            <w:r w:rsidRPr="00BE7E7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539F1978" w14:textId="77777777" w:rsidR="00AB6F92" w:rsidRPr="007C02F2" w:rsidRDefault="00AB6F92" w:rsidP="00AB6F92">
      <w:pPr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AD1A6E7" w14:textId="69C2FA93" w:rsidR="00AB6F92" w:rsidRPr="00CA42A2" w:rsidRDefault="00AB6F92" w:rsidP="00671C2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กลุ่มบริษัทได้ทำสัญญาเช่าที่ดิน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และอาคาร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จาก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กิจการที่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เกี่ยวข้องกันเพื่อใช้ในการดำเนินธุรกิจ</w:t>
      </w:r>
      <w:r w:rsidRPr="00CA42A2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สัญญาเช่าที่ดิน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และอาคาร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ดังกล่าวมีระยะเวลา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0A7F88" w:rsidRPr="00CA42A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ปี ซึ่งจะสิ้นสุดสัญญาในปี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589</w:t>
      </w:r>
    </w:p>
    <w:p w14:paraId="77FCB2CC" w14:textId="77777777" w:rsidR="00AB6F92" w:rsidRPr="00CA42A2" w:rsidRDefault="00AB6F92" w:rsidP="00671C26">
      <w:pPr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46435DE" w14:textId="40E0E300" w:rsidR="00AB6F92" w:rsidRPr="00CA42A2" w:rsidRDefault="00AB6F92" w:rsidP="00671C2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กลุ่มบริษัทได้ทำสัญญาเช่าที่ดิ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น อาคาร อุปกรณ์ 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สินทรัพย์ให้เช่าตามสัญญาเช่าดำเนินงาน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ไม่มีตัวตน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จาก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บุคคลอื่นๆ และกิจการหลายแห่งที่ไม่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เกี่ยวข้องกันเพื่อใช้ในการดำเนินธุรกิจ</w:t>
      </w:r>
      <w:r w:rsidRPr="00CA42A2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สัญญาเช่าที่ดิ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น อาคาร อุปกรณ์ 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สินทรัพย์ให้เช่าตามสัญญาเช่าดำเนินงาน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ไม่มีตัวตน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ดังกล่าว</w:t>
      </w:r>
      <w:r w:rsidR="007C02F2" w:rsidRPr="00CA42A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มีระยะเวลา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</w:t>
      </w:r>
      <w:r w:rsidRPr="00CA42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CA42A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A42A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ปี ซึ่งจะสิ้นสุดสัญญาในปี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59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0</w:t>
      </w:r>
    </w:p>
    <w:p w14:paraId="693FEC10" w14:textId="77777777" w:rsidR="009350C2" w:rsidRDefault="009350C2" w:rsidP="009776A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 w:bidi="th-TH"/>
        </w:rPr>
      </w:pPr>
    </w:p>
    <w:p w14:paraId="1E180BD4" w14:textId="2D22CF2D" w:rsidR="00141786" w:rsidRPr="00B3090A" w:rsidRDefault="00141786" w:rsidP="00141786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80059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568</w:t>
      </w:r>
      <w:r w:rsidRPr="00D80059">
        <w:rPr>
          <w:rFonts w:asciiTheme="majorBidi" w:hAnsiTheme="majorBidi" w:cstheme="majorBidi"/>
          <w:sz w:val="30"/>
          <w:szCs w:val="30"/>
        </w:rPr>
        <w:t xml:space="preserve"> </w:t>
      </w:r>
      <w:r w:rsidR="00B815B5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Pr="00D80059">
        <w:rPr>
          <w:rFonts w:asciiTheme="majorBidi" w:hAnsiTheme="majorBidi" w:cstheme="majorBidi" w:hint="cs"/>
          <w:sz w:val="30"/>
          <w:szCs w:val="30"/>
          <w:cs/>
        </w:rPr>
        <w:t>บริษัทได้ยกเลิกสัญญาเ</w:t>
      </w:r>
      <w:r w:rsidR="00B815B5">
        <w:rPr>
          <w:rFonts w:asciiTheme="majorBidi" w:hAnsiTheme="majorBidi" w:cstheme="majorBidi" w:hint="cs"/>
          <w:sz w:val="30"/>
          <w:szCs w:val="30"/>
          <w:cs/>
          <w:lang w:bidi="th-TH"/>
        </w:rPr>
        <w:t>ช่า</w:t>
      </w:r>
      <w:r w:rsidR="00290AEB">
        <w:rPr>
          <w:rFonts w:asciiTheme="majorBidi" w:hAnsiTheme="majorBidi" w:cstheme="majorBidi" w:hint="cs"/>
          <w:sz w:val="30"/>
          <w:szCs w:val="30"/>
          <w:cs/>
          <w:lang w:bidi="th-TH"/>
        </w:rPr>
        <w:t>พื้นที่</w:t>
      </w:r>
      <w:r w:rsidRPr="00D80059">
        <w:rPr>
          <w:rFonts w:asciiTheme="majorBidi" w:hAnsiTheme="majorBidi" w:cstheme="majorBidi" w:hint="cs"/>
          <w:sz w:val="30"/>
          <w:szCs w:val="30"/>
          <w:cs/>
        </w:rPr>
        <w:t>โดยไม่มีค่าปรับ บริษัทบันทึกสินทรัพย์สิทธิการใช้และหนี้สินตามสัญญาเช่าลดลง</w:t>
      </w:r>
      <w:r w:rsidRPr="00D8005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D80059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D80059">
        <w:rPr>
          <w:rFonts w:asciiTheme="majorBidi" w:hAnsiTheme="majorBidi" w:cstheme="majorBidi"/>
          <w:sz w:val="30"/>
          <w:szCs w:val="30"/>
        </w:rPr>
        <w:t xml:space="preserve">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B815B5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D80059">
        <w:rPr>
          <w:rFonts w:asciiTheme="majorBidi" w:hAnsiTheme="majorBidi" w:cstheme="majorBidi"/>
          <w:sz w:val="30"/>
          <w:szCs w:val="30"/>
        </w:rPr>
        <w:t xml:space="preserve"> </w:t>
      </w:r>
      <w:r w:rsidRPr="00D8005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80059">
        <w:rPr>
          <w:rFonts w:asciiTheme="majorBidi" w:hAnsiTheme="majorBidi" w:cstheme="majorBidi"/>
          <w:sz w:val="30"/>
          <w:szCs w:val="30"/>
        </w:rPr>
        <w:t xml:space="preserve"> </w:t>
      </w:r>
      <w:r w:rsidRPr="00D8005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80059">
        <w:rPr>
          <w:rFonts w:asciiTheme="majorBidi" w:hAnsiTheme="majorBidi" w:cstheme="majorBidi"/>
          <w:sz w:val="30"/>
          <w:szCs w:val="30"/>
        </w:rPr>
        <w:t xml:space="preserve">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80059">
        <w:rPr>
          <w:rFonts w:asciiTheme="majorBidi" w:hAnsiTheme="majorBidi" w:cstheme="majorBidi"/>
          <w:sz w:val="30"/>
          <w:szCs w:val="30"/>
        </w:rPr>
        <w:t>.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80059">
        <w:rPr>
          <w:rFonts w:asciiTheme="majorBidi" w:hAnsiTheme="majorBidi" w:cstheme="majorBidi"/>
          <w:sz w:val="30"/>
          <w:szCs w:val="30"/>
        </w:rPr>
        <w:t xml:space="preserve"> </w:t>
      </w:r>
      <w:r w:rsidRPr="00D8005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80059">
        <w:rPr>
          <w:rFonts w:asciiTheme="majorBidi" w:hAnsiTheme="majorBidi" w:cstheme="majorBidi"/>
          <w:sz w:val="30"/>
          <w:szCs w:val="30"/>
        </w:rPr>
        <w:t xml:space="preserve"> </w:t>
      </w:r>
      <w:r w:rsidRPr="00D80059">
        <w:rPr>
          <w:rFonts w:asciiTheme="majorBidi" w:hAnsiTheme="majorBidi" w:cstheme="majorBidi" w:hint="cs"/>
          <w:sz w:val="30"/>
          <w:szCs w:val="30"/>
          <w:cs/>
        </w:rPr>
        <w:t>ตามลำดับ และบันทึกกำไรจากการยกเลิกสัญญาเช่าเป็นจำนวนเงิน</w:t>
      </w:r>
      <w:r w:rsidRPr="00D80059">
        <w:rPr>
          <w:rFonts w:asciiTheme="majorBidi" w:hAnsiTheme="majorBidi" w:cstheme="majorBidi"/>
          <w:sz w:val="30"/>
          <w:szCs w:val="30"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D80059">
        <w:rPr>
          <w:rFonts w:asciiTheme="majorBidi" w:hAnsiTheme="majorBidi" w:cstheme="majorBidi"/>
          <w:sz w:val="30"/>
          <w:szCs w:val="30"/>
        </w:rPr>
        <w:t>.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3019C2">
        <w:rPr>
          <w:rFonts w:asciiTheme="majorBidi" w:hAnsiTheme="majorBidi" w:cstheme="majorBidi"/>
          <w:sz w:val="30"/>
          <w:szCs w:val="30"/>
        </w:rPr>
        <w:t xml:space="preserve"> </w:t>
      </w:r>
      <w:r w:rsidRPr="00D8005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019C2">
        <w:rPr>
          <w:rFonts w:asciiTheme="majorBidi" w:hAnsiTheme="majorBidi" w:cstheme="majorBidi"/>
          <w:sz w:val="30"/>
          <w:szCs w:val="30"/>
        </w:rPr>
        <w:t xml:space="preserve"> </w:t>
      </w:r>
      <w:r w:rsidRPr="00D80059">
        <w:rPr>
          <w:rFonts w:asciiTheme="majorBidi" w:hAnsiTheme="majorBidi" w:cstheme="majorBidi" w:hint="cs"/>
          <w:sz w:val="30"/>
          <w:szCs w:val="30"/>
          <w:cs/>
        </w:rPr>
        <w:t>ในงบกำไรขาดทุนเบ็ดเสร็จ</w:t>
      </w:r>
      <w:r w:rsidR="008E44C8">
        <w:rPr>
          <w:rFonts w:asciiTheme="majorBidi" w:hAnsiTheme="majorBidi" w:cstheme="majorBidi" w:hint="cs"/>
          <w:sz w:val="30"/>
          <w:szCs w:val="30"/>
          <w:cs/>
          <w:lang w:bidi="th-TH"/>
        </w:rPr>
        <w:t>รวม</w:t>
      </w:r>
    </w:p>
    <w:p w14:paraId="0D375081" w14:textId="77777777" w:rsidR="00141786" w:rsidRPr="001233A7" w:rsidRDefault="00141786" w:rsidP="009776A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 w:bidi="th-TH"/>
        </w:rPr>
      </w:pPr>
    </w:p>
    <w:p w14:paraId="47DE6031" w14:textId="08449385" w:rsidR="00DF39CF" w:rsidRPr="00B3090A" w:rsidRDefault="00DF39CF" w:rsidP="00DF39CF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80059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568</w:t>
      </w:r>
      <w:r w:rsidRPr="00D80059">
        <w:rPr>
          <w:rFonts w:asciiTheme="majorBidi" w:hAnsiTheme="majorBidi" w:cstheme="majorBidi"/>
          <w:sz w:val="30"/>
          <w:szCs w:val="30"/>
        </w:rPr>
        <w:t xml:space="preserve"> </w:t>
      </w:r>
      <w:r w:rsidRPr="00D80059">
        <w:rPr>
          <w:rFonts w:asciiTheme="majorBidi" w:hAnsiTheme="majorBidi" w:cstheme="majorBidi" w:hint="cs"/>
          <w:sz w:val="30"/>
          <w:szCs w:val="30"/>
          <w:cs/>
        </w:rPr>
        <w:t>บริษัทได้ยกเลิกสัญญาเช่ายานพาหนะจากบริษัทย่อยแห่งหนึ่งโดยไม่มีค่าปรับ บริษัทบันทึกสินทรัพย์สิทธิการใช้และหนี้สินตามสัญญาเช่าลดลง</w:t>
      </w:r>
      <w:r w:rsidR="007C02F2" w:rsidRPr="00D8005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D80059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="00E52CD5" w:rsidRPr="00D80059">
        <w:rPr>
          <w:rFonts w:asciiTheme="majorBidi" w:hAnsiTheme="majorBidi" w:cstheme="majorBidi"/>
          <w:sz w:val="30"/>
          <w:szCs w:val="30"/>
        </w:rPr>
        <w:t xml:space="preserve">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D80059" w:rsidRPr="00D80059">
        <w:rPr>
          <w:rFonts w:asciiTheme="majorBidi" w:hAnsiTheme="majorBidi" w:cstheme="majorBidi"/>
          <w:sz w:val="30"/>
          <w:szCs w:val="30"/>
        </w:rPr>
        <w:t>.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D80059">
        <w:rPr>
          <w:rFonts w:asciiTheme="majorBidi" w:hAnsiTheme="majorBidi" w:cstheme="majorBidi"/>
          <w:sz w:val="30"/>
          <w:szCs w:val="30"/>
        </w:rPr>
        <w:t xml:space="preserve"> </w:t>
      </w:r>
      <w:r w:rsidRPr="00D8005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8770A" w:rsidRPr="00D80059">
        <w:rPr>
          <w:rFonts w:asciiTheme="majorBidi" w:hAnsiTheme="majorBidi" w:cstheme="majorBidi"/>
          <w:sz w:val="30"/>
          <w:szCs w:val="30"/>
        </w:rPr>
        <w:t xml:space="preserve"> </w:t>
      </w:r>
      <w:r w:rsidRPr="00D8005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A2877" w:rsidRPr="00D80059">
        <w:rPr>
          <w:rFonts w:asciiTheme="majorBidi" w:hAnsiTheme="majorBidi" w:cstheme="majorBidi"/>
          <w:sz w:val="30"/>
          <w:szCs w:val="30"/>
        </w:rPr>
        <w:t xml:space="preserve">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D80059" w:rsidRPr="00D80059">
        <w:rPr>
          <w:rFonts w:asciiTheme="majorBidi" w:hAnsiTheme="majorBidi" w:cstheme="majorBidi"/>
          <w:sz w:val="30"/>
          <w:szCs w:val="30"/>
        </w:rPr>
        <w:t>.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80059">
        <w:rPr>
          <w:rFonts w:asciiTheme="majorBidi" w:hAnsiTheme="majorBidi" w:cstheme="majorBidi"/>
          <w:sz w:val="30"/>
          <w:szCs w:val="30"/>
        </w:rPr>
        <w:t xml:space="preserve"> </w:t>
      </w:r>
      <w:r w:rsidRPr="00D8005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8770A" w:rsidRPr="00D80059">
        <w:rPr>
          <w:rFonts w:asciiTheme="majorBidi" w:hAnsiTheme="majorBidi" w:cstheme="majorBidi"/>
          <w:sz w:val="30"/>
          <w:szCs w:val="30"/>
        </w:rPr>
        <w:t xml:space="preserve"> </w:t>
      </w:r>
      <w:r w:rsidRPr="00D80059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="002136E0" w:rsidRPr="0005219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(</w:t>
      </w:r>
      <w:r w:rsidR="00BE7E77" w:rsidRPr="0005219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2</w:t>
      </w:r>
      <w:r w:rsidR="004C49B0" w:rsidRPr="0005219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567</w:t>
      </w:r>
      <w:r w:rsidR="002136E0" w:rsidRPr="0005219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4C49B0" w:rsidRPr="0005219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7</w:t>
      </w:r>
      <w:r w:rsidR="00214D69" w:rsidRPr="0005219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.</w:t>
      </w:r>
      <w:r w:rsidR="00CA2456" w:rsidRPr="0005219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9</w:t>
      </w:r>
      <w:r w:rsidR="002136E0" w:rsidRPr="0005219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 </w:t>
      </w:r>
      <w:r w:rsidR="002136E0" w:rsidRPr="0005219D">
        <w:rPr>
          <w:rFonts w:asciiTheme="majorBidi" w:hAnsiTheme="majorBidi" w:cs="Angsana New" w:hint="cs"/>
          <w:i/>
          <w:iCs/>
          <w:spacing w:val="-4"/>
          <w:sz w:val="30"/>
          <w:szCs w:val="30"/>
          <w:cs/>
          <w:lang w:val="en-US" w:bidi="th-TH"/>
        </w:rPr>
        <w:t>ล้านบาท</w:t>
      </w:r>
      <w:r w:rsidR="0038770A" w:rsidRPr="0005219D">
        <w:rPr>
          <w:rFonts w:asciiTheme="majorBidi" w:hAnsiTheme="majorBidi" w:cs="Angsana New"/>
          <w:i/>
          <w:iCs/>
          <w:spacing w:val="-4"/>
          <w:sz w:val="30"/>
          <w:szCs w:val="30"/>
          <w:lang w:val="en-US" w:bidi="th-TH"/>
        </w:rPr>
        <w:t xml:space="preserve"> </w:t>
      </w:r>
      <w:r w:rsidR="002136E0" w:rsidRPr="0005219D">
        <w:rPr>
          <w:rFonts w:asciiTheme="majorBidi" w:hAnsiTheme="majorBidi" w:cs="Angsana New" w:hint="cs"/>
          <w:i/>
          <w:iCs/>
          <w:spacing w:val="-4"/>
          <w:sz w:val="30"/>
          <w:szCs w:val="30"/>
          <w:cs/>
          <w:lang w:val="en-US" w:bidi="th-TH"/>
        </w:rPr>
        <w:t>และ</w:t>
      </w:r>
      <w:r w:rsidR="002136E0" w:rsidRPr="0005219D">
        <w:rPr>
          <w:rFonts w:asciiTheme="majorBidi" w:hAnsiTheme="majorBidi" w:cs="Angsana New"/>
          <w:i/>
          <w:iCs/>
          <w:spacing w:val="-4"/>
          <w:sz w:val="30"/>
          <w:szCs w:val="30"/>
          <w:cs/>
          <w:lang w:val="en-US" w:bidi="th-TH"/>
        </w:rPr>
        <w:t xml:space="preserve"> </w:t>
      </w:r>
      <w:r w:rsidR="004C49B0" w:rsidRPr="0005219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8</w:t>
      </w:r>
      <w:r w:rsidR="00214D69" w:rsidRPr="0005219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.</w:t>
      </w:r>
      <w:r w:rsidR="00BE7E77" w:rsidRPr="0005219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2</w:t>
      </w:r>
      <w:r w:rsidR="002136E0" w:rsidRPr="0005219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 </w:t>
      </w:r>
      <w:r w:rsidR="002136E0" w:rsidRPr="0005219D">
        <w:rPr>
          <w:rFonts w:asciiTheme="majorBidi" w:hAnsiTheme="majorBidi" w:cs="Angsana New" w:hint="cs"/>
          <w:i/>
          <w:iCs/>
          <w:spacing w:val="-4"/>
          <w:sz w:val="30"/>
          <w:szCs w:val="30"/>
          <w:cs/>
          <w:lang w:val="en-US" w:bidi="th-TH"/>
        </w:rPr>
        <w:t>ล้านบาท</w:t>
      </w:r>
      <w:r w:rsidR="0038770A" w:rsidRPr="0005219D">
        <w:rPr>
          <w:rFonts w:asciiTheme="majorBidi" w:hAnsiTheme="majorBidi" w:cs="Angsana New"/>
          <w:i/>
          <w:iCs/>
          <w:spacing w:val="-4"/>
          <w:sz w:val="30"/>
          <w:szCs w:val="30"/>
          <w:lang w:val="en-US" w:bidi="th-TH"/>
        </w:rPr>
        <w:t xml:space="preserve"> </w:t>
      </w:r>
      <w:r w:rsidR="002136E0" w:rsidRPr="0005219D">
        <w:rPr>
          <w:rFonts w:asciiTheme="majorBidi" w:hAnsiTheme="majorBidi" w:cs="Angsana New" w:hint="cs"/>
          <w:i/>
          <w:iCs/>
          <w:spacing w:val="-4"/>
          <w:sz w:val="30"/>
          <w:szCs w:val="30"/>
          <w:cs/>
          <w:lang w:val="en-US" w:bidi="th-TH"/>
        </w:rPr>
        <w:t>ตามลำดับ</w:t>
      </w:r>
      <w:r w:rsidR="002136E0" w:rsidRPr="0005219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)</w:t>
      </w:r>
      <w:r w:rsidR="002136E0" w:rsidRPr="0005219D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Pr="0005219D">
        <w:rPr>
          <w:rFonts w:asciiTheme="majorBidi" w:hAnsiTheme="majorBidi" w:cstheme="majorBidi" w:hint="cs"/>
          <w:spacing w:val="-4"/>
          <w:sz w:val="30"/>
          <w:szCs w:val="30"/>
          <w:cs/>
        </w:rPr>
        <w:t>และบันทึกกำไรจากการยกเลิกสัญญาเช่าเป็นจำนวนเงิน</w:t>
      </w:r>
      <w:r w:rsidR="00542374" w:rsidRPr="000521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E7E77" w:rsidRPr="0005219D">
        <w:rPr>
          <w:rFonts w:asciiTheme="majorBidi" w:hAnsiTheme="majorBidi" w:cstheme="majorBidi"/>
          <w:spacing w:val="-4"/>
          <w:sz w:val="30"/>
          <w:szCs w:val="30"/>
          <w:lang w:val="en-US"/>
        </w:rPr>
        <w:t>0</w:t>
      </w:r>
      <w:r w:rsidR="001A2877" w:rsidRPr="0005219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E7E77" w:rsidRPr="0005219D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CA2456" w:rsidRPr="0005219D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05219D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D800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136E0" w:rsidRPr="00D80059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BE7E77" w:rsidRPr="00BE7E77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/>
        </w:rPr>
        <w:t>567</w:t>
      </w:r>
      <w:r w:rsidR="002136E0" w:rsidRPr="00D8005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BE7E77" w:rsidRPr="00BE7E77">
        <w:rPr>
          <w:rFonts w:asciiTheme="majorBidi" w:hAnsiTheme="majorBidi" w:cstheme="majorBidi"/>
          <w:i/>
          <w:iCs/>
          <w:sz w:val="30"/>
          <w:szCs w:val="30"/>
          <w:lang w:val="en-US"/>
        </w:rPr>
        <w:t>0</w:t>
      </w:r>
      <w:r w:rsidR="002136E0" w:rsidRPr="00D80059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2136E0" w:rsidRPr="00D8005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2136E0" w:rsidRPr="00D80059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</w:t>
      </w:r>
      <w:r w:rsidR="002136E0" w:rsidRPr="00D80059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  <w:r w:rsidR="002136E0" w:rsidRPr="00D8005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80059">
        <w:rPr>
          <w:rFonts w:asciiTheme="majorBidi" w:hAnsiTheme="majorBidi" w:cstheme="majorBidi" w:hint="cs"/>
          <w:sz w:val="30"/>
          <w:szCs w:val="30"/>
          <w:cs/>
        </w:rPr>
        <w:t>ในงบกำไรขาดทุนเบ็ดเสร็จ</w:t>
      </w:r>
      <w:r w:rsidR="00B3090A" w:rsidRPr="00D80059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="00B3090A" w:rsidRPr="00D8005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ฉพาะกิจการ</w:t>
      </w:r>
    </w:p>
    <w:p w14:paraId="0040DB04" w14:textId="1316ED20" w:rsidR="003D789C" w:rsidRPr="00D57D02" w:rsidRDefault="003D789C" w:rsidP="00FA1DF4">
      <w:pPr>
        <w:tabs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4"/>
          <w:szCs w:val="24"/>
          <w:highlight w:val="cyan"/>
          <w:lang w:val="en-US" w:bidi="th-TH"/>
        </w:rPr>
      </w:pPr>
    </w:p>
    <w:p w14:paraId="7981B179" w14:textId="7C4B1B48" w:rsidR="00AB6F92" w:rsidRPr="006F513D" w:rsidRDefault="00AB6F92" w:rsidP="008444F7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513D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 xml:space="preserve">ณ วันที่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F513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</w:t>
      </w:r>
      <w:r w:rsidRPr="006F513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568</w:t>
      </w:r>
      <w:r w:rsidRPr="006F513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F513D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สินทรัพย์สิทธิการใช้</w:t>
      </w:r>
      <w:r w:rsidRPr="006F513D">
        <w:rPr>
          <w:rFonts w:asciiTheme="majorBidi" w:hAnsiTheme="majorBidi" w:cstheme="majorBidi"/>
          <w:sz w:val="30"/>
          <w:szCs w:val="30"/>
          <w:cs/>
          <w:lang w:bidi="th-TH"/>
        </w:rPr>
        <w:t>ของกลุ่มบริษัท</w:t>
      </w:r>
      <w:r w:rsidRPr="006F513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และบริษัท</w:t>
      </w:r>
      <w:r w:rsidRPr="006F513D">
        <w:rPr>
          <w:rFonts w:asciiTheme="majorBidi" w:hAnsiTheme="majorBidi" w:cstheme="majorBidi"/>
          <w:sz w:val="30"/>
          <w:szCs w:val="30"/>
          <w:cs/>
          <w:lang w:bidi="th-TH"/>
        </w:rPr>
        <w:t>มีมูลค่าตามบัญชีจำนวน</w:t>
      </w:r>
      <w:r w:rsidR="001A287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1A2877">
        <w:rPr>
          <w:rFonts w:asciiTheme="majorBidi" w:hAnsiTheme="majorBidi" w:cstheme="majorBidi"/>
          <w:sz w:val="30"/>
          <w:szCs w:val="30"/>
          <w:lang w:bidi="th-TH"/>
        </w:rPr>
        <w:t>,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949</w:t>
      </w:r>
      <w:r w:rsidR="001A2877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1A287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F513D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6F513D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1A287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34</w:t>
      </w:r>
      <w:r w:rsidR="001A2877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1A287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F513D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6F513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F513D">
        <w:rPr>
          <w:rFonts w:asciiTheme="majorBidi" w:hAnsiTheme="majorBidi" w:cstheme="majorBidi" w:hint="cs"/>
          <w:sz w:val="30"/>
          <w:szCs w:val="30"/>
          <w:cs/>
          <w:lang w:bidi="th-TH"/>
        </w:rPr>
        <w:t>ตามลำดับ</w:t>
      </w:r>
      <w:r w:rsidRPr="006F513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F513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(</w:t>
      </w:r>
      <w:r w:rsidR="00BE7E77" w:rsidRPr="00BE7E7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567</w:t>
      </w:r>
      <w:r w:rsidRPr="006F513D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: 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</w:t>
      </w:r>
      <w:r w:rsidR="003D789C" w:rsidRPr="006F513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,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84</w:t>
      </w:r>
      <w:r w:rsidR="00BE7E77" w:rsidRPr="00BE7E7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="00214D6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</w:t>
      </w:r>
      <w:r w:rsidRPr="006F513D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Pr="006F513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ล้านบาท</w:t>
      </w:r>
      <w:r w:rsidRPr="006F513D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และ 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35</w:t>
      </w:r>
      <w:r w:rsidR="00214D6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8</w:t>
      </w:r>
      <w:r w:rsidR="0089510B" w:rsidRPr="006F513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89510B" w:rsidRPr="006F513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ล้านบาท</w:t>
      </w:r>
      <w:r w:rsidRPr="006F513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6F513D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ตามลำดับ</w:t>
      </w:r>
      <w:r w:rsidRPr="006F513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)</w:t>
      </w:r>
      <w:r w:rsidRPr="006F513D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Pr="006F513D">
        <w:rPr>
          <w:rFonts w:asciiTheme="majorBidi" w:hAnsiTheme="majorBidi" w:cstheme="majorBidi"/>
          <w:sz w:val="30"/>
          <w:szCs w:val="30"/>
          <w:cs/>
          <w:lang w:bidi="th-TH"/>
        </w:rPr>
        <w:t>ได้นำไปเป็นหลักประกัน</w:t>
      </w:r>
      <w:r w:rsidR="00005162" w:rsidRPr="006F513D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6F513D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</w:t>
      </w:r>
      <w:r w:rsidR="0038770A">
        <w:rPr>
          <w:rFonts w:asciiTheme="majorBidi" w:hAnsiTheme="majorBidi" w:cstheme="majorBidi" w:hint="cs"/>
          <w:sz w:val="30"/>
          <w:szCs w:val="30"/>
          <w:cs/>
          <w:lang w:bidi="th-TH"/>
        </w:rPr>
        <w:t>จากสถาบันการเงิน</w:t>
      </w:r>
      <w:r w:rsidRPr="006F513D">
        <w:rPr>
          <w:rFonts w:asciiTheme="majorBidi" w:hAnsiTheme="majorBidi" w:cstheme="majorBidi"/>
          <w:sz w:val="30"/>
          <w:szCs w:val="30"/>
          <w:cs/>
          <w:lang w:bidi="th-TH"/>
        </w:rPr>
        <w:t xml:space="preserve"> (ดูหมายเหตุข้อ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2B7E15">
        <w:rPr>
          <w:rFonts w:asciiTheme="majorBidi" w:hAnsiTheme="majorBidi" w:cstheme="majorBidi"/>
          <w:sz w:val="30"/>
          <w:szCs w:val="30"/>
          <w:cs/>
          <w:lang w:bidi="th-TH"/>
        </w:rPr>
        <w:t>)</w:t>
      </w:r>
    </w:p>
    <w:p w14:paraId="7419CE5A" w14:textId="77777777" w:rsidR="00E52CD5" w:rsidRPr="00D57D02" w:rsidRDefault="00E52CD5" w:rsidP="008444F7">
      <w:pPr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highlight w:val="cyan"/>
          <w:cs/>
          <w:lang w:bidi="th-TH"/>
        </w:rPr>
      </w:pPr>
    </w:p>
    <w:p w14:paraId="0DAFB564" w14:textId="77777777" w:rsidR="00AB6F92" w:rsidRPr="00C4056C" w:rsidRDefault="00AB6F92" w:rsidP="004B0133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4056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สิทธิเลือกในการขยายอายุสัญญาเช่า</w:t>
      </w:r>
    </w:p>
    <w:p w14:paraId="28CE7646" w14:textId="77777777" w:rsidR="00AB6F92" w:rsidRPr="00C4056C" w:rsidRDefault="00AB6F92" w:rsidP="004B0133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39C3712" w14:textId="557496DE" w:rsidR="00AB6F92" w:rsidRPr="00C4056C" w:rsidRDefault="00AB6F92" w:rsidP="004B0133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C4056C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สัญญาเช่าที่ดิน อาคารและส่วนปรับปรุงอาคาร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</w:t>
      </w:r>
      <w:r w:rsidR="005D4BA8" w:rsidRPr="00C4056C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Pr="00C4056C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</w:t>
      </w:r>
      <w:r w:rsidR="005D4BA8" w:rsidRPr="00C4056C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Pr="00C4056C">
        <w:rPr>
          <w:rFonts w:asciiTheme="majorBidi" w:hAnsiTheme="majorBidi" w:cstheme="majorBidi"/>
          <w:sz w:val="30"/>
          <w:szCs w:val="30"/>
          <w:cs/>
          <w:lang w:val="en-US" w:bidi="th-TH"/>
        </w:rPr>
        <w:t>เริ่มมีผลว่ามีความแน่นอนอย่างสมเหตุสมผลที่จะใช้สิทธิในการขยายอายุสัญญาเช่าหรือไม่ และจะทบทวนการประเมิน</w:t>
      </w:r>
      <w:r w:rsidR="003D789C" w:rsidRPr="00C4056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ดังกล่าวอย่างสม่ำเสมอ</w:t>
      </w:r>
      <w:r w:rsidRPr="00C4056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4FD4F22B" w14:textId="00F8023A" w:rsidR="00AB6F92" w:rsidRPr="00D57D02" w:rsidRDefault="00AB6F92" w:rsidP="00AB6F92">
      <w:pPr>
        <w:spacing w:line="240" w:lineRule="auto"/>
        <w:rPr>
          <w:rFonts w:asciiTheme="majorBidi" w:hAnsiTheme="majorBidi" w:cstheme="majorBidi"/>
          <w:sz w:val="24"/>
          <w:szCs w:val="24"/>
          <w:highlight w:val="cyan"/>
          <w:cs/>
          <w:lang w:val="en-US"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990"/>
        <w:gridCol w:w="180"/>
        <w:gridCol w:w="1080"/>
        <w:gridCol w:w="180"/>
        <w:gridCol w:w="1080"/>
      </w:tblGrid>
      <w:tr w:rsidR="00AB6F92" w:rsidRPr="00D57D02" w14:paraId="55AFC7BA" w14:textId="77777777" w:rsidTr="00845119">
        <w:trPr>
          <w:cantSplit/>
          <w:tblHeader/>
        </w:trPr>
        <w:tc>
          <w:tcPr>
            <w:tcW w:w="4320" w:type="dxa"/>
            <w:vAlign w:val="bottom"/>
          </w:tcPr>
          <w:p w14:paraId="412F8110" w14:textId="77777777" w:rsidR="00AB6F92" w:rsidRPr="0028469C" w:rsidRDefault="00AB6F92" w:rsidP="00845119">
            <w:pPr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56771E73" w14:textId="77777777" w:rsidR="00AB6F92" w:rsidRPr="0028469C" w:rsidRDefault="00AB6F92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8469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2D8013D" w14:textId="77777777" w:rsidR="00AB6F92" w:rsidRPr="0028469C" w:rsidRDefault="00AB6F92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3B4445F" w14:textId="77777777" w:rsidR="00AB6F92" w:rsidRPr="0028469C" w:rsidRDefault="00AB6F92" w:rsidP="00845119">
            <w:pPr>
              <w:spacing w:line="240" w:lineRule="atLeast"/>
              <w:ind w:left="-85" w:right="-8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8469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14D69" w:rsidRPr="00D57D02" w14:paraId="7D6A9DFA" w14:textId="77777777" w:rsidTr="00845119">
        <w:trPr>
          <w:cantSplit/>
          <w:tblHeader/>
        </w:trPr>
        <w:tc>
          <w:tcPr>
            <w:tcW w:w="4320" w:type="dxa"/>
          </w:tcPr>
          <w:p w14:paraId="538E14E5" w14:textId="4FB2937D" w:rsidR="00214D69" w:rsidRPr="0028469C" w:rsidRDefault="00214D69" w:rsidP="00214D6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846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2846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2846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0CC4655E" w14:textId="26271843" w:rsidR="00214D69" w:rsidRPr="0028469C" w:rsidRDefault="00BE7E77" w:rsidP="00214D6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568</w:t>
            </w:r>
          </w:p>
        </w:tc>
        <w:tc>
          <w:tcPr>
            <w:tcW w:w="180" w:type="dxa"/>
          </w:tcPr>
          <w:p w14:paraId="65718842" w14:textId="77777777" w:rsidR="00214D69" w:rsidRPr="0028469C" w:rsidRDefault="00214D69" w:rsidP="00214D6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F854642" w14:textId="0E9B656F" w:rsidR="00214D69" w:rsidRPr="0028469C" w:rsidRDefault="00BE7E77" w:rsidP="00214D6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567</w:t>
            </w:r>
          </w:p>
        </w:tc>
        <w:tc>
          <w:tcPr>
            <w:tcW w:w="180" w:type="dxa"/>
          </w:tcPr>
          <w:p w14:paraId="46E53C99" w14:textId="77777777" w:rsidR="00214D69" w:rsidRPr="0028469C" w:rsidRDefault="00214D69" w:rsidP="00214D6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52A5A0" w14:textId="5C97518C" w:rsidR="00214D69" w:rsidRPr="0028469C" w:rsidRDefault="00BE7E77" w:rsidP="00214D6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568</w:t>
            </w:r>
          </w:p>
        </w:tc>
        <w:tc>
          <w:tcPr>
            <w:tcW w:w="180" w:type="dxa"/>
          </w:tcPr>
          <w:p w14:paraId="74A8E87A" w14:textId="77777777" w:rsidR="00214D69" w:rsidRPr="0028469C" w:rsidRDefault="00214D69" w:rsidP="00214D6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EB8C1B" w14:textId="57765FD1" w:rsidR="00214D69" w:rsidRPr="0028469C" w:rsidRDefault="00BE7E77" w:rsidP="00214D6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567</w:t>
            </w:r>
          </w:p>
        </w:tc>
      </w:tr>
      <w:tr w:rsidR="00742E1E" w:rsidRPr="00D57D02" w14:paraId="727F5324" w14:textId="77777777" w:rsidTr="00845119">
        <w:trPr>
          <w:cantSplit/>
          <w:tblHeader/>
        </w:trPr>
        <w:tc>
          <w:tcPr>
            <w:tcW w:w="4320" w:type="dxa"/>
          </w:tcPr>
          <w:p w14:paraId="7E3B8C88" w14:textId="77777777" w:rsidR="00742E1E" w:rsidRPr="0028469C" w:rsidRDefault="00742E1E" w:rsidP="00742E1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  <w:gridSpan w:val="7"/>
          </w:tcPr>
          <w:p w14:paraId="4D8B4267" w14:textId="77777777" w:rsidR="00742E1E" w:rsidRPr="0028469C" w:rsidRDefault="00742E1E" w:rsidP="00742E1E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46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846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846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42E1E" w:rsidRPr="00D57D02" w14:paraId="0678906D" w14:textId="77777777" w:rsidTr="00845119">
        <w:trPr>
          <w:cantSplit/>
        </w:trPr>
        <w:tc>
          <w:tcPr>
            <w:tcW w:w="4320" w:type="dxa"/>
          </w:tcPr>
          <w:p w14:paraId="19A5713C" w14:textId="77777777" w:rsidR="00742E1E" w:rsidRPr="0028469C" w:rsidRDefault="00742E1E" w:rsidP="00742E1E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846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จำนวนที่รับรู้ในกำไรหรือขาดทุน</w:t>
            </w:r>
            <w:r w:rsidRPr="002846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2846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080" w:type="dxa"/>
          </w:tcPr>
          <w:p w14:paraId="7AF5C6A9" w14:textId="77777777" w:rsidR="00742E1E" w:rsidRPr="0028469C" w:rsidRDefault="00742E1E" w:rsidP="00742E1E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D3469E" w14:textId="77777777" w:rsidR="00742E1E" w:rsidRPr="0028469C" w:rsidRDefault="00742E1E" w:rsidP="00742E1E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48F3BD" w14:textId="77777777" w:rsidR="00742E1E" w:rsidRPr="0028469C" w:rsidRDefault="00742E1E" w:rsidP="00742E1E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BB796B" w14:textId="77777777" w:rsidR="00742E1E" w:rsidRPr="0028469C" w:rsidRDefault="00742E1E" w:rsidP="00742E1E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2DDCF5" w14:textId="77777777" w:rsidR="00742E1E" w:rsidRPr="0028469C" w:rsidRDefault="00742E1E" w:rsidP="00742E1E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8269BC" w14:textId="77777777" w:rsidR="00742E1E" w:rsidRPr="0028469C" w:rsidRDefault="00742E1E" w:rsidP="00742E1E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1F3D1E" w14:textId="77777777" w:rsidR="00742E1E" w:rsidRPr="0028469C" w:rsidRDefault="00742E1E" w:rsidP="00742E1E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2E1E" w:rsidRPr="00D57D02" w14:paraId="4B045AC3" w14:textId="77777777" w:rsidTr="00293DBA">
        <w:trPr>
          <w:cantSplit/>
        </w:trPr>
        <w:tc>
          <w:tcPr>
            <w:tcW w:w="4320" w:type="dxa"/>
          </w:tcPr>
          <w:p w14:paraId="5A4967FC" w14:textId="77777777" w:rsidR="00742E1E" w:rsidRPr="0028469C" w:rsidRDefault="00742E1E" w:rsidP="00742E1E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46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ค่าเสื่อมราคา</w:t>
            </w:r>
            <w:r w:rsidRPr="002846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Pr="0028469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ค่าตัดจำหน่าย</w:t>
            </w:r>
            <w:r w:rsidRPr="002846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ของสินทรัพย์</w:t>
            </w:r>
          </w:p>
          <w:p w14:paraId="4D2705D6" w14:textId="77777777" w:rsidR="00742E1E" w:rsidRPr="0028469C" w:rsidRDefault="00742E1E" w:rsidP="00742E1E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8469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2846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สิทธิการใช้</w:t>
            </w:r>
          </w:p>
        </w:tc>
        <w:tc>
          <w:tcPr>
            <w:tcW w:w="1080" w:type="dxa"/>
            <w:vAlign w:val="bottom"/>
          </w:tcPr>
          <w:p w14:paraId="6D17D408" w14:textId="77777777" w:rsidR="00742E1E" w:rsidRPr="0028469C" w:rsidRDefault="00742E1E" w:rsidP="00742E1E">
            <w:pPr>
              <w:tabs>
                <w:tab w:val="decimal" w:pos="735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2E2952" w14:textId="77777777" w:rsidR="00742E1E" w:rsidRPr="0028469C" w:rsidRDefault="00742E1E" w:rsidP="00742E1E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F416B6" w14:textId="77777777" w:rsidR="00742E1E" w:rsidRPr="0028469C" w:rsidRDefault="00742E1E" w:rsidP="00742E1E">
            <w:pPr>
              <w:tabs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1841D8" w14:textId="77777777" w:rsidR="00742E1E" w:rsidRPr="0028469C" w:rsidRDefault="00742E1E" w:rsidP="00742E1E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A2F3E2" w14:textId="77777777" w:rsidR="00742E1E" w:rsidRPr="0028469C" w:rsidRDefault="00742E1E" w:rsidP="00742E1E">
            <w:pPr>
              <w:tabs>
                <w:tab w:val="decimal" w:pos="735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572D4AE" w14:textId="77777777" w:rsidR="00742E1E" w:rsidRPr="0028469C" w:rsidRDefault="00742E1E" w:rsidP="00742E1E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55FE2A" w14:textId="77777777" w:rsidR="00742E1E" w:rsidRPr="0028469C" w:rsidRDefault="00742E1E" w:rsidP="00742E1E">
            <w:pPr>
              <w:tabs>
                <w:tab w:val="decimal" w:pos="735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214D69" w:rsidRPr="00D57D02" w14:paraId="710897E8" w14:textId="77777777" w:rsidTr="00293DBA">
        <w:trPr>
          <w:cantSplit/>
        </w:trPr>
        <w:tc>
          <w:tcPr>
            <w:tcW w:w="4320" w:type="dxa"/>
          </w:tcPr>
          <w:p w14:paraId="011ACBF3" w14:textId="4AC86FFC" w:rsidR="00214D69" w:rsidRPr="000A7684" w:rsidRDefault="00214D69" w:rsidP="00214D69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A768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7C0EEC56" w14:textId="78C57138" w:rsidR="00214D69" w:rsidRPr="000E315B" w:rsidRDefault="00BE7E77" w:rsidP="00214D69">
            <w:pPr>
              <w:tabs>
                <w:tab w:val="decimal" w:pos="735"/>
              </w:tabs>
              <w:spacing w:line="240" w:lineRule="atLeast"/>
              <w:ind w:right="11" w:firstLine="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0E31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38D8EE2" w14:textId="77777777" w:rsidR="00214D69" w:rsidRPr="00D57D02" w:rsidRDefault="00214D69" w:rsidP="00214D69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48AF7235" w14:textId="0A2D13CE" w:rsidR="00214D69" w:rsidRPr="00A37AE1" w:rsidRDefault="00BE7E77" w:rsidP="00214D69">
            <w:pPr>
              <w:tabs>
                <w:tab w:val="decimal" w:pos="75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14D69" w:rsidRPr="000A76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  <w:tc>
          <w:tcPr>
            <w:tcW w:w="180" w:type="dxa"/>
            <w:vAlign w:val="bottom"/>
          </w:tcPr>
          <w:p w14:paraId="0DBD29A2" w14:textId="77777777" w:rsidR="00214D69" w:rsidRPr="00D57D02" w:rsidRDefault="00214D69" w:rsidP="00214D69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2CF2DF2E" w14:textId="02D07507" w:rsidR="00214D69" w:rsidRPr="00CD2292" w:rsidRDefault="00BE7E77" w:rsidP="00214D6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9659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7C68AB71" w14:textId="77777777" w:rsidR="00214D69" w:rsidRPr="00D57D02" w:rsidRDefault="00214D69" w:rsidP="00214D6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5686160B" w14:textId="67132CA3" w:rsidR="00214D69" w:rsidRPr="00A37AE1" w:rsidRDefault="004C49B0" w:rsidP="00214D6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214D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</w:tr>
      <w:tr w:rsidR="00214D69" w:rsidRPr="00D57D02" w14:paraId="28AAE59D" w14:textId="77777777" w:rsidTr="00293DBA">
        <w:trPr>
          <w:cantSplit/>
        </w:trPr>
        <w:tc>
          <w:tcPr>
            <w:tcW w:w="4320" w:type="dxa"/>
          </w:tcPr>
          <w:p w14:paraId="71B89F68" w14:textId="4D317956" w:rsidR="00214D69" w:rsidRPr="000A7684" w:rsidRDefault="00214D69" w:rsidP="00214D69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A7684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สินทรัพย์ให้เช่าตามสัญญาเช่าดำเนินงาน</w:t>
            </w:r>
          </w:p>
        </w:tc>
        <w:tc>
          <w:tcPr>
            <w:tcW w:w="1080" w:type="dxa"/>
          </w:tcPr>
          <w:p w14:paraId="52C849FF" w14:textId="510CA1AC" w:rsidR="00214D69" w:rsidRPr="000A7684" w:rsidRDefault="004C49B0" w:rsidP="00214D69">
            <w:pPr>
              <w:tabs>
                <w:tab w:val="decimal" w:pos="735"/>
              </w:tabs>
              <w:spacing w:line="240" w:lineRule="atLeast"/>
              <w:ind w:right="11" w:firstLine="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C4B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68CBA728" w14:textId="77777777" w:rsidR="00214D69" w:rsidRPr="00D57D02" w:rsidRDefault="00214D69" w:rsidP="00214D69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67D89C78" w14:textId="1CFE5757" w:rsidR="00214D69" w:rsidRPr="00A37AE1" w:rsidRDefault="004C49B0" w:rsidP="00214D69">
            <w:pPr>
              <w:tabs>
                <w:tab w:val="decimal" w:pos="75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  <w:r w:rsidR="00214D69" w:rsidRPr="000A76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7BF799DB" w14:textId="77777777" w:rsidR="00214D69" w:rsidRPr="00D57D02" w:rsidRDefault="00214D69" w:rsidP="00214D69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64D666D5" w14:textId="07510EB6" w:rsidR="00214D69" w:rsidRPr="00CD2292" w:rsidRDefault="00AB3147" w:rsidP="00214D69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CD22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033F863" w14:textId="77777777" w:rsidR="00214D69" w:rsidRPr="00D57D02" w:rsidRDefault="00214D69" w:rsidP="00214D6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4CC9CDF" w14:textId="647D012D" w:rsidR="00214D69" w:rsidRPr="00A37AE1" w:rsidRDefault="00214D69" w:rsidP="00214D69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CD22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4D69" w:rsidRPr="00D57D02" w14:paraId="134C672E" w14:textId="77777777" w:rsidTr="00293DBA">
        <w:trPr>
          <w:cantSplit/>
        </w:trPr>
        <w:tc>
          <w:tcPr>
            <w:tcW w:w="4320" w:type="dxa"/>
          </w:tcPr>
          <w:p w14:paraId="3F378044" w14:textId="003ADB57" w:rsidR="00214D69" w:rsidRPr="000A7684" w:rsidRDefault="00214D69" w:rsidP="00214D69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A768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ที่ดิน</w:t>
            </w:r>
            <w:r w:rsidRPr="000A768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0A768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อาคารและส่วนปรับปรุงอาคาร</w:t>
            </w:r>
          </w:p>
        </w:tc>
        <w:tc>
          <w:tcPr>
            <w:tcW w:w="1080" w:type="dxa"/>
          </w:tcPr>
          <w:p w14:paraId="4F408E70" w14:textId="4A29F97F" w:rsidR="00214D69" w:rsidRPr="000A7684" w:rsidRDefault="00BE7E77" w:rsidP="00214D69">
            <w:pPr>
              <w:tabs>
                <w:tab w:val="decimal" w:pos="735"/>
              </w:tabs>
              <w:spacing w:line="240" w:lineRule="atLeast"/>
              <w:ind w:right="11" w:firstLine="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9659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989</w:t>
            </w:r>
          </w:p>
        </w:tc>
        <w:tc>
          <w:tcPr>
            <w:tcW w:w="180" w:type="dxa"/>
            <w:vAlign w:val="bottom"/>
          </w:tcPr>
          <w:p w14:paraId="7AA54171" w14:textId="77777777" w:rsidR="00214D69" w:rsidRPr="00D57D02" w:rsidRDefault="00214D69" w:rsidP="00214D69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30CC7554" w14:textId="6045D23D" w:rsidR="00214D69" w:rsidRPr="00A37AE1" w:rsidRDefault="00BE7E77" w:rsidP="00214D69">
            <w:pPr>
              <w:tabs>
                <w:tab w:val="decimal" w:pos="75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214D69" w:rsidRPr="000A76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2EBDD2EF" w14:textId="77777777" w:rsidR="00214D69" w:rsidRPr="00D57D02" w:rsidRDefault="00214D69" w:rsidP="00214D69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351F63D" w14:textId="0AA4CB1E" w:rsidR="00214D69" w:rsidRPr="00276A45" w:rsidRDefault="00BE7E77" w:rsidP="00214D6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AB31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A604CB7" w14:textId="77777777" w:rsidR="00214D69" w:rsidRPr="00D57D02" w:rsidRDefault="00214D69" w:rsidP="00214D6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1B6BD80F" w14:textId="79E02C56" w:rsidR="00214D69" w:rsidRPr="00A37AE1" w:rsidRDefault="00BE7E77" w:rsidP="00214D6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214D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14D69" w:rsidRPr="00D57D02" w14:paraId="12E1838B" w14:textId="77777777" w:rsidTr="00293DBA">
        <w:trPr>
          <w:cantSplit/>
        </w:trPr>
        <w:tc>
          <w:tcPr>
            <w:tcW w:w="4320" w:type="dxa"/>
          </w:tcPr>
          <w:p w14:paraId="5168FE25" w14:textId="5F4FCE53" w:rsidR="00214D69" w:rsidRPr="000A7684" w:rsidRDefault="00214D69" w:rsidP="00214D69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A768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43EAA62F" w14:textId="4834FEB9" w:rsidR="00214D69" w:rsidRPr="000A7684" w:rsidRDefault="009659B6" w:rsidP="00214D69">
            <w:pPr>
              <w:tabs>
                <w:tab w:val="decimal" w:pos="64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6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F643A0" w14:textId="77777777" w:rsidR="00214D69" w:rsidRPr="00D57D02" w:rsidRDefault="00214D69" w:rsidP="00214D69">
            <w:pPr>
              <w:tabs>
                <w:tab w:val="decimal" w:pos="64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18D0FD7" w14:textId="7BDA4093" w:rsidR="00214D69" w:rsidRPr="00A37AE1" w:rsidRDefault="00214D69" w:rsidP="00214D69">
            <w:pPr>
              <w:tabs>
                <w:tab w:val="decimal" w:pos="545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76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A58638" w14:textId="77777777" w:rsidR="00214D69" w:rsidRPr="00D57D02" w:rsidRDefault="00214D69" w:rsidP="00214D69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081AE764" w14:textId="35EDACB9" w:rsidR="00214D69" w:rsidRPr="00A37AE1" w:rsidRDefault="004C49B0" w:rsidP="00214D6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AB31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0B2BA107" w14:textId="77777777" w:rsidR="00214D69" w:rsidRPr="00D57D02" w:rsidRDefault="00214D69" w:rsidP="00214D6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23CD37C7" w14:textId="20E401BD" w:rsidR="00214D69" w:rsidRPr="00A37AE1" w:rsidRDefault="004C49B0" w:rsidP="00214D6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214D69" w:rsidRPr="00A37A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</w:p>
        </w:tc>
      </w:tr>
      <w:tr w:rsidR="00214D69" w:rsidRPr="00D57D02" w14:paraId="5EF4F239" w14:textId="77777777" w:rsidTr="00293DBA">
        <w:trPr>
          <w:cantSplit/>
        </w:trPr>
        <w:tc>
          <w:tcPr>
            <w:tcW w:w="4320" w:type="dxa"/>
          </w:tcPr>
          <w:p w14:paraId="70803273" w14:textId="0F3772F7" w:rsidR="00214D69" w:rsidRPr="000A7684" w:rsidRDefault="00214D69" w:rsidP="00214D69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A7684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สินทรัพย์ไม่มีตัวตน</w:t>
            </w:r>
          </w:p>
        </w:tc>
        <w:tc>
          <w:tcPr>
            <w:tcW w:w="1080" w:type="dxa"/>
          </w:tcPr>
          <w:p w14:paraId="011C6682" w14:textId="1EC6789B" w:rsidR="00214D69" w:rsidRPr="000A7684" w:rsidRDefault="004C49B0" w:rsidP="00214D69">
            <w:pPr>
              <w:tabs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39953F1A" w14:textId="77777777" w:rsidR="00214D69" w:rsidRPr="00D57D02" w:rsidRDefault="00214D69" w:rsidP="00214D69">
            <w:pPr>
              <w:tabs>
                <w:tab w:val="decimal" w:pos="64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990" w:type="dxa"/>
          </w:tcPr>
          <w:p w14:paraId="2DA292ED" w14:textId="140AF5E9" w:rsidR="00214D69" w:rsidRPr="00A37AE1" w:rsidRDefault="00BE7E77" w:rsidP="00214D69">
            <w:pPr>
              <w:tabs>
                <w:tab w:val="decimal" w:pos="75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14D69" w:rsidRPr="000A76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50EB622B" w14:textId="77777777" w:rsidR="00214D69" w:rsidRPr="00D57D02" w:rsidRDefault="00214D69" w:rsidP="00214D69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7121DDD1" w14:textId="16491A74" w:rsidR="00214D69" w:rsidRPr="00A37AE1" w:rsidRDefault="00AB3147" w:rsidP="00214D69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37A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B477EBB" w14:textId="77777777" w:rsidR="00214D69" w:rsidRPr="00D57D02" w:rsidRDefault="00214D69" w:rsidP="00214D6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0D5A3AD" w14:textId="7594D4BC" w:rsidR="00214D69" w:rsidRPr="00A37AE1" w:rsidRDefault="00214D69" w:rsidP="00214D69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37A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4D69" w:rsidRPr="00D57D02" w14:paraId="7BD60D7B" w14:textId="77777777" w:rsidTr="00845119">
        <w:trPr>
          <w:cantSplit/>
        </w:trPr>
        <w:tc>
          <w:tcPr>
            <w:tcW w:w="4320" w:type="dxa"/>
          </w:tcPr>
          <w:p w14:paraId="75FD4E65" w14:textId="77777777" w:rsidR="00214D69" w:rsidRPr="00040374" w:rsidRDefault="00214D69" w:rsidP="00214D6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4037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1B562CB" w14:textId="12816B00" w:rsidR="00214D69" w:rsidRPr="00040374" w:rsidRDefault="004C49B0" w:rsidP="00214D69">
            <w:pPr>
              <w:tabs>
                <w:tab w:val="decimal" w:pos="820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96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69BC103" w14:textId="77777777" w:rsidR="00214D69" w:rsidRPr="00040374" w:rsidRDefault="00214D69" w:rsidP="00214D69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04883EE" w14:textId="32D96F22" w:rsidR="00214D69" w:rsidRPr="00040374" w:rsidRDefault="004C49B0" w:rsidP="00214D69">
            <w:pPr>
              <w:tabs>
                <w:tab w:val="decimal" w:pos="75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214D69" w:rsidRPr="000403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180" w:type="dxa"/>
            <w:vAlign w:val="bottom"/>
          </w:tcPr>
          <w:p w14:paraId="08FA1469" w14:textId="77777777" w:rsidR="00214D69" w:rsidRPr="00040374" w:rsidRDefault="00214D69" w:rsidP="00214D69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DB68A" w14:textId="4D1E138B" w:rsidR="00214D69" w:rsidRPr="00040374" w:rsidRDefault="00BE7E77" w:rsidP="00214D6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250B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180" w:type="dxa"/>
            <w:vAlign w:val="bottom"/>
          </w:tcPr>
          <w:p w14:paraId="4680C764" w14:textId="77777777" w:rsidR="00214D69" w:rsidRPr="00040374" w:rsidRDefault="00214D69" w:rsidP="00214D6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E1986" w14:textId="66EFD1D4" w:rsidR="00214D69" w:rsidRPr="00040374" w:rsidRDefault="004C49B0" w:rsidP="00214D6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214D69" w:rsidRPr="000403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214D69" w:rsidRPr="00D57D02" w14:paraId="79B63687" w14:textId="77777777" w:rsidTr="00845119">
        <w:trPr>
          <w:cantSplit/>
        </w:trPr>
        <w:tc>
          <w:tcPr>
            <w:tcW w:w="4320" w:type="dxa"/>
          </w:tcPr>
          <w:p w14:paraId="5DD025C9" w14:textId="77777777" w:rsidR="00214D69" w:rsidRPr="00035562" w:rsidRDefault="00214D69" w:rsidP="00214D6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556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154684D6" w14:textId="7935BAC4" w:rsidR="00214D69" w:rsidRPr="00035562" w:rsidRDefault="004C49B0" w:rsidP="00214D69">
            <w:pPr>
              <w:tabs>
                <w:tab w:val="decimal" w:pos="820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65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4D62C009" w14:textId="77777777" w:rsidR="00214D69" w:rsidRPr="00035562" w:rsidRDefault="00214D69" w:rsidP="00214D69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6DFF3F" w14:textId="0AA8D9B1" w:rsidR="00214D69" w:rsidRPr="00035562" w:rsidRDefault="004C49B0" w:rsidP="00214D69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14D69" w:rsidRPr="000355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554</w:t>
            </w:r>
          </w:p>
        </w:tc>
        <w:tc>
          <w:tcPr>
            <w:tcW w:w="180" w:type="dxa"/>
            <w:vAlign w:val="bottom"/>
          </w:tcPr>
          <w:p w14:paraId="76E5F5E4" w14:textId="77777777" w:rsidR="00214D69" w:rsidRPr="00035562" w:rsidRDefault="00214D69" w:rsidP="00214D69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171C25" w14:textId="63ACE720" w:rsidR="00214D69" w:rsidRPr="00035562" w:rsidRDefault="00AB3147" w:rsidP="00AB3147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37A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49F9C11" w14:textId="77777777" w:rsidR="00214D69" w:rsidRPr="00035562" w:rsidRDefault="00214D69" w:rsidP="00214D6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333647" w14:textId="6E48BED9" w:rsidR="00214D69" w:rsidRPr="00035562" w:rsidRDefault="00BE7E77" w:rsidP="00214D6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214D69" w:rsidRPr="00D57D02" w14:paraId="562095F2" w14:textId="77777777" w:rsidTr="00845119">
        <w:trPr>
          <w:cantSplit/>
        </w:trPr>
        <w:tc>
          <w:tcPr>
            <w:tcW w:w="4320" w:type="dxa"/>
          </w:tcPr>
          <w:p w14:paraId="5E56D918" w14:textId="77777777" w:rsidR="00214D69" w:rsidRPr="00035562" w:rsidRDefault="00214D69" w:rsidP="00214D6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556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44D357E4" w14:textId="78A9084D" w:rsidR="00214D69" w:rsidRPr="00035562" w:rsidRDefault="004C49B0" w:rsidP="00214D69">
            <w:pPr>
              <w:tabs>
                <w:tab w:val="decimal" w:pos="820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96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ADFAE6D" w14:textId="77777777" w:rsidR="00214D69" w:rsidRPr="00035562" w:rsidRDefault="00214D69" w:rsidP="00214D69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337B50" w14:textId="49D848AB" w:rsidR="00214D69" w:rsidRPr="00035562" w:rsidRDefault="004C49B0" w:rsidP="00214D69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214D69" w:rsidRPr="000355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C0EA5AC" w14:textId="77777777" w:rsidR="00214D69" w:rsidRPr="00035562" w:rsidRDefault="00214D69" w:rsidP="00214D69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F689D5" w14:textId="24A97052" w:rsidR="00214D69" w:rsidRPr="00035562" w:rsidRDefault="004C49B0" w:rsidP="00214D6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</w:p>
        </w:tc>
        <w:tc>
          <w:tcPr>
            <w:tcW w:w="180" w:type="dxa"/>
            <w:vAlign w:val="bottom"/>
          </w:tcPr>
          <w:p w14:paraId="45127BC2" w14:textId="77777777" w:rsidR="00214D69" w:rsidRPr="00035562" w:rsidRDefault="00214D69" w:rsidP="00214D6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2290F9" w14:textId="0B5EB6AC" w:rsidR="00214D69" w:rsidRPr="00035562" w:rsidRDefault="004C49B0" w:rsidP="00214D6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</w:tbl>
    <w:p w14:paraId="217DC57A" w14:textId="77777777" w:rsidR="00AB6F92" w:rsidRPr="00D57D02" w:rsidRDefault="00AB6F92" w:rsidP="00AB6F92">
      <w:pPr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p w14:paraId="710DABE3" w14:textId="663114F5" w:rsidR="00AB6F92" w:rsidRPr="00706930" w:rsidRDefault="00AB6F92" w:rsidP="00AB6F9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0B258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ในปี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0B258A">
        <w:rPr>
          <w:rFonts w:asciiTheme="majorBidi" w:hAnsiTheme="majorBidi" w:cstheme="majorBidi"/>
          <w:sz w:val="30"/>
          <w:szCs w:val="30"/>
          <w:lang w:val="en-US" w:bidi="th-TH"/>
        </w:rPr>
        <w:t>568</w:t>
      </w:r>
      <w:r w:rsidRPr="000B258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B258A">
        <w:rPr>
          <w:rFonts w:asciiTheme="majorBidi" w:hAnsiTheme="majorBidi" w:cstheme="majorBidi"/>
          <w:sz w:val="30"/>
          <w:szCs w:val="30"/>
          <w:cs/>
          <w:lang w:val="en-US" w:bidi="th-TH"/>
        </w:rPr>
        <w:t>กระแสเงินสดจ่ายทั้งหมดของสัญญาเช่าของกลุ่มบริษัทและบริษัท มีจำนวน</w:t>
      </w:r>
      <w:r w:rsidR="005E3D61" w:rsidRPr="000B258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5E3D61" w:rsidRPr="000B258A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02</w:t>
      </w:r>
      <w:r w:rsidR="004C49B0" w:rsidRPr="000B258A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5E3D61" w:rsidRPr="000B258A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4C49B0" w:rsidRPr="000B258A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6342B8" w:rsidRPr="000B258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0B258A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Pr="000B258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B258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C36D4E" w:rsidRPr="000B258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     </w:t>
      </w:r>
      <w:r w:rsidR="004C49B0" w:rsidRPr="000B258A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8D146E" w:rsidRPr="000B258A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8D146E" w:rsidRPr="000B258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B258A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ตามลำดับ</w:t>
      </w:r>
      <w:r w:rsidRPr="000B258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B258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BE7E77" w:rsidRPr="00BE7E7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="004C49B0" w:rsidRPr="000B258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567</w:t>
      </w:r>
      <w:r w:rsidRPr="000B258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4C49B0" w:rsidRPr="000B258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9</w:t>
      </w:r>
      <w:r w:rsidR="00BE7E77" w:rsidRPr="00BE7E7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20</w:t>
      </w:r>
      <w:r w:rsidR="00214D69" w:rsidRPr="000B258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4C49B0" w:rsidRPr="000B258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  <w:r w:rsidRPr="000B258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 และ </w:t>
      </w:r>
      <w:r w:rsidR="00BE7E77" w:rsidRPr="00BE7E7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="004C49B0" w:rsidRPr="000B258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8</w:t>
      </w:r>
      <w:r w:rsidR="00214D69" w:rsidRPr="000B258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4C49B0" w:rsidRPr="000B258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Pr="000B258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</w:t>
      </w:r>
      <w:r w:rsidRPr="000B258A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ตามลำดับ</w:t>
      </w:r>
      <w:r w:rsidRPr="000B258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</w:p>
    <w:p w14:paraId="1E681B6F" w14:textId="77777777" w:rsidR="0046680B" w:rsidRPr="00DE7E6A" w:rsidRDefault="0046680B" w:rsidP="00AB6F9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  <w:highlight w:val="cyan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70"/>
        <w:gridCol w:w="270"/>
        <w:gridCol w:w="1260"/>
        <w:gridCol w:w="270"/>
        <w:gridCol w:w="1170"/>
      </w:tblGrid>
      <w:tr w:rsidR="00AB6F92" w:rsidRPr="00D57D02" w14:paraId="7762628F" w14:textId="77777777" w:rsidTr="00845119">
        <w:trPr>
          <w:trHeight w:val="20"/>
          <w:tblHeader/>
        </w:trPr>
        <w:tc>
          <w:tcPr>
            <w:tcW w:w="3600" w:type="dxa"/>
            <w:vAlign w:val="bottom"/>
          </w:tcPr>
          <w:p w14:paraId="01FE99E9" w14:textId="1F93260F" w:rsidR="00AB6F92" w:rsidRPr="00E2672E" w:rsidRDefault="00AB6F92" w:rsidP="00845119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267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ระยะเวลาครบกำหนดชำระตามสัญญาของ</w:t>
            </w:r>
            <w:r w:rsidR="005A25CB" w:rsidRPr="00E267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สินทรัพย์ให้เช่าตาม</w:t>
            </w:r>
            <w:r w:rsidRPr="00E267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</w:t>
            </w:r>
          </w:p>
        </w:tc>
        <w:tc>
          <w:tcPr>
            <w:tcW w:w="2610" w:type="dxa"/>
            <w:gridSpan w:val="3"/>
          </w:tcPr>
          <w:p w14:paraId="53B1C3F2" w14:textId="77777777" w:rsidR="008A01E6" w:rsidRPr="00E2672E" w:rsidRDefault="008A01E6" w:rsidP="00845119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F6329E8" w14:textId="4AB9C46F" w:rsidR="00AB6F92" w:rsidRPr="00E2672E" w:rsidRDefault="00AB6F92" w:rsidP="00845119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67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A4B6DD8" w14:textId="77777777" w:rsidR="00AB6F92" w:rsidRPr="00E2672E" w:rsidRDefault="00AB6F92" w:rsidP="00845119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149F7FEE" w14:textId="77777777" w:rsidR="008A01E6" w:rsidRPr="00E2672E" w:rsidRDefault="008A01E6" w:rsidP="00845119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AC1C9A9" w14:textId="21AD68F0" w:rsidR="00AB6F92" w:rsidRPr="00E2672E" w:rsidRDefault="00AB6F92" w:rsidP="00845119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267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14D69" w:rsidRPr="00D57D02" w14:paraId="1C52578A" w14:textId="77777777" w:rsidTr="00845119">
        <w:trPr>
          <w:trHeight w:val="20"/>
          <w:tblHeader/>
        </w:trPr>
        <w:tc>
          <w:tcPr>
            <w:tcW w:w="3600" w:type="dxa"/>
          </w:tcPr>
          <w:p w14:paraId="146C060E" w14:textId="70F83879" w:rsidR="00214D69" w:rsidRPr="00E2672E" w:rsidRDefault="00214D69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267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E267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E267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170" w:type="dxa"/>
          </w:tcPr>
          <w:p w14:paraId="0F31158A" w14:textId="416A1420" w:rsidR="00214D69" w:rsidRPr="00E2672E" w:rsidRDefault="00BE7E77" w:rsidP="00214D6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70" w:type="dxa"/>
          </w:tcPr>
          <w:p w14:paraId="6914096D" w14:textId="77777777" w:rsidR="00214D69" w:rsidRPr="00E2672E" w:rsidRDefault="00214D69" w:rsidP="00214D6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0BA8093" w14:textId="27023831" w:rsidR="00214D69" w:rsidRPr="00E2672E" w:rsidRDefault="00BE7E77" w:rsidP="00214D6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70" w:type="dxa"/>
          </w:tcPr>
          <w:p w14:paraId="4DE36968" w14:textId="77777777" w:rsidR="00214D69" w:rsidRPr="00E2672E" w:rsidRDefault="00214D69" w:rsidP="00214D6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84FAB1A" w14:textId="7833FFA9" w:rsidR="00214D69" w:rsidRPr="00E2672E" w:rsidRDefault="00BE7E77" w:rsidP="00214D6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70" w:type="dxa"/>
          </w:tcPr>
          <w:p w14:paraId="1363C2A4" w14:textId="77777777" w:rsidR="00214D69" w:rsidRPr="00E2672E" w:rsidRDefault="00214D69" w:rsidP="00214D6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52EB7E9" w14:textId="29C0A810" w:rsidR="00214D69" w:rsidRPr="00E2672E" w:rsidRDefault="00BE7E77" w:rsidP="00214D6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</w:tr>
      <w:tr w:rsidR="00CD0D02" w:rsidRPr="00D57D02" w14:paraId="6B45EA1C" w14:textId="77777777" w:rsidTr="00845119">
        <w:trPr>
          <w:trHeight w:val="20"/>
        </w:trPr>
        <w:tc>
          <w:tcPr>
            <w:tcW w:w="3600" w:type="dxa"/>
          </w:tcPr>
          <w:p w14:paraId="1DF50035" w14:textId="77777777" w:rsidR="00CD0D02" w:rsidRPr="00E2672E" w:rsidRDefault="00CD0D02" w:rsidP="00CD0D0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5B15B822" w14:textId="77777777" w:rsidR="00CD0D02" w:rsidRPr="00E2672E" w:rsidRDefault="00CD0D02" w:rsidP="00CD0D02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267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267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E267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214D69" w:rsidRPr="00D57D02" w14:paraId="63F12947" w14:textId="77777777" w:rsidTr="00845119">
        <w:trPr>
          <w:trHeight w:val="20"/>
        </w:trPr>
        <w:tc>
          <w:tcPr>
            <w:tcW w:w="3600" w:type="dxa"/>
          </w:tcPr>
          <w:p w14:paraId="74331460" w14:textId="4CDBD468" w:rsidR="00214D69" w:rsidRPr="00E2672E" w:rsidRDefault="00214D69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2672E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66A1AFC4" w14:textId="1308F564" w:rsidR="00214D69" w:rsidRPr="00E2672E" w:rsidRDefault="004C49B0" w:rsidP="00214D6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755</w:t>
            </w:r>
            <w:r w:rsidR="007C1B74" w:rsidRPr="007C1B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270" w:type="dxa"/>
          </w:tcPr>
          <w:p w14:paraId="63E0ED02" w14:textId="77777777" w:rsidR="00214D69" w:rsidRPr="00E2672E" w:rsidRDefault="00214D69" w:rsidP="00214D6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F15AC4" w14:textId="0CBAC159" w:rsidR="00214D69" w:rsidRPr="00E2672E" w:rsidRDefault="004C49B0" w:rsidP="00214D6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  <w:r w:rsidR="00214D69" w:rsidRPr="00E267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433E067" w14:textId="77777777" w:rsidR="00214D69" w:rsidRPr="00E2672E" w:rsidRDefault="00214D69" w:rsidP="00214D6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534A908" w14:textId="011FF0B5" w:rsidR="00214D69" w:rsidRPr="00E2672E" w:rsidRDefault="00065F1C" w:rsidP="00214D6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57B0A" w14:textId="77777777" w:rsidR="00214D69" w:rsidRPr="00E2672E" w:rsidRDefault="00214D69" w:rsidP="00214D6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DEE05" w14:textId="77777777" w:rsidR="00214D69" w:rsidRPr="00E2672E" w:rsidRDefault="00214D69" w:rsidP="0051460B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4D69" w:rsidRPr="00D57D02" w14:paraId="44404E57" w14:textId="77777777" w:rsidTr="00845119">
        <w:trPr>
          <w:trHeight w:val="20"/>
        </w:trPr>
        <w:tc>
          <w:tcPr>
            <w:tcW w:w="3600" w:type="dxa"/>
          </w:tcPr>
          <w:p w14:paraId="35C98579" w14:textId="2E916AD2" w:rsidR="00214D69" w:rsidRPr="00E2672E" w:rsidRDefault="00214D69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70" w:type="dxa"/>
          </w:tcPr>
          <w:p w14:paraId="0F125664" w14:textId="2267B6AD" w:rsidR="00214D69" w:rsidRPr="00E2672E" w:rsidRDefault="004C49B0" w:rsidP="00214D6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6B35A9" w:rsidRPr="00E267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753</w:t>
            </w:r>
          </w:p>
        </w:tc>
        <w:tc>
          <w:tcPr>
            <w:tcW w:w="270" w:type="dxa"/>
          </w:tcPr>
          <w:p w14:paraId="4D88EF3A" w14:textId="77777777" w:rsidR="00214D69" w:rsidRPr="00E2672E" w:rsidRDefault="00214D69" w:rsidP="00214D6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4E670E" w14:textId="6BF50B4C" w:rsidR="00214D69" w:rsidRPr="00E2672E" w:rsidRDefault="004C49B0" w:rsidP="00214D6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543</w:t>
            </w:r>
            <w:r w:rsidR="00214D69" w:rsidRPr="00E267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</w:tcPr>
          <w:p w14:paraId="6FD43589" w14:textId="77777777" w:rsidR="00214D69" w:rsidRPr="00E2672E" w:rsidRDefault="00214D69" w:rsidP="00214D6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B16C47A" w14:textId="4161F4FE" w:rsidR="00214D69" w:rsidRPr="00E2672E" w:rsidRDefault="00065F1C" w:rsidP="00214D6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7C51F6" w14:textId="77777777" w:rsidR="00214D69" w:rsidRPr="00E2672E" w:rsidRDefault="00214D69" w:rsidP="00214D6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613BD0" w14:textId="77777777" w:rsidR="00214D69" w:rsidRPr="00E2672E" w:rsidRDefault="00214D69" w:rsidP="0051460B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4D69" w:rsidRPr="00D57D02" w14:paraId="32D92566" w14:textId="77777777" w:rsidTr="00845119">
        <w:trPr>
          <w:trHeight w:val="20"/>
        </w:trPr>
        <w:tc>
          <w:tcPr>
            <w:tcW w:w="3600" w:type="dxa"/>
          </w:tcPr>
          <w:p w14:paraId="720A26C9" w14:textId="6DF7679C" w:rsidR="00214D69" w:rsidRPr="00E2672E" w:rsidRDefault="00214D69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0A7EDC4B" w14:textId="6FA100F3" w:rsidR="00214D69" w:rsidRPr="00E2672E" w:rsidRDefault="004C49B0" w:rsidP="00214D6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  <w:r w:rsidR="008403B9" w:rsidRPr="008403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  <w:tc>
          <w:tcPr>
            <w:tcW w:w="270" w:type="dxa"/>
          </w:tcPr>
          <w:p w14:paraId="3FD5D2AF" w14:textId="77777777" w:rsidR="00214D69" w:rsidRPr="00E2672E" w:rsidRDefault="00214D69" w:rsidP="00214D6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04836" w14:textId="154DE991" w:rsidR="00214D69" w:rsidRPr="00E2672E" w:rsidRDefault="004C49B0" w:rsidP="00214D6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  <w:r w:rsidR="00214D69" w:rsidRPr="00E267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6ADF01C7" w14:textId="77777777" w:rsidR="00214D69" w:rsidRPr="00E2672E" w:rsidRDefault="00214D69" w:rsidP="00214D6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854180C" w14:textId="660098AD" w:rsidR="00214D69" w:rsidRPr="00E2672E" w:rsidRDefault="00065F1C" w:rsidP="00214D6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2B3571" w14:textId="77777777" w:rsidR="00214D69" w:rsidRPr="00E2672E" w:rsidRDefault="00214D69" w:rsidP="00214D6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ADE28E" w14:textId="77777777" w:rsidR="00214D69" w:rsidRPr="00E2672E" w:rsidRDefault="00214D69" w:rsidP="0051460B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4D69" w:rsidRPr="00D57D02" w14:paraId="4447C2F1" w14:textId="77777777" w:rsidTr="00845119">
        <w:trPr>
          <w:trHeight w:val="20"/>
        </w:trPr>
        <w:tc>
          <w:tcPr>
            <w:tcW w:w="3600" w:type="dxa"/>
          </w:tcPr>
          <w:p w14:paraId="4F7C7C4A" w14:textId="01CD2391" w:rsidR="00214D69" w:rsidRPr="00E2672E" w:rsidRDefault="00214D69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70" w:type="dxa"/>
          </w:tcPr>
          <w:p w14:paraId="75B91299" w14:textId="0F5E4C52" w:rsidR="00214D69" w:rsidRPr="00E2672E" w:rsidRDefault="00BE7E77" w:rsidP="00214D6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8403B9" w:rsidRPr="008403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580B711D" w14:textId="77777777" w:rsidR="00214D69" w:rsidRPr="00E2672E" w:rsidRDefault="00214D69" w:rsidP="00214D6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FF575A" w14:textId="5B142AEC" w:rsidR="00214D69" w:rsidRPr="00E2672E" w:rsidRDefault="00BE7E77" w:rsidP="00214D6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14D69" w:rsidRPr="00E267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  <w:tc>
          <w:tcPr>
            <w:tcW w:w="270" w:type="dxa"/>
          </w:tcPr>
          <w:p w14:paraId="63C6EE29" w14:textId="77777777" w:rsidR="00214D69" w:rsidRPr="00E2672E" w:rsidRDefault="00214D69" w:rsidP="00214D6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1AB8C42" w14:textId="3FEE1970" w:rsidR="00214D69" w:rsidRPr="00E2672E" w:rsidRDefault="00065F1C" w:rsidP="00214D6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30B95D" w14:textId="77777777" w:rsidR="00214D69" w:rsidRPr="00E2672E" w:rsidRDefault="00214D69" w:rsidP="00214D6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43E227" w14:textId="77777777" w:rsidR="00214D69" w:rsidRPr="00E2672E" w:rsidRDefault="00214D69" w:rsidP="0051460B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4D69" w:rsidRPr="00D57D02" w14:paraId="78422ADD" w14:textId="77777777" w:rsidTr="00845119">
        <w:trPr>
          <w:trHeight w:val="20"/>
        </w:trPr>
        <w:tc>
          <w:tcPr>
            <w:tcW w:w="3600" w:type="dxa"/>
          </w:tcPr>
          <w:p w14:paraId="100E6A0D" w14:textId="66BE18DA" w:rsidR="00214D69" w:rsidRPr="00E2672E" w:rsidRDefault="00214D69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70" w:type="dxa"/>
          </w:tcPr>
          <w:p w14:paraId="140727AD" w14:textId="68C1DFF4" w:rsidR="00214D69" w:rsidRPr="00E2672E" w:rsidRDefault="00BE7E77" w:rsidP="00214D6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831B02" w:rsidRPr="00831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189DF1A" w14:textId="77777777" w:rsidR="00214D69" w:rsidRPr="00E2672E" w:rsidRDefault="00214D69" w:rsidP="00214D6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40DEAE" w14:textId="5F58657B" w:rsidR="00214D69" w:rsidRPr="00E2672E" w:rsidRDefault="004C49B0" w:rsidP="00214D6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214D69" w:rsidRPr="00E267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270" w:type="dxa"/>
          </w:tcPr>
          <w:p w14:paraId="40ABAB54" w14:textId="77777777" w:rsidR="00214D69" w:rsidRPr="00E2672E" w:rsidRDefault="00214D69" w:rsidP="00214D6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4D8817F" w14:textId="2C52A971" w:rsidR="00214D69" w:rsidRPr="00E2672E" w:rsidRDefault="00065F1C" w:rsidP="00214D6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EC9FA8" w14:textId="77777777" w:rsidR="00214D69" w:rsidRPr="00E2672E" w:rsidRDefault="00214D69" w:rsidP="00214D6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B5C48D" w14:textId="77777777" w:rsidR="00214D69" w:rsidRPr="00E2672E" w:rsidRDefault="00214D69" w:rsidP="0051460B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4D69" w:rsidRPr="00AB0943" w14:paraId="4C193C98" w14:textId="77777777" w:rsidTr="00845119">
        <w:trPr>
          <w:trHeight w:val="20"/>
        </w:trPr>
        <w:tc>
          <w:tcPr>
            <w:tcW w:w="3600" w:type="dxa"/>
          </w:tcPr>
          <w:p w14:paraId="779C9BF5" w14:textId="77777777" w:rsidR="00214D69" w:rsidRPr="00E2672E" w:rsidRDefault="00214D69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267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17F9B1" w14:textId="430ABFAD" w:rsidR="00214D69" w:rsidRPr="008C23F9" w:rsidRDefault="00BE7E77" w:rsidP="00214D6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80113B" w:rsidRPr="008011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="0080113B" w:rsidRPr="008011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778</w:t>
            </w:r>
            <w:r w:rsidR="0080113B" w:rsidRPr="008011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6B35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 w:rsidR="006B35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 w:rsidR="006B35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 w:rsidR="006B35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  <w:tc>
          <w:tcPr>
            <w:tcW w:w="270" w:type="dxa"/>
          </w:tcPr>
          <w:p w14:paraId="08D2E687" w14:textId="77777777" w:rsidR="00214D69" w:rsidRPr="00E2672E" w:rsidRDefault="00214D69" w:rsidP="00214D6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E279C0" w14:textId="4AE66FB3" w:rsidR="00214D69" w:rsidRPr="00E2672E" w:rsidRDefault="00BE7E77" w:rsidP="00214D6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14D69" w:rsidRPr="00E267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214D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46570C7" w14:textId="77777777" w:rsidR="00214D69" w:rsidRPr="00E2672E" w:rsidRDefault="00214D69" w:rsidP="00214D6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A43459" w14:textId="7A3B2006" w:rsidR="00214D69" w:rsidRPr="00E2672E" w:rsidRDefault="00065F1C" w:rsidP="00214D6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2672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078FAB2" w14:textId="77777777" w:rsidR="00214D69" w:rsidRPr="00E2672E" w:rsidRDefault="00214D69" w:rsidP="00214D6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3659A0" w14:textId="77777777" w:rsidR="00214D69" w:rsidRPr="00E2672E" w:rsidRDefault="00214D69" w:rsidP="00214D6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2672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127505C5" w14:textId="77777777" w:rsidR="00F07C47" w:rsidRPr="00DE7E6A" w:rsidRDefault="00F07C47" w:rsidP="009D390D">
      <w:pPr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  <w:lang w:val="en-US" w:bidi="th-TH"/>
        </w:rPr>
      </w:pPr>
    </w:p>
    <w:p w14:paraId="66C45DBE" w14:textId="77777777" w:rsidR="00B7766D" w:rsidRPr="003634C4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3634C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ค่าความนิยม</w:t>
      </w:r>
    </w:p>
    <w:p w14:paraId="164D3F9B" w14:textId="77777777" w:rsidR="00B7766D" w:rsidRPr="00DE7E6A" w:rsidRDefault="00B7766D" w:rsidP="00B7766D">
      <w:pPr>
        <w:pStyle w:val="BodyText"/>
        <w:spacing w:after="0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tbl>
      <w:tblPr>
        <w:tblW w:w="4766" w:type="pct"/>
        <w:tblInd w:w="450" w:type="dxa"/>
        <w:tblLook w:val="01E0" w:firstRow="1" w:lastRow="1" w:firstColumn="1" w:lastColumn="1" w:noHBand="0" w:noVBand="0"/>
      </w:tblPr>
      <w:tblGrid>
        <w:gridCol w:w="3073"/>
        <w:gridCol w:w="1877"/>
        <w:gridCol w:w="1800"/>
        <w:gridCol w:w="630"/>
        <w:gridCol w:w="1774"/>
      </w:tblGrid>
      <w:tr w:rsidR="00D83777" w:rsidRPr="006666FA" w14:paraId="7BCBDFA2" w14:textId="77777777" w:rsidTr="0051460B">
        <w:trPr>
          <w:tblHeader/>
        </w:trPr>
        <w:tc>
          <w:tcPr>
            <w:tcW w:w="1679" w:type="pct"/>
          </w:tcPr>
          <w:p w14:paraId="2C8DE145" w14:textId="77777777" w:rsidR="0051460B" w:rsidRPr="006666FA" w:rsidRDefault="0051460B" w:rsidP="002C047A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pct"/>
          </w:tcPr>
          <w:p w14:paraId="676CA1F4" w14:textId="77777777" w:rsidR="0051460B" w:rsidRPr="006666FA" w:rsidRDefault="0051460B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296" w:type="pct"/>
            <w:gridSpan w:val="3"/>
          </w:tcPr>
          <w:p w14:paraId="5A07E43D" w14:textId="6C49D491" w:rsidR="0051460B" w:rsidRPr="006666FA" w:rsidRDefault="0051460B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งบการเงินรวม </w:t>
            </w:r>
          </w:p>
        </w:tc>
      </w:tr>
      <w:tr w:rsidR="00030041" w:rsidRPr="006666FA" w14:paraId="5BF8F00D" w14:textId="77777777" w:rsidTr="009868BA">
        <w:trPr>
          <w:tblHeader/>
        </w:trPr>
        <w:tc>
          <w:tcPr>
            <w:tcW w:w="1679" w:type="pct"/>
          </w:tcPr>
          <w:p w14:paraId="574F4422" w14:textId="77777777" w:rsidR="0051460B" w:rsidRPr="006666FA" w:rsidRDefault="0051460B" w:rsidP="002C047A">
            <w:pPr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pct"/>
          </w:tcPr>
          <w:p w14:paraId="5BD8BE9B" w14:textId="14D746F1" w:rsidR="0051460B" w:rsidRPr="00C64585" w:rsidRDefault="0051460B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751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3" w:type="pct"/>
            <w:vAlign w:val="center"/>
          </w:tcPr>
          <w:p w14:paraId="16F5B6FA" w14:textId="1B02C4B4" w:rsidR="0051460B" w:rsidRPr="006666FA" w:rsidRDefault="00BE7E77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344" w:type="pct"/>
            <w:vAlign w:val="center"/>
          </w:tcPr>
          <w:p w14:paraId="6B795A80" w14:textId="77777777" w:rsidR="0051460B" w:rsidRPr="006666FA" w:rsidRDefault="0051460B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9" w:type="pct"/>
            <w:vAlign w:val="center"/>
          </w:tcPr>
          <w:p w14:paraId="2991DDDB" w14:textId="5A891917" w:rsidR="0051460B" w:rsidRPr="006666FA" w:rsidRDefault="00BE7E77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</w:tr>
      <w:tr w:rsidR="00D83777" w:rsidRPr="006666FA" w14:paraId="19C185E9" w14:textId="77777777" w:rsidTr="0051460B">
        <w:trPr>
          <w:tblHeader/>
        </w:trPr>
        <w:tc>
          <w:tcPr>
            <w:tcW w:w="1679" w:type="pct"/>
          </w:tcPr>
          <w:p w14:paraId="781E0639" w14:textId="77777777" w:rsidR="0051460B" w:rsidRPr="006666FA" w:rsidRDefault="0051460B" w:rsidP="002C047A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5" w:type="pct"/>
          </w:tcPr>
          <w:p w14:paraId="3A503F29" w14:textId="77777777" w:rsidR="0051460B" w:rsidRPr="006666FA" w:rsidRDefault="0051460B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296" w:type="pct"/>
            <w:gridSpan w:val="3"/>
          </w:tcPr>
          <w:p w14:paraId="32E1C14D" w14:textId="2515399F" w:rsidR="0051460B" w:rsidRPr="006666FA" w:rsidRDefault="0051460B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30041" w:rsidRPr="006666FA" w14:paraId="2F6A3491" w14:textId="77777777" w:rsidTr="009868BA">
        <w:tc>
          <w:tcPr>
            <w:tcW w:w="1679" w:type="pct"/>
          </w:tcPr>
          <w:p w14:paraId="45F4A710" w14:textId="68B9648E" w:rsidR="0051460B" w:rsidRPr="006666FA" w:rsidRDefault="0051460B" w:rsidP="00B15D95">
            <w:pPr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025" w:type="pct"/>
          </w:tcPr>
          <w:p w14:paraId="64B2D6E3" w14:textId="77777777" w:rsidR="0051460B" w:rsidRPr="00C64585" w:rsidRDefault="0051460B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3" w:type="pct"/>
            <w:vAlign w:val="bottom"/>
          </w:tcPr>
          <w:p w14:paraId="55B9DD3D" w14:textId="3C6DA107" w:rsidR="0051460B" w:rsidRPr="002321E5" w:rsidRDefault="00BE7E77" w:rsidP="00CA707F">
            <w:pPr>
              <w:tabs>
                <w:tab w:val="decimal" w:pos="1360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  <w:r w:rsidR="0051460B" w:rsidRPr="002321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344" w:type="pct"/>
          </w:tcPr>
          <w:p w14:paraId="5669517D" w14:textId="77777777" w:rsidR="0051460B" w:rsidRPr="002321E5" w:rsidRDefault="0051460B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9" w:type="pct"/>
            <w:vAlign w:val="bottom"/>
          </w:tcPr>
          <w:p w14:paraId="21680A92" w14:textId="00143A17" w:rsidR="0051460B" w:rsidRPr="002321E5" w:rsidRDefault="00BE7E77" w:rsidP="00CA707F">
            <w:pPr>
              <w:tabs>
                <w:tab w:val="decimal" w:pos="1287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  <w:r w:rsidR="0051460B" w:rsidRPr="002321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7614B1" w:rsidRPr="006666FA" w14:paraId="6C2757D4" w14:textId="77777777" w:rsidTr="007614B1">
        <w:tc>
          <w:tcPr>
            <w:tcW w:w="1679" w:type="pct"/>
          </w:tcPr>
          <w:p w14:paraId="6D1D3E39" w14:textId="4EDC5215" w:rsidR="0051460B" w:rsidRPr="00D91C66" w:rsidRDefault="00E15FCD" w:rsidP="00B15D95">
            <w:pPr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ได้มาจากการรวมธุรกิจ</w:t>
            </w:r>
          </w:p>
        </w:tc>
        <w:tc>
          <w:tcPr>
            <w:tcW w:w="1025" w:type="pct"/>
          </w:tcPr>
          <w:p w14:paraId="3674C03A" w14:textId="23512094" w:rsidR="0051460B" w:rsidRPr="0051460B" w:rsidRDefault="004C49B0" w:rsidP="005146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83" w:type="pct"/>
            <w:tcBorders>
              <w:bottom w:val="single" w:sz="4" w:space="0" w:color="auto"/>
            </w:tcBorders>
            <w:vAlign w:val="bottom"/>
          </w:tcPr>
          <w:p w14:paraId="15E8F57D" w14:textId="21BA3B63" w:rsidR="0051460B" w:rsidRPr="0051460B" w:rsidRDefault="004C49B0" w:rsidP="00CA707F">
            <w:pPr>
              <w:tabs>
                <w:tab w:val="decimal" w:pos="1360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5146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44" w:type="pct"/>
          </w:tcPr>
          <w:p w14:paraId="251E7BBA" w14:textId="77777777" w:rsidR="0051460B" w:rsidRPr="002321E5" w:rsidRDefault="0051460B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  <w:vAlign w:val="bottom"/>
          </w:tcPr>
          <w:p w14:paraId="1D7D54B5" w14:textId="2C7ADE85" w:rsidR="0051460B" w:rsidRPr="00C64585" w:rsidRDefault="0051460B" w:rsidP="00CA707F">
            <w:pPr>
              <w:tabs>
                <w:tab w:val="decimal" w:pos="1026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267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14B1" w:rsidRPr="006666FA" w14:paraId="7A0E91A3" w14:textId="77777777" w:rsidTr="007614B1">
        <w:tc>
          <w:tcPr>
            <w:tcW w:w="1679" w:type="pct"/>
          </w:tcPr>
          <w:p w14:paraId="186F7AFD" w14:textId="175059AE" w:rsidR="0051460B" w:rsidRPr="006666FA" w:rsidRDefault="0051460B" w:rsidP="00B15D95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</w:t>
            </w:r>
          </w:p>
        </w:tc>
        <w:tc>
          <w:tcPr>
            <w:tcW w:w="1025" w:type="pct"/>
          </w:tcPr>
          <w:p w14:paraId="57B020E7" w14:textId="77777777" w:rsidR="0051460B" w:rsidRDefault="0051460B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E0D5C" w14:textId="3D648005" w:rsidR="0051460B" w:rsidRPr="002321E5" w:rsidRDefault="0051460B" w:rsidP="00CA707F">
            <w:pPr>
              <w:tabs>
                <w:tab w:val="decimal" w:pos="1360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fldChar w:fldCharType="separate"/>
            </w:r>
            <w:r w:rsidR="004C49B0" w:rsidRPr="004C49B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8</w:t>
            </w:r>
            <w:r w:rsidR="00BE7E77" w:rsidRPr="00BE7E7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fldChar w:fldCharType="end"/>
            </w:r>
          </w:p>
        </w:tc>
        <w:tc>
          <w:tcPr>
            <w:tcW w:w="344" w:type="pct"/>
          </w:tcPr>
          <w:p w14:paraId="06E346E9" w14:textId="77777777" w:rsidR="0051460B" w:rsidRPr="002321E5" w:rsidRDefault="0051460B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40CDE" w14:textId="01F5B71F" w:rsidR="0051460B" w:rsidRPr="002321E5" w:rsidRDefault="00BE7E77" w:rsidP="00CA707F">
            <w:pPr>
              <w:tabs>
                <w:tab w:val="decimal" w:pos="1287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</w:t>
            </w:r>
            <w:r w:rsidR="0051460B" w:rsidRPr="002321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21D17F2A" w14:textId="77777777" w:rsidR="00A63054" w:rsidRPr="00DE7E6A" w:rsidRDefault="00A63054" w:rsidP="00265FBC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firstLine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1641E76" w14:textId="71A04A35" w:rsidR="00B7766D" w:rsidRPr="00A45D0E" w:rsidRDefault="00B7766D" w:rsidP="003012EE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  <w:r w:rsidRPr="00A45D0E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ค่าความนิยมเกิดจากการที่บริษัทซื้อหุ้นในบริษัท ซัมมิท ฮอนด้า ออโตโมบิล จำกัด</w:t>
      </w:r>
      <w:r w:rsidR="007C3544" w:rsidRPr="00A45D0E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 และ</w:t>
      </w:r>
      <w:r w:rsidR="00D5410C" w:rsidRPr="00A45D0E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บริษัทนีโอ โมบิลิตี้ </w:t>
      </w:r>
      <w:r w:rsidR="003012EE" w:rsidRPr="00A45D0E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เอเชีย</w:t>
      </w:r>
      <w:r w:rsidR="00A45D0E" w:rsidRPr="00A45D0E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 </w:t>
      </w:r>
      <w:r w:rsidR="00D5410C" w:rsidRPr="00A45D0E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จำกัด</w:t>
      </w:r>
    </w:p>
    <w:p w14:paraId="5FCF84CF" w14:textId="77777777" w:rsidR="004B0133" w:rsidRPr="00DE7E6A" w:rsidRDefault="004B0133" w:rsidP="0051460B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8F18EC7" w14:textId="77777777" w:rsidR="00B7766D" w:rsidRPr="00B76EC5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B76EC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การทดสอบการด้อยค่า</w:t>
      </w:r>
    </w:p>
    <w:p w14:paraId="55FF3026" w14:textId="77777777" w:rsidR="00B7766D" w:rsidRPr="00DE7E6A" w:rsidRDefault="00B7766D" w:rsidP="004B0133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9E70310" w14:textId="3726D031" w:rsidR="00B7766D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ในการประเมินและทดสอบการด้อยค่า กลุ่มบริษัทกําหนดมูลค่าที่จะได้รับคืนจากมูลค่าที่สูงกว่า ระหว่างมูลค่าจากการใช้ซึ่งประมาณจากการคิดลดกระแสเงินสดที่คาดว่าจะได้รับในอนาคต และมูลค่ายุติธรรมหักด้วยค่าใช้จ่ายที่เกี่ยวข้องหากมีการขายธุรกิจ</w:t>
      </w:r>
    </w:p>
    <w:p w14:paraId="5AE3F93F" w14:textId="77777777" w:rsidR="006D3E6C" w:rsidRPr="006666FA" w:rsidRDefault="006D3E6C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24EE599" w14:textId="1A8EF989" w:rsidR="00B7766D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ทั้งนี้ในการจัดทําประมาณการกระแสเงินสดในอนาคตที่กลุ่มบริษัทคาดว่าจะได้รับนั้น มาจากการกําหนดข้อสมมติทางการเงินจากการประเมินในระยะยาวของผู้บริหารโดยพิจารณาจากปัจจัยต่างๆ</w:t>
      </w:r>
      <w:r w:rsidR="00E92ED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ที่เกี่ยวข้อง แนวโน้มการเติบโตในอนาคตของอุตสาหกรรมที่เกี่ยวข้อง และข้อมูลทางการเงินในอดีตจากแหล่งข้อมูลภายนอกและภายใน</w:t>
      </w:r>
    </w:p>
    <w:p w14:paraId="020BD249" w14:textId="77777777" w:rsidR="00E92ED5" w:rsidRPr="002818ED" w:rsidRDefault="00E92ED5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242F852" w14:textId="77777777" w:rsidR="00EF556C" w:rsidRDefault="00EF556C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br w:type="page"/>
      </w:r>
    </w:p>
    <w:p w14:paraId="247A6D03" w14:textId="49086622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ข้อสมมติหลักที่ใช้ในการประมาณการมูลค่าที่จะได้รับคืน</w:t>
      </w:r>
      <w:r w:rsidR="004B013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</w:p>
    <w:p w14:paraId="07B4D85F" w14:textId="77777777" w:rsidR="00B7766D" w:rsidRPr="00030C3C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FDD648B" w14:textId="77777777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อัตราคิดลด</w:t>
      </w:r>
    </w:p>
    <w:p w14:paraId="2B66EC88" w14:textId="77777777" w:rsidR="00B7766D" w:rsidRPr="00030C3C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68CF48D" w14:textId="314AFEA8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อัตราคิดลดที่ใช้มาจากต้นทุนถัวเฉลี่ยถ่วงน้ำหนักของเงินทุน (</w:t>
      </w:r>
      <w:r w:rsidRPr="00962B0E">
        <w:rPr>
          <w:rFonts w:asciiTheme="majorBidi" w:hAnsiTheme="majorBidi" w:cstheme="majorBidi"/>
          <w:sz w:val="30"/>
          <w:szCs w:val="30"/>
          <w:lang w:val="en-US" w:bidi="th-TH"/>
        </w:rPr>
        <w:t xml:space="preserve">Weighted Average Cost of Capital) 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ซึ่งประกอบด้วยข้อสมมติทางการเงินที่สําคัญ ได้แก่ สัดส่วนโครงสร้างทางการเงินเป้าหมาย ต้นทุนของหนี้สิน และต้นทุนของ</w:t>
      </w:r>
      <w:r w:rsidR="004B0133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ส่วนของผู้ถือหุ้น </w:t>
      </w:r>
    </w:p>
    <w:p w14:paraId="61513AA6" w14:textId="77777777" w:rsidR="008A01E6" w:rsidRPr="00030C3C" w:rsidRDefault="008A01E6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E264C46" w14:textId="7DD4A1D4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อัตราการเติบโตสุดท้าย </w:t>
      </w:r>
    </w:p>
    <w:p w14:paraId="7E490087" w14:textId="77777777" w:rsidR="00B7766D" w:rsidRPr="00030C3C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1A638D9" w14:textId="721F3028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อัตราการเติบโตสุดท้ายพิจารณาจากค่าเฉลี่ยการเติบโตระยะยาวของดัชนีผู้บริโภค อัตราเงินเฟ้อ อัตราการเติบโตระยะยาวของอุตสาหกรรมที่เกี่ยวข้องในประเทศที่ดําเนินธุรกิจ และแผนการเติบโตในระยะยาว รวมถึง</w:t>
      </w:r>
      <w:r w:rsidR="004B0133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              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การเปรียบเทียบกับธุรกิจในอุตสาหกรรมเดียวกัน</w:t>
      </w:r>
    </w:p>
    <w:p w14:paraId="70DFB5C5" w14:textId="77777777" w:rsidR="00B7766D" w:rsidRPr="00030C3C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14D37B5" w14:textId="77777777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ประมาณการกระแสเงินสดที่กลุ่มบริษัทคาดว่าจะได้รับในอนาคต</w:t>
      </w:r>
    </w:p>
    <w:p w14:paraId="1A5EFF63" w14:textId="77777777" w:rsidR="00B7766D" w:rsidRPr="00030C3C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9782A44" w14:textId="5645534B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ประมาณการกระแสเงินสดที่กลุ่มบริษัทคาดว่าจะได้รับในอนาคต โดยหลักประกอบด้วยการประมาณการเติบโตของรายได้ รวมทั้งต้นทุนและค่าใช้จ่ายที่เกียวข้อง</w:t>
      </w:r>
      <w:r w:rsidR="004B013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โดยพิจารณาจากอัตราเติบโตถัวเฉลี่ยในอดีตที่ผ่านมา </w:t>
      </w:r>
      <w:r w:rsidR="004B0133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          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และประมาณ</w:t>
      </w:r>
      <w:r w:rsidRPr="00962B0E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การปริมาณขาย ราคาขาย และค่าใช้จ่าย โดยอ้างอิงถึงแนวโน้มการเติบโตของตลาด ประกอบกับแผนกลยุทธ์และ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การดําเนินธุรกิจในอนาคต</w:t>
      </w:r>
    </w:p>
    <w:p w14:paraId="21FA607A" w14:textId="77777777" w:rsidR="00B7766D" w:rsidRPr="00030C3C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1114BD3" w14:textId="7D0822A1" w:rsidR="00803925" w:rsidRDefault="00B7766D" w:rsidP="004E1CFF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จากการทดสอบการด้อยค่า มูลค่าที่คาดว่าจะได้รับคืนของหน่วยสินทรัพย์ที่ก่อให้เกิดเงินสดสูงกว่ามูลค่าตามบัญชี</w:t>
      </w:r>
      <w:r w:rsidRPr="00962B0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กลุ่มบริษัทจึงไม่รับรู้ขาดทุนจากการด้อยค่าในงบการเงิน</w:t>
      </w:r>
    </w:p>
    <w:p w14:paraId="3C25796B" w14:textId="04AFCC53" w:rsidR="00A63054" w:rsidRDefault="00A63054" w:rsidP="004E1CFF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DF44731" w14:textId="77777777" w:rsidR="008F58D0" w:rsidRDefault="008F58D0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D6DF456" w14:textId="785DB4F6" w:rsidR="00B7766D" w:rsidRPr="00DC7DF5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DC7DF5">
        <w:rPr>
          <w:rFonts w:asciiTheme="majorBidi" w:hAnsiTheme="majorBidi" w:cstheme="majorBidi"/>
          <w:b w:val="0"/>
          <w:bCs/>
          <w:sz w:val="30"/>
          <w:szCs w:val="30"/>
          <w:cs/>
        </w:rPr>
        <w:lastRenderedPageBreak/>
        <w:t>หนี้สินที่มีภาระดอกเบี้</w:t>
      </w:r>
      <w:r w:rsidRPr="00DC7DF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ย</w:t>
      </w:r>
      <w:r w:rsidRPr="00DC7DF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</w:p>
    <w:p w14:paraId="1E434117" w14:textId="77777777" w:rsidR="00B7766D" w:rsidRPr="00EF2DCF" w:rsidRDefault="00B7766D" w:rsidP="00B7766D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18"/>
        <w:tblW w:w="94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520"/>
        <w:gridCol w:w="180"/>
        <w:gridCol w:w="1034"/>
        <w:gridCol w:w="164"/>
        <w:gridCol w:w="999"/>
        <w:gridCol w:w="164"/>
        <w:gridCol w:w="997"/>
        <w:gridCol w:w="167"/>
        <w:gridCol w:w="992"/>
        <w:gridCol w:w="164"/>
        <w:gridCol w:w="992"/>
        <w:gridCol w:w="178"/>
        <w:gridCol w:w="900"/>
      </w:tblGrid>
      <w:tr w:rsidR="00B7766D" w:rsidRPr="006666FA" w14:paraId="083EC949" w14:textId="77777777" w:rsidTr="00CE3D4C">
        <w:trPr>
          <w:tblHeader/>
        </w:trPr>
        <w:tc>
          <w:tcPr>
            <w:tcW w:w="2520" w:type="dxa"/>
          </w:tcPr>
          <w:p w14:paraId="1524CB87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FA0A80D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51" w:type="dxa"/>
            <w:gridSpan w:val="11"/>
          </w:tcPr>
          <w:p w14:paraId="115BC26F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B7766D" w:rsidRPr="006666FA" w14:paraId="06D83650" w14:textId="77777777" w:rsidTr="00CE3D4C">
        <w:trPr>
          <w:tblHeader/>
        </w:trPr>
        <w:tc>
          <w:tcPr>
            <w:tcW w:w="2520" w:type="dxa"/>
          </w:tcPr>
          <w:p w14:paraId="6BBCA865" w14:textId="77777777" w:rsidR="00B7766D" w:rsidRPr="006666FA" w:rsidRDefault="00B7766D" w:rsidP="002C047A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F951158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358" w:type="dxa"/>
            <w:gridSpan w:val="5"/>
          </w:tcPr>
          <w:p w14:paraId="54C7311D" w14:textId="58AB456B" w:rsidR="00B7766D" w:rsidRPr="006666FA" w:rsidRDefault="00BE7E77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167" w:type="dxa"/>
          </w:tcPr>
          <w:p w14:paraId="78B3FEB2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226" w:type="dxa"/>
            <w:gridSpan w:val="5"/>
          </w:tcPr>
          <w:p w14:paraId="2C3EF8B6" w14:textId="4DAA101A" w:rsidR="00B7766D" w:rsidRPr="006666FA" w:rsidRDefault="00BE7E77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567</w:t>
            </w:r>
          </w:p>
        </w:tc>
      </w:tr>
      <w:tr w:rsidR="00B7766D" w:rsidRPr="006666FA" w14:paraId="368984D0" w14:textId="77777777" w:rsidTr="00CE3D4C">
        <w:trPr>
          <w:tblHeader/>
        </w:trPr>
        <w:tc>
          <w:tcPr>
            <w:tcW w:w="2520" w:type="dxa"/>
          </w:tcPr>
          <w:p w14:paraId="2FA84686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A643A4" w14:textId="77777777" w:rsidR="00B7766D" w:rsidRPr="006666FA" w:rsidRDefault="00B7766D" w:rsidP="002C047A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367DD6ED" w14:textId="77777777" w:rsidR="00B7766D" w:rsidRPr="006666FA" w:rsidRDefault="00B7766D" w:rsidP="002C047A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ส่วนที่มีหลักประกัน</w:t>
            </w:r>
          </w:p>
        </w:tc>
        <w:tc>
          <w:tcPr>
            <w:tcW w:w="164" w:type="dxa"/>
            <w:vAlign w:val="bottom"/>
          </w:tcPr>
          <w:p w14:paraId="14AB0E9A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015BEEE2" w14:textId="77777777" w:rsidR="00B7766D" w:rsidRPr="006666FA" w:rsidRDefault="00B7766D" w:rsidP="002C047A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3EE80BC6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67188332" w14:textId="77777777" w:rsidR="00B7766D" w:rsidRPr="006666FA" w:rsidRDefault="00B7766D" w:rsidP="002C047A">
            <w:pPr>
              <w:spacing w:line="240" w:lineRule="atLeas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67" w:type="dxa"/>
            <w:vAlign w:val="center"/>
          </w:tcPr>
          <w:p w14:paraId="326DF96B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4006590F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ส่วนที่มีหลักประกัน</w:t>
            </w:r>
          </w:p>
        </w:tc>
        <w:tc>
          <w:tcPr>
            <w:tcW w:w="164" w:type="dxa"/>
            <w:vAlign w:val="bottom"/>
          </w:tcPr>
          <w:p w14:paraId="4E937076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094E3ACF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ส่วนที่ไม่มีหลักประกัน</w:t>
            </w:r>
          </w:p>
        </w:tc>
        <w:tc>
          <w:tcPr>
            <w:tcW w:w="178" w:type="dxa"/>
            <w:vAlign w:val="bottom"/>
          </w:tcPr>
          <w:p w14:paraId="1932C5CF" w14:textId="77777777" w:rsidR="00B7766D" w:rsidRPr="006666FA" w:rsidRDefault="00B7766D" w:rsidP="002C047A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BDB48ED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7766D" w:rsidRPr="006666FA" w14:paraId="4E11991A" w14:textId="77777777" w:rsidTr="00CE3D4C">
        <w:trPr>
          <w:tblHeader/>
        </w:trPr>
        <w:tc>
          <w:tcPr>
            <w:tcW w:w="2520" w:type="dxa"/>
          </w:tcPr>
          <w:p w14:paraId="54B8FBCC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7A0B1F3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751" w:type="dxa"/>
            <w:gridSpan w:val="11"/>
            <w:vAlign w:val="bottom"/>
          </w:tcPr>
          <w:p w14:paraId="4AD7A63F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D32B3B" w:rsidRPr="006666FA" w14:paraId="768DDE5E" w14:textId="77777777" w:rsidTr="00CE3D4C">
        <w:tc>
          <w:tcPr>
            <w:tcW w:w="2520" w:type="dxa"/>
          </w:tcPr>
          <w:p w14:paraId="142B4899" w14:textId="77777777" w:rsidR="00D32B3B" w:rsidRPr="006666FA" w:rsidRDefault="00D32B3B" w:rsidP="00D32B3B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เงินเบิกเกินบัญชี</w:t>
            </w:r>
          </w:p>
        </w:tc>
        <w:tc>
          <w:tcPr>
            <w:tcW w:w="180" w:type="dxa"/>
          </w:tcPr>
          <w:p w14:paraId="5B8CDA5D" w14:textId="77777777" w:rsidR="00D32B3B" w:rsidRPr="006666FA" w:rsidRDefault="00D32B3B" w:rsidP="00D32B3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45A2183F" w14:textId="6E0EDE45" w:rsidR="00D32B3B" w:rsidRPr="006666FA" w:rsidRDefault="004C49B0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164" w:type="dxa"/>
            <w:vAlign w:val="bottom"/>
          </w:tcPr>
          <w:p w14:paraId="76890964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bottom"/>
          </w:tcPr>
          <w:p w14:paraId="023A3FBC" w14:textId="2AF0236B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0FABD343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vAlign w:val="bottom"/>
          </w:tcPr>
          <w:p w14:paraId="4DD45B27" w14:textId="6DF45E7C" w:rsidR="00D32B3B" w:rsidRPr="006666FA" w:rsidRDefault="004C49B0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167" w:type="dxa"/>
            <w:vAlign w:val="bottom"/>
          </w:tcPr>
          <w:p w14:paraId="66B9BF48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7EEC1E5F" w14:textId="6611475A" w:rsidR="00D32B3B" w:rsidRPr="006666FA" w:rsidRDefault="004C49B0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64" w:type="dxa"/>
            <w:vAlign w:val="bottom"/>
          </w:tcPr>
          <w:p w14:paraId="43560DF6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7625C20" w14:textId="366B4BB1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3751595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DC9ECC9" w14:textId="3D4995B9" w:rsidR="00D32B3B" w:rsidRPr="006666FA" w:rsidRDefault="004C49B0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D32B3B" w:rsidRPr="006666FA" w14:paraId="4E9DC398" w14:textId="77777777" w:rsidTr="00CE3D4C">
        <w:tc>
          <w:tcPr>
            <w:tcW w:w="2520" w:type="dxa"/>
          </w:tcPr>
          <w:p w14:paraId="3B98A606" w14:textId="039BA628" w:rsidR="00D32B3B" w:rsidRPr="006666FA" w:rsidRDefault="00D32B3B" w:rsidP="00D32B3B">
            <w:pPr>
              <w:spacing w:line="240" w:lineRule="atLeast"/>
              <w:ind w:right="-2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เงินกู้ยืมระยะสั้นจากสถาบัน</w:t>
            </w:r>
            <w:r w:rsidRPr="006666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 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การเงิน</w:t>
            </w:r>
          </w:p>
        </w:tc>
        <w:tc>
          <w:tcPr>
            <w:tcW w:w="180" w:type="dxa"/>
          </w:tcPr>
          <w:p w14:paraId="6A2600FB" w14:textId="77777777" w:rsidR="00D32B3B" w:rsidRPr="006666FA" w:rsidRDefault="00D32B3B" w:rsidP="00D32B3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4F007DFE" w14:textId="1A4E2E94" w:rsidR="00D32B3B" w:rsidRPr="006666FA" w:rsidRDefault="00BE7E77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164" w:type="dxa"/>
            <w:vAlign w:val="bottom"/>
          </w:tcPr>
          <w:p w14:paraId="60EE46D3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301FE66B" w14:textId="598B88B3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52D76193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BC721EA" w14:textId="57D8BC2A" w:rsidR="00D32B3B" w:rsidRPr="006666FA" w:rsidRDefault="00BE7E77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167" w:type="dxa"/>
            <w:vAlign w:val="bottom"/>
          </w:tcPr>
          <w:p w14:paraId="116CDBDD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83B5633" w14:textId="0B911A31" w:rsidR="00D32B3B" w:rsidRPr="006666FA" w:rsidRDefault="00BE7E77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553</w:t>
            </w:r>
          </w:p>
        </w:tc>
        <w:tc>
          <w:tcPr>
            <w:tcW w:w="164" w:type="dxa"/>
            <w:vAlign w:val="bottom"/>
          </w:tcPr>
          <w:p w14:paraId="37669CBF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76982A65" w14:textId="06DC16D8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69F4AD2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80623F1" w14:textId="08B320DA" w:rsidR="00D32B3B" w:rsidRPr="006666FA" w:rsidRDefault="00BE7E77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553</w:t>
            </w:r>
          </w:p>
        </w:tc>
      </w:tr>
      <w:tr w:rsidR="00D32B3B" w:rsidRPr="006666FA" w14:paraId="7562E238" w14:textId="77777777" w:rsidTr="00F21D13">
        <w:trPr>
          <w:trHeight w:val="641"/>
        </w:trPr>
        <w:tc>
          <w:tcPr>
            <w:tcW w:w="2520" w:type="dxa"/>
          </w:tcPr>
          <w:p w14:paraId="15657F67" w14:textId="63B14CFC" w:rsidR="00D32B3B" w:rsidRPr="006666FA" w:rsidRDefault="00D32B3B" w:rsidP="00D32B3B">
            <w:pPr>
              <w:spacing w:line="240" w:lineRule="atLeast"/>
              <w:ind w:right="-2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เจ้าหนี้สินเชื่อสำหรับสินค้า</w:t>
            </w:r>
            <w:r w:rsidRPr="006666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 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เพื่อการจัดแสดง</w:t>
            </w:r>
          </w:p>
        </w:tc>
        <w:tc>
          <w:tcPr>
            <w:tcW w:w="180" w:type="dxa"/>
          </w:tcPr>
          <w:p w14:paraId="71D55C72" w14:textId="77777777" w:rsidR="00D32B3B" w:rsidRPr="006666FA" w:rsidRDefault="00D32B3B" w:rsidP="00D32B3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21486CF0" w14:textId="0BB69137" w:rsidR="00D32B3B" w:rsidRPr="006666FA" w:rsidRDefault="00BE7E77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64" w:type="dxa"/>
            <w:vAlign w:val="bottom"/>
          </w:tcPr>
          <w:p w14:paraId="7287FFD6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666EADF9" w14:textId="59082A25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3F1525C3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95690CB" w14:textId="1C23656D" w:rsidR="00D32B3B" w:rsidRPr="006666FA" w:rsidRDefault="00BE7E77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67" w:type="dxa"/>
            <w:vAlign w:val="bottom"/>
          </w:tcPr>
          <w:p w14:paraId="78FD853F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0EDC95C" w14:textId="58E595B8" w:rsidR="00D32B3B" w:rsidRPr="006666FA" w:rsidRDefault="00BE7E77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64" w:type="dxa"/>
            <w:vAlign w:val="bottom"/>
          </w:tcPr>
          <w:p w14:paraId="2D52917C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3A40B53" w14:textId="54B5D4B4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75361B7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4D89F45" w14:textId="70D350B7" w:rsidR="00D32B3B" w:rsidRPr="006666FA" w:rsidRDefault="00BE7E77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D32B3B" w:rsidRPr="006666FA" w14:paraId="4E4FD68F" w14:textId="77777777" w:rsidTr="00CE3D4C">
        <w:tc>
          <w:tcPr>
            <w:tcW w:w="2520" w:type="dxa"/>
          </w:tcPr>
          <w:p w14:paraId="6D8D7B79" w14:textId="77777777" w:rsidR="00D32B3B" w:rsidRPr="006666FA" w:rsidRDefault="00D32B3B" w:rsidP="00D32B3B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เงินกู้ยืมระยะสั้นจากกิจการอื่น</w:t>
            </w:r>
          </w:p>
        </w:tc>
        <w:tc>
          <w:tcPr>
            <w:tcW w:w="180" w:type="dxa"/>
          </w:tcPr>
          <w:p w14:paraId="67C6B7FB" w14:textId="77777777" w:rsidR="00D32B3B" w:rsidRPr="006666FA" w:rsidRDefault="00D32B3B" w:rsidP="00D32B3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4D8D0F18" w14:textId="156AD60A" w:rsidR="00D32B3B" w:rsidRPr="006666FA" w:rsidRDefault="00BE7E77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699</w:t>
            </w:r>
          </w:p>
        </w:tc>
        <w:tc>
          <w:tcPr>
            <w:tcW w:w="164" w:type="dxa"/>
            <w:vAlign w:val="bottom"/>
          </w:tcPr>
          <w:p w14:paraId="3788EFAD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1B5F7F2A" w14:textId="2945B598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399E3464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054CBAC5" w14:textId="68AD5C93" w:rsidR="00D32B3B" w:rsidRPr="006666FA" w:rsidRDefault="00BE7E77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699</w:t>
            </w:r>
          </w:p>
        </w:tc>
        <w:tc>
          <w:tcPr>
            <w:tcW w:w="167" w:type="dxa"/>
            <w:vAlign w:val="bottom"/>
          </w:tcPr>
          <w:p w14:paraId="6BA5D442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3CCC6C3" w14:textId="3F84E695" w:rsidR="00D32B3B" w:rsidRPr="00886ADA" w:rsidRDefault="004C49B0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64" w:type="dxa"/>
            <w:vAlign w:val="bottom"/>
          </w:tcPr>
          <w:p w14:paraId="71F1F822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AC933A0" w14:textId="23C2D8B2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3CE63F5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FDD77F5" w14:textId="45EDB4DA" w:rsidR="00D32B3B" w:rsidRPr="006666FA" w:rsidRDefault="004C49B0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D32B3B" w:rsidRPr="006666FA" w14:paraId="31BE77CD" w14:textId="77777777" w:rsidTr="00CE3D4C">
        <w:tc>
          <w:tcPr>
            <w:tcW w:w="2520" w:type="dxa"/>
          </w:tcPr>
          <w:p w14:paraId="790546EE" w14:textId="77777777" w:rsidR="00D32B3B" w:rsidRPr="00150297" w:rsidRDefault="00D32B3B" w:rsidP="00D32B3B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</w:t>
            </w:r>
          </w:p>
          <w:p w14:paraId="249CE74C" w14:textId="5A7F0721" w:rsidR="00D32B3B" w:rsidRPr="006666FA" w:rsidRDefault="00D32B3B" w:rsidP="00D32B3B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80" w:type="dxa"/>
          </w:tcPr>
          <w:p w14:paraId="32620C5A" w14:textId="77777777" w:rsidR="00D32B3B" w:rsidRPr="006666FA" w:rsidRDefault="00D32B3B" w:rsidP="00D32B3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7680A5F2" w14:textId="6FF837A0" w:rsidR="00D32B3B" w:rsidRDefault="004C49B0" w:rsidP="00D32B3B">
            <w:pPr>
              <w:tabs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64" w:type="dxa"/>
            <w:vAlign w:val="bottom"/>
          </w:tcPr>
          <w:p w14:paraId="406B192B" w14:textId="77777777" w:rsidR="00D32B3B" w:rsidRPr="006666FA" w:rsidRDefault="00D32B3B" w:rsidP="00D32B3B">
            <w:pPr>
              <w:tabs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67B161F5" w14:textId="33B0EB1D" w:rsidR="00D32B3B" w:rsidRDefault="41A1D04F" w:rsidP="004F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33D4A4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1B07DDF5" w14:textId="77777777" w:rsidR="00D32B3B" w:rsidRPr="006666FA" w:rsidRDefault="00D32B3B" w:rsidP="00D32B3B">
            <w:pPr>
              <w:tabs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17DAAD57" w14:textId="26F1B6F9" w:rsidR="00D32B3B" w:rsidRDefault="004C49B0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6184E137" w:rsidRPr="3EC4A8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67" w:type="dxa"/>
            <w:vAlign w:val="bottom"/>
          </w:tcPr>
          <w:p w14:paraId="3B3891F6" w14:textId="77777777" w:rsidR="00D32B3B" w:rsidRPr="006666FA" w:rsidRDefault="00D32B3B" w:rsidP="00D32B3B">
            <w:pPr>
              <w:tabs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04445C6B" w14:textId="3D26DAA4" w:rsidR="00D32B3B" w:rsidRPr="00C64585" w:rsidRDefault="004C49B0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64" w:type="dxa"/>
            <w:vAlign w:val="bottom"/>
          </w:tcPr>
          <w:p w14:paraId="4D9A2460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D7256DC" w14:textId="09CE5E4F" w:rsidR="00D32B3B" w:rsidRPr="00E94053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67B038D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843F298" w14:textId="5ABBE70E" w:rsidR="00D32B3B" w:rsidRPr="00C64585" w:rsidRDefault="004C49B0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D32B3B" w:rsidRPr="006666FA" w14:paraId="33CDEA5F" w14:textId="77777777" w:rsidTr="00CE3D4C">
        <w:tc>
          <w:tcPr>
            <w:tcW w:w="2520" w:type="dxa"/>
          </w:tcPr>
          <w:p w14:paraId="7F97E4BA" w14:textId="04D994E5" w:rsidR="00D32B3B" w:rsidRPr="006666FA" w:rsidRDefault="00D32B3B" w:rsidP="00D32B3B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012EA3E4" w14:textId="77777777" w:rsidR="00D32B3B" w:rsidRPr="006666FA" w:rsidRDefault="00D32B3B" w:rsidP="00D32B3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75522017" w14:textId="7B181A0C" w:rsidR="00D32B3B" w:rsidRPr="006666FA" w:rsidRDefault="004C49B0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888</w:t>
            </w:r>
          </w:p>
        </w:tc>
        <w:tc>
          <w:tcPr>
            <w:tcW w:w="164" w:type="dxa"/>
            <w:vAlign w:val="bottom"/>
          </w:tcPr>
          <w:p w14:paraId="6AA61062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7FCF78E8" w14:textId="27460D86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555E5F68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07EEDD4" w14:textId="4CF58364" w:rsidR="00D32B3B" w:rsidRPr="006666FA" w:rsidRDefault="004C49B0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888</w:t>
            </w:r>
          </w:p>
        </w:tc>
        <w:tc>
          <w:tcPr>
            <w:tcW w:w="167" w:type="dxa"/>
            <w:vAlign w:val="bottom"/>
          </w:tcPr>
          <w:p w14:paraId="407697B6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20A6F5B7" w14:textId="7A525F99" w:rsidR="00D32B3B" w:rsidRPr="006666FA" w:rsidRDefault="004C49B0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685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164" w:type="dxa"/>
            <w:vAlign w:val="bottom"/>
          </w:tcPr>
          <w:p w14:paraId="402D23BB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EC083E5" w14:textId="568D9AFD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A909C31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8C4DFE2" w14:textId="08CB1A0C" w:rsidR="00D32B3B" w:rsidRPr="006666FA" w:rsidRDefault="004C49B0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685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</w:tr>
      <w:tr w:rsidR="00D32B3B" w:rsidRPr="006666FA" w14:paraId="05ACD4BF" w14:textId="77777777" w:rsidTr="00CE3D4C">
        <w:tc>
          <w:tcPr>
            <w:tcW w:w="2520" w:type="dxa"/>
          </w:tcPr>
          <w:p w14:paraId="7DA50F5B" w14:textId="77777777" w:rsidR="00D32B3B" w:rsidRPr="006666FA" w:rsidRDefault="00D32B3B" w:rsidP="00D32B3B">
            <w:pPr>
              <w:spacing w:line="240" w:lineRule="atLeast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  <w:r w:rsidRPr="006666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404B15E3" w14:textId="77777777" w:rsidR="00D32B3B" w:rsidRPr="006666FA" w:rsidRDefault="00D32B3B" w:rsidP="00D32B3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1B937AD0" w14:textId="07A10B3D" w:rsidR="00D32B3B" w:rsidRPr="006666FA" w:rsidRDefault="004C49B0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486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64" w:type="dxa"/>
            <w:vAlign w:val="bottom"/>
          </w:tcPr>
          <w:p w14:paraId="03DB2CC5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0A5145AE" w14:textId="458196BC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6AEADBF5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4F05253D" w14:textId="4A3B1E1B" w:rsidR="00D32B3B" w:rsidRPr="006666FA" w:rsidRDefault="004C49B0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486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67" w:type="dxa"/>
            <w:vAlign w:val="bottom"/>
          </w:tcPr>
          <w:p w14:paraId="137269E8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2755AD78" w14:textId="0C7691A5" w:rsidR="00D32B3B" w:rsidRPr="00125D5B" w:rsidRDefault="004C49B0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164" w:type="dxa"/>
            <w:vAlign w:val="bottom"/>
          </w:tcPr>
          <w:p w14:paraId="1CEC9350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ADC18D0" w14:textId="5F72C53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8B0B89C" w14:textId="77777777" w:rsidR="00D32B3B" w:rsidRPr="006666FA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EA6F25E" w14:textId="05E9036B" w:rsidR="00D32B3B" w:rsidRPr="00125D5B" w:rsidRDefault="004C49B0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D32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</w:tr>
      <w:tr w:rsidR="00D32B3B" w:rsidRPr="006666FA" w14:paraId="0E4C8246" w14:textId="77777777" w:rsidTr="00CE3D4C">
        <w:tc>
          <w:tcPr>
            <w:tcW w:w="2520" w:type="dxa"/>
          </w:tcPr>
          <w:p w14:paraId="526A59A2" w14:textId="77777777" w:rsidR="00D32B3B" w:rsidRPr="006666FA" w:rsidRDefault="00D32B3B" w:rsidP="00D32B3B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รวมหนี้สินที่มีภาระดอกเบี้ย</w:t>
            </w:r>
          </w:p>
        </w:tc>
        <w:tc>
          <w:tcPr>
            <w:tcW w:w="180" w:type="dxa"/>
          </w:tcPr>
          <w:p w14:paraId="54FD892C" w14:textId="77777777" w:rsidR="00D32B3B" w:rsidRPr="006666FA" w:rsidRDefault="00D32B3B" w:rsidP="00D32B3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4375A" w14:textId="53902BF6" w:rsidR="00D32B3B" w:rsidRPr="002939C5" w:rsidRDefault="004C49B0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D32B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D32B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164" w:type="dxa"/>
            <w:vAlign w:val="bottom"/>
          </w:tcPr>
          <w:p w14:paraId="744C2D6B" w14:textId="77777777" w:rsidR="00D32B3B" w:rsidRPr="002939C5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744C7" w14:textId="504EC76A" w:rsidR="00D32B3B" w:rsidRPr="002939C5" w:rsidRDefault="00D32B3B" w:rsidP="004F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CFEC1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5F965724" w14:textId="77777777" w:rsidR="00D32B3B" w:rsidRPr="002939C5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9D98B" w14:textId="7D814975" w:rsidR="00D32B3B" w:rsidRPr="00E22504" w:rsidRDefault="004C49B0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D32B3B" w:rsidRPr="0CFEC1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D32B3B" w:rsidRPr="0CFEC1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167" w:type="dxa"/>
            <w:vAlign w:val="bottom"/>
          </w:tcPr>
          <w:p w14:paraId="1A3B7EB1" w14:textId="77777777" w:rsidR="00D32B3B" w:rsidRPr="002939C5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813EE" w14:textId="7249A553" w:rsidR="00D32B3B" w:rsidRPr="002939C5" w:rsidRDefault="004C49B0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D32B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D32B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746</w:t>
            </w:r>
          </w:p>
        </w:tc>
        <w:tc>
          <w:tcPr>
            <w:tcW w:w="164" w:type="dxa"/>
            <w:vAlign w:val="bottom"/>
          </w:tcPr>
          <w:p w14:paraId="54A1842D" w14:textId="77777777" w:rsidR="00D32B3B" w:rsidRPr="002939C5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88FC8" w14:textId="0763DA6F" w:rsidR="00D32B3B" w:rsidRPr="002939C5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90D8E8" w14:textId="77777777" w:rsidR="00D32B3B" w:rsidRPr="002939C5" w:rsidRDefault="00D32B3B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DE950" w14:textId="6EE0DA49" w:rsidR="00D32B3B" w:rsidRPr="002939C5" w:rsidRDefault="004C49B0" w:rsidP="00D3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D32B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D32B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746</w:t>
            </w:r>
          </w:p>
        </w:tc>
      </w:tr>
    </w:tbl>
    <w:p w14:paraId="6ED813E2" w14:textId="77777777" w:rsidR="00F562CE" w:rsidRPr="006666FA" w:rsidRDefault="00F562CE" w:rsidP="00B7766D">
      <w:pPr>
        <w:pStyle w:val="BodyText"/>
        <w:spacing w:after="0" w:line="240" w:lineRule="auto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Style w:val="TableGrid18"/>
        <w:tblW w:w="94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520"/>
        <w:gridCol w:w="191"/>
        <w:gridCol w:w="1034"/>
        <w:gridCol w:w="164"/>
        <w:gridCol w:w="999"/>
        <w:gridCol w:w="164"/>
        <w:gridCol w:w="997"/>
        <w:gridCol w:w="167"/>
        <w:gridCol w:w="992"/>
        <w:gridCol w:w="164"/>
        <w:gridCol w:w="992"/>
        <w:gridCol w:w="178"/>
        <w:gridCol w:w="900"/>
      </w:tblGrid>
      <w:tr w:rsidR="00B7766D" w:rsidRPr="006666FA" w14:paraId="2D1E84E9" w14:textId="77777777" w:rsidTr="002C047A">
        <w:trPr>
          <w:tblHeader/>
        </w:trPr>
        <w:tc>
          <w:tcPr>
            <w:tcW w:w="2520" w:type="dxa"/>
          </w:tcPr>
          <w:p w14:paraId="191588F4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6A33C058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51" w:type="dxa"/>
            <w:gridSpan w:val="11"/>
          </w:tcPr>
          <w:p w14:paraId="5E66E9A7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7766D" w:rsidRPr="006666FA" w14:paraId="7C2BB0B4" w14:textId="77777777" w:rsidTr="002C047A">
        <w:trPr>
          <w:tblHeader/>
        </w:trPr>
        <w:tc>
          <w:tcPr>
            <w:tcW w:w="2520" w:type="dxa"/>
          </w:tcPr>
          <w:p w14:paraId="06DD9EF0" w14:textId="77777777" w:rsidR="00B7766D" w:rsidRPr="006666FA" w:rsidRDefault="00B7766D" w:rsidP="002C047A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7F270AD1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358" w:type="dxa"/>
            <w:gridSpan w:val="5"/>
          </w:tcPr>
          <w:p w14:paraId="17D6E585" w14:textId="3223B121" w:rsidR="00B7766D" w:rsidRPr="006666FA" w:rsidRDefault="00BE7E77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167" w:type="dxa"/>
          </w:tcPr>
          <w:p w14:paraId="2A2FE0E1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226" w:type="dxa"/>
            <w:gridSpan w:val="5"/>
          </w:tcPr>
          <w:p w14:paraId="09D2EF1C" w14:textId="5B5E6FDA" w:rsidR="00B7766D" w:rsidRPr="006666FA" w:rsidRDefault="00BE7E77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567</w:t>
            </w:r>
          </w:p>
        </w:tc>
      </w:tr>
      <w:tr w:rsidR="00B7766D" w:rsidRPr="006666FA" w14:paraId="77B8E309" w14:textId="77777777" w:rsidTr="002C047A">
        <w:trPr>
          <w:tblHeader/>
        </w:trPr>
        <w:tc>
          <w:tcPr>
            <w:tcW w:w="2520" w:type="dxa"/>
          </w:tcPr>
          <w:p w14:paraId="3326D7B0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742D3CCC" w14:textId="77777777" w:rsidR="00B7766D" w:rsidRPr="006666FA" w:rsidRDefault="00B7766D" w:rsidP="002C047A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0682515A" w14:textId="77777777" w:rsidR="00B7766D" w:rsidRPr="006666FA" w:rsidRDefault="00B7766D" w:rsidP="002C047A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ส่วนที่มีหลักประกัน</w:t>
            </w:r>
          </w:p>
        </w:tc>
        <w:tc>
          <w:tcPr>
            <w:tcW w:w="164" w:type="dxa"/>
            <w:vAlign w:val="bottom"/>
          </w:tcPr>
          <w:p w14:paraId="5077AB42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19F1DA58" w14:textId="77777777" w:rsidR="00B7766D" w:rsidRPr="006666FA" w:rsidRDefault="00B7766D" w:rsidP="002C047A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6E5233DD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629C9394" w14:textId="77777777" w:rsidR="00B7766D" w:rsidRPr="006666FA" w:rsidRDefault="00B7766D" w:rsidP="002C047A">
            <w:pPr>
              <w:spacing w:line="240" w:lineRule="atLeas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67" w:type="dxa"/>
            <w:vAlign w:val="center"/>
          </w:tcPr>
          <w:p w14:paraId="2BD67CFE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E85E926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ส่วนที่มีหลักประกัน</w:t>
            </w:r>
          </w:p>
        </w:tc>
        <w:tc>
          <w:tcPr>
            <w:tcW w:w="164" w:type="dxa"/>
            <w:vAlign w:val="bottom"/>
          </w:tcPr>
          <w:p w14:paraId="524E3E94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EC3A390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ส่วนที่ไม่มีหลักประกัน</w:t>
            </w:r>
          </w:p>
        </w:tc>
        <w:tc>
          <w:tcPr>
            <w:tcW w:w="178" w:type="dxa"/>
            <w:vAlign w:val="bottom"/>
          </w:tcPr>
          <w:p w14:paraId="52667F16" w14:textId="77777777" w:rsidR="00B7766D" w:rsidRPr="006666FA" w:rsidRDefault="00B7766D" w:rsidP="002C047A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1265C8A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7766D" w:rsidRPr="006666FA" w14:paraId="421E8ABD" w14:textId="77777777" w:rsidTr="002C047A">
        <w:trPr>
          <w:tblHeader/>
        </w:trPr>
        <w:tc>
          <w:tcPr>
            <w:tcW w:w="2520" w:type="dxa"/>
          </w:tcPr>
          <w:p w14:paraId="0AEAC65C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6BC87516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751" w:type="dxa"/>
            <w:gridSpan w:val="11"/>
            <w:vAlign w:val="bottom"/>
          </w:tcPr>
          <w:p w14:paraId="0440B9A4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891AEE" w:rsidRPr="006666FA" w14:paraId="14A7358B" w14:textId="77777777" w:rsidTr="002C047A">
        <w:tc>
          <w:tcPr>
            <w:tcW w:w="2520" w:type="dxa"/>
          </w:tcPr>
          <w:p w14:paraId="46DDEDF5" w14:textId="269CD591" w:rsidR="00891AEE" w:rsidRPr="006666FA" w:rsidRDefault="00891AEE" w:rsidP="00891AEE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สั้น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191" w:type="dxa"/>
          </w:tcPr>
          <w:p w14:paraId="4AFE9DC7" w14:textId="77777777" w:rsidR="00891AEE" w:rsidRPr="006666FA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24F7C9F7" w14:textId="022B85EC" w:rsidR="00891AEE" w:rsidRPr="006666FA" w:rsidRDefault="004C49B0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891A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64" w:type="dxa"/>
            <w:vAlign w:val="bottom"/>
          </w:tcPr>
          <w:p w14:paraId="510BC712" w14:textId="77777777" w:rsidR="00891AEE" w:rsidRPr="006666FA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4BE0DC2C" w14:textId="5E359198" w:rsidR="00891AEE" w:rsidRPr="006666FA" w:rsidRDefault="00891AEE" w:rsidP="0089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60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0C6B6DA3" w14:textId="77777777" w:rsidR="00891AEE" w:rsidRPr="006666FA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1059BE0A" w14:textId="2B51471E" w:rsidR="00891AEE" w:rsidRPr="006666FA" w:rsidRDefault="004C49B0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891A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67" w:type="dxa"/>
            <w:vAlign w:val="bottom"/>
          </w:tcPr>
          <w:p w14:paraId="5DDC4578" w14:textId="77777777" w:rsidR="00891AEE" w:rsidRPr="006666FA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6620381" w14:textId="676422CC" w:rsidR="00891AEE" w:rsidRDefault="00891AEE" w:rsidP="0089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592D4FD1" w14:textId="77777777" w:rsidR="00891AEE" w:rsidRPr="006666FA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A5BEA9B" w14:textId="0797DA8F" w:rsidR="00891AEE" w:rsidRDefault="00891AEE" w:rsidP="0089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0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3440270" w14:textId="77777777" w:rsidR="00891AEE" w:rsidRPr="006666FA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31E837E" w14:textId="67A84962" w:rsidR="00891AEE" w:rsidRDefault="00891AEE" w:rsidP="0089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91AEE" w:rsidRPr="006666FA" w14:paraId="7A14B2AC" w14:textId="77777777" w:rsidTr="002C047A">
        <w:tc>
          <w:tcPr>
            <w:tcW w:w="2520" w:type="dxa"/>
          </w:tcPr>
          <w:p w14:paraId="46A02132" w14:textId="77777777" w:rsidR="00891AEE" w:rsidRPr="006666FA" w:rsidRDefault="00891AEE" w:rsidP="00891AEE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91" w:type="dxa"/>
          </w:tcPr>
          <w:p w14:paraId="082642B9" w14:textId="77777777" w:rsidR="00891AEE" w:rsidRPr="006666FA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3EDA7897" w14:textId="7CFC06C8" w:rsidR="00891AEE" w:rsidRPr="006666FA" w:rsidRDefault="004C49B0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891A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633</w:t>
            </w:r>
          </w:p>
        </w:tc>
        <w:tc>
          <w:tcPr>
            <w:tcW w:w="164" w:type="dxa"/>
            <w:vAlign w:val="bottom"/>
          </w:tcPr>
          <w:p w14:paraId="5E511A56" w14:textId="77777777" w:rsidR="00891AEE" w:rsidRPr="006666FA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686C3B24" w14:textId="481F5F5E" w:rsidR="00891AEE" w:rsidRPr="006666FA" w:rsidRDefault="00891AEE" w:rsidP="0089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1B25D57B" w14:textId="77777777" w:rsidR="00891AEE" w:rsidRPr="006666FA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157B9DC3" w14:textId="0761523E" w:rsidR="00891AEE" w:rsidRPr="006666FA" w:rsidRDefault="004C49B0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891A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633</w:t>
            </w:r>
          </w:p>
        </w:tc>
        <w:tc>
          <w:tcPr>
            <w:tcW w:w="167" w:type="dxa"/>
            <w:vAlign w:val="bottom"/>
          </w:tcPr>
          <w:p w14:paraId="425FFFA8" w14:textId="77777777" w:rsidR="00891AEE" w:rsidRPr="006666FA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77DFA43F" w14:textId="06BD502E" w:rsidR="00891AEE" w:rsidRDefault="00BE7E77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891A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64" w:type="dxa"/>
            <w:vAlign w:val="bottom"/>
          </w:tcPr>
          <w:p w14:paraId="59AD0B62" w14:textId="77777777" w:rsidR="00891AEE" w:rsidRPr="006666FA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E9A8A3D" w14:textId="3B221A65" w:rsidR="00891AEE" w:rsidRDefault="00891AEE" w:rsidP="0089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9B6259E" w14:textId="77777777" w:rsidR="00891AEE" w:rsidRPr="006666FA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BCE07FA" w14:textId="169EA052" w:rsidR="00891AEE" w:rsidRPr="00C07B1A" w:rsidRDefault="00BE7E77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891A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891AEE" w:rsidRPr="006666FA" w14:paraId="5CA9A878" w14:textId="77777777" w:rsidTr="002C047A">
        <w:tc>
          <w:tcPr>
            <w:tcW w:w="2520" w:type="dxa"/>
          </w:tcPr>
          <w:p w14:paraId="07175AD0" w14:textId="77777777" w:rsidR="00891AEE" w:rsidRPr="006666FA" w:rsidRDefault="00891AEE" w:rsidP="00891AEE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1461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  <w:r w:rsidRPr="0011461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191" w:type="dxa"/>
          </w:tcPr>
          <w:p w14:paraId="26038773" w14:textId="77777777" w:rsidR="00891AEE" w:rsidRPr="006666FA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70700EDB" w14:textId="1ADD0CDD" w:rsidR="00891AEE" w:rsidRPr="006666FA" w:rsidRDefault="00BE7E77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891A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164" w:type="dxa"/>
            <w:vAlign w:val="bottom"/>
          </w:tcPr>
          <w:p w14:paraId="15F6DDB9" w14:textId="77777777" w:rsidR="00891AEE" w:rsidRPr="006666FA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AA4C6EB" w14:textId="769A693E" w:rsidR="00891AEE" w:rsidRPr="006666FA" w:rsidRDefault="00891AEE" w:rsidP="0089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5E6FEE80" w14:textId="77777777" w:rsidR="00891AEE" w:rsidRPr="006666FA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071D8922" w14:textId="6B83CD83" w:rsidR="00891AEE" w:rsidRPr="006666FA" w:rsidRDefault="00BE7E77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891A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167" w:type="dxa"/>
            <w:vAlign w:val="bottom"/>
          </w:tcPr>
          <w:p w14:paraId="13228EA8" w14:textId="77777777" w:rsidR="00891AEE" w:rsidRPr="006666FA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FC78A70" w14:textId="78CC5A8F" w:rsidR="00891AEE" w:rsidRDefault="00BE7E77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891A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64" w:type="dxa"/>
            <w:vAlign w:val="bottom"/>
          </w:tcPr>
          <w:p w14:paraId="1516C880" w14:textId="77777777" w:rsidR="00891AEE" w:rsidRPr="006666FA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61699DD" w14:textId="5B8A7147" w:rsidR="00891AEE" w:rsidRDefault="00891AEE" w:rsidP="0089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C197213" w14:textId="77777777" w:rsidR="00891AEE" w:rsidRPr="006666FA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3A24FD" w14:textId="6CD38C42" w:rsidR="00891AEE" w:rsidRPr="00C07B1A" w:rsidRDefault="00BE7E77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891A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891AEE" w:rsidRPr="002939C5" w14:paraId="068D0073" w14:textId="77777777" w:rsidTr="002C047A">
        <w:tc>
          <w:tcPr>
            <w:tcW w:w="2520" w:type="dxa"/>
          </w:tcPr>
          <w:p w14:paraId="73B0E406" w14:textId="77777777" w:rsidR="00891AEE" w:rsidRPr="006666FA" w:rsidRDefault="00891AEE" w:rsidP="00891AEE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รวมหนี้สินที่มีภาระดอกเบี้ย</w:t>
            </w:r>
          </w:p>
        </w:tc>
        <w:tc>
          <w:tcPr>
            <w:tcW w:w="191" w:type="dxa"/>
          </w:tcPr>
          <w:p w14:paraId="6428B19D" w14:textId="77777777" w:rsidR="00891AEE" w:rsidRPr="006666FA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2C28F" w14:textId="6BA6228F" w:rsidR="00891AEE" w:rsidRPr="002939C5" w:rsidRDefault="004C49B0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891A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011</w:t>
            </w:r>
          </w:p>
        </w:tc>
        <w:tc>
          <w:tcPr>
            <w:tcW w:w="164" w:type="dxa"/>
            <w:vAlign w:val="bottom"/>
          </w:tcPr>
          <w:p w14:paraId="1E5E985B" w14:textId="77777777" w:rsidR="00891AEE" w:rsidRPr="002939C5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79B93" w14:textId="1CC47666" w:rsidR="00891AEE" w:rsidRPr="002939C5" w:rsidRDefault="00891AEE" w:rsidP="0089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74E818F0" w14:textId="77777777" w:rsidR="00891AEE" w:rsidRPr="002939C5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1946B" w14:textId="19AA9D93" w:rsidR="00891AEE" w:rsidRPr="002939C5" w:rsidRDefault="004C49B0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891A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011</w:t>
            </w:r>
          </w:p>
        </w:tc>
        <w:tc>
          <w:tcPr>
            <w:tcW w:w="167" w:type="dxa"/>
            <w:vAlign w:val="bottom"/>
          </w:tcPr>
          <w:p w14:paraId="48778FA2" w14:textId="77777777" w:rsidR="00891AEE" w:rsidRPr="002939C5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E0D9F" w14:textId="6173DBCF" w:rsidR="00891AEE" w:rsidRPr="002939C5" w:rsidRDefault="00BE7E77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</w:t>
            </w:r>
            <w:r w:rsidR="00891A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594</w:t>
            </w:r>
          </w:p>
        </w:tc>
        <w:tc>
          <w:tcPr>
            <w:tcW w:w="164" w:type="dxa"/>
            <w:vAlign w:val="bottom"/>
          </w:tcPr>
          <w:p w14:paraId="54ED6972" w14:textId="77777777" w:rsidR="00891AEE" w:rsidRPr="002939C5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32EB4" w14:textId="2067E6B6" w:rsidR="00891AEE" w:rsidRPr="00736E14" w:rsidRDefault="00891AEE" w:rsidP="0089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65385A2" w14:textId="77777777" w:rsidR="00891AEE" w:rsidRPr="002939C5" w:rsidRDefault="00891AEE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A7450" w14:textId="721F8060" w:rsidR="00891AEE" w:rsidRPr="002939C5" w:rsidRDefault="00BE7E77" w:rsidP="00891AE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</w:t>
            </w:r>
            <w:r w:rsidR="00891A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594</w:t>
            </w:r>
          </w:p>
        </w:tc>
      </w:tr>
    </w:tbl>
    <w:p w14:paraId="04101327" w14:textId="0229FDDD" w:rsidR="002A2DDC" w:rsidRDefault="00BF392C" w:rsidP="002A2DDC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2A2D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br w:type="page"/>
      </w:r>
    </w:p>
    <w:p w14:paraId="2F66C91E" w14:textId="3BAFFDB8" w:rsidR="00B7766D" w:rsidRPr="002A2DDC" w:rsidRDefault="00B7766D" w:rsidP="005700E0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2A2D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="004C49B0" w:rsidRPr="004C49B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</w:t>
      </w:r>
      <w:r w:rsidR="00BE7E77" w:rsidRPr="00BE7E7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</w:t>
      </w:r>
      <w:r w:rsidRPr="002A2DD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ธันวาคม มีรายละเอียดของหลักประกันซึ่งเป็นสินทรัพย์ดังนี้</w:t>
      </w:r>
    </w:p>
    <w:p w14:paraId="4486B7F8" w14:textId="77777777" w:rsidR="000C1D5F" w:rsidRPr="00E366E8" w:rsidRDefault="000C1D5F" w:rsidP="005700E0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40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329"/>
        <w:gridCol w:w="900"/>
        <w:gridCol w:w="1121"/>
        <w:gridCol w:w="164"/>
        <w:gridCol w:w="1186"/>
        <w:gridCol w:w="164"/>
        <w:gridCol w:w="1185"/>
        <w:gridCol w:w="171"/>
        <w:gridCol w:w="1181"/>
      </w:tblGrid>
      <w:tr w:rsidR="00850BF6" w:rsidRPr="006666FA" w14:paraId="57A41AA6" w14:textId="77777777">
        <w:trPr>
          <w:tblHeader/>
        </w:trPr>
        <w:tc>
          <w:tcPr>
            <w:tcW w:w="1771" w:type="pct"/>
          </w:tcPr>
          <w:p w14:paraId="153E5799" w14:textId="77777777" w:rsidR="00850BF6" w:rsidRPr="006666FA" w:rsidRDefault="00850BF6" w:rsidP="00850B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79" w:type="pct"/>
            <w:tcBorders>
              <w:left w:val="nil"/>
            </w:tcBorders>
            <w:vAlign w:val="bottom"/>
          </w:tcPr>
          <w:p w14:paraId="13B337F1" w14:textId="12BFEEC7" w:rsidR="00850BF6" w:rsidRPr="006666FA" w:rsidRDefault="00850BF6" w:rsidP="00850B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5D75C43C" w14:textId="77777777" w:rsidR="00850BF6" w:rsidRPr="006666FA" w:rsidRDefault="00850BF6" w:rsidP="00850BF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7" w:type="pct"/>
          </w:tcPr>
          <w:p w14:paraId="09F607AB" w14:textId="77777777" w:rsidR="00850BF6" w:rsidRPr="006666FA" w:rsidRDefault="00850BF6" w:rsidP="00850BF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3E90E4BE" w14:textId="77777777" w:rsidR="00850BF6" w:rsidRPr="006666FA" w:rsidRDefault="00850BF6" w:rsidP="00850BF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14D69" w:rsidRPr="006666FA" w14:paraId="1640AEC7" w14:textId="77777777">
        <w:trPr>
          <w:trHeight w:val="308"/>
          <w:tblHeader/>
        </w:trPr>
        <w:tc>
          <w:tcPr>
            <w:tcW w:w="1771" w:type="pct"/>
          </w:tcPr>
          <w:p w14:paraId="4D9F3309" w14:textId="77777777" w:rsidR="00214D69" w:rsidRPr="006666FA" w:rsidRDefault="00214D69" w:rsidP="00214D6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" w:type="pct"/>
            <w:tcBorders>
              <w:left w:val="nil"/>
            </w:tcBorders>
            <w:vAlign w:val="bottom"/>
          </w:tcPr>
          <w:p w14:paraId="6F75CD36" w14:textId="75FB392F" w:rsidR="00214D69" w:rsidRPr="006666FA" w:rsidRDefault="00214D69" w:rsidP="00214D6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3751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596" w:type="pct"/>
            <w:vAlign w:val="center"/>
          </w:tcPr>
          <w:p w14:paraId="154E94DE" w14:textId="5EF37EFA" w:rsidR="00214D69" w:rsidRPr="006666FA" w:rsidRDefault="00BE7E77" w:rsidP="00214D69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87" w:type="pct"/>
            <w:vAlign w:val="center"/>
          </w:tcPr>
          <w:p w14:paraId="02B1D30E" w14:textId="77777777" w:rsidR="00214D69" w:rsidRPr="006666FA" w:rsidRDefault="00214D69" w:rsidP="00214D6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vAlign w:val="center"/>
          </w:tcPr>
          <w:p w14:paraId="7AFA81B8" w14:textId="499AAAE2" w:rsidR="00214D69" w:rsidRPr="006666FA" w:rsidRDefault="00BE7E77" w:rsidP="00214D69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87" w:type="pct"/>
          </w:tcPr>
          <w:p w14:paraId="774F748B" w14:textId="77777777" w:rsidR="00214D69" w:rsidRPr="006666FA" w:rsidRDefault="00214D69" w:rsidP="00214D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3E36DD46" w14:textId="39B24AD2" w:rsidR="00214D69" w:rsidRPr="006666FA" w:rsidRDefault="00BE7E77" w:rsidP="00214D69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91" w:type="pct"/>
            <w:vAlign w:val="center"/>
          </w:tcPr>
          <w:p w14:paraId="59D3AC1B" w14:textId="77777777" w:rsidR="00214D69" w:rsidRPr="006666FA" w:rsidRDefault="00214D69" w:rsidP="00214D6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vAlign w:val="center"/>
          </w:tcPr>
          <w:p w14:paraId="287E744E" w14:textId="2EE4EAF8" w:rsidR="00214D69" w:rsidRPr="006666FA" w:rsidRDefault="00BE7E77" w:rsidP="00214D69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</w:tr>
      <w:tr w:rsidR="00850BF6" w:rsidRPr="006666FA" w14:paraId="1A5D5764" w14:textId="77777777" w:rsidTr="008940FD">
        <w:trPr>
          <w:trHeight w:val="344"/>
          <w:tblHeader/>
        </w:trPr>
        <w:tc>
          <w:tcPr>
            <w:tcW w:w="1771" w:type="pct"/>
          </w:tcPr>
          <w:p w14:paraId="4A7DC4FC" w14:textId="77777777" w:rsidR="00850BF6" w:rsidRPr="006666FA" w:rsidRDefault="00850BF6" w:rsidP="00850BF6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9" w:type="pct"/>
            <w:tcBorders>
              <w:left w:val="nil"/>
            </w:tcBorders>
          </w:tcPr>
          <w:p w14:paraId="55FAD655" w14:textId="77777777" w:rsidR="00850BF6" w:rsidRPr="006666FA" w:rsidRDefault="00850BF6" w:rsidP="00850BF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1" w:type="pct"/>
            <w:gridSpan w:val="7"/>
          </w:tcPr>
          <w:p w14:paraId="12FD4C1B" w14:textId="77777777" w:rsidR="00850BF6" w:rsidRPr="006666FA" w:rsidRDefault="00850BF6" w:rsidP="00850BF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4D69" w:rsidRPr="006666FA" w14:paraId="367DF276" w14:textId="77777777" w:rsidTr="008940FD">
        <w:tc>
          <w:tcPr>
            <w:tcW w:w="1771" w:type="pct"/>
          </w:tcPr>
          <w:p w14:paraId="09EE57EC" w14:textId="77777777" w:rsidR="00214D69" w:rsidRPr="006666FA" w:rsidRDefault="00214D69" w:rsidP="00214D69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เงินฝากธนาคารที่ติดภาระค้ำประกัน</w:t>
            </w:r>
          </w:p>
        </w:tc>
        <w:tc>
          <w:tcPr>
            <w:tcW w:w="479" w:type="pct"/>
            <w:tcBorders>
              <w:left w:val="nil"/>
            </w:tcBorders>
          </w:tcPr>
          <w:p w14:paraId="17AF9BE1" w14:textId="77777777" w:rsidR="00214D69" w:rsidRPr="006666FA" w:rsidRDefault="00214D69" w:rsidP="00214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46FBC17B" w14:textId="346B1FAF" w:rsidR="00214D69" w:rsidRPr="008963FC" w:rsidRDefault="00B561A4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B1E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87" w:type="pct"/>
          </w:tcPr>
          <w:p w14:paraId="433A751C" w14:textId="77777777" w:rsidR="00214D69" w:rsidRPr="008963FC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4AB7C74" w14:textId="4D5A80E4" w:rsidR="00214D69" w:rsidRPr="00921CAE" w:rsidRDefault="00BE7E77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14D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87" w:type="pct"/>
          </w:tcPr>
          <w:p w14:paraId="31D23A58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</w:tcPr>
          <w:p w14:paraId="69151164" w14:textId="466A2E2E" w:rsidR="00214D69" w:rsidRPr="00FB4D9D" w:rsidRDefault="00484BCF" w:rsidP="00214D69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684917D8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5724B699" w14:textId="24D7EC82" w:rsidR="00214D69" w:rsidRPr="006666FA" w:rsidRDefault="00214D69" w:rsidP="00214D69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4D69" w:rsidRPr="006666FA" w14:paraId="4B298624" w14:textId="77777777" w:rsidTr="008940FD">
        <w:tc>
          <w:tcPr>
            <w:tcW w:w="1771" w:type="pct"/>
          </w:tcPr>
          <w:p w14:paraId="1DC5C15D" w14:textId="25CABA22" w:rsidR="00214D69" w:rsidRPr="001504D4" w:rsidRDefault="00214D69" w:rsidP="00214D69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04D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479" w:type="pct"/>
            <w:tcBorders>
              <w:left w:val="nil"/>
            </w:tcBorders>
          </w:tcPr>
          <w:p w14:paraId="4697DC95" w14:textId="0BC518D5" w:rsidR="00214D69" w:rsidRPr="001504D4" w:rsidRDefault="00214D69" w:rsidP="00214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4AF62B20" w14:textId="036B1391" w:rsidR="00214D69" w:rsidRPr="001504D4" w:rsidRDefault="00BE7E77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B1EF9" w:rsidRPr="5D5AA6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536</w:t>
            </w:r>
            <w:r w:rsidR="4BA3588C" w:rsidRPr="5D5AA6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87" w:type="pct"/>
          </w:tcPr>
          <w:p w14:paraId="60E15326" w14:textId="7D5051FF" w:rsidR="00214D69" w:rsidRPr="001504D4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F3FC18E" w14:textId="51691AB1" w:rsidR="00214D69" w:rsidRPr="00921CAE" w:rsidRDefault="004C49B0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779</w:t>
            </w:r>
            <w:r w:rsidR="00214D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87" w:type="pct"/>
          </w:tcPr>
          <w:p w14:paraId="0BF13BE2" w14:textId="77777777" w:rsidR="00214D69" w:rsidRPr="001504D4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</w:tcPr>
          <w:p w14:paraId="4092F1AB" w14:textId="74552601" w:rsidR="00214D69" w:rsidRPr="001504D4" w:rsidRDefault="00484BCF" w:rsidP="00214D69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604DF92C" w14:textId="77777777" w:rsidR="00214D69" w:rsidRPr="001504D4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2A5CF4D6" w14:textId="277F2C6B" w:rsidR="00214D69" w:rsidRDefault="00214D69" w:rsidP="00214D69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4D69" w:rsidRPr="006666FA" w14:paraId="056B37E3" w14:textId="77777777" w:rsidTr="008940FD">
        <w:tc>
          <w:tcPr>
            <w:tcW w:w="1771" w:type="pct"/>
          </w:tcPr>
          <w:p w14:paraId="5DFA5602" w14:textId="534F5C6E" w:rsidR="00214D69" w:rsidRPr="001504D4" w:rsidRDefault="00214D69" w:rsidP="00214D69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BF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479" w:type="pct"/>
            <w:tcBorders>
              <w:left w:val="nil"/>
            </w:tcBorders>
          </w:tcPr>
          <w:p w14:paraId="67C27293" w14:textId="79F66260" w:rsidR="00214D69" w:rsidRPr="00815149" w:rsidRDefault="00BE7E77" w:rsidP="00214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E7E77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596" w:type="pct"/>
          </w:tcPr>
          <w:p w14:paraId="29B2682A" w14:textId="48DB5888" w:rsidR="00214D69" w:rsidRPr="00C64585" w:rsidRDefault="00BE7E77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0B1E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87" w:type="pct"/>
          </w:tcPr>
          <w:p w14:paraId="3C52E947" w14:textId="77777777" w:rsidR="00214D69" w:rsidRPr="001504D4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3CC1059" w14:textId="009E1A1A" w:rsidR="00214D69" w:rsidRPr="00921CAE" w:rsidRDefault="004C49B0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214D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87" w:type="pct"/>
          </w:tcPr>
          <w:p w14:paraId="569C1214" w14:textId="77777777" w:rsidR="00214D69" w:rsidRPr="001504D4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</w:tcPr>
          <w:p w14:paraId="3C6E6ABF" w14:textId="03222BF3" w:rsidR="00214D69" w:rsidRPr="001504D4" w:rsidRDefault="004C49B0" w:rsidP="00214D6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AD16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91" w:type="pct"/>
          </w:tcPr>
          <w:p w14:paraId="73020749" w14:textId="77777777" w:rsidR="00214D69" w:rsidRPr="001504D4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2FDE7CEC" w14:textId="01443B1C" w:rsidR="00214D69" w:rsidRPr="001504D4" w:rsidRDefault="004C49B0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4D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214D69" w:rsidRPr="006666FA" w14:paraId="6EB37686" w14:textId="77777777" w:rsidTr="008940FD">
        <w:tc>
          <w:tcPr>
            <w:tcW w:w="1771" w:type="pct"/>
          </w:tcPr>
          <w:p w14:paraId="48D3C500" w14:textId="1DA46850" w:rsidR="00214D69" w:rsidRPr="00243BF7" w:rsidRDefault="00214D69" w:rsidP="00214D69">
            <w:pPr>
              <w:spacing w:line="240" w:lineRule="auto"/>
              <w:ind w:right="-259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สินทรัพย์ให้เช่าตามสัญญาเช่า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ดำเนินงาน</w:t>
            </w:r>
          </w:p>
        </w:tc>
        <w:tc>
          <w:tcPr>
            <w:tcW w:w="479" w:type="pct"/>
            <w:tcBorders>
              <w:left w:val="nil"/>
            </w:tcBorders>
          </w:tcPr>
          <w:p w14:paraId="7F397ADF" w14:textId="4C686A2C" w:rsidR="00214D69" w:rsidRPr="00815149" w:rsidRDefault="00BE7E77" w:rsidP="00214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E7E77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596" w:type="pct"/>
          </w:tcPr>
          <w:p w14:paraId="5B2BB01A" w14:textId="435EF2B7" w:rsidR="00214D69" w:rsidRPr="00C64585" w:rsidRDefault="00BE7E77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B1E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87" w:type="pct"/>
          </w:tcPr>
          <w:p w14:paraId="360FAF49" w14:textId="77777777" w:rsidR="00214D69" w:rsidRPr="001504D4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2C45532" w14:textId="795A3BBC" w:rsidR="00214D69" w:rsidRPr="00921CAE" w:rsidRDefault="00BE7E77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214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  <w:tc>
          <w:tcPr>
            <w:tcW w:w="87" w:type="pct"/>
          </w:tcPr>
          <w:p w14:paraId="11051232" w14:textId="77777777" w:rsidR="00214D69" w:rsidRPr="001504D4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</w:tcPr>
          <w:p w14:paraId="0A97B008" w14:textId="6E8D8668" w:rsidR="00214D69" w:rsidRPr="004E1CFF" w:rsidRDefault="00484BCF" w:rsidP="00214D69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7848C84B" w14:textId="77777777" w:rsidR="00214D69" w:rsidRPr="001504D4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1B38D797" w14:textId="1DA0BC2E" w:rsidR="00214D69" w:rsidRPr="004E1CFF" w:rsidRDefault="00214D69" w:rsidP="00214D69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4D69" w:rsidRPr="006666FA" w14:paraId="6A8E0B93" w14:textId="77777777" w:rsidTr="008940FD">
        <w:tc>
          <w:tcPr>
            <w:tcW w:w="1771" w:type="pct"/>
          </w:tcPr>
          <w:p w14:paraId="625CAD14" w14:textId="40D24E8A" w:rsidR="00214D69" w:rsidRPr="00243BF7" w:rsidRDefault="00214D69" w:rsidP="00214D69">
            <w:pPr>
              <w:spacing w:line="240" w:lineRule="auto"/>
              <w:ind w:right="-259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243BF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79" w:type="pct"/>
            <w:tcBorders>
              <w:left w:val="nil"/>
            </w:tcBorders>
          </w:tcPr>
          <w:p w14:paraId="1868D5A0" w14:textId="7FDEF100" w:rsidR="00214D69" w:rsidRPr="00815149" w:rsidRDefault="00BE7E77" w:rsidP="00214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596" w:type="pct"/>
          </w:tcPr>
          <w:p w14:paraId="08D80A2F" w14:textId="7FC78649" w:rsidR="00214D69" w:rsidRPr="00C64585" w:rsidRDefault="004C49B0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</w:t>
            </w:r>
            <w:r w:rsidR="000B1E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87" w:type="pct"/>
          </w:tcPr>
          <w:p w14:paraId="630B633F" w14:textId="77777777" w:rsidR="00214D69" w:rsidRPr="001504D4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6EB4E3D" w14:textId="642BC711" w:rsidR="00214D69" w:rsidRPr="00921CAE" w:rsidRDefault="004C49B0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14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87" w:type="pct"/>
          </w:tcPr>
          <w:p w14:paraId="4C2558A5" w14:textId="77777777" w:rsidR="00214D69" w:rsidRPr="001504D4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</w:tcPr>
          <w:p w14:paraId="4FC68DA7" w14:textId="019FE7D5" w:rsidR="00214D69" w:rsidRPr="00C64585" w:rsidRDefault="00484BCF" w:rsidP="00214D69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0F352619" w14:textId="77777777" w:rsidR="00214D69" w:rsidRPr="001504D4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05034C2D" w14:textId="0E3A3AA9" w:rsidR="00214D69" w:rsidRPr="004E1CFF" w:rsidRDefault="00214D69" w:rsidP="00214D69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14D69" w:rsidRPr="006666FA" w14:paraId="6896E6EC" w14:textId="77777777" w:rsidTr="008940FD">
        <w:tc>
          <w:tcPr>
            <w:tcW w:w="1771" w:type="pct"/>
          </w:tcPr>
          <w:p w14:paraId="0B22669F" w14:textId="26B00DF3" w:rsidR="00214D69" w:rsidRPr="00243BF7" w:rsidRDefault="00214D69" w:rsidP="00214D6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43BF7">
              <w:rPr>
                <w:rFonts w:asciiTheme="majorBidi" w:hAnsiTheme="majorBidi" w:cs="Angsana New" w:hint="cs"/>
                <w:sz w:val="30"/>
                <w:szCs w:val="30"/>
                <w:cs/>
                <w:lang w:eastAsia="en-GB" w:bidi="th-TH"/>
              </w:rPr>
              <w:t>สินทรัพย์สิทธิการใช้</w:t>
            </w:r>
          </w:p>
        </w:tc>
        <w:tc>
          <w:tcPr>
            <w:tcW w:w="479" w:type="pct"/>
            <w:tcBorders>
              <w:left w:val="nil"/>
            </w:tcBorders>
          </w:tcPr>
          <w:p w14:paraId="41C7965D" w14:textId="0B85073E" w:rsidR="00214D69" w:rsidRPr="00815149" w:rsidRDefault="00BE7E77" w:rsidP="00214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596" w:type="pct"/>
          </w:tcPr>
          <w:p w14:paraId="20E034E5" w14:textId="7A8DF9F7" w:rsidR="00214D69" w:rsidRDefault="004C49B0" w:rsidP="00214D6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B1E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  <w:r w:rsidR="00C41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489</w:t>
            </w:r>
          </w:p>
        </w:tc>
        <w:tc>
          <w:tcPr>
            <w:tcW w:w="87" w:type="pct"/>
          </w:tcPr>
          <w:p w14:paraId="5459F721" w14:textId="77777777" w:rsidR="00214D69" w:rsidRPr="008963FC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A6A80D6" w14:textId="2AEB4E6D" w:rsidR="00214D69" w:rsidRPr="00921CAE" w:rsidRDefault="004C49B0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14D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14D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  <w:tc>
          <w:tcPr>
            <w:tcW w:w="87" w:type="pct"/>
          </w:tcPr>
          <w:p w14:paraId="02DD4F0A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7F2DD612" w14:textId="58ACD3F2" w:rsidR="00214D69" w:rsidRPr="003E3862" w:rsidRDefault="004C49B0" w:rsidP="00214D6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AD16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1" w:type="pct"/>
          </w:tcPr>
          <w:p w14:paraId="1C7A6D86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1FC87756" w14:textId="3332D5F4" w:rsidR="00214D69" w:rsidRDefault="004C49B0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214D6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75</w:t>
            </w:r>
            <w:r w:rsidR="00BE7E77"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214D69" w:rsidRPr="006666FA" w14:paraId="5207D3A0" w14:textId="77777777" w:rsidTr="008940FD">
        <w:tc>
          <w:tcPr>
            <w:tcW w:w="1771" w:type="pct"/>
          </w:tcPr>
          <w:p w14:paraId="294CABE2" w14:textId="77777777" w:rsidR="00214D69" w:rsidRPr="006666FA" w:rsidRDefault="00214D69" w:rsidP="00214D6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9" w:type="pct"/>
            <w:tcBorders>
              <w:left w:val="nil"/>
            </w:tcBorders>
          </w:tcPr>
          <w:p w14:paraId="7D6AD42A" w14:textId="77777777" w:rsidR="00214D69" w:rsidRPr="006666FA" w:rsidRDefault="00214D69" w:rsidP="00214D6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65A5203" w14:textId="3B3C0974" w:rsidR="00214D69" w:rsidRPr="002939C5" w:rsidRDefault="004C49B0" w:rsidP="00214D6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8819B6" w:rsidRPr="46665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561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77EB1012" w:rsidRPr="46665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87" w:type="pct"/>
          </w:tcPr>
          <w:p w14:paraId="5208EF37" w14:textId="77777777" w:rsidR="00214D69" w:rsidRPr="002939C5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BCDFEAD" w14:textId="0A78AFE6" w:rsidR="00214D69" w:rsidRPr="002939C5" w:rsidRDefault="004C49B0" w:rsidP="00214D6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214D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14D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</w:t>
            </w:r>
          </w:p>
        </w:tc>
        <w:tc>
          <w:tcPr>
            <w:tcW w:w="87" w:type="pct"/>
          </w:tcPr>
          <w:p w14:paraId="68B009B0" w14:textId="77777777" w:rsidR="00214D69" w:rsidRPr="002939C5" w:rsidRDefault="00214D69" w:rsidP="00214D6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47092C8" w14:textId="5D1CDADF" w:rsidR="00214D69" w:rsidRPr="002939C5" w:rsidRDefault="004C49B0" w:rsidP="00214D6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528D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91" w:type="pct"/>
          </w:tcPr>
          <w:p w14:paraId="2DBBE770" w14:textId="77777777" w:rsidR="00214D69" w:rsidRPr="002939C5" w:rsidRDefault="00214D69" w:rsidP="00214D6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CAA72EE" w14:textId="4E3A0DA0" w:rsidR="00214D69" w:rsidRPr="002939C5" w:rsidRDefault="004C49B0" w:rsidP="00214D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9B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97</w:t>
            </w:r>
            <w:r w:rsidR="00214D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4C49B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693</w:t>
            </w:r>
          </w:p>
        </w:tc>
      </w:tr>
    </w:tbl>
    <w:p w14:paraId="0C471EF1" w14:textId="77777777" w:rsidR="00C07B1A" w:rsidRPr="00E366E8" w:rsidRDefault="00C07B1A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B853F42" w14:textId="1C51E190" w:rsidR="00B7766D" w:rsidRPr="006666FA" w:rsidRDefault="00B7766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เงินกู้ยืมระยะสั้นจากสถาบันการเงิน</w:t>
      </w:r>
    </w:p>
    <w:p w14:paraId="11D882EC" w14:textId="77777777" w:rsidR="00B7766D" w:rsidRPr="00E366E8" w:rsidRDefault="00B7766D" w:rsidP="00B7766D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0B0EAB3" w14:textId="6AAFB835" w:rsidR="00B7766D" w:rsidRPr="00634D88" w:rsidRDefault="00B7766D" w:rsidP="00A6298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568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603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บริษัทมีเงินกู้ยืมระยะสั้นจากสถาบันการเงินในประเทศหลายแห่ง</w:t>
      </w:r>
      <w:r w:rsidR="006D066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C5F7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มีอัตราดอกเบี้ยตามที่ระบุไว้ในแต่ละตั๋วสัญญาใช้เงิน วงเงินเหล่านี้</w:t>
      </w:r>
      <w:r w:rsidRPr="004322AF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ถูกค้ำประกันโดยสิ่งปลูกสร้าง</w:t>
      </w:r>
      <w:r w:rsidRPr="004322AF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4322AF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สินทรัพย์ให้เช่าตามสัญญาเช่าดำเนินงาน</w:t>
      </w:r>
      <w:r w:rsidR="0006714F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="002C5F7B" w:rsidRPr="004322AF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สินทรัพย์</w:t>
      </w:r>
      <w:r w:rsidRPr="004322AF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สิทธิ</w:t>
      </w:r>
      <w:r w:rsidR="002C5F7B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การ</w:t>
      </w:r>
      <w:r w:rsidR="00243BF7" w:rsidRPr="004322AF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ใช้</w:t>
      </w:r>
      <w:r w:rsidRPr="004322AF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บาง</w:t>
      </w:r>
      <w:r w:rsidRPr="00634D88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ส่ว</w:t>
      </w:r>
      <w:r w:rsidRPr="007643EC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น</w:t>
      </w:r>
      <w:r w:rsidRPr="00745B01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ของ</w:t>
      </w:r>
      <w:r w:rsidR="007643EC" w:rsidRPr="00745B01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กลุ่ม</w:t>
      </w:r>
      <w:r w:rsidRPr="00745B01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บริษัท</w:t>
      </w:r>
      <w:r w:rsidR="00FE6F1B" w:rsidRPr="007643EC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 บริษัท</w:t>
      </w:r>
      <w:r w:rsidR="00F4026A" w:rsidRPr="007643E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และบริษัทย่อยแห่งหนึ่ง </w:t>
      </w:r>
      <w:r w:rsidRPr="007643E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และกรรมการของบริษัท</w:t>
      </w:r>
    </w:p>
    <w:p w14:paraId="6CCA690B" w14:textId="77777777" w:rsidR="0086642F" w:rsidRPr="00E366E8" w:rsidRDefault="0086642F" w:rsidP="00A6298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E2878EC" w14:textId="77777777" w:rsidR="00B7766D" w:rsidRPr="00CD73FC" w:rsidRDefault="00B7766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เจ้าหนี้สินเชื่อสำหรับสินค้าเพื่อการจัดแสดง</w:t>
      </w:r>
    </w:p>
    <w:p w14:paraId="11B3A970" w14:textId="77777777" w:rsidR="00B7766D" w:rsidRPr="00E366E8" w:rsidRDefault="00B7766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477F967" w14:textId="78793AAD" w:rsidR="00B7766D" w:rsidRDefault="00B7766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568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กลุ่มบริษัทมีเจ้าหนี้สินเชื่อสำหรับสินค้าเพื่อการจัดแสดงโดยมีอัตราดอกเบี้ยอยู่ระหว่างร้อยละ</w:t>
      </w:r>
      <w:r w:rsidR="00D63D2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Theme="majorBidi" w:hAnsiTheme="majorBidi" w:cstheme="majorBidi" w:hint="cs"/>
          <w:sz w:val="30"/>
          <w:szCs w:val="30"/>
          <w:lang w:val="en-US" w:bidi="th-TH"/>
        </w:rPr>
        <w:t>3</w:t>
      </w:r>
      <w:r w:rsidR="00D63D2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.</w:t>
      </w:r>
      <w:r w:rsidR="004C49B0" w:rsidRPr="004C49B0">
        <w:rPr>
          <w:rFonts w:asciiTheme="majorBidi" w:hAnsiTheme="majorBidi" w:cstheme="majorBidi" w:hint="cs"/>
          <w:sz w:val="30"/>
          <w:szCs w:val="30"/>
          <w:lang w:val="en-US" w:bidi="th-TH"/>
        </w:rPr>
        <w:t>59</w:t>
      </w:r>
      <w:r w:rsidR="00736E1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ต่อปี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ถึงร้อยละ</w:t>
      </w:r>
      <w:r w:rsidR="00D63D2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Theme="majorBidi" w:hAnsiTheme="majorBidi" w:cstheme="majorBidi" w:hint="cs"/>
          <w:sz w:val="30"/>
          <w:szCs w:val="30"/>
          <w:lang w:val="en-US" w:bidi="th-TH"/>
        </w:rPr>
        <w:t>7</w:t>
      </w:r>
      <w:r w:rsidR="00D63D2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.</w:t>
      </w:r>
      <w:r w:rsidR="00BE7E77" w:rsidRPr="00BE7E77">
        <w:rPr>
          <w:rFonts w:asciiTheme="majorBidi" w:hAnsiTheme="majorBidi" w:cstheme="majorBidi" w:hint="cs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 w:hint="cs"/>
          <w:sz w:val="30"/>
          <w:szCs w:val="30"/>
          <w:lang w:val="en-US" w:bidi="th-TH"/>
        </w:rPr>
        <w:t>6</w:t>
      </w:r>
      <w:r w:rsidR="00736E1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ต่อปี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="00BE7E77" w:rsidRPr="00BE7E7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567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ร้อยละ 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</w:t>
      </w:r>
      <w:r w:rsidR="00736E1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BE7E77" w:rsidRPr="00BE7E7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01</w:t>
      </w:r>
      <w:r w:rsidR="000E6D9E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ต่อปี ถึงร้อยละ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="00736E1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</w:t>
      </w:r>
      <w:r w:rsidR="00BE7E77" w:rsidRPr="00BE7E7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0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ต่อปี)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เจ้าหนี้สินเชื่อสำหรับสินค้าเพื่อการจัดแสดงดังกล่าว ถูกค้ำประกันโดยกรรมการของบริษัท</w:t>
      </w:r>
      <w:r w:rsidR="003F484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และบริษัทย่อย</w:t>
      </w:r>
    </w:p>
    <w:p w14:paraId="3C59C020" w14:textId="77777777" w:rsidR="00E366E8" w:rsidRPr="00E366E8" w:rsidRDefault="00E366E8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3381287B" w14:textId="1ECFBC47" w:rsidR="00B7766D" w:rsidRPr="00CD73FC" w:rsidRDefault="00B7766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เงินกู้ยืมระยะสั้นจากกิจการอื่น</w:t>
      </w:r>
    </w:p>
    <w:p w14:paraId="7CFACB20" w14:textId="77777777" w:rsidR="00B7766D" w:rsidRPr="00E366E8" w:rsidRDefault="00B7766D" w:rsidP="00B7766D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C4F7FAA" w14:textId="1D52DC9C" w:rsidR="00B7766D" w:rsidRDefault="00B7766D" w:rsidP="0094456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568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C365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บริษัทมีเงินกู้ยืมระยะสั้นจากกิจการอื่นหลายแห่ง</w:t>
      </w:r>
      <w:r w:rsidR="00F6360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ซึ่ง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มีอัตราดอกเบี้ยตามที่ระบุไว้ในแต่ละตั๋วสัญญาใช้เงิน วงเงินเหล่านี้ถูกค้ำประกันโดย</w:t>
      </w:r>
      <w:r w:rsidR="0008776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สินค้าคงเหลือของกลุ่มบริษัท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และกรรมการของบริษัท</w:t>
      </w:r>
    </w:p>
    <w:p w14:paraId="769D7543" w14:textId="77777777" w:rsidR="00F63607" w:rsidRDefault="00F63607" w:rsidP="0094456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7D91DDF" w14:textId="77777777" w:rsidR="00F63607" w:rsidRDefault="00F63607" w:rsidP="0094456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D1DB696" w14:textId="77777777" w:rsidR="00F63607" w:rsidRDefault="00F63607" w:rsidP="0094456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A942D44" w14:textId="208A5190" w:rsidR="006D0669" w:rsidRPr="006D0669" w:rsidRDefault="006D0669" w:rsidP="006D066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6D0669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lastRenderedPageBreak/>
        <w:t>เงินกู้ยืมระยะสั้นจากกิจการที่เกี่ยวข้องกัน</w:t>
      </w:r>
    </w:p>
    <w:p w14:paraId="27EE2B47" w14:textId="77777777" w:rsidR="006D0669" w:rsidRDefault="006D0669" w:rsidP="006D066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4E98718" w14:textId="297819C7" w:rsidR="00FE6F1B" w:rsidRPr="00FE6F1B" w:rsidRDefault="00FE6F1B" w:rsidP="00FE6F1B">
      <w:pPr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en-US"/>
        </w:rPr>
      </w:pPr>
      <w:r w:rsidRPr="00FE6F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ณ</w:t>
      </w:r>
      <w:r w:rsidRPr="00FE6F1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E6F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วันที่</w:t>
      </w:r>
      <w:r w:rsidRPr="00FE6F1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3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1</w:t>
      </w:r>
      <w:r w:rsidRPr="00FE6F1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E6F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ธันวาคม</w:t>
      </w:r>
      <w:r w:rsidRPr="00FE6F1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E7E77" w:rsidRPr="00BE7E77">
        <w:rPr>
          <w:rFonts w:asciiTheme="majorBidi" w:hAnsiTheme="majorBidi" w:cs="Angsana New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="Angsana New"/>
          <w:sz w:val="30"/>
          <w:szCs w:val="30"/>
          <w:lang w:val="en-US"/>
        </w:rPr>
        <w:t>568</w:t>
      </w:r>
      <w:r w:rsidRPr="00FE6F1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67695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กลุ่ม</w:t>
      </w:r>
      <w:r w:rsidRPr="00FE6F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</w:t>
      </w:r>
      <w:r w:rsidR="0067695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ษัทมีเงินกู้ยืมระยะสั้นจาก</w:t>
      </w:r>
      <w:r w:rsidR="000E6D9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กิจการที่เกี่ยวข้องกัน</w:t>
      </w:r>
      <w:r w:rsidR="00FA24F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แห่ง</w:t>
      </w:r>
      <w:r w:rsidR="0067695E" w:rsidRPr="00760D9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หนึ่ง</w:t>
      </w:r>
      <w:r w:rsidR="002B5715" w:rsidRPr="00760D93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="00F63607" w:rsidRPr="00760D9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ซึ่ง</w:t>
      </w:r>
      <w:r w:rsidR="0067695E" w:rsidRPr="00760D9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มีอั</w:t>
      </w:r>
      <w:r w:rsidR="0067695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ตราดอกเบี้ยตามที่ระบุไว้ในแต่ละตั๋วสัญญา</w:t>
      </w:r>
      <w:r w:rsidR="00F426B3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วงเงินเหล่านี้ถูกค้ำประกันโดยสินค้าคงเหลือของกลุ่มบริษัทและบริษัท</w:t>
      </w:r>
    </w:p>
    <w:p w14:paraId="44D8F029" w14:textId="77777777" w:rsidR="00E57933" w:rsidRPr="006666FA" w:rsidRDefault="00E57933" w:rsidP="00FE6F1B">
      <w:pPr>
        <w:spacing w:line="240" w:lineRule="atLeast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AE8B874" w14:textId="7A1406DF" w:rsidR="00CD73FC" w:rsidRDefault="00E57933" w:rsidP="00E57933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4711D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เงินกู้ยืมระยะยาวจากสถาบันการเงิน</w:t>
      </w:r>
    </w:p>
    <w:p w14:paraId="3733732D" w14:textId="77777777" w:rsidR="00E57933" w:rsidRPr="006666FA" w:rsidRDefault="00E57933" w:rsidP="009E7B3A">
      <w:pPr>
        <w:spacing w:line="240" w:lineRule="auto"/>
        <w:ind w:firstLine="540"/>
        <w:jc w:val="thaiDistribute"/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</w:pPr>
    </w:p>
    <w:p w14:paraId="72FD2F5B" w14:textId="5CFE3F11" w:rsidR="00B7766D" w:rsidRPr="00CD73FC" w:rsidRDefault="00B7766D" w:rsidP="00644800">
      <w:pPr>
        <w:spacing w:line="240" w:lineRule="auto"/>
        <w:ind w:firstLine="540"/>
        <w:rPr>
          <w:rFonts w:asciiTheme="majorBidi" w:eastAsia="Cordia New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  <w:t>เงิน</w:t>
      </w:r>
      <w:r w:rsidRPr="00CD73FC"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  <w:t xml:space="preserve">กู้ยืมระยะยาวจากสถาบันการเงิน ณ วันที่ </w:t>
      </w:r>
      <w:r w:rsidR="004C49B0" w:rsidRPr="004C49B0">
        <w:rPr>
          <w:rFonts w:asciiTheme="majorBidi" w:eastAsia="Cordia New" w:hAnsiTheme="majorBidi" w:cstheme="majorBidi"/>
          <w:sz w:val="30"/>
          <w:szCs w:val="30"/>
          <w:lang w:val="en-US" w:bidi="th-TH"/>
        </w:rPr>
        <w:t>3</w:t>
      </w:r>
      <w:r w:rsidR="00BE7E77" w:rsidRPr="00BE7E77">
        <w:rPr>
          <w:rFonts w:asciiTheme="majorBidi" w:eastAsia="Cordia New" w:hAnsiTheme="majorBidi" w:cstheme="majorBidi"/>
          <w:sz w:val="30"/>
          <w:szCs w:val="30"/>
          <w:lang w:val="en-US" w:bidi="th-TH"/>
        </w:rPr>
        <w:t>1</w:t>
      </w:r>
      <w:r w:rsidRPr="00CD73FC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  <w:t>ธันวาคม มีรายละเอียดดังนี้</w:t>
      </w:r>
    </w:p>
    <w:p w14:paraId="760EB74F" w14:textId="77777777" w:rsidR="00B7766D" w:rsidRPr="00CD73FC" w:rsidRDefault="00B7766D" w:rsidP="00B7766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lang w:val="en-US" w:bidi="th-TH"/>
        </w:rPr>
      </w:pPr>
    </w:p>
    <w:tbl>
      <w:tblPr>
        <w:tblW w:w="909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4487"/>
        <w:gridCol w:w="984"/>
        <w:gridCol w:w="13"/>
        <w:gridCol w:w="180"/>
        <w:gridCol w:w="13"/>
        <w:gridCol w:w="17"/>
        <w:gridCol w:w="964"/>
        <w:gridCol w:w="192"/>
        <w:gridCol w:w="981"/>
        <w:gridCol w:w="37"/>
        <w:gridCol w:w="155"/>
        <w:gridCol w:w="37"/>
        <w:gridCol w:w="1030"/>
      </w:tblGrid>
      <w:tr w:rsidR="00B7766D" w:rsidRPr="00CD73FC" w14:paraId="5AE2B54B" w14:textId="77777777" w:rsidTr="214F1073">
        <w:trPr>
          <w:tblHeader/>
        </w:trPr>
        <w:tc>
          <w:tcPr>
            <w:tcW w:w="4487" w:type="dxa"/>
          </w:tcPr>
          <w:p w14:paraId="2D9B3847" w14:textId="77777777" w:rsidR="00B7766D" w:rsidRPr="00CD73FC" w:rsidRDefault="00B7766D" w:rsidP="002C047A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71" w:type="dxa"/>
            <w:gridSpan w:val="6"/>
            <w:vAlign w:val="bottom"/>
          </w:tcPr>
          <w:p w14:paraId="36CAC8E5" w14:textId="77777777" w:rsidR="00B7766D" w:rsidRPr="00CD73FC" w:rsidRDefault="00B7766D" w:rsidP="002C047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92" w:type="dxa"/>
            <w:vAlign w:val="bottom"/>
          </w:tcPr>
          <w:p w14:paraId="1C89CF83" w14:textId="77777777" w:rsidR="00B7766D" w:rsidRPr="00CD73FC" w:rsidRDefault="00B7766D" w:rsidP="002C047A">
            <w:pPr>
              <w:tabs>
                <w:tab w:val="decimal" w:pos="792"/>
              </w:tabs>
              <w:spacing w:line="240" w:lineRule="auto"/>
              <w:ind w:left="-108" w:right="-79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40" w:type="dxa"/>
            <w:gridSpan w:val="5"/>
            <w:vAlign w:val="bottom"/>
          </w:tcPr>
          <w:p w14:paraId="6DEA91A7" w14:textId="77777777" w:rsidR="00B7766D" w:rsidRPr="00CD73FC" w:rsidRDefault="00B7766D" w:rsidP="002C047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14D69" w:rsidRPr="00CD73FC" w14:paraId="4C7B8931" w14:textId="77777777" w:rsidTr="214F1073">
        <w:trPr>
          <w:tblHeader/>
        </w:trPr>
        <w:tc>
          <w:tcPr>
            <w:tcW w:w="4487" w:type="dxa"/>
          </w:tcPr>
          <w:p w14:paraId="4651E160" w14:textId="77777777" w:rsidR="00214D69" w:rsidRPr="00CD73FC" w:rsidRDefault="00214D69" w:rsidP="00214D69">
            <w:pPr>
              <w:spacing w:line="240" w:lineRule="auto"/>
              <w:ind w:left="162" w:hanging="162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4E4005A1" w14:textId="2F766B8D" w:rsidR="00214D69" w:rsidRPr="00CD73FC" w:rsidRDefault="00BE7E77" w:rsidP="00214D6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93" w:type="dxa"/>
            <w:gridSpan w:val="2"/>
            <w:vAlign w:val="bottom"/>
          </w:tcPr>
          <w:p w14:paraId="0924BE98" w14:textId="77777777" w:rsidR="00214D69" w:rsidRPr="00CD73FC" w:rsidRDefault="00214D69" w:rsidP="00214D69">
            <w:pPr>
              <w:spacing w:line="240" w:lineRule="auto"/>
              <w:ind w:left="-108"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1B07D2C" w14:textId="06327A0B" w:rsidR="00214D69" w:rsidRPr="00CD73FC" w:rsidRDefault="00BE7E77" w:rsidP="00214D6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92" w:type="dxa"/>
            <w:vAlign w:val="bottom"/>
          </w:tcPr>
          <w:p w14:paraId="4ABEE46A" w14:textId="77777777" w:rsidR="00214D69" w:rsidRPr="00CD73FC" w:rsidRDefault="00214D69" w:rsidP="00214D69">
            <w:pPr>
              <w:spacing w:line="240" w:lineRule="auto"/>
              <w:ind w:left="-108"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184D91C6" w14:textId="36C3A3B3" w:rsidR="00214D69" w:rsidRPr="00CD73FC" w:rsidRDefault="00BE7E77" w:rsidP="00214D69">
            <w:pPr>
              <w:tabs>
                <w:tab w:val="left" w:pos="94"/>
              </w:tabs>
              <w:spacing w:line="240" w:lineRule="auto"/>
              <w:ind w:left="-117"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92" w:type="dxa"/>
            <w:gridSpan w:val="2"/>
            <w:vAlign w:val="bottom"/>
          </w:tcPr>
          <w:p w14:paraId="72DE158B" w14:textId="77777777" w:rsidR="00214D69" w:rsidRPr="00CD73FC" w:rsidRDefault="00214D69" w:rsidP="00214D69">
            <w:pPr>
              <w:spacing w:line="240" w:lineRule="auto"/>
              <w:ind w:left="-108"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4CED73AD" w14:textId="6908C232" w:rsidR="00214D69" w:rsidRPr="00CD73FC" w:rsidRDefault="00BE7E77" w:rsidP="00214D69">
            <w:pPr>
              <w:spacing w:line="240" w:lineRule="auto"/>
              <w:ind w:left="-46"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</w:tr>
      <w:tr w:rsidR="00F70179" w:rsidRPr="00CD73FC" w14:paraId="1D75B3E0" w14:textId="77777777" w:rsidTr="214F1073">
        <w:trPr>
          <w:tblHeader/>
        </w:trPr>
        <w:tc>
          <w:tcPr>
            <w:tcW w:w="4487" w:type="dxa"/>
          </w:tcPr>
          <w:p w14:paraId="3A4AF25F" w14:textId="77777777" w:rsidR="00F70179" w:rsidRPr="00CD73FC" w:rsidRDefault="00F70179" w:rsidP="00F70179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03" w:type="dxa"/>
            <w:gridSpan w:val="12"/>
            <w:vAlign w:val="bottom"/>
          </w:tcPr>
          <w:p w14:paraId="6840EA9F" w14:textId="77777777" w:rsidR="00F70179" w:rsidRPr="00CD73FC" w:rsidRDefault="00F70179" w:rsidP="00F70179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CD73FC">
              <w:rPr>
                <w:rFonts w:asciiTheme="majorBidi" w:eastAsia="Cordia New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CD73F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F70179" w:rsidRPr="00CD73FC" w14:paraId="3E530C9E" w14:textId="77777777" w:rsidTr="214F1073">
        <w:tc>
          <w:tcPr>
            <w:tcW w:w="4487" w:type="dxa"/>
          </w:tcPr>
          <w:p w14:paraId="4782513F" w14:textId="77777777" w:rsidR="00F70179" w:rsidRPr="00CD73FC" w:rsidRDefault="00F70179" w:rsidP="00F70179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เงินกู้ยืมระยะยาวของบริษัท</w:t>
            </w:r>
          </w:p>
        </w:tc>
        <w:tc>
          <w:tcPr>
            <w:tcW w:w="997" w:type="dxa"/>
            <w:gridSpan w:val="2"/>
            <w:vAlign w:val="bottom"/>
          </w:tcPr>
          <w:p w14:paraId="6D73B28E" w14:textId="77777777" w:rsidR="00F70179" w:rsidRPr="00CD73FC" w:rsidRDefault="00F70179" w:rsidP="00F70179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0A95D52B" w14:textId="77777777" w:rsidR="00F70179" w:rsidRPr="00CD73FC" w:rsidRDefault="00F70179" w:rsidP="00F70179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11F9589" w14:textId="77777777" w:rsidR="00F70179" w:rsidRPr="00CD73FC" w:rsidRDefault="00F70179" w:rsidP="00F70179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23B8641D" w14:textId="77777777" w:rsidR="00F70179" w:rsidRPr="00CD73FC" w:rsidRDefault="00F70179" w:rsidP="00F70179">
            <w:pPr>
              <w:tabs>
                <w:tab w:val="decimal" w:pos="783"/>
              </w:tabs>
              <w:spacing w:line="240" w:lineRule="auto"/>
              <w:ind w:left="-115" w:right="-79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73E580FA" w14:textId="77777777" w:rsidR="00F70179" w:rsidRPr="00CD73FC" w:rsidRDefault="00F70179" w:rsidP="00F70179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4691EBDC" w14:textId="77777777" w:rsidR="00F70179" w:rsidRPr="00CD73FC" w:rsidRDefault="00F70179" w:rsidP="00F70179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67122645" w14:textId="77777777" w:rsidR="00F70179" w:rsidRPr="00CD73FC" w:rsidRDefault="00F70179" w:rsidP="00F70179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14D69" w:rsidRPr="00CD73FC" w14:paraId="29308A57" w14:textId="77777777" w:rsidTr="214F1073">
        <w:tc>
          <w:tcPr>
            <w:tcW w:w="4487" w:type="dxa"/>
          </w:tcPr>
          <w:p w14:paraId="674F4F65" w14:textId="476B2152" w:rsidR="00214D69" w:rsidRPr="00CD73FC" w:rsidRDefault="00214D69" w:rsidP="00214D69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4F04E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วง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C5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805E86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D0669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ครบกำหนดชำระงวดสุดท้ายใน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เดือนม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กราคม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ถูก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ค้ำประกันโด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ย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กรรมการของบริษัท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และบริษัทย่อย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08269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ที่ดินและสิ่งปลูกสร้าง</w:t>
            </w:r>
            <w:r w:rsidRPr="0008269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Pr="0008269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สิทธิในการใช้สินทรัพย์</w:t>
            </w:r>
          </w:p>
        </w:tc>
        <w:tc>
          <w:tcPr>
            <w:tcW w:w="997" w:type="dxa"/>
            <w:gridSpan w:val="2"/>
            <w:vAlign w:val="bottom"/>
          </w:tcPr>
          <w:p w14:paraId="68A5C628" w14:textId="03645F79" w:rsidR="00214D69" w:rsidRPr="00CD73FC" w:rsidRDefault="00BE7E77" w:rsidP="00214D69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21</w:t>
            </w:r>
            <w:r w:rsidR="0034093F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="007C5CAE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3" w:type="dxa"/>
            <w:gridSpan w:val="2"/>
            <w:vAlign w:val="bottom"/>
          </w:tcPr>
          <w:p w14:paraId="3AAFDF06" w14:textId="77777777" w:rsidR="00214D69" w:rsidRPr="00CD73FC" w:rsidRDefault="00214D69" w:rsidP="00214D69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080BB1A4" w14:textId="345F7801" w:rsidR="00214D69" w:rsidRPr="00CD73FC" w:rsidRDefault="00BE7E77" w:rsidP="00214D69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7</w:t>
            </w:r>
            <w:r w:rsidR="00214D69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2" w:type="dxa"/>
            <w:vAlign w:val="bottom"/>
          </w:tcPr>
          <w:p w14:paraId="43AA867E" w14:textId="77777777" w:rsidR="00214D69" w:rsidRPr="00CD73FC" w:rsidRDefault="00214D69" w:rsidP="00214D69">
            <w:pPr>
              <w:tabs>
                <w:tab w:val="decimal" w:pos="574"/>
              </w:tabs>
              <w:spacing w:line="240" w:lineRule="auto"/>
              <w:ind w:left="-115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7FF6662A" w14:textId="6AF22F25" w:rsidR="00214D69" w:rsidRPr="00CD73FC" w:rsidRDefault="00BE7E77" w:rsidP="00214D69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21</w:t>
            </w:r>
            <w:r w:rsidR="0034093F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="007C5CAE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2" w:type="dxa"/>
            <w:gridSpan w:val="2"/>
            <w:vAlign w:val="bottom"/>
          </w:tcPr>
          <w:p w14:paraId="2ABA43A8" w14:textId="77777777" w:rsidR="00214D69" w:rsidRPr="00CD73FC" w:rsidRDefault="00214D69" w:rsidP="00214D69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46C25B2C" w14:textId="6221CE33" w:rsidR="00214D69" w:rsidRPr="00CD73FC" w:rsidRDefault="00BE7E77" w:rsidP="00214D69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7</w:t>
            </w:r>
            <w:r w:rsidR="00214D69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E7E77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F74771" w:rsidRPr="0012005B" w14:paraId="552A774D" w14:textId="77777777" w:rsidTr="214F1073">
        <w:trPr>
          <w:tblHeader/>
        </w:trPr>
        <w:tc>
          <w:tcPr>
            <w:tcW w:w="4487" w:type="dxa"/>
          </w:tcPr>
          <w:p w14:paraId="1349F08F" w14:textId="205683B9" w:rsidR="00F74771" w:rsidRPr="00C6584E" w:rsidRDefault="00D52A84" w:rsidP="00D52A84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="004F04E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วง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</w:t>
            </w:r>
            <w:r w:rsidR="00F74771" w:rsidRPr="00D52A8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งินกู้ยืมจำนวนเงิน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C5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F74771" w:rsidRPr="00D52A8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F74771" w:rsidRPr="00D52A8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MLR  </w:t>
            </w:r>
            <w:r w:rsidR="00F74771" w:rsidRPr="00D52A8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F74771" w:rsidRPr="00D52A8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ต่อปี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F74771" w:rsidRPr="00D52A8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F74771" w:rsidRPr="00D52A8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ครบกำหนดชำระงวดสุดท้ายในเดือนมีนาคม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F74771" w:rsidRPr="00D52A8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เงินกู้ยืมนี้ถูกค้ำประกันโดยบริษัทย่อย</w:t>
            </w:r>
          </w:p>
        </w:tc>
        <w:tc>
          <w:tcPr>
            <w:tcW w:w="984" w:type="dxa"/>
            <w:vAlign w:val="bottom"/>
          </w:tcPr>
          <w:p w14:paraId="5B566C0B" w14:textId="5ABB24B2" w:rsidR="00F74771" w:rsidRPr="00A21485" w:rsidRDefault="00BE7E77" w:rsidP="00A21485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595E4A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3" w:type="dxa"/>
            <w:gridSpan w:val="2"/>
            <w:vAlign w:val="bottom"/>
          </w:tcPr>
          <w:p w14:paraId="1D7BC13B" w14:textId="77777777" w:rsidR="00F74771" w:rsidRPr="00A21485" w:rsidRDefault="00F74771" w:rsidP="00A21485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2FB0C91B" w14:textId="6BE09238" w:rsidR="00F74771" w:rsidRPr="00A21485" w:rsidRDefault="00595E4A" w:rsidP="00A21485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2C1FCE07" w14:textId="77777777" w:rsidR="00F74771" w:rsidRPr="00A21485" w:rsidRDefault="00F74771" w:rsidP="00A21485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5B2FA561" w14:textId="02277F42" w:rsidR="00F74771" w:rsidRPr="00A21485" w:rsidRDefault="00BE7E77" w:rsidP="00A21485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595E4A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2" w:type="dxa"/>
            <w:gridSpan w:val="2"/>
            <w:vAlign w:val="bottom"/>
          </w:tcPr>
          <w:p w14:paraId="4DE854FA" w14:textId="77777777" w:rsidR="00F74771" w:rsidRPr="00A21485" w:rsidRDefault="00F74771" w:rsidP="00A21485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169E6236" w14:textId="0BFDF525" w:rsidR="00F74771" w:rsidRPr="00A21485" w:rsidRDefault="00595E4A" w:rsidP="00A21485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74771" w:rsidRPr="0012005B" w14:paraId="02FF6EAF" w14:textId="77777777" w:rsidTr="214F1073">
        <w:trPr>
          <w:tblHeader/>
        </w:trPr>
        <w:tc>
          <w:tcPr>
            <w:tcW w:w="4487" w:type="dxa"/>
          </w:tcPr>
          <w:p w14:paraId="494BCF20" w14:textId="2FBFC0B6" w:rsidR="00F74771" w:rsidRPr="00C6584E" w:rsidRDefault="00D52A84" w:rsidP="00D52A84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="00F74771" w:rsidRPr="00D52A8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7C5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F74771" w:rsidRPr="00D52A8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F74771" w:rsidRPr="00D52A8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คิดดอกเบี้ยในอัตราคงที่ร้อยละ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F74771" w:rsidRPr="00D52A8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ต่อปี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F74771" w:rsidRPr="00D52A8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F74771" w:rsidRPr="00D52A8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ครบกำหนดชำระงวดสุดท้ายในเดือนมีนาคม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F74771" w:rsidRPr="00D52A8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เงินกู้ยืมนี้ถูกค้ำประกันโดยบริษัทย่อย</w:t>
            </w:r>
            <w:r w:rsidR="00F74771" w:rsidRPr="00D52A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F74771" w:rsidRPr="00D52A8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ที่ดินและสิ่งปลูกสร้างของบริษัทย่อย</w:t>
            </w:r>
          </w:p>
        </w:tc>
        <w:tc>
          <w:tcPr>
            <w:tcW w:w="997" w:type="dxa"/>
            <w:gridSpan w:val="2"/>
            <w:vAlign w:val="bottom"/>
          </w:tcPr>
          <w:p w14:paraId="618789AE" w14:textId="7B2DECFD" w:rsidR="00F74771" w:rsidRPr="00A21485" w:rsidRDefault="00BE7E77" w:rsidP="00A21485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="00595E4A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="004C49B0"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93" w:type="dxa"/>
            <w:gridSpan w:val="2"/>
            <w:vAlign w:val="bottom"/>
          </w:tcPr>
          <w:p w14:paraId="27B9C9A7" w14:textId="77777777" w:rsidR="00F74771" w:rsidRPr="00A21485" w:rsidRDefault="00F74771" w:rsidP="00A21485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1D79E5A9" w14:textId="4178C581" w:rsidR="00F74771" w:rsidRPr="00A21485" w:rsidRDefault="00595E4A" w:rsidP="00A21485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686C3DA3" w14:textId="77777777" w:rsidR="00F74771" w:rsidRPr="00A21485" w:rsidRDefault="00F74771" w:rsidP="00A21485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1B858DBA" w14:textId="3C6B85BB" w:rsidR="00F74771" w:rsidRPr="00A21485" w:rsidRDefault="00BE7E77" w:rsidP="00A21485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="00595E4A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="004C49B0"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92" w:type="dxa"/>
            <w:gridSpan w:val="2"/>
            <w:vAlign w:val="bottom"/>
          </w:tcPr>
          <w:p w14:paraId="6D9AE78B" w14:textId="77777777" w:rsidR="00F74771" w:rsidRPr="00A21485" w:rsidRDefault="00F74771" w:rsidP="00A21485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7C55CF52" w14:textId="0452763B" w:rsidR="00F74771" w:rsidRPr="00A21485" w:rsidRDefault="00595E4A" w:rsidP="00A21485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14FD1" w:rsidRPr="0012005B" w14:paraId="6DE50D64" w14:textId="77777777" w:rsidTr="214F1073">
        <w:trPr>
          <w:tblHeader/>
        </w:trPr>
        <w:tc>
          <w:tcPr>
            <w:tcW w:w="4487" w:type="dxa"/>
          </w:tcPr>
          <w:p w14:paraId="57AA4867" w14:textId="77777777" w:rsidR="00214FD1" w:rsidRPr="00CD73FC" w:rsidRDefault="00214FD1" w:rsidP="0012005B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03" w:type="dxa"/>
            <w:gridSpan w:val="12"/>
            <w:vAlign w:val="bottom"/>
          </w:tcPr>
          <w:p w14:paraId="3AA88437" w14:textId="77777777" w:rsidR="00214FD1" w:rsidRPr="0012005B" w:rsidRDefault="00214FD1" w:rsidP="0012005B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A80866" w:rsidRPr="0012005B" w14:paraId="0932351A" w14:textId="77777777" w:rsidTr="214F1073">
        <w:trPr>
          <w:tblHeader/>
        </w:trPr>
        <w:tc>
          <w:tcPr>
            <w:tcW w:w="4487" w:type="dxa"/>
          </w:tcPr>
          <w:p w14:paraId="1677FFE9" w14:textId="43E15D7F" w:rsidR="00A80866" w:rsidRPr="0012005B" w:rsidRDefault="00A80866" w:rsidP="0012005B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03" w:type="dxa"/>
            <w:gridSpan w:val="12"/>
            <w:vAlign w:val="bottom"/>
          </w:tcPr>
          <w:p w14:paraId="14A14073" w14:textId="77777777" w:rsidR="00A80866" w:rsidRPr="0012005B" w:rsidRDefault="00A80866" w:rsidP="0012005B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473772" w:rsidRPr="0012005B" w14:paraId="65AA6A33" w14:textId="77777777" w:rsidTr="214F1073">
        <w:trPr>
          <w:tblHeader/>
        </w:trPr>
        <w:tc>
          <w:tcPr>
            <w:tcW w:w="4487" w:type="dxa"/>
          </w:tcPr>
          <w:p w14:paraId="6AA70CB3" w14:textId="77777777" w:rsidR="00473772" w:rsidRPr="0012005B" w:rsidRDefault="00473772" w:rsidP="0012005B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03" w:type="dxa"/>
            <w:gridSpan w:val="12"/>
            <w:vAlign w:val="bottom"/>
          </w:tcPr>
          <w:p w14:paraId="259F2710" w14:textId="77777777" w:rsidR="00473772" w:rsidRPr="0012005B" w:rsidRDefault="00473772" w:rsidP="0012005B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D52A84" w:rsidRPr="00CD73FC" w14:paraId="3D57F900" w14:textId="77777777" w:rsidTr="214F1073">
        <w:trPr>
          <w:tblHeader/>
        </w:trPr>
        <w:tc>
          <w:tcPr>
            <w:tcW w:w="4487" w:type="dxa"/>
          </w:tcPr>
          <w:p w14:paraId="4F3B5290" w14:textId="5B72ADE0" w:rsidR="00D52A84" w:rsidRDefault="00D52A84" w:rsidP="00D52A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lastRenderedPageBreak/>
              <w:t>เงินกู้ยืมระยะยาวของบริษัทย่อย</w:t>
            </w:r>
          </w:p>
        </w:tc>
        <w:tc>
          <w:tcPr>
            <w:tcW w:w="997" w:type="dxa"/>
            <w:gridSpan w:val="2"/>
            <w:vAlign w:val="bottom"/>
          </w:tcPr>
          <w:p w14:paraId="31DB5021" w14:textId="77777777" w:rsidR="00D52A84" w:rsidRDefault="00D52A84" w:rsidP="00214D69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459DD875" w14:textId="77777777" w:rsidR="00D52A84" w:rsidRPr="00CD73FC" w:rsidRDefault="00D52A84" w:rsidP="00214D6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385CB82" w14:textId="77777777" w:rsidR="00D52A84" w:rsidRDefault="00D52A84" w:rsidP="00214D6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4EDD0D3F" w14:textId="77777777" w:rsidR="00D52A84" w:rsidRPr="00CD73FC" w:rsidRDefault="00D52A84" w:rsidP="00214D6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11520D9F" w14:textId="77777777" w:rsidR="00D52A84" w:rsidRDefault="00D52A84" w:rsidP="00214D6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13E1372D" w14:textId="77777777" w:rsidR="00D52A84" w:rsidRPr="009D5AF9" w:rsidRDefault="00D52A84" w:rsidP="00214D6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420E657B" w14:textId="77777777" w:rsidR="00D52A84" w:rsidRDefault="00D52A84" w:rsidP="00214D6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214D69" w:rsidRPr="00CD73FC" w14:paraId="0C77AACC" w14:textId="77777777" w:rsidTr="214F1073">
        <w:trPr>
          <w:tblHeader/>
        </w:trPr>
        <w:tc>
          <w:tcPr>
            <w:tcW w:w="4487" w:type="dxa"/>
          </w:tcPr>
          <w:p w14:paraId="2DB7BCAA" w14:textId="18B0F6F9" w:rsidR="00214D69" w:rsidRPr="002D1310" w:rsidRDefault="00214D69" w:rsidP="00214D69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คิดดอกเบี้ยใน</w:t>
            </w:r>
            <w:r w:rsidRPr="00FB10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อัตรา </w:t>
            </w:r>
            <w:r w:rsidRPr="00FB10B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MLR </w:t>
            </w:r>
            <w:r w:rsidRPr="00FB10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ลบร้อยละ</w:t>
            </w:r>
            <w:r w:rsidRPr="00FB10B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</w:t>
            </w:r>
            <w:r w:rsidRPr="00FB10B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.</w:t>
            </w:r>
            <w:r w:rsidR="004C49B0" w:rsidRPr="004C49B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0</w:t>
            </w:r>
            <w:r w:rsidRPr="00FB10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ต่อปี</w:t>
            </w:r>
            <w:r w:rsidRPr="00FB10B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FB10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ครบกำหนดชำระงวดสุดท้ายในเดือนกุมภาพันธ์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ถูก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ค้ำประกันโดยกรรมการของบริษัท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สิ่งปลูกสร้าง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และสิทธิในการใช้สินทรัพย์</w:t>
            </w:r>
          </w:p>
        </w:tc>
        <w:tc>
          <w:tcPr>
            <w:tcW w:w="997" w:type="dxa"/>
            <w:gridSpan w:val="2"/>
            <w:vAlign w:val="bottom"/>
          </w:tcPr>
          <w:p w14:paraId="7CCD8A77" w14:textId="2F02BEEF" w:rsidR="00214D69" w:rsidRDefault="00BE7E77" w:rsidP="00214D69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="0091768E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="007C5CAE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3" w:type="dxa"/>
            <w:gridSpan w:val="2"/>
            <w:vAlign w:val="bottom"/>
          </w:tcPr>
          <w:p w14:paraId="7445E6B9" w14:textId="77777777" w:rsidR="00214D69" w:rsidRPr="00CD73FC" w:rsidRDefault="00214D69" w:rsidP="00214D6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8B12BD6" w14:textId="3E944116" w:rsidR="00214D69" w:rsidRDefault="00BE7E77" w:rsidP="00214D6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20</w:t>
            </w:r>
            <w:r w:rsidR="00214D69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="004C49B0"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92" w:type="dxa"/>
            <w:vAlign w:val="bottom"/>
          </w:tcPr>
          <w:p w14:paraId="7FEB887B" w14:textId="77777777" w:rsidR="00214D69" w:rsidRPr="00CD73FC" w:rsidRDefault="00214D69" w:rsidP="00214D6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09DFCB6D" w14:textId="2FE65C6E" w:rsidR="00214D69" w:rsidRDefault="009464FF" w:rsidP="00214D6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2" w:type="dxa"/>
            <w:gridSpan w:val="2"/>
            <w:vAlign w:val="bottom"/>
          </w:tcPr>
          <w:p w14:paraId="698BC812" w14:textId="77777777" w:rsidR="00214D69" w:rsidRPr="009D5AF9" w:rsidRDefault="00214D69" w:rsidP="00214D6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32875293" w14:textId="2C5FE094" w:rsidR="00214D69" w:rsidRDefault="00214D69" w:rsidP="00214D69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14D69" w:rsidRPr="006666FA" w14:paraId="0B62CC65" w14:textId="77777777" w:rsidTr="214F1073">
        <w:trPr>
          <w:tblHeader/>
        </w:trPr>
        <w:tc>
          <w:tcPr>
            <w:tcW w:w="4487" w:type="dxa"/>
          </w:tcPr>
          <w:p w14:paraId="19BC5BE1" w14:textId="6B7630D7" w:rsidR="00214D69" w:rsidRPr="00CD73FC" w:rsidRDefault="00214D69" w:rsidP="00214D69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คิดดอกเบี้ยใน</w:t>
            </w:r>
            <w:r w:rsidRPr="00FB10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อัตรา </w:t>
            </w:r>
            <w:r w:rsidRPr="00FB10B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MLR </w:t>
            </w:r>
            <w:r w:rsidRPr="00FB10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ลบร้อยละ</w:t>
            </w:r>
            <w:r w:rsidRPr="00FB10B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</w:t>
            </w:r>
            <w:r w:rsidRPr="00FB10B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.</w:t>
            </w:r>
            <w:r w:rsidR="004C49B0" w:rsidRPr="004C49B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0</w:t>
            </w:r>
            <w:r w:rsidRPr="00FB10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ต่อปี</w:t>
            </w:r>
            <w:r w:rsidRPr="00FB10B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FB10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ครบกำหนดชำระงวดสุดท้ายในเดือนมิถุนายน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ถูก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ค้ำประกันโดยกรรมการของบริษัท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และ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สิ่งปลูกสร้าง</w:t>
            </w:r>
          </w:p>
        </w:tc>
        <w:tc>
          <w:tcPr>
            <w:tcW w:w="997" w:type="dxa"/>
            <w:gridSpan w:val="2"/>
            <w:vAlign w:val="bottom"/>
          </w:tcPr>
          <w:p w14:paraId="6A1D75A4" w14:textId="211A7B92" w:rsidR="00214D69" w:rsidRPr="00CD73FC" w:rsidRDefault="00BE7E77" w:rsidP="00214D6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20</w:t>
            </w:r>
            <w:r w:rsidR="009464FF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="004C49B0"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3" w:type="dxa"/>
            <w:gridSpan w:val="2"/>
            <w:vAlign w:val="bottom"/>
          </w:tcPr>
          <w:p w14:paraId="0737098C" w14:textId="77777777" w:rsidR="00214D69" w:rsidRPr="00CD73FC" w:rsidRDefault="00214D69" w:rsidP="00214D6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575E1BA" w14:textId="6A9AB598" w:rsidR="00214D69" w:rsidRPr="00CD73FC" w:rsidRDefault="00BE7E77" w:rsidP="00214D6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8</w:t>
            </w:r>
            <w:r w:rsidR="00214D69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="004C49B0"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2" w:type="dxa"/>
            <w:vAlign w:val="bottom"/>
          </w:tcPr>
          <w:p w14:paraId="76617A4D" w14:textId="77777777" w:rsidR="00214D69" w:rsidRPr="00CD73FC" w:rsidRDefault="00214D69" w:rsidP="00214D69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149DE518" w14:textId="3374A94D" w:rsidR="00214D69" w:rsidRPr="00CD73FC" w:rsidRDefault="009464FF" w:rsidP="00214D69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2" w:type="dxa"/>
            <w:gridSpan w:val="2"/>
            <w:vAlign w:val="bottom"/>
          </w:tcPr>
          <w:p w14:paraId="086A8CC9" w14:textId="77777777" w:rsidR="00214D69" w:rsidRPr="00CD73FC" w:rsidRDefault="00214D69" w:rsidP="00214D6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7AA79DEF" w14:textId="56D6F786" w:rsidR="00214D69" w:rsidRPr="00924C9A" w:rsidRDefault="00214D69" w:rsidP="00214D69">
            <w:pPr>
              <w:tabs>
                <w:tab w:val="decimal" w:pos="574"/>
              </w:tabs>
              <w:spacing w:line="240" w:lineRule="auto"/>
              <w:ind w:left="-115" w:right="183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14D69" w:rsidRPr="0012005B" w14:paraId="7EC9C991" w14:textId="77777777" w:rsidTr="214F1073">
        <w:trPr>
          <w:trHeight w:val="1730"/>
          <w:tblHeader/>
        </w:trPr>
        <w:tc>
          <w:tcPr>
            <w:tcW w:w="4487" w:type="dxa"/>
          </w:tcPr>
          <w:p w14:paraId="6847E7D3" w14:textId="59D98008" w:rsidR="00214D69" w:rsidRPr="00875958" w:rsidRDefault="00214D69" w:rsidP="00214D69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วง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MLR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ครบกำหนดชำระงวดสุดท้ายในเดือนธันวาคม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ถูก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ค้ำประกันโดยกรรมการของบริษัท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สิ่งปลูกสร้าง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สิทธิในการใช้สินทรัพย์</w:t>
            </w:r>
          </w:p>
        </w:tc>
        <w:tc>
          <w:tcPr>
            <w:tcW w:w="997" w:type="dxa"/>
            <w:gridSpan w:val="2"/>
            <w:vAlign w:val="bottom"/>
          </w:tcPr>
          <w:p w14:paraId="29957F24" w14:textId="483680BE" w:rsidR="00214D69" w:rsidRPr="005A5EAD" w:rsidRDefault="004C49B0" w:rsidP="00214D6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44</w:t>
            </w:r>
            <w:r w:rsidR="009464FF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="00BE7E77"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3" w:type="dxa"/>
            <w:gridSpan w:val="2"/>
            <w:vAlign w:val="bottom"/>
          </w:tcPr>
          <w:p w14:paraId="673B5AB9" w14:textId="77777777" w:rsidR="00214D69" w:rsidRPr="006666FA" w:rsidRDefault="00214D69" w:rsidP="00214D6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B145275" w14:textId="0A709C6B" w:rsidR="00214D69" w:rsidRPr="00924C9A" w:rsidRDefault="004C49B0" w:rsidP="00214D6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65</w:t>
            </w:r>
            <w:r w:rsidR="00214D69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="00BE7E77"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2" w:type="dxa"/>
            <w:vAlign w:val="bottom"/>
          </w:tcPr>
          <w:p w14:paraId="05AC37E3" w14:textId="77777777" w:rsidR="00214D69" w:rsidRPr="006666FA" w:rsidRDefault="00214D69" w:rsidP="00214D69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3AE8A9CD" w14:textId="1D8FB170" w:rsidR="00214D69" w:rsidRPr="006666FA" w:rsidRDefault="009464FF" w:rsidP="00214D69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2" w:type="dxa"/>
            <w:gridSpan w:val="2"/>
            <w:vAlign w:val="bottom"/>
          </w:tcPr>
          <w:p w14:paraId="0AC6E901" w14:textId="77777777" w:rsidR="00214D69" w:rsidRPr="006666FA" w:rsidRDefault="00214D69" w:rsidP="00214D6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6B9FE54F" w14:textId="77777777" w:rsidR="00214D69" w:rsidRDefault="00214D69" w:rsidP="00214D69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6F238C8A" w14:textId="77777777" w:rsidR="00214D69" w:rsidRDefault="00214D69" w:rsidP="00214D69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68D9B4BB" w14:textId="77777777" w:rsidR="00214D69" w:rsidRDefault="00214D69" w:rsidP="00214D69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789B8FD6" w14:textId="77777777" w:rsidR="00214D69" w:rsidRDefault="00214D69" w:rsidP="00214D69">
            <w:pPr>
              <w:tabs>
                <w:tab w:val="decimal" w:pos="574"/>
              </w:tabs>
              <w:spacing w:line="240" w:lineRule="auto"/>
              <w:ind w:right="-90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0BE58270" w14:textId="667D8671" w:rsidR="00214D69" w:rsidRPr="00924C9A" w:rsidRDefault="00214D69" w:rsidP="00214D69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14D69" w:rsidRPr="006666FA" w14:paraId="3A82C33D" w14:textId="77777777" w:rsidTr="214F1073">
        <w:trPr>
          <w:tblHeader/>
        </w:trPr>
        <w:tc>
          <w:tcPr>
            <w:tcW w:w="4487" w:type="dxa"/>
          </w:tcPr>
          <w:p w14:paraId="1E46B970" w14:textId="32080A47" w:rsidR="00214D69" w:rsidRPr="00CD73FC" w:rsidRDefault="00214D69" w:rsidP="00214D69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B1693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B1693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B16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B1693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1693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B1693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1693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คิดดอกเบี้ยในอัตราดอกเบี้ยคงที่</w:t>
            </w:r>
            <w:r w:rsidRPr="00B1693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1693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ร้อยละ</w:t>
            </w:r>
            <w:r w:rsidRPr="00B1693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1693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1693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ต่อปีในปีที่</w:t>
            </w:r>
            <w:r w:rsidRPr="00B1693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1693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-</w:t>
            </w:r>
            <w:r w:rsidR="00B16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1693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1693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และร้อยละ</w:t>
            </w:r>
            <w:r w:rsidRPr="00B1693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1693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9E27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B1693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1693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ต่อปีในปีที่</w:t>
            </w:r>
            <w:r w:rsidRPr="00B1693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B1693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1693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เป็นต้นไป</w:t>
            </w:r>
            <w:r w:rsidRPr="00B1693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1693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จ่ายชำระ              ทุกเดือน</w:t>
            </w:r>
            <w:r w:rsidRPr="00B1693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1693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เงินกู้ยืมนี้ถูกค้ำประกันโดยกรรมการของบริษัท สิ่งปลูกสร้าง</w:t>
            </w:r>
            <w:r w:rsidRPr="00B1693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1693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และสิทธิในการใช้สินทรัพย์</w:t>
            </w:r>
          </w:p>
        </w:tc>
        <w:tc>
          <w:tcPr>
            <w:tcW w:w="997" w:type="dxa"/>
            <w:gridSpan w:val="2"/>
            <w:vAlign w:val="bottom"/>
          </w:tcPr>
          <w:p w14:paraId="1A44B79C" w14:textId="49DF45FF" w:rsidR="00214D69" w:rsidRPr="006666FA" w:rsidRDefault="009464FF" w:rsidP="00214D6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3" w:type="dxa"/>
            <w:gridSpan w:val="2"/>
            <w:vAlign w:val="bottom"/>
          </w:tcPr>
          <w:p w14:paraId="59449ECE" w14:textId="77777777" w:rsidR="00214D69" w:rsidRPr="006666FA" w:rsidRDefault="00214D69" w:rsidP="00214D6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88D3B73" w14:textId="58D8FF4E" w:rsidR="00214D69" w:rsidRPr="009F5E09" w:rsidRDefault="00BE7E77" w:rsidP="00214D69">
            <w:pPr>
              <w:tabs>
                <w:tab w:val="decimal" w:pos="574"/>
              </w:tabs>
              <w:spacing w:line="240" w:lineRule="auto"/>
              <w:ind w:rightChars="26" w:right="57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214D69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2" w:type="dxa"/>
            <w:vAlign w:val="bottom"/>
          </w:tcPr>
          <w:p w14:paraId="1D2E72DC" w14:textId="77777777" w:rsidR="00214D69" w:rsidRPr="00CD73FC" w:rsidRDefault="00214D69" w:rsidP="00214D69">
            <w:pPr>
              <w:tabs>
                <w:tab w:val="decimal" w:pos="574"/>
              </w:tabs>
              <w:spacing w:line="240" w:lineRule="auto"/>
              <w:ind w:right="-79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19F931B9" w14:textId="2C96CD96" w:rsidR="00214D69" w:rsidRPr="006666FA" w:rsidRDefault="009464FF" w:rsidP="00214D69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2" w:type="dxa"/>
            <w:gridSpan w:val="2"/>
            <w:vAlign w:val="bottom"/>
          </w:tcPr>
          <w:p w14:paraId="07F54AD8" w14:textId="77777777" w:rsidR="00214D69" w:rsidRPr="006666FA" w:rsidRDefault="00214D69" w:rsidP="00214D6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684502A1" w14:textId="77777777" w:rsidR="00214D69" w:rsidRDefault="00214D69" w:rsidP="00214D69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14D69" w:rsidRPr="006666FA" w14:paraId="7F8090F6" w14:textId="77777777" w:rsidTr="214F1073">
        <w:trPr>
          <w:tblHeader/>
        </w:trPr>
        <w:tc>
          <w:tcPr>
            <w:tcW w:w="4487" w:type="dxa"/>
          </w:tcPr>
          <w:p w14:paraId="44F8C8F5" w14:textId="539CEEC9" w:rsidR="00214D69" w:rsidRPr="00CD73FC" w:rsidRDefault="00214D69" w:rsidP="00214D69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 คิดดอกเบี้ย</w:t>
            </w:r>
            <w:r w:rsidRPr="0036645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ในอัตรา</w:t>
            </w:r>
            <w:r w:rsidRPr="0036645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36645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MLR </w:t>
            </w:r>
            <w:r w:rsidRPr="0036645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ต่อปี จ่ายชำระทุกเดือน</w:t>
            </w:r>
            <w:r w:rsidRPr="0036645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36645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ครบกำหนด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ชำระงวดสุดท้ายในเดือนกันยายน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ถูกค้ำ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ประกัน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โดย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กรรมการของบริษัท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ที่ดินและสิ่งปลูกสร้าง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สิทธิในการใช้สินทรัพย์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และใบหุ้นของบริษัท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997" w:type="dxa"/>
            <w:gridSpan w:val="2"/>
            <w:vAlign w:val="bottom"/>
          </w:tcPr>
          <w:p w14:paraId="17422870" w14:textId="332F83CB" w:rsidR="00214D69" w:rsidRPr="006666FA" w:rsidRDefault="00BE7E77" w:rsidP="00214D6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35</w:t>
            </w:r>
            <w:r w:rsidR="009464FF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="004C49B0"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3" w:type="dxa"/>
            <w:gridSpan w:val="2"/>
            <w:vAlign w:val="bottom"/>
          </w:tcPr>
          <w:p w14:paraId="60160476" w14:textId="77777777" w:rsidR="00214D69" w:rsidRPr="006666FA" w:rsidRDefault="00214D69" w:rsidP="00214D6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7B6106A" w14:textId="66F8D9D8" w:rsidR="00214D69" w:rsidRPr="005A5EAD" w:rsidRDefault="00BE7E77" w:rsidP="00214D6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84</w:t>
            </w:r>
            <w:r w:rsidR="00214D69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="004C49B0"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92" w:type="dxa"/>
            <w:vAlign w:val="bottom"/>
          </w:tcPr>
          <w:p w14:paraId="2EA07B6A" w14:textId="77777777" w:rsidR="00214D69" w:rsidRPr="006666FA" w:rsidRDefault="00214D69" w:rsidP="00214D69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5DAB613B" w14:textId="3059BA4D" w:rsidR="00214D69" w:rsidRDefault="009464FF" w:rsidP="00214D69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2" w:type="dxa"/>
            <w:gridSpan w:val="2"/>
            <w:vAlign w:val="bottom"/>
          </w:tcPr>
          <w:p w14:paraId="12BDF877" w14:textId="77777777" w:rsidR="00214D69" w:rsidRPr="006666FA" w:rsidRDefault="00214D69" w:rsidP="00214D6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1CF1B384" w14:textId="2D0FB27E" w:rsidR="00214D69" w:rsidRDefault="00214D69" w:rsidP="00214D69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14D69" w:rsidRPr="006666FA" w14:paraId="742A9CAE" w14:textId="77777777" w:rsidTr="214F1073">
        <w:trPr>
          <w:tblHeader/>
        </w:trPr>
        <w:tc>
          <w:tcPr>
            <w:tcW w:w="4487" w:type="dxa"/>
          </w:tcPr>
          <w:p w14:paraId="41571D6B" w14:textId="75398A9F" w:rsidR="00214D69" w:rsidRPr="00CD73FC" w:rsidRDefault="00214D69" w:rsidP="00214D69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lastRenderedPageBreak/>
              <w:t xml:space="preserve">  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คิดดอกเบี้ยใน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อัตรา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MLR 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ลบร้อยละ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.</w:t>
            </w:r>
            <w:r w:rsidR="00BE7E77" w:rsidRPr="00BE7E77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4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ต่อปี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ครบกำหนดชำระงวดสุดท้ายในเดือนพฤศจิกายน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เงินกู้ยืมนี้ถูกค้ำประกันโดยกรรมการของบริษัท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ที่ดินและอาคาร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และสิทธิในการใช้สินทรัพย์</w:t>
            </w:r>
          </w:p>
        </w:tc>
        <w:tc>
          <w:tcPr>
            <w:tcW w:w="997" w:type="dxa"/>
            <w:gridSpan w:val="2"/>
            <w:vAlign w:val="bottom"/>
          </w:tcPr>
          <w:p w14:paraId="4610589A" w14:textId="0DC210CF" w:rsidR="00214D69" w:rsidRPr="006666FA" w:rsidRDefault="004C49B0" w:rsidP="00214D6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98</w:t>
            </w:r>
            <w:r w:rsidR="009464FF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3" w:type="dxa"/>
            <w:gridSpan w:val="2"/>
            <w:vAlign w:val="bottom"/>
          </w:tcPr>
          <w:p w14:paraId="7C23F7C4" w14:textId="77777777" w:rsidR="00214D69" w:rsidRPr="006666FA" w:rsidRDefault="00214D69" w:rsidP="00214D6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0AE502A8" w14:textId="662B2222" w:rsidR="00214D69" w:rsidRPr="005A5EAD" w:rsidRDefault="00BE7E77" w:rsidP="00214D6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10</w:t>
            </w:r>
            <w:r w:rsidR="004C49B0" w:rsidRPr="004C49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9</w:t>
            </w:r>
            <w:r w:rsidR="00214D69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E7E77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2" w:type="dxa"/>
            <w:vAlign w:val="bottom"/>
          </w:tcPr>
          <w:p w14:paraId="0EA3A29A" w14:textId="77777777" w:rsidR="00214D69" w:rsidRPr="006666FA" w:rsidRDefault="00214D69" w:rsidP="00214D69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36A1B0EF" w14:textId="7D4CE865" w:rsidR="00214D69" w:rsidRDefault="009464FF" w:rsidP="00214D69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2" w:type="dxa"/>
            <w:gridSpan w:val="2"/>
            <w:vAlign w:val="bottom"/>
          </w:tcPr>
          <w:p w14:paraId="740D8322" w14:textId="77777777" w:rsidR="00214D69" w:rsidRPr="006666FA" w:rsidRDefault="00214D69" w:rsidP="00214D6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456CA60A" w14:textId="54A5295E" w:rsidR="00214D69" w:rsidRDefault="00214D69" w:rsidP="00214D69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14D69" w:rsidRPr="006666FA" w14:paraId="1546D75C" w14:textId="77777777" w:rsidTr="214F1073">
        <w:trPr>
          <w:tblHeader/>
        </w:trPr>
        <w:tc>
          <w:tcPr>
            <w:tcW w:w="4487" w:type="dxa"/>
          </w:tcPr>
          <w:p w14:paraId="2883CF12" w14:textId="3DBD59E2" w:rsidR="00214D69" w:rsidRPr="00CD73FC" w:rsidRDefault="00214D69" w:rsidP="00214D69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8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คิดดอกเบี้ยใน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อัตรา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MLR 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ลบร้อยละ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.</w:t>
            </w:r>
            <w:r w:rsidR="00BE7E77" w:rsidRPr="00BE7E77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4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ต่อปี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759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ครบกำหนดชำระงวดสุดท้ายในเดือนกุมภาพันธ์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เงินกู้ยืมนี้ถูกค้ำประกันโดยกรรมการของบริษัท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ที่ดินและอาคาร</w:t>
            </w:r>
            <w:r w:rsidRPr="00D3550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D3550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และสิทธิในการใช้สินทรัพย์</w:t>
            </w:r>
          </w:p>
        </w:tc>
        <w:tc>
          <w:tcPr>
            <w:tcW w:w="997" w:type="dxa"/>
            <w:gridSpan w:val="2"/>
            <w:vAlign w:val="bottom"/>
          </w:tcPr>
          <w:p w14:paraId="63ABA8F9" w14:textId="3786C2D4" w:rsidR="00214D69" w:rsidRPr="006666FA" w:rsidRDefault="00BE7E77" w:rsidP="00214D6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11</w:t>
            </w:r>
            <w:r w:rsidR="004C49B0"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8</w:t>
            </w:r>
            <w:r w:rsidR="009464FF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="004C49B0"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3" w:type="dxa"/>
            <w:gridSpan w:val="2"/>
            <w:vAlign w:val="bottom"/>
          </w:tcPr>
          <w:p w14:paraId="4B7E4494" w14:textId="77777777" w:rsidR="00214D69" w:rsidRPr="006666FA" w:rsidRDefault="00214D69" w:rsidP="00214D6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619BFBA" w14:textId="2B1DE6AA" w:rsidR="00214D69" w:rsidRPr="005A5EAD" w:rsidRDefault="00BE7E77" w:rsidP="00214D6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214D69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="004C49B0"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2" w:type="dxa"/>
            <w:vAlign w:val="bottom"/>
          </w:tcPr>
          <w:p w14:paraId="64DD13DE" w14:textId="77777777" w:rsidR="00214D69" w:rsidRPr="006666FA" w:rsidRDefault="00214D69" w:rsidP="00214D69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10500890" w14:textId="0A7C7563" w:rsidR="00214D69" w:rsidRDefault="009464FF" w:rsidP="00214D69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2" w:type="dxa"/>
            <w:gridSpan w:val="2"/>
            <w:vAlign w:val="bottom"/>
          </w:tcPr>
          <w:p w14:paraId="696538C7" w14:textId="77777777" w:rsidR="00214D69" w:rsidRPr="006666FA" w:rsidRDefault="00214D69" w:rsidP="00214D6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6B401A89" w14:textId="4FD0B1D9" w:rsidR="00214D69" w:rsidRDefault="00214D69" w:rsidP="00214D69">
            <w:pPr>
              <w:tabs>
                <w:tab w:val="decimal" w:pos="574"/>
              </w:tabs>
              <w:spacing w:line="240" w:lineRule="auto"/>
              <w:ind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14D69" w:rsidRPr="006666FA" w14:paraId="20EA66F4" w14:textId="77777777" w:rsidTr="214F1073">
        <w:trPr>
          <w:tblHeader/>
        </w:trPr>
        <w:tc>
          <w:tcPr>
            <w:tcW w:w="4487" w:type="dxa"/>
          </w:tcPr>
          <w:p w14:paraId="26688E0D" w14:textId="12A28E88" w:rsidR="00214D69" w:rsidRPr="00CD73FC" w:rsidRDefault="00214D69" w:rsidP="00214D69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วงเงินกู้ยืมจำนวนเงิน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262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262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คิดดอกเบี้ย</w:t>
            </w:r>
            <w:r w:rsidRPr="00262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อยู่ระหว่างอัตราร้อยละ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262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ถึงร้อยละ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262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75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ครบกำหนดชำระงวดสุดท้ายภายในเดือนกรกฎาคม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573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ในระหว่างปีกู้ยืมเงินเพิ่มจำนวน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2622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2622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ล้านบาท เงินกู้ยืมนี้มีหลักประกันเป็นรถยนต์ เรือ และกรรมการของบริษัท</w:t>
            </w:r>
            <w:r w:rsidRPr="008759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997" w:type="dxa"/>
            <w:gridSpan w:val="2"/>
            <w:vAlign w:val="bottom"/>
          </w:tcPr>
          <w:p w14:paraId="141E512E" w14:textId="7FF2F7EA" w:rsidR="00214D69" w:rsidRPr="006666FA" w:rsidRDefault="004C49B0" w:rsidP="00214D6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BE7E77"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9464FF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3" w:type="dxa"/>
            <w:gridSpan w:val="2"/>
            <w:vAlign w:val="bottom"/>
          </w:tcPr>
          <w:p w14:paraId="6A1D1DFC" w14:textId="77777777" w:rsidR="00214D69" w:rsidRPr="006666FA" w:rsidRDefault="00214D69" w:rsidP="00214D6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7A14494D" w14:textId="77713CF3" w:rsidR="00214D69" w:rsidRPr="006666FA" w:rsidRDefault="004C49B0" w:rsidP="00214D69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214D69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4C49B0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2" w:type="dxa"/>
            <w:vAlign w:val="bottom"/>
          </w:tcPr>
          <w:p w14:paraId="774CF95E" w14:textId="77777777" w:rsidR="00214D69" w:rsidRPr="006666FA" w:rsidRDefault="00214D69" w:rsidP="00214D69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5F0788A7" w14:textId="63B012D5" w:rsidR="00214D69" w:rsidRPr="006666FA" w:rsidRDefault="009464FF" w:rsidP="00214D69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2" w:type="dxa"/>
            <w:gridSpan w:val="2"/>
            <w:vAlign w:val="bottom"/>
          </w:tcPr>
          <w:p w14:paraId="3F125219" w14:textId="77777777" w:rsidR="00214D69" w:rsidRPr="006666FA" w:rsidRDefault="00214D69" w:rsidP="00214D69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3CE46458" w14:textId="77777777" w:rsidR="00214D69" w:rsidRPr="006666FA" w:rsidRDefault="00214D69" w:rsidP="00214D69">
            <w:pPr>
              <w:tabs>
                <w:tab w:val="decimal" w:pos="574"/>
              </w:tabs>
              <w:spacing w:line="240" w:lineRule="auto"/>
              <w:ind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77BC9" w:rsidRPr="006666FA" w14:paraId="6785981D" w14:textId="77777777" w:rsidTr="214F1073">
        <w:trPr>
          <w:tblHeader/>
        </w:trPr>
        <w:tc>
          <w:tcPr>
            <w:tcW w:w="4487" w:type="dxa"/>
          </w:tcPr>
          <w:p w14:paraId="09337D29" w14:textId="7BF24A1C" w:rsidR="00077BC9" w:rsidRPr="00CD73FC" w:rsidRDefault="00077BC9" w:rsidP="00077BC9">
            <w:pPr>
              <w:tabs>
                <w:tab w:val="left" w:pos="324"/>
              </w:tabs>
              <w:spacing w:line="240" w:lineRule="auto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</w:tcBorders>
            <w:vAlign w:val="bottom"/>
          </w:tcPr>
          <w:p w14:paraId="175533D0" w14:textId="694FAAA1" w:rsidR="00077BC9" w:rsidRPr="006666FA" w:rsidRDefault="004C49B0" w:rsidP="00077BC9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554</w:t>
            </w:r>
            <w:r w:rsidR="0093206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4C49B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10" w:type="dxa"/>
            <w:gridSpan w:val="3"/>
            <w:vAlign w:val="bottom"/>
          </w:tcPr>
          <w:p w14:paraId="3AB16298" w14:textId="77777777" w:rsidR="00077BC9" w:rsidRPr="006666FA" w:rsidRDefault="00077BC9" w:rsidP="00077BC9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42202541" w14:textId="1C24B304" w:rsidR="00077BC9" w:rsidRPr="006666FA" w:rsidRDefault="004C49B0" w:rsidP="00077BC9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Cordia New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685</w:t>
            </w:r>
            <w:r w:rsidR="00214D69">
              <w:rPr>
                <w:rFonts w:asciiTheme="majorBidi" w:eastAsia="Cordia New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4C49B0">
              <w:rPr>
                <w:rFonts w:asciiTheme="majorBidi" w:eastAsia="Cordia New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2" w:type="dxa"/>
            <w:vAlign w:val="bottom"/>
          </w:tcPr>
          <w:p w14:paraId="664205C1" w14:textId="77777777" w:rsidR="00077BC9" w:rsidRPr="006666FA" w:rsidRDefault="00077BC9" w:rsidP="00077BC9">
            <w:pPr>
              <w:tabs>
                <w:tab w:val="decimal" w:pos="585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</w:tcBorders>
            <w:vAlign w:val="bottom"/>
          </w:tcPr>
          <w:p w14:paraId="0DE3A079" w14:textId="753F9E32" w:rsidR="00077BC9" w:rsidRPr="006666FA" w:rsidRDefault="004C49B0" w:rsidP="00077BC9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BE7E77" w:rsidRPr="00BE7E77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68521E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4C49B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2" w:type="dxa"/>
            <w:gridSpan w:val="2"/>
            <w:vAlign w:val="bottom"/>
          </w:tcPr>
          <w:p w14:paraId="708FEFE3" w14:textId="77777777" w:rsidR="00077BC9" w:rsidRPr="006666FA" w:rsidRDefault="00077BC9" w:rsidP="00077BC9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5CF2BE91" w14:textId="63D9E77A" w:rsidR="00077BC9" w:rsidRPr="006666FA" w:rsidRDefault="00BE7E77" w:rsidP="00077BC9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214D6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BE7E77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214D69" w:rsidRPr="006666FA" w14:paraId="580FD6EE" w14:textId="77777777" w:rsidTr="214F1073">
        <w:trPr>
          <w:tblHeader/>
        </w:trPr>
        <w:tc>
          <w:tcPr>
            <w:tcW w:w="4487" w:type="dxa"/>
          </w:tcPr>
          <w:p w14:paraId="0B298FC4" w14:textId="165FDCEA" w:rsidR="00214D69" w:rsidRPr="00CD73FC" w:rsidRDefault="00214D69" w:rsidP="00214D69">
            <w:pPr>
              <w:tabs>
                <w:tab w:val="left" w:pos="327"/>
              </w:tabs>
              <w:spacing w:line="240" w:lineRule="auto"/>
              <w:ind w:left="612" w:hanging="612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br w:type="page"/>
            </w:r>
            <w:r w:rsidRPr="00CD73F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CD73FC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  <w:t xml:space="preserve"> ส่วนของเงินกู้ยืมระยะยาวที่ถึงกำหนดชำระ</w:t>
            </w:r>
          </w:p>
          <w:p w14:paraId="547D1603" w14:textId="77777777" w:rsidR="00214D69" w:rsidRPr="00CD73FC" w:rsidRDefault="00214D69" w:rsidP="00214D69">
            <w:pPr>
              <w:tabs>
                <w:tab w:val="left" w:pos="324"/>
              </w:tabs>
              <w:spacing w:line="240" w:lineRule="auto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 </w:t>
            </w:r>
            <w:r w:rsidRPr="00CD73F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 xml:space="preserve">     </w:t>
            </w:r>
            <w:r w:rsidRPr="00CD73FC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  <w:t>ภายในหนึ่งปี</w:t>
            </w: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vAlign w:val="bottom"/>
          </w:tcPr>
          <w:p w14:paraId="5DC259B0" w14:textId="5950D417" w:rsidR="00214D69" w:rsidRPr="006666FA" w:rsidRDefault="00932065" w:rsidP="00214D69">
            <w:pPr>
              <w:tabs>
                <w:tab w:val="decimal" w:pos="585"/>
              </w:tabs>
              <w:spacing w:line="240" w:lineRule="auto"/>
              <w:ind w:left="-108" w:rightChars="10" w:right="22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202</w:t>
            </w:r>
            <w:r w:rsidR="0068022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="004C49B0" w:rsidRPr="004C49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4</w:t>
            </w:r>
            <w:r w:rsidR="0068022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0" w:type="dxa"/>
            <w:gridSpan w:val="3"/>
            <w:vAlign w:val="bottom"/>
          </w:tcPr>
          <w:p w14:paraId="03F7A4A9" w14:textId="77777777" w:rsidR="00214D69" w:rsidRPr="006666FA" w:rsidRDefault="00214D69" w:rsidP="00214D69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4E749433" w14:textId="3AAC2255" w:rsidR="00214D69" w:rsidRPr="006666FA" w:rsidRDefault="00214D69" w:rsidP="00214D69">
            <w:pPr>
              <w:tabs>
                <w:tab w:val="decimal" w:pos="585"/>
              </w:tabs>
              <w:spacing w:line="240" w:lineRule="auto"/>
              <w:ind w:left="-108" w:rightChars="5" w:right="11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79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="004C49B0" w:rsidRPr="004C49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2" w:type="dxa"/>
            <w:vAlign w:val="bottom"/>
          </w:tcPr>
          <w:p w14:paraId="69665A31" w14:textId="77777777" w:rsidR="00214D69" w:rsidRPr="006666FA" w:rsidRDefault="00214D69" w:rsidP="00214D69">
            <w:pPr>
              <w:tabs>
                <w:tab w:val="decimal" w:pos="585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  <w:vAlign w:val="bottom"/>
          </w:tcPr>
          <w:p w14:paraId="169EF8B3" w14:textId="29AB6331" w:rsidR="00214D69" w:rsidRPr="006666FA" w:rsidRDefault="0068521E" w:rsidP="00214D69">
            <w:pPr>
              <w:tabs>
                <w:tab w:val="decimal" w:pos="585"/>
              </w:tabs>
              <w:spacing w:line="240" w:lineRule="auto"/>
              <w:ind w:left="-115" w:right="-17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="004C49B0" w:rsidRPr="004C49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2" w:type="dxa"/>
            <w:gridSpan w:val="2"/>
            <w:vAlign w:val="bottom"/>
          </w:tcPr>
          <w:p w14:paraId="6BB797E8" w14:textId="77777777" w:rsidR="00214D69" w:rsidRPr="006666FA" w:rsidRDefault="00214D69" w:rsidP="00214D69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7D4B97EA" w14:textId="3603966C" w:rsidR="00214D69" w:rsidRPr="006666FA" w:rsidRDefault="00214D69" w:rsidP="00214D69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="004C49B0" w:rsidRPr="004C49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14D69" w:rsidRPr="006666FA" w14:paraId="4AE7F8DF" w14:textId="77777777" w:rsidTr="214F1073">
        <w:trPr>
          <w:tblHeader/>
        </w:trPr>
        <w:tc>
          <w:tcPr>
            <w:tcW w:w="4487" w:type="dxa"/>
          </w:tcPr>
          <w:p w14:paraId="72B54A17" w14:textId="0C2BE33A" w:rsidR="00214D69" w:rsidRPr="00CD73FC" w:rsidRDefault="00214D69" w:rsidP="00214D69">
            <w:pPr>
              <w:tabs>
                <w:tab w:val="left" w:pos="327"/>
              </w:tabs>
              <w:spacing w:line="240" w:lineRule="auto"/>
              <w:ind w:left="612" w:hanging="612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  <w:r>
              <w:rPr>
                <w:rFonts w:asciiTheme="majorBidi" w:eastAsia="Cordia New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84832" w14:textId="58A64D45" w:rsidR="00214D69" w:rsidRPr="006666FA" w:rsidRDefault="004C49B0" w:rsidP="00214D69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BE7E77" w:rsidRPr="00BE7E77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68022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4C49B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10" w:type="dxa"/>
            <w:gridSpan w:val="3"/>
            <w:vAlign w:val="bottom"/>
          </w:tcPr>
          <w:p w14:paraId="7D26791B" w14:textId="77777777" w:rsidR="00214D69" w:rsidRPr="006666FA" w:rsidRDefault="00214D69" w:rsidP="00214D69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103EF" w14:textId="097ADA85" w:rsidR="00214D69" w:rsidRPr="006666FA" w:rsidRDefault="004C49B0" w:rsidP="00214D69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214D6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4C49B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2" w:type="dxa"/>
            <w:vAlign w:val="bottom"/>
          </w:tcPr>
          <w:p w14:paraId="6A00BCDE" w14:textId="77777777" w:rsidR="00214D69" w:rsidRPr="006666FA" w:rsidRDefault="00214D69" w:rsidP="00214D69">
            <w:pPr>
              <w:tabs>
                <w:tab w:val="decimal" w:pos="585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A70B5" w14:textId="38135BDC" w:rsidR="00214D69" w:rsidRPr="006666FA" w:rsidRDefault="004C49B0" w:rsidP="00214D69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68521E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4C49B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2" w:type="dxa"/>
            <w:gridSpan w:val="2"/>
            <w:vAlign w:val="bottom"/>
          </w:tcPr>
          <w:p w14:paraId="5DA2A459" w14:textId="77777777" w:rsidR="00214D69" w:rsidRPr="006666FA" w:rsidRDefault="00214D69" w:rsidP="00214D69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7C6F2" w14:textId="7CBAFB94" w:rsidR="00214D69" w:rsidRPr="006666FA" w:rsidRDefault="00BE7E77" w:rsidP="00214D69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214D6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4C49B0" w:rsidRPr="004C49B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40435D60" w14:textId="77777777" w:rsidR="00B7766D" w:rsidRPr="006666FA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39753477" w14:textId="52EF68E4" w:rsidR="00FC7713" w:rsidRPr="0090335F" w:rsidRDefault="00FC7713" w:rsidP="00FC771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0335F">
        <w:rPr>
          <w:rFonts w:asciiTheme="majorBidi" w:hAnsiTheme="majorBidi" w:cstheme="majorBidi"/>
          <w:sz w:val="30"/>
          <w:szCs w:val="30"/>
          <w:cs/>
          <w:lang w:val="en-US" w:bidi="th-TH"/>
        </w:rPr>
        <w:t>ภายใต้สัญญา</w:t>
      </w:r>
      <w:r w:rsidRPr="0090335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</w:t>
      </w:r>
      <w:r w:rsidRPr="0090335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กู้ยืม </w:t>
      </w:r>
      <w:r w:rsidRPr="0090335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มีข้อกำหนดบางประการที่</w:t>
      </w:r>
      <w:r w:rsidRPr="0090335F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</w:t>
      </w:r>
      <w:r w:rsidRPr="0090335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จะ</w:t>
      </w:r>
      <w:r w:rsidRPr="0090335F">
        <w:rPr>
          <w:rFonts w:asciiTheme="majorBidi" w:hAnsiTheme="majorBidi" w:cstheme="majorBidi"/>
          <w:sz w:val="30"/>
          <w:szCs w:val="30"/>
          <w:cs/>
          <w:lang w:val="en-US" w:bidi="th-TH"/>
        </w:rPr>
        <w:t>ต้องปฏิบัติตาม</w:t>
      </w:r>
      <w:r w:rsidRPr="0090335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เกี่ยวกับการรักษาอัตราส่วน</w:t>
      </w:r>
      <w:r w:rsidR="00093CB1" w:rsidRPr="0090335F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</w:t>
      </w:r>
      <w:r w:rsidRPr="0090335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ทางการเงิน การรักษาระดับการถือหุ้นในเงินลงทุน และการงดจ่ายเงินปันผลในบริษัทย่อยบางแห่ง</w:t>
      </w:r>
    </w:p>
    <w:p w14:paraId="1411A890" w14:textId="77777777" w:rsidR="00B46744" w:rsidRDefault="00B46744" w:rsidP="00D02057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  <w:lang w:val="en-US" w:bidi="th-TH"/>
        </w:rPr>
      </w:pPr>
    </w:p>
    <w:p w14:paraId="6355C37C" w14:textId="77777777" w:rsidR="004F04EE" w:rsidRDefault="004F04EE" w:rsidP="00D02057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  <w:lang w:val="en-US" w:bidi="th-TH"/>
        </w:rPr>
      </w:pPr>
    </w:p>
    <w:p w14:paraId="6D829864" w14:textId="77777777" w:rsidR="004F04EE" w:rsidRPr="00D57D02" w:rsidRDefault="004F04EE" w:rsidP="00D02057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  <w:lang w:val="en-US" w:bidi="th-TH"/>
        </w:rPr>
      </w:pPr>
    </w:p>
    <w:p w14:paraId="5BBAB7F5" w14:textId="77777777" w:rsidR="007641CD" w:rsidRDefault="007641CD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br w:type="page"/>
      </w:r>
    </w:p>
    <w:p w14:paraId="1ACE396E" w14:textId="0A8CEF08" w:rsidR="00B72B78" w:rsidRPr="002573C4" w:rsidRDefault="00B72B78" w:rsidP="00FC7713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2573C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lastRenderedPageBreak/>
        <w:t>การละเมิดสัญญาเงินกู้ยืม</w:t>
      </w:r>
    </w:p>
    <w:p w14:paraId="76E51994" w14:textId="4E133CAC" w:rsidR="00B72B78" w:rsidRPr="002573C4" w:rsidRDefault="00B72B78" w:rsidP="00FC771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30B80B4" w14:textId="4C926302" w:rsidR="00B72B78" w:rsidRPr="002573C4" w:rsidRDefault="00AE1BB8" w:rsidP="00FC771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2573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ณ วันที่</w:t>
      </w:r>
      <w:r w:rsidRPr="002573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573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573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568</w:t>
      </w:r>
      <w:r w:rsidRPr="002573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573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</w:t>
      </w:r>
      <w:r w:rsidR="00744E4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ไม่สามารถปฏิบัติตาม</w:t>
      </w:r>
      <w:r w:rsidRPr="002573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เงื่อนไขที่กำหนดไว้ในสัญญาเงินกู้ยืม </w:t>
      </w:r>
      <w:r w:rsidR="00744E4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</w:t>
      </w:r>
      <w:r w:rsidRPr="002573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อาจเป็นสาเหตุให้ธนาคารเรียกชำระเงินกู้ยืมที่ค้างชำระตามสัญญาดังกล่าวทั้งจำนวนได้ อย่างไรก็ตาม ณ วันที่</w:t>
      </w:r>
      <w:r w:rsidRPr="002573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573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573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568</w:t>
      </w:r>
      <w:r w:rsidRPr="002573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กลุ่มบริษัทได้รับหนังสือผ่อนผันเงื่อนไขจากสถาบันการเงินที่เกี่ยวข้องแล้ว</w:t>
      </w:r>
    </w:p>
    <w:p w14:paraId="12D84B47" w14:textId="77777777" w:rsidR="00B7766D" w:rsidRPr="00D57D02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p w14:paraId="69CF1C7B" w14:textId="4DBB2D4A" w:rsidR="00A450DB" w:rsidRPr="002573C4" w:rsidRDefault="00B7766D" w:rsidP="003A182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573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573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573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568</w:t>
      </w:r>
      <w:r w:rsidRPr="002573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2573C4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กลุ่มบริษัทมีวงเงินสินเชื่อที่ยังม</w:t>
      </w:r>
      <w:r w:rsidR="00C66C8E" w:rsidRPr="002573C4">
        <w:rPr>
          <w:rFonts w:asciiTheme="majorBidi" w:hAnsiTheme="majorBidi" w:cstheme="majorBidi" w:hint="cs"/>
          <w:sz w:val="30"/>
          <w:szCs w:val="30"/>
          <w:cs/>
          <w:lang w:bidi="th-TH"/>
        </w:rPr>
        <w:t>ิได้</w:t>
      </w:r>
      <w:r w:rsidRPr="002573C4">
        <w:rPr>
          <w:rFonts w:asciiTheme="majorBidi" w:hAnsiTheme="majorBidi" w:cstheme="majorBidi"/>
          <w:sz w:val="30"/>
          <w:szCs w:val="30"/>
          <w:cs/>
          <w:lang w:bidi="th-TH"/>
        </w:rPr>
        <w:t>เบิกใช้</w:t>
      </w:r>
      <w:r w:rsidR="00473772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เป็นจำนวนเงินรวม</w:t>
      </w:r>
      <w:r w:rsidR="04B20E21" w:rsidRPr="682BB82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405891">
        <w:rPr>
          <w:rFonts w:asciiTheme="majorBidi" w:hAnsiTheme="majorBidi" w:cstheme="majorBidi"/>
          <w:sz w:val="30"/>
          <w:szCs w:val="30"/>
          <w:lang w:bidi="th-TH"/>
        </w:rPr>
        <w:t>,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346</w:t>
      </w:r>
      <w:r w:rsidR="00650432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573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573C4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</w:t>
      </w:r>
      <w:r w:rsidR="003A182E" w:rsidRPr="002573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าท</w:t>
      </w:r>
      <w:r w:rsidR="0028146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br/>
      </w:r>
      <w:r w:rsidRPr="002573C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BE7E77" w:rsidRPr="00BE7E7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567</w:t>
      </w:r>
      <w:r w:rsidRPr="002573C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Pr="002573C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  <w:r w:rsidR="008E1E9D" w:rsidRPr="002573C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,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687</w:t>
      </w:r>
      <w:r w:rsidR="005A4CC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</w:t>
      </w:r>
      <w:r w:rsidRPr="002573C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2573C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</w:p>
    <w:p w14:paraId="499C4DCD" w14:textId="25232A54" w:rsidR="00F65F7A" w:rsidRPr="00D57D02" w:rsidRDefault="00F65F7A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  <w:lang w:val="en-US" w:bidi="th-TH"/>
        </w:rPr>
      </w:pPr>
    </w:p>
    <w:p w14:paraId="05EB73E8" w14:textId="74EC9D98" w:rsidR="005A4C18" w:rsidRDefault="00B7766D" w:rsidP="0007616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AD0F4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การเปลี่ยนแปลงของหนี้สินที่เกิดจากกิจกรรมจัดหาเงิน</w:t>
      </w:r>
    </w:p>
    <w:p w14:paraId="7DFCE910" w14:textId="77777777" w:rsidR="00067BFB" w:rsidRPr="00076168" w:rsidRDefault="00067BFB" w:rsidP="0007616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tbl>
      <w:tblPr>
        <w:tblW w:w="93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540"/>
        <w:gridCol w:w="178"/>
        <w:gridCol w:w="1151"/>
        <w:gridCol w:w="178"/>
        <w:gridCol w:w="19"/>
        <w:gridCol w:w="1136"/>
        <w:gridCol w:w="178"/>
        <w:gridCol w:w="1152"/>
        <w:gridCol w:w="178"/>
        <w:gridCol w:w="1153"/>
      </w:tblGrid>
      <w:tr w:rsidR="00B7766D" w:rsidRPr="00AD0F4F" w14:paraId="71060F59" w14:textId="77777777" w:rsidTr="00340D75">
        <w:trPr>
          <w:cantSplit/>
          <w:trHeight w:val="408"/>
          <w:tblHeader/>
        </w:trPr>
        <w:tc>
          <w:tcPr>
            <w:tcW w:w="3510" w:type="dxa"/>
          </w:tcPr>
          <w:p w14:paraId="4D8BCBC0" w14:textId="77777777" w:rsidR="00B7766D" w:rsidRPr="00AD0F4F" w:rsidRDefault="00B7766D" w:rsidP="002C047A">
            <w:pPr>
              <w:shd w:val="clear" w:color="auto" w:fill="FFFFFF"/>
              <w:tabs>
                <w:tab w:val="decimal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31356853"/>
          </w:p>
        </w:tc>
        <w:tc>
          <w:tcPr>
            <w:tcW w:w="540" w:type="dxa"/>
            <w:vAlign w:val="bottom"/>
          </w:tcPr>
          <w:p w14:paraId="0714621E" w14:textId="77777777" w:rsidR="00B7766D" w:rsidRPr="00AD0F4F" w:rsidRDefault="00B7766D" w:rsidP="002C047A">
            <w:pPr>
              <w:spacing w:line="240" w:lineRule="atLeast"/>
              <w:ind w:left="-68" w:right="-79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404BDEA" w14:textId="77777777" w:rsidR="00B7766D" w:rsidRPr="00AD0F4F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45" w:type="dxa"/>
            <w:gridSpan w:val="8"/>
            <w:vAlign w:val="bottom"/>
          </w:tcPr>
          <w:p w14:paraId="34F68982" w14:textId="77777777" w:rsidR="00B7766D" w:rsidRPr="00AD0F4F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D0F4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7766D" w:rsidRPr="00AD0F4F" w14:paraId="11946AEB" w14:textId="77777777" w:rsidTr="00340D75">
        <w:trPr>
          <w:cantSplit/>
          <w:trHeight w:val="794"/>
          <w:tblHeader/>
        </w:trPr>
        <w:tc>
          <w:tcPr>
            <w:tcW w:w="3510" w:type="dxa"/>
          </w:tcPr>
          <w:p w14:paraId="1087C258" w14:textId="77777777" w:rsidR="00B7766D" w:rsidRPr="00AD0F4F" w:rsidRDefault="00B7766D" w:rsidP="002C047A">
            <w:pPr>
              <w:shd w:val="clear" w:color="auto" w:fill="FFFFFF"/>
              <w:tabs>
                <w:tab w:val="decimal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43376AEF" w14:textId="6E483491" w:rsidR="00B7766D" w:rsidRPr="00AD0F4F" w:rsidRDefault="00B7766D" w:rsidP="002C047A">
            <w:pPr>
              <w:spacing w:line="240" w:lineRule="atLeast"/>
              <w:ind w:left="-68" w:right="-79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00E18CF" w14:textId="77777777" w:rsidR="00B7766D" w:rsidRPr="00AD0F4F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77DA89B3" w14:textId="77777777" w:rsidR="00B7766D" w:rsidRPr="00AD0F4F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AD0F4F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78" w:type="dxa"/>
            <w:vAlign w:val="bottom"/>
          </w:tcPr>
          <w:p w14:paraId="15E18354" w14:textId="77777777" w:rsidR="00B7766D" w:rsidRPr="00AD0F4F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0777E531" w14:textId="77777777" w:rsidR="00B7766D" w:rsidRPr="00AD0F4F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AD0F4F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78" w:type="dxa"/>
            <w:vAlign w:val="bottom"/>
          </w:tcPr>
          <w:p w14:paraId="1DA03AB5" w14:textId="77777777" w:rsidR="00B7766D" w:rsidRPr="00AD0F4F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26F8E42F" w14:textId="77777777" w:rsidR="00B7766D" w:rsidRPr="00AD0F4F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AD0F4F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AD0F4F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5569BEB" w14:textId="77777777" w:rsidR="00B7766D" w:rsidRPr="00AD0F4F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vAlign w:val="bottom"/>
          </w:tcPr>
          <w:p w14:paraId="56A84CBA" w14:textId="77777777" w:rsidR="00B7766D" w:rsidRPr="00AD0F4F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AD0F4F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7766D" w:rsidRPr="00AD0F4F" w14:paraId="736B255B" w14:textId="77777777" w:rsidTr="00340D75">
        <w:trPr>
          <w:cantSplit/>
          <w:trHeight w:val="408"/>
          <w:tblHeader/>
        </w:trPr>
        <w:tc>
          <w:tcPr>
            <w:tcW w:w="3510" w:type="dxa"/>
          </w:tcPr>
          <w:p w14:paraId="05D669B4" w14:textId="77777777" w:rsidR="00B7766D" w:rsidRPr="00AD0F4F" w:rsidRDefault="00B7766D" w:rsidP="002C047A">
            <w:pPr>
              <w:shd w:val="clear" w:color="auto" w:fill="FFFFFF"/>
              <w:tabs>
                <w:tab w:val="decimal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0DA1D7F0" w14:textId="77777777" w:rsidR="00B7766D" w:rsidRPr="00AD0F4F" w:rsidRDefault="00B7766D" w:rsidP="002C047A">
            <w:pPr>
              <w:spacing w:line="240" w:lineRule="atLeast"/>
              <w:ind w:left="-68" w:right="-79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4E5D8D9" w14:textId="77777777" w:rsidR="00B7766D" w:rsidRPr="00AD0F4F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45" w:type="dxa"/>
            <w:gridSpan w:val="8"/>
            <w:vAlign w:val="bottom"/>
          </w:tcPr>
          <w:p w14:paraId="50BCBB52" w14:textId="77777777" w:rsidR="00B7766D" w:rsidRPr="00AD0F4F" w:rsidRDefault="00B7766D" w:rsidP="002C047A">
            <w:pPr>
              <w:spacing w:line="240" w:lineRule="atLeast"/>
              <w:ind w:left="-68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AD0F4F">
              <w:rPr>
                <w:rFonts w:asciiTheme="majorBidi" w:hAnsiTheme="majorBidi" w:cstheme="majorBidi"/>
                <w:b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3"/>
      <w:tr w:rsidR="00214D69" w:rsidRPr="00AD0F4F" w14:paraId="1B860427" w14:textId="77777777" w:rsidTr="00340D75">
        <w:trPr>
          <w:cantSplit/>
          <w:trHeight w:val="408"/>
        </w:trPr>
        <w:tc>
          <w:tcPr>
            <w:tcW w:w="3510" w:type="dxa"/>
          </w:tcPr>
          <w:p w14:paraId="2B90DCC7" w14:textId="4E677053" w:rsidR="00214D69" w:rsidRPr="00AD0F4F" w:rsidRDefault="00214D69" w:rsidP="00214D6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0F4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AD0F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AD0F4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AD0F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540" w:type="dxa"/>
            <w:vAlign w:val="bottom"/>
          </w:tcPr>
          <w:p w14:paraId="6F727849" w14:textId="77777777" w:rsidR="00214D69" w:rsidRPr="00AD0F4F" w:rsidRDefault="00214D69" w:rsidP="00214D69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57D78FD" w14:textId="77777777" w:rsidR="00214D69" w:rsidRPr="00AD0F4F" w:rsidRDefault="00214D69" w:rsidP="00214D69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9974E1E" w14:textId="67818910" w:rsidR="00214D69" w:rsidRPr="00214D69" w:rsidRDefault="004C49B0" w:rsidP="00214D69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214D69" w:rsidRPr="00214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</w:p>
        </w:tc>
        <w:tc>
          <w:tcPr>
            <w:tcW w:w="197" w:type="dxa"/>
            <w:gridSpan w:val="2"/>
            <w:vAlign w:val="bottom"/>
          </w:tcPr>
          <w:p w14:paraId="0C9C7DF6" w14:textId="77777777" w:rsidR="00214D69" w:rsidRPr="00214D69" w:rsidRDefault="00214D69" w:rsidP="00214D69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6A990E85" w14:textId="2FD7A5B1" w:rsidR="00214D69" w:rsidRPr="00214D69" w:rsidRDefault="004C49B0" w:rsidP="00214D69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14D69" w:rsidRPr="00214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214D69" w:rsidRPr="00214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178" w:type="dxa"/>
            <w:vAlign w:val="bottom"/>
          </w:tcPr>
          <w:p w14:paraId="0CCF0173" w14:textId="77777777" w:rsidR="00214D69" w:rsidRPr="00214D69" w:rsidRDefault="00214D69" w:rsidP="00214D69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C77594A" w14:textId="6A578B94" w:rsidR="00214D69" w:rsidRPr="00214D69" w:rsidRDefault="004C49B0" w:rsidP="00214D69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14D69" w:rsidRPr="00214D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214D69" w:rsidRPr="00214D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  <w:tc>
          <w:tcPr>
            <w:tcW w:w="178" w:type="dxa"/>
            <w:vAlign w:val="bottom"/>
          </w:tcPr>
          <w:p w14:paraId="09A954C9" w14:textId="77777777" w:rsidR="00214D69" w:rsidRPr="00214D69" w:rsidRDefault="00214D69" w:rsidP="00214D69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402661E2" w14:textId="7455E18F" w:rsidR="00214D69" w:rsidRPr="00214D69" w:rsidRDefault="004C49B0" w:rsidP="00214D69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214D69" w:rsidRPr="00214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214D69" w:rsidRPr="00214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</w:t>
            </w:r>
          </w:p>
        </w:tc>
      </w:tr>
      <w:tr w:rsidR="00214D69" w:rsidRPr="00AD0F4F" w14:paraId="4D608B92" w14:textId="77777777" w:rsidTr="001A0462">
        <w:trPr>
          <w:cantSplit/>
          <w:trHeight w:val="362"/>
        </w:trPr>
        <w:tc>
          <w:tcPr>
            <w:tcW w:w="3510" w:type="dxa"/>
          </w:tcPr>
          <w:p w14:paraId="7F5A18F7" w14:textId="77777777" w:rsidR="00214D69" w:rsidRPr="00AD0F4F" w:rsidRDefault="00214D69" w:rsidP="00214D6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F4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การเปลี่ยนแปลงจากกระแสเงินสดจาก</w:t>
            </w:r>
            <w:r w:rsidRPr="00AD0F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AD0F4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การจัดหาเงิน</w:t>
            </w:r>
          </w:p>
        </w:tc>
        <w:tc>
          <w:tcPr>
            <w:tcW w:w="540" w:type="dxa"/>
            <w:vAlign w:val="bottom"/>
          </w:tcPr>
          <w:p w14:paraId="3E7CC2E7" w14:textId="77777777" w:rsidR="00214D69" w:rsidRPr="00AD0F4F" w:rsidRDefault="00214D69" w:rsidP="00214D69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34DE578" w14:textId="77777777" w:rsidR="00214D69" w:rsidRPr="00AD0F4F" w:rsidRDefault="00214D69" w:rsidP="00214D69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6E69065B" w14:textId="53B701A7" w:rsidR="00214D69" w:rsidRPr="00AD0F4F" w:rsidRDefault="00214D69" w:rsidP="00214D69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0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Pr="00930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97" w:type="dxa"/>
            <w:gridSpan w:val="2"/>
            <w:vAlign w:val="bottom"/>
          </w:tcPr>
          <w:p w14:paraId="4E25C220" w14:textId="77777777" w:rsidR="00214D69" w:rsidRPr="00AD0F4F" w:rsidRDefault="00214D69" w:rsidP="00214D69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19952337" w14:textId="2D03B07D" w:rsidR="00214D69" w:rsidRPr="00AD0F4F" w:rsidRDefault="004C49B0" w:rsidP="00214D69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  <w:r w:rsidR="00214D69" w:rsidRPr="00930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0974A371" w14:textId="77777777" w:rsidR="00214D69" w:rsidRPr="00AD0F4F" w:rsidRDefault="00214D69" w:rsidP="00214D69">
            <w:pPr>
              <w:shd w:val="clear" w:color="auto" w:fill="FFFFFF"/>
              <w:tabs>
                <w:tab w:val="decimal" w:pos="910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AAECAD7" w14:textId="048F260A" w:rsidR="00214D69" w:rsidRPr="00AD0F4F" w:rsidRDefault="00214D69" w:rsidP="00214D69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441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  <w:r w:rsidRPr="007441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</w:t>
            </w:r>
            <w:r w:rsidRPr="007441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EA87B0F" w14:textId="77777777" w:rsidR="00214D69" w:rsidRPr="00AD0F4F" w:rsidRDefault="00214D69" w:rsidP="00214D69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2085F04D" w14:textId="06BF1736" w:rsidR="00214D69" w:rsidRPr="00AD0F4F" w:rsidRDefault="00214D69" w:rsidP="00214D69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1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7441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  <w:r w:rsidRPr="007441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4D69" w:rsidRPr="00D57D02" w14:paraId="0AABEFAC" w14:textId="77777777" w:rsidTr="001A0462">
        <w:trPr>
          <w:cantSplit/>
          <w:trHeight w:val="397"/>
        </w:trPr>
        <w:tc>
          <w:tcPr>
            <w:tcW w:w="3510" w:type="dxa"/>
          </w:tcPr>
          <w:p w14:paraId="0BD73277" w14:textId="77777777" w:rsidR="00214D69" w:rsidRPr="00AD0F4F" w:rsidRDefault="00214D69" w:rsidP="00214D6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0F4F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หนี้สินตามสัญญาเช่าเพิ่มขึ้น</w:t>
            </w:r>
          </w:p>
        </w:tc>
        <w:tc>
          <w:tcPr>
            <w:tcW w:w="540" w:type="dxa"/>
            <w:vAlign w:val="bottom"/>
          </w:tcPr>
          <w:p w14:paraId="59B7AB36" w14:textId="77777777" w:rsidR="00214D69" w:rsidRPr="00AD0F4F" w:rsidRDefault="00214D69" w:rsidP="00214D69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630285B" w14:textId="77777777" w:rsidR="00214D69" w:rsidRPr="00AD0F4F" w:rsidRDefault="00214D69" w:rsidP="00214D69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308920EC" w14:textId="029F2A0E" w:rsidR="00214D69" w:rsidRPr="00AD0F4F" w:rsidRDefault="00214D69" w:rsidP="00214D69">
            <w:pPr>
              <w:shd w:val="clear" w:color="auto" w:fill="FFFFFF"/>
              <w:tabs>
                <w:tab w:val="decimal" w:pos="64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0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7" w:type="dxa"/>
            <w:gridSpan w:val="2"/>
            <w:vAlign w:val="bottom"/>
          </w:tcPr>
          <w:p w14:paraId="17C0CCF0" w14:textId="77777777" w:rsidR="00214D69" w:rsidRPr="00AD0F4F" w:rsidRDefault="00214D69" w:rsidP="00214D69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5A82C670" w14:textId="05D07E01" w:rsidR="00214D69" w:rsidRPr="00AD0F4F" w:rsidRDefault="00214D69" w:rsidP="00214D69">
            <w:pPr>
              <w:shd w:val="clear" w:color="auto" w:fill="FFFFFF"/>
              <w:tabs>
                <w:tab w:val="decimal" w:pos="64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0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60399D1" w14:textId="77777777" w:rsidR="00214D69" w:rsidRPr="00AD0F4F" w:rsidRDefault="00214D69" w:rsidP="00214D69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30CCAE" w14:textId="292D0D1B" w:rsidR="00214D69" w:rsidRPr="00AD0F4F" w:rsidRDefault="004C49B0" w:rsidP="00214D69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  <w:r w:rsidR="00214D69" w:rsidRPr="007441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</w:p>
        </w:tc>
        <w:tc>
          <w:tcPr>
            <w:tcW w:w="178" w:type="dxa"/>
            <w:vAlign w:val="bottom"/>
          </w:tcPr>
          <w:p w14:paraId="7228FC4F" w14:textId="77777777" w:rsidR="00214D69" w:rsidRPr="00AD0F4F" w:rsidRDefault="00214D69" w:rsidP="00214D69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29645F62" w14:textId="39046830" w:rsidR="00214D69" w:rsidRPr="00AD0F4F" w:rsidRDefault="004C49B0" w:rsidP="00214D69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  <w:r w:rsidR="00214D69" w:rsidRPr="007441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</w:p>
        </w:tc>
      </w:tr>
      <w:tr w:rsidR="00214D69" w:rsidRPr="00D57D02" w14:paraId="750B11CD" w14:textId="77777777" w:rsidTr="001A0462">
        <w:trPr>
          <w:cantSplit/>
          <w:trHeight w:val="816"/>
        </w:trPr>
        <w:tc>
          <w:tcPr>
            <w:tcW w:w="3510" w:type="dxa"/>
          </w:tcPr>
          <w:p w14:paraId="33C2DEC0" w14:textId="0F3A759D" w:rsidR="00214D69" w:rsidRPr="00930AF4" w:rsidRDefault="00214D69" w:rsidP="00214D6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567</w:t>
            </w: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930A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และ </w:t>
            </w:r>
          </w:p>
          <w:p w14:paraId="60B2B528" w14:textId="40B09C50" w:rsidR="00214D69" w:rsidRPr="00930AF4" w:rsidRDefault="00214D69" w:rsidP="00214D69">
            <w:pPr>
              <w:shd w:val="clear" w:color="auto" w:fill="FFFFFF"/>
              <w:tabs>
                <w:tab w:val="left" w:pos="225"/>
                <w:tab w:val="left" w:pos="37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930A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540" w:type="dxa"/>
            <w:vAlign w:val="bottom"/>
          </w:tcPr>
          <w:p w14:paraId="42DCA26B" w14:textId="77777777" w:rsidR="00214D69" w:rsidRPr="00930AF4" w:rsidRDefault="00214D69" w:rsidP="00214D69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54FBB97" w14:textId="77777777" w:rsidR="00214D69" w:rsidRPr="00930AF4" w:rsidRDefault="00214D69" w:rsidP="00214D69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7EDC45BA" w14:textId="3514A67D" w:rsidR="00214D69" w:rsidRPr="00930AF4" w:rsidRDefault="004C49B0" w:rsidP="00214D69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214D69"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97" w:type="dxa"/>
            <w:gridSpan w:val="2"/>
            <w:vAlign w:val="bottom"/>
          </w:tcPr>
          <w:p w14:paraId="636BE169" w14:textId="77777777" w:rsidR="00214D69" w:rsidRPr="00930AF4" w:rsidRDefault="00214D69" w:rsidP="00214D69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3CB36844" w14:textId="4D42FE6F" w:rsidR="00214D69" w:rsidRPr="00930AF4" w:rsidRDefault="004C49B0" w:rsidP="00214D69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214D69"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579</w:t>
            </w:r>
            <w:r w:rsidR="00214D69"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78" w:type="dxa"/>
            <w:vAlign w:val="bottom"/>
          </w:tcPr>
          <w:p w14:paraId="49B3BA7D" w14:textId="77777777" w:rsidR="00214D69" w:rsidRPr="00930AF4" w:rsidRDefault="00214D69" w:rsidP="00214D69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0639AF" w14:textId="7D39ED10" w:rsidR="00214D69" w:rsidRPr="00930AF4" w:rsidRDefault="004C49B0" w:rsidP="00214D69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214D69" w:rsidRPr="00930A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214D69" w:rsidRPr="00930A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</w:t>
            </w:r>
          </w:p>
        </w:tc>
        <w:tc>
          <w:tcPr>
            <w:tcW w:w="178" w:type="dxa"/>
            <w:vAlign w:val="bottom"/>
          </w:tcPr>
          <w:p w14:paraId="7CDFB41B" w14:textId="77777777" w:rsidR="00214D69" w:rsidRPr="00930AF4" w:rsidRDefault="00214D69" w:rsidP="00214D69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2D0D5F3A" w14:textId="680DC6FA" w:rsidR="00214D69" w:rsidRPr="00930AF4" w:rsidRDefault="004C49B0" w:rsidP="00214D69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214D69"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14D69"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746</w:t>
            </w:r>
          </w:p>
        </w:tc>
      </w:tr>
      <w:tr w:rsidR="00503198" w:rsidRPr="00572FD5" w14:paraId="5C10682F" w14:textId="77777777" w:rsidTr="001A0462">
        <w:trPr>
          <w:cantSplit/>
          <w:trHeight w:val="56"/>
        </w:trPr>
        <w:tc>
          <w:tcPr>
            <w:tcW w:w="3510" w:type="dxa"/>
          </w:tcPr>
          <w:p w14:paraId="487D759B" w14:textId="1403A653" w:rsidR="00503198" w:rsidRPr="00572FD5" w:rsidRDefault="00503198" w:rsidP="0050319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ได้มาจากการรวมธุรกิจ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Pr="00DD1794">
              <w:rPr>
                <w:rFonts w:asciiTheme="majorBidi" w:hAnsiTheme="majorBidi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D1794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ดูหมายเหตุข้อ </w:t>
            </w:r>
            <w:r w:rsidRPr="004C49B0">
              <w:rPr>
                <w:rFonts w:asciiTheme="majorBidi" w:hAnsiTheme="majorBidi" w:cs="Angsana New"/>
                <w:i/>
                <w:iCs/>
                <w:sz w:val="30"/>
                <w:szCs w:val="30"/>
                <w:lang w:val="en-US" w:bidi="th-TH"/>
              </w:rPr>
              <w:t>5</w:t>
            </w:r>
            <w:r w:rsidRPr="00DD1794">
              <w:rPr>
                <w:rFonts w:asciiTheme="majorBidi" w:hAnsiTheme="majorBidi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540" w:type="dxa"/>
            <w:vAlign w:val="bottom"/>
          </w:tcPr>
          <w:p w14:paraId="1015954D" w14:textId="77777777" w:rsidR="00503198" w:rsidRPr="00572FD5" w:rsidRDefault="00503198" w:rsidP="0050319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70D6438" w14:textId="77777777" w:rsidR="00503198" w:rsidRPr="00572FD5" w:rsidRDefault="00503198" w:rsidP="0050319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47CA897E" w14:textId="44D64941" w:rsidR="00503198" w:rsidRPr="00203A52" w:rsidRDefault="00503198" w:rsidP="00503198">
            <w:pPr>
              <w:shd w:val="clear" w:color="auto" w:fill="FFFFFF"/>
              <w:tabs>
                <w:tab w:val="decimal" w:pos="64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2FD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- </w:t>
            </w:r>
          </w:p>
        </w:tc>
        <w:tc>
          <w:tcPr>
            <w:tcW w:w="197" w:type="dxa"/>
            <w:gridSpan w:val="2"/>
            <w:vAlign w:val="bottom"/>
          </w:tcPr>
          <w:p w14:paraId="400975C0" w14:textId="77777777" w:rsidR="00503198" w:rsidRPr="00255535" w:rsidRDefault="00503198" w:rsidP="0050319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45F70B76" w14:textId="0EC40E9E" w:rsidR="00503198" w:rsidRPr="00203A52" w:rsidRDefault="00BE7E77" w:rsidP="00503198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031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94,98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317F7700" w14:textId="77777777" w:rsidR="00503198" w:rsidRPr="00572FD5" w:rsidRDefault="00503198" w:rsidP="0050319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204F945" w14:textId="2FC22D4C" w:rsidR="00503198" w:rsidRPr="00572FD5" w:rsidRDefault="00BE7E77" w:rsidP="00503198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503198" w:rsidRPr="004C49B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</w:t>
            </w:r>
            <w:r w:rsidRPr="00BE7E7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50319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503198" w:rsidRPr="004C49B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369</w:t>
            </w:r>
          </w:p>
        </w:tc>
        <w:tc>
          <w:tcPr>
            <w:tcW w:w="178" w:type="dxa"/>
            <w:vAlign w:val="bottom"/>
          </w:tcPr>
          <w:p w14:paraId="13DB7D5F" w14:textId="77777777" w:rsidR="00503198" w:rsidRPr="00572FD5" w:rsidRDefault="00503198" w:rsidP="0050319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vAlign w:val="bottom"/>
          </w:tcPr>
          <w:p w14:paraId="66656CEB" w14:textId="09AA907A" w:rsidR="00503198" w:rsidRPr="00203A52" w:rsidRDefault="00704427" w:rsidP="00503198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466,349</w:t>
            </w:r>
          </w:p>
        </w:tc>
      </w:tr>
      <w:tr w:rsidR="00503198" w:rsidRPr="00D57D02" w14:paraId="6C686607" w14:textId="77777777" w:rsidTr="009B32C0">
        <w:trPr>
          <w:cantSplit/>
          <w:trHeight w:val="66"/>
        </w:trPr>
        <w:tc>
          <w:tcPr>
            <w:tcW w:w="3510" w:type="dxa"/>
          </w:tcPr>
          <w:p w14:paraId="4EB0DDB1" w14:textId="74A9B6B9" w:rsidR="00503198" w:rsidRPr="00930AF4" w:rsidRDefault="00503198" w:rsidP="0050319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540" w:type="dxa"/>
            <w:vAlign w:val="bottom"/>
          </w:tcPr>
          <w:p w14:paraId="7235AF95" w14:textId="77777777" w:rsidR="00503198" w:rsidRPr="00930AF4" w:rsidRDefault="00503198" w:rsidP="00503198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09DD0A2" w14:textId="77777777" w:rsidR="00503198" w:rsidRPr="00930AF4" w:rsidRDefault="00503198" w:rsidP="00503198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115980BD" w14:textId="0675B51E" w:rsidR="00503198" w:rsidRPr="00CC30D8" w:rsidRDefault="00503198" w:rsidP="00503198">
            <w:pPr>
              <w:shd w:val="clear" w:color="auto" w:fill="FFFFFF"/>
              <w:tabs>
                <w:tab w:val="decimal" w:pos="640"/>
              </w:tabs>
              <w:spacing w:line="240" w:lineRule="atLeast"/>
              <w:ind w:left="-79" w:right="-80"/>
              <w:jc w:val="both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72FD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- </w:t>
            </w:r>
          </w:p>
        </w:tc>
        <w:tc>
          <w:tcPr>
            <w:tcW w:w="197" w:type="dxa"/>
            <w:gridSpan w:val="2"/>
            <w:vAlign w:val="bottom"/>
          </w:tcPr>
          <w:p w14:paraId="31AC9ABE" w14:textId="77777777" w:rsidR="00503198" w:rsidRPr="00CC30D8" w:rsidRDefault="00503198" w:rsidP="00503198">
            <w:pPr>
              <w:shd w:val="clear" w:color="auto" w:fill="FFFFFF"/>
              <w:tabs>
                <w:tab w:val="decimal" w:pos="640"/>
              </w:tabs>
              <w:spacing w:line="240" w:lineRule="atLeast"/>
              <w:ind w:left="-79" w:right="-80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6" w:type="dxa"/>
            <w:vAlign w:val="bottom"/>
          </w:tcPr>
          <w:p w14:paraId="45B93AD2" w14:textId="6CB1ECDA" w:rsidR="00503198" w:rsidRPr="00CC30D8" w:rsidRDefault="00503198" w:rsidP="00503198">
            <w:pPr>
              <w:shd w:val="clear" w:color="auto" w:fill="FFFFFF"/>
              <w:tabs>
                <w:tab w:val="decimal" w:pos="640"/>
              </w:tabs>
              <w:spacing w:line="240" w:lineRule="atLeast"/>
              <w:ind w:left="-79" w:right="-8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572FD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E127549" w14:textId="77777777" w:rsidR="00503198" w:rsidRPr="00930AF4" w:rsidRDefault="00503198" w:rsidP="00503198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52A5A0B" w14:textId="04C0ABA6" w:rsidR="00503198" w:rsidRDefault="00503198" w:rsidP="00503198">
            <w:pPr>
              <w:shd w:val="clear" w:color="auto" w:fill="FFFFFF"/>
              <w:tabs>
                <w:tab w:val="decimal" w:pos="95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54CD40D2" w14:textId="77777777" w:rsidR="00503198" w:rsidRPr="00930AF4" w:rsidRDefault="00503198" w:rsidP="00503198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613C968C" w14:textId="6A8F24C0" w:rsidR="00503198" w:rsidRDefault="00503198" w:rsidP="00503198">
            <w:pPr>
              <w:shd w:val="clear" w:color="auto" w:fill="FFFFFF"/>
              <w:tabs>
                <w:tab w:val="decimal" w:pos="97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03198" w:rsidRPr="00D57D02" w14:paraId="3625F415" w14:textId="77777777" w:rsidTr="00340D75">
        <w:trPr>
          <w:cantSplit/>
          <w:trHeight w:val="805"/>
        </w:trPr>
        <w:tc>
          <w:tcPr>
            <w:tcW w:w="3510" w:type="dxa"/>
          </w:tcPr>
          <w:p w14:paraId="75335906" w14:textId="22E0977F" w:rsidR="00503198" w:rsidRPr="001E2E1D" w:rsidRDefault="00503198" w:rsidP="0050319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E2E1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การเปลี่ยนแปลงจากกระแสเงินสดจาก</w:t>
            </w:r>
            <w:r w:rsidRPr="001E2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1E2E1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การจัดหาเงิน</w:t>
            </w:r>
          </w:p>
        </w:tc>
        <w:tc>
          <w:tcPr>
            <w:tcW w:w="540" w:type="dxa"/>
            <w:vAlign w:val="bottom"/>
          </w:tcPr>
          <w:p w14:paraId="4DEB32FD" w14:textId="77777777" w:rsidR="00503198" w:rsidRPr="001E2E1D" w:rsidRDefault="00503198" w:rsidP="00503198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30FFED5" w14:textId="77777777" w:rsidR="00503198" w:rsidRPr="001E2E1D" w:rsidRDefault="00503198" w:rsidP="00503198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7B012F0" w14:textId="2280D842" w:rsidR="00503198" w:rsidRPr="001E2E1D" w:rsidRDefault="00503198" w:rsidP="00503198">
            <w:pPr>
              <w:shd w:val="clear" w:color="auto" w:fill="FFFFFF"/>
              <w:tabs>
                <w:tab w:val="decimal" w:pos="910"/>
              </w:tabs>
              <w:spacing w:line="240" w:lineRule="atLeast"/>
              <w:ind w:right="-8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2E1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  <w:r w:rsidRPr="001E2E1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558</w:t>
            </w:r>
            <w:r w:rsidRPr="001E2E1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7" w:type="dxa"/>
            <w:gridSpan w:val="2"/>
            <w:vAlign w:val="bottom"/>
          </w:tcPr>
          <w:p w14:paraId="28D347B2" w14:textId="77777777" w:rsidR="00503198" w:rsidRPr="001E2E1D" w:rsidRDefault="00503198" w:rsidP="00503198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4C724E95" w14:textId="5B96F0BB" w:rsidR="00503198" w:rsidRPr="001E2E1D" w:rsidRDefault="00BE7E77" w:rsidP="00503198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031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5031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,757</w:t>
            </w:r>
          </w:p>
        </w:tc>
        <w:tc>
          <w:tcPr>
            <w:tcW w:w="178" w:type="dxa"/>
            <w:vAlign w:val="bottom"/>
          </w:tcPr>
          <w:p w14:paraId="583D7894" w14:textId="77777777" w:rsidR="00503198" w:rsidRPr="001E2E1D" w:rsidRDefault="00503198" w:rsidP="00503198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947A66C" w14:textId="61F26D56" w:rsidR="00503198" w:rsidRPr="001E2E1D" w:rsidRDefault="00503198" w:rsidP="00503198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E1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95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1E2E1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756</w:t>
            </w:r>
            <w:r w:rsidRPr="001E2E1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5CC86336" w14:textId="77777777" w:rsidR="00503198" w:rsidRPr="00930AF4" w:rsidRDefault="00503198" w:rsidP="00503198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0E92F0A0" w14:textId="12C33057" w:rsidR="00503198" w:rsidRPr="007441EB" w:rsidRDefault="00503198" w:rsidP="00503198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7044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06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03198" w:rsidRPr="00D57D02" w14:paraId="51982DE7" w14:textId="77777777" w:rsidTr="00340D75">
        <w:trPr>
          <w:cantSplit/>
          <w:trHeight w:val="408"/>
        </w:trPr>
        <w:tc>
          <w:tcPr>
            <w:tcW w:w="3510" w:type="dxa"/>
          </w:tcPr>
          <w:p w14:paraId="4EAC2F81" w14:textId="0D7CCC00" w:rsidR="00503198" w:rsidRPr="00930AF4" w:rsidRDefault="00503198" w:rsidP="0050319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0AF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หนี้สินตามสัญญาเช่าเพิ่มขึ้น</w:t>
            </w:r>
          </w:p>
        </w:tc>
        <w:tc>
          <w:tcPr>
            <w:tcW w:w="540" w:type="dxa"/>
            <w:vAlign w:val="bottom"/>
          </w:tcPr>
          <w:p w14:paraId="3EA74F57" w14:textId="77777777" w:rsidR="00503198" w:rsidRPr="00930AF4" w:rsidRDefault="00503198" w:rsidP="00503198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39B9087" w14:textId="77777777" w:rsidR="00503198" w:rsidRPr="00930AF4" w:rsidRDefault="00503198" w:rsidP="00503198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72044F4D" w14:textId="7159A3F5" w:rsidR="00503198" w:rsidRPr="00930AF4" w:rsidRDefault="00503198" w:rsidP="00503198">
            <w:pPr>
              <w:shd w:val="clear" w:color="auto" w:fill="FFFFFF"/>
              <w:tabs>
                <w:tab w:val="decimal" w:pos="64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7" w:type="dxa"/>
            <w:gridSpan w:val="2"/>
            <w:vAlign w:val="bottom"/>
          </w:tcPr>
          <w:p w14:paraId="2A632905" w14:textId="77777777" w:rsidR="00503198" w:rsidRPr="00930AF4" w:rsidRDefault="00503198" w:rsidP="00503198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39297BF5" w14:textId="4A84F5E3" w:rsidR="00503198" w:rsidRPr="00930AF4" w:rsidRDefault="00503198" w:rsidP="00503198">
            <w:pPr>
              <w:shd w:val="clear" w:color="auto" w:fill="FFFFFF"/>
              <w:tabs>
                <w:tab w:val="decimal" w:pos="64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85495D" w14:textId="77777777" w:rsidR="00503198" w:rsidRPr="00930AF4" w:rsidRDefault="00503198" w:rsidP="00503198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F5C22B8" w14:textId="4975AE1F" w:rsidR="00503198" w:rsidRPr="00930AF4" w:rsidRDefault="00BE7E77" w:rsidP="00503198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50319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503198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69</w:t>
            </w:r>
            <w:r w:rsidR="0050319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503198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3F49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2CACAD95" w14:textId="77777777" w:rsidR="00503198" w:rsidRPr="00930AF4" w:rsidRDefault="00503198" w:rsidP="00503198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778C0491" w14:textId="50DCF16C" w:rsidR="00503198" w:rsidRPr="007441EB" w:rsidRDefault="00BE7E77" w:rsidP="00503198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50319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503198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69</w:t>
            </w:r>
            <w:r w:rsidR="0050319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503198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3F49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503198" w:rsidRPr="00D57D02" w14:paraId="28792E27" w14:textId="77777777" w:rsidTr="00340D75">
        <w:trPr>
          <w:cantSplit/>
          <w:trHeight w:val="408"/>
        </w:trPr>
        <w:tc>
          <w:tcPr>
            <w:tcW w:w="3510" w:type="dxa"/>
          </w:tcPr>
          <w:p w14:paraId="58011340" w14:textId="79739929" w:rsidR="00503198" w:rsidRPr="00930AF4" w:rsidRDefault="00503198" w:rsidP="00503198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930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540" w:type="dxa"/>
            <w:vAlign w:val="bottom"/>
          </w:tcPr>
          <w:p w14:paraId="3C4C650D" w14:textId="77777777" w:rsidR="00503198" w:rsidRPr="00930AF4" w:rsidRDefault="00503198" w:rsidP="00503198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9CD85A7" w14:textId="77777777" w:rsidR="00503198" w:rsidRPr="00930AF4" w:rsidRDefault="00503198" w:rsidP="00503198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D4105" w14:textId="16DE665F" w:rsidR="00503198" w:rsidRPr="00930AF4" w:rsidRDefault="00503198" w:rsidP="00503198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574</w:t>
            </w:r>
          </w:p>
        </w:tc>
        <w:tc>
          <w:tcPr>
            <w:tcW w:w="197" w:type="dxa"/>
            <w:gridSpan w:val="2"/>
            <w:vAlign w:val="bottom"/>
          </w:tcPr>
          <w:p w14:paraId="12041F22" w14:textId="77777777" w:rsidR="00503198" w:rsidRPr="00930AF4" w:rsidRDefault="00503198" w:rsidP="00503198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B0550" w14:textId="243257B5" w:rsidR="00503198" w:rsidRPr="00930AF4" w:rsidRDefault="00503198" w:rsidP="00503198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02</w:t>
            </w:r>
            <w:r w:rsidRPr="004C49B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178" w:type="dxa"/>
            <w:vAlign w:val="bottom"/>
          </w:tcPr>
          <w:p w14:paraId="64779D1C" w14:textId="77777777" w:rsidR="00503198" w:rsidRPr="00930AF4" w:rsidRDefault="00503198" w:rsidP="00503198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32D36" w14:textId="68278EE0" w:rsidR="00503198" w:rsidRPr="00930AF4" w:rsidRDefault="00503198" w:rsidP="00503198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4C49B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486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4C49B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3F49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4F7A5BFD" w14:textId="77777777" w:rsidR="00503198" w:rsidRPr="00930AF4" w:rsidRDefault="00503198" w:rsidP="00503198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7DDEA" w14:textId="0B0A3015" w:rsidR="00503198" w:rsidRPr="00930AF4" w:rsidRDefault="00503198" w:rsidP="00503198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68</w:t>
            </w:r>
            <w:r w:rsidR="003F49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14F7466D" w14:textId="1F4EBC9A" w:rsidR="00E62CF1" w:rsidRDefault="00E62CF1">
      <w:pPr>
        <w:rPr>
          <w:rFonts w:cstheme="minorBidi"/>
          <w:highlight w:val="cyan"/>
          <w:lang w:bidi="th-TH"/>
        </w:rPr>
      </w:pPr>
    </w:p>
    <w:p w14:paraId="75D3480F" w14:textId="77777777" w:rsidR="00E62CF1" w:rsidRDefault="00E62CF1">
      <w:pPr>
        <w:spacing w:line="240" w:lineRule="auto"/>
        <w:rPr>
          <w:rFonts w:cstheme="minorBidi"/>
          <w:highlight w:val="cyan"/>
          <w:lang w:bidi="th-TH"/>
        </w:rPr>
      </w:pPr>
      <w:r>
        <w:rPr>
          <w:rFonts w:cstheme="minorBidi"/>
          <w:highlight w:val="cyan"/>
          <w:lang w:bidi="th-TH"/>
        </w:rP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540"/>
        <w:gridCol w:w="1710"/>
        <w:gridCol w:w="180"/>
        <w:gridCol w:w="1620"/>
        <w:gridCol w:w="180"/>
        <w:gridCol w:w="1620"/>
      </w:tblGrid>
      <w:tr w:rsidR="00975D81" w:rsidRPr="006666FA" w14:paraId="05A2680D" w14:textId="77777777">
        <w:trPr>
          <w:cantSplit/>
          <w:trHeight w:val="322"/>
          <w:tblHeader/>
        </w:trPr>
        <w:tc>
          <w:tcPr>
            <w:tcW w:w="3510" w:type="dxa"/>
          </w:tcPr>
          <w:p w14:paraId="6C2A3F11" w14:textId="77777777" w:rsidR="00975D81" w:rsidRPr="006666FA" w:rsidRDefault="00975D81">
            <w:pPr>
              <w:shd w:val="clear" w:color="auto" w:fill="FFFFFF"/>
              <w:tabs>
                <w:tab w:val="decimal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2BC2548E" w14:textId="77777777" w:rsidR="00975D81" w:rsidRPr="006666FA" w:rsidRDefault="00975D81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59329C48" w14:textId="77777777" w:rsidR="00975D81" w:rsidRPr="006666FA" w:rsidRDefault="00975D81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75D81" w:rsidRPr="006666FA" w14:paraId="7AAF30CB" w14:textId="77777777">
        <w:trPr>
          <w:cantSplit/>
          <w:trHeight w:val="627"/>
          <w:tblHeader/>
        </w:trPr>
        <w:tc>
          <w:tcPr>
            <w:tcW w:w="3510" w:type="dxa"/>
          </w:tcPr>
          <w:p w14:paraId="427E71CC" w14:textId="77777777" w:rsidR="00975D81" w:rsidRPr="006666FA" w:rsidRDefault="00975D81">
            <w:pPr>
              <w:shd w:val="clear" w:color="auto" w:fill="FFFFFF"/>
              <w:tabs>
                <w:tab w:val="decimal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07E065FF" w14:textId="77777777" w:rsidR="00975D81" w:rsidRPr="006666FA" w:rsidRDefault="00975D81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6B594AB" w14:textId="77777777" w:rsidR="00975D81" w:rsidRPr="006666FA" w:rsidRDefault="00975D81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3F154454" w14:textId="77777777" w:rsidR="00975D81" w:rsidRPr="006666FA" w:rsidRDefault="00975D81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2DEB2D0C" w14:textId="77777777" w:rsidR="00975D81" w:rsidRDefault="00975D81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หนี้สินตาม</w:t>
            </w:r>
          </w:p>
          <w:p w14:paraId="322BF9BB" w14:textId="77777777" w:rsidR="00975D81" w:rsidRPr="006666FA" w:rsidRDefault="00975D81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สัญญาเช่า</w:t>
            </w:r>
            <w:r w:rsidRPr="006666FA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C1842A3" w14:textId="77777777" w:rsidR="00975D81" w:rsidRPr="006666FA" w:rsidRDefault="00975D81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29C160E6" w14:textId="77777777" w:rsidR="00975D81" w:rsidRPr="006666FA" w:rsidRDefault="00975D81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75D81" w:rsidRPr="006666FA" w14:paraId="44E15DFC" w14:textId="77777777">
        <w:trPr>
          <w:cantSplit/>
          <w:trHeight w:val="322"/>
        </w:trPr>
        <w:tc>
          <w:tcPr>
            <w:tcW w:w="3510" w:type="dxa"/>
          </w:tcPr>
          <w:p w14:paraId="2DEFC266" w14:textId="77777777" w:rsidR="00975D81" w:rsidRPr="006666FA" w:rsidRDefault="00975D8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62019733" w14:textId="77777777" w:rsidR="00975D81" w:rsidRPr="006666FA" w:rsidRDefault="00975D81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721258B0" w14:textId="77777777" w:rsidR="00975D81" w:rsidRPr="006666FA" w:rsidRDefault="00975D81">
            <w:pPr>
              <w:shd w:val="clear" w:color="auto" w:fill="FFFFFF"/>
              <w:tabs>
                <w:tab w:val="decimal" w:pos="8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41994" w:rsidRPr="006666FA" w14:paraId="325841C7" w14:textId="77777777">
        <w:trPr>
          <w:cantSplit/>
          <w:trHeight w:val="314"/>
        </w:trPr>
        <w:tc>
          <w:tcPr>
            <w:tcW w:w="3510" w:type="dxa"/>
          </w:tcPr>
          <w:p w14:paraId="14DF64BE" w14:textId="2BE6EB79" w:rsidR="00441994" w:rsidRPr="006666FA" w:rsidRDefault="00441994" w:rsidP="0044199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540" w:type="dxa"/>
            <w:vAlign w:val="bottom"/>
          </w:tcPr>
          <w:p w14:paraId="5928787B" w14:textId="77777777" w:rsidR="00441994" w:rsidRPr="006666FA" w:rsidRDefault="00441994" w:rsidP="00441994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0A2EE04" w14:textId="5698FFFF" w:rsidR="00441994" w:rsidRPr="00B32320" w:rsidRDefault="004C49B0" w:rsidP="00441994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41994" w:rsidRPr="00B323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0591AF14" w14:textId="77777777" w:rsidR="00441994" w:rsidRPr="00B32320" w:rsidRDefault="00441994" w:rsidP="0044199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0F63868" w14:textId="566CEED7" w:rsidR="00441994" w:rsidRPr="00B32320" w:rsidRDefault="00BE7E77" w:rsidP="00441994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441994" w:rsidRPr="00B323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40DEBE36" w14:textId="77777777" w:rsidR="00441994" w:rsidRPr="00B32320" w:rsidRDefault="00441994" w:rsidP="0044199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3402B2" w14:textId="0794BB16" w:rsidR="00441994" w:rsidRPr="00B32320" w:rsidRDefault="00BE7E77" w:rsidP="00441994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441994" w:rsidRPr="00B323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539</w:t>
            </w:r>
          </w:p>
        </w:tc>
      </w:tr>
      <w:tr w:rsidR="00441994" w:rsidRPr="006666FA" w14:paraId="4F69CD4C" w14:textId="77777777">
        <w:trPr>
          <w:cantSplit/>
          <w:trHeight w:val="627"/>
        </w:trPr>
        <w:tc>
          <w:tcPr>
            <w:tcW w:w="3510" w:type="dxa"/>
          </w:tcPr>
          <w:p w14:paraId="7EE04455" w14:textId="77777777" w:rsidR="00441994" w:rsidRPr="006666FA" w:rsidRDefault="00441994" w:rsidP="0044199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การเปลี่ยนแปลงจากกระแสเงินสดจาก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การจัดหาเงิน</w:t>
            </w:r>
          </w:p>
        </w:tc>
        <w:tc>
          <w:tcPr>
            <w:tcW w:w="540" w:type="dxa"/>
            <w:vAlign w:val="bottom"/>
          </w:tcPr>
          <w:p w14:paraId="7CAA774C" w14:textId="77777777" w:rsidR="00441994" w:rsidRPr="006666FA" w:rsidRDefault="00441994" w:rsidP="00441994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2AF99B8" w14:textId="15ACCE22" w:rsidR="00441994" w:rsidRPr="00A443BA" w:rsidRDefault="00441994" w:rsidP="00441994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15A8EC1B" w14:textId="77777777" w:rsidR="00441994" w:rsidRPr="006666FA" w:rsidRDefault="00441994" w:rsidP="0044199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768D7F" w14:textId="528B2E41" w:rsidR="00441994" w:rsidRPr="00E66AEB" w:rsidRDefault="00441994" w:rsidP="50064F60">
            <w:pPr>
              <w:shd w:val="clear" w:color="auto" w:fill="FFFFFF" w:themeFill="background1"/>
              <w:tabs>
                <w:tab w:val="decimal" w:pos="12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3E0485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30E8B50A" w:rsidRPr="3E0485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3E0485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3B1EF1C4" w14:textId="77777777" w:rsidR="00441994" w:rsidRPr="006666FA" w:rsidRDefault="00441994" w:rsidP="0044199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2DC19F" w14:textId="17B09A24" w:rsidR="00441994" w:rsidRPr="00DE0E6E" w:rsidRDefault="00441994" w:rsidP="00441994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52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06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41994" w:rsidRPr="006666FA" w14:paraId="251F7000" w14:textId="77777777">
        <w:trPr>
          <w:cantSplit/>
          <w:trHeight w:val="314"/>
        </w:trPr>
        <w:tc>
          <w:tcPr>
            <w:tcW w:w="3510" w:type="dxa"/>
          </w:tcPr>
          <w:p w14:paraId="28F5C2F7" w14:textId="77777777" w:rsidR="00441994" w:rsidRPr="006666FA" w:rsidRDefault="00441994" w:rsidP="0044199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EED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หนี้สินตามสัญญาเช่าเพิ่มขึ้น</w:t>
            </w:r>
          </w:p>
        </w:tc>
        <w:tc>
          <w:tcPr>
            <w:tcW w:w="540" w:type="dxa"/>
            <w:vAlign w:val="bottom"/>
          </w:tcPr>
          <w:p w14:paraId="774535D9" w14:textId="77777777" w:rsidR="00441994" w:rsidRPr="006666FA" w:rsidRDefault="00441994" w:rsidP="00441994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52FC7E9" w14:textId="77777777" w:rsidR="00441994" w:rsidRPr="00A443BA" w:rsidRDefault="00441994" w:rsidP="00441994">
            <w:pPr>
              <w:shd w:val="clear" w:color="auto" w:fill="FFFFFF"/>
              <w:tabs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514F5B6" w14:textId="77777777" w:rsidR="00441994" w:rsidRPr="006666FA" w:rsidRDefault="00441994" w:rsidP="0044199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0230636" w14:textId="5ACD3A9C" w:rsidR="00441994" w:rsidRPr="00E66AEB" w:rsidRDefault="004C49B0" w:rsidP="07D4FA1D">
            <w:pPr>
              <w:shd w:val="clear" w:color="auto" w:fill="FFFFFF" w:themeFill="background1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="28F28357" w:rsidRPr="007748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</w:p>
        </w:tc>
        <w:tc>
          <w:tcPr>
            <w:tcW w:w="180" w:type="dxa"/>
            <w:vAlign w:val="bottom"/>
          </w:tcPr>
          <w:p w14:paraId="2AB1F6D9" w14:textId="77777777" w:rsidR="00441994" w:rsidRPr="006666FA" w:rsidRDefault="00441994" w:rsidP="0044199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857A346" w14:textId="6F38C7A7" w:rsidR="00441994" w:rsidRPr="00DE0E6E" w:rsidRDefault="0005219D" w:rsidP="00441994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2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96,883</w:t>
            </w:r>
          </w:p>
        </w:tc>
      </w:tr>
      <w:tr w:rsidR="00441994" w:rsidRPr="006666FA" w14:paraId="6489BDA5" w14:textId="77777777">
        <w:trPr>
          <w:cantSplit/>
          <w:trHeight w:val="644"/>
        </w:trPr>
        <w:tc>
          <w:tcPr>
            <w:tcW w:w="3510" w:type="dxa"/>
          </w:tcPr>
          <w:p w14:paraId="421872FC" w14:textId="33047EC6" w:rsidR="00441994" w:rsidRPr="006666FA" w:rsidRDefault="00441994" w:rsidP="0044199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             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540" w:type="dxa"/>
            <w:vAlign w:val="bottom"/>
          </w:tcPr>
          <w:p w14:paraId="3F001639" w14:textId="77777777" w:rsidR="00441994" w:rsidRPr="006666FA" w:rsidRDefault="00441994" w:rsidP="00441994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1615909" w14:textId="27192215" w:rsidR="00441994" w:rsidRPr="00A443BA" w:rsidRDefault="00BE7E77" w:rsidP="00441994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4419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0EA156F5" w14:textId="77777777" w:rsidR="00441994" w:rsidRPr="00A443BA" w:rsidRDefault="00441994" w:rsidP="0044199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E91C0AE" w14:textId="6B3169B5" w:rsidR="00441994" w:rsidRPr="00A443BA" w:rsidRDefault="00BE7E77" w:rsidP="00441994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="004419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1899CA16" w14:textId="77777777" w:rsidR="00441994" w:rsidRPr="00A443BA" w:rsidRDefault="00441994" w:rsidP="0044199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EEA7B51" w14:textId="67422D19" w:rsidR="00441994" w:rsidRPr="00A443BA" w:rsidRDefault="00BE7E77" w:rsidP="00441994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</w:t>
            </w:r>
            <w:r w:rsidR="004419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594</w:t>
            </w:r>
          </w:p>
        </w:tc>
      </w:tr>
      <w:tr w:rsidR="00975D81" w:rsidRPr="006666FA" w14:paraId="05CDD34B" w14:textId="77777777">
        <w:trPr>
          <w:cantSplit/>
          <w:trHeight w:val="636"/>
        </w:trPr>
        <w:tc>
          <w:tcPr>
            <w:tcW w:w="3510" w:type="dxa"/>
          </w:tcPr>
          <w:p w14:paraId="133D6060" w14:textId="77777777" w:rsidR="00975D81" w:rsidRPr="000B1515" w:rsidRDefault="00975D8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B151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การเปลี่ยนแปลงจากกระแสเงินสดจาก</w:t>
            </w:r>
            <w:r w:rsidRPr="000B15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0B151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การจัดหาเงิน</w:t>
            </w:r>
          </w:p>
        </w:tc>
        <w:tc>
          <w:tcPr>
            <w:tcW w:w="540" w:type="dxa"/>
            <w:vAlign w:val="bottom"/>
          </w:tcPr>
          <w:p w14:paraId="34A6F8E6" w14:textId="77777777" w:rsidR="00975D81" w:rsidRPr="000B1515" w:rsidRDefault="00975D81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4A767F9" w14:textId="449AC230" w:rsidR="00975D81" w:rsidRPr="000B1515" w:rsidRDefault="004C49B0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15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F67FF9" w:rsidRPr="000B15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B15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843</w:t>
            </w:r>
          </w:p>
        </w:tc>
        <w:tc>
          <w:tcPr>
            <w:tcW w:w="180" w:type="dxa"/>
            <w:vAlign w:val="bottom"/>
          </w:tcPr>
          <w:p w14:paraId="254C7BD3" w14:textId="77777777" w:rsidR="00975D81" w:rsidRPr="000B1515" w:rsidRDefault="00975D81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2370242" w14:textId="25EA66A7" w:rsidR="00975D81" w:rsidRPr="000B1515" w:rsidRDefault="00F67FF9">
            <w:pPr>
              <w:shd w:val="clear" w:color="auto" w:fill="FFFFFF"/>
              <w:tabs>
                <w:tab w:val="decimal" w:pos="12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15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0B15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0B15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B15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135E3EB9" w14:textId="77777777" w:rsidR="00975D81" w:rsidRPr="000B1515" w:rsidRDefault="00975D81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990126" w14:textId="7E11413B" w:rsidR="00975D81" w:rsidRPr="000B1515" w:rsidRDefault="004C49B0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15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F67FF9" w:rsidRPr="000B15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B15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975D81" w:rsidRPr="006666FA" w14:paraId="14674F2F" w14:textId="77777777">
        <w:trPr>
          <w:cantSplit/>
          <w:trHeight w:val="322"/>
        </w:trPr>
        <w:tc>
          <w:tcPr>
            <w:tcW w:w="3510" w:type="dxa"/>
          </w:tcPr>
          <w:p w14:paraId="442F9879" w14:textId="77777777" w:rsidR="00975D81" w:rsidRPr="006666FA" w:rsidRDefault="00975D8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20EED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หนี้สินตามสัญญาเช่าเพิ่มขึ้น</w:t>
            </w:r>
          </w:p>
        </w:tc>
        <w:tc>
          <w:tcPr>
            <w:tcW w:w="540" w:type="dxa"/>
            <w:vAlign w:val="bottom"/>
          </w:tcPr>
          <w:p w14:paraId="70F92495" w14:textId="77777777" w:rsidR="00975D81" w:rsidRPr="00A46F63" w:rsidRDefault="00975D81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0FD6509" w14:textId="3181C02C" w:rsidR="00975D81" w:rsidRPr="00A443BA" w:rsidRDefault="00F67FF9">
            <w:pPr>
              <w:shd w:val="clear" w:color="auto" w:fill="FFFFFF"/>
              <w:tabs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419DC51" w14:textId="77777777" w:rsidR="00975D81" w:rsidRPr="00161941" w:rsidRDefault="00975D81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F25E54B" w14:textId="662E727B" w:rsidR="00975D81" w:rsidRPr="00161941" w:rsidRDefault="00BE7E77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F67F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</w:p>
        </w:tc>
        <w:tc>
          <w:tcPr>
            <w:tcW w:w="180" w:type="dxa"/>
            <w:vAlign w:val="bottom"/>
          </w:tcPr>
          <w:p w14:paraId="4BDA4E3B" w14:textId="77777777" w:rsidR="00975D81" w:rsidRPr="00161941" w:rsidRDefault="00975D81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0F7FB10" w14:textId="2D2B8C37" w:rsidR="00975D81" w:rsidRPr="00DE0E6E" w:rsidRDefault="00BE7E77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6454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</w:p>
        </w:tc>
      </w:tr>
      <w:tr w:rsidR="00975D81" w:rsidRPr="006666FA" w14:paraId="411A405D" w14:textId="77777777" w:rsidTr="00406F76">
        <w:trPr>
          <w:cantSplit/>
          <w:trHeight w:val="314"/>
        </w:trPr>
        <w:tc>
          <w:tcPr>
            <w:tcW w:w="3510" w:type="dxa"/>
          </w:tcPr>
          <w:p w14:paraId="5A5584A8" w14:textId="22376EB5" w:rsidR="00975D81" w:rsidRPr="00220EED" w:rsidRDefault="00975D8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540" w:type="dxa"/>
            <w:vAlign w:val="bottom"/>
          </w:tcPr>
          <w:p w14:paraId="1DCEFEEB" w14:textId="77777777" w:rsidR="00975D81" w:rsidRPr="006666FA" w:rsidRDefault="00975D81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647B4" w14:textId="4625C32F" w:rsidR="00975D81" w:rsidRPr="00901A33" w:rsidRDefault="004C49B0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</w:t>
            </w:r>
            <w:r w:rsidR="00F67F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833</w:t>
            </w:r>
          </w:p>
        </w:tc>
        <w:tc>
          <w:tcPr>
            <w:tcW w:w="180" w:type="dxa"/>
            <w:vAlign w:val="bottom"/>
          </w:tcPr>
          <w:p w14:paraId="56C97F0F" w14:textId="77777777" w:rsidR="00975D81" w:rsidRPr="00901A33" w:rsidRDefault="00975D81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C44E9" w14:textId="6B3DC9EF" w:rsidR="00975D81" w:rsidRPr="00901A33" w:rsidRDefault="00BE7E77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F67F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</w:t>
            </w:r>
          </w:p>
        </w:tc>
        <w:tc>
          <w:tcPr>
            <w:tcW w:w="180" w:type="dxa"/>
            <w:vAlign w:val="bottom"/>
          </w:tcPr>
          <w:p w14:paraId="568C45AE" w14:textId="77777777" w:rsidR="00975D81" w:rsidRPr="00901A33" w:rsidRDefault="00975D81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A1666" w14:textId="02729F66" w:rsidR="00975D81" w:rsidRPr="00901A33" w:rsidRDefault="004C49B0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8F6C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011</w:t>
            </w:r>
          </w:p>
        </w:tc>
      </w:tr>
      <w:tr w:rsidR="00406F76" w:rsidRPr="006666FA" w14:paraId="776E85F7" w14:textId="77777777" w:rsidTr="00406F76">
        <w:trPr>
          <w:cantSplit/>
          <w:trHeight w:val="314"/>
        </w:trPr>
        <w:tc>
          <w:tcPr>
            <w:tcW w:w="3510" w:type="dxa"/>
          </w:tcPr>
          <w:p w14:paraId="2789C285" w14:textId="77777777" w:rsidR="00406F76" w:rsidRPr="006666FA" w:rsidRDefault="00406F7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6AF82F45" w14:textId="77777777" w:rsidR="00406F76" w:rsidRPr="006666FA" w:rsidRDefault="00406F76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nil"/>
            </w:tcBorders>
            <w:vAlign w:val="bottom"/>
          </w:tcPr>
          <w:p w14:paraId="4E3A6ACB" w14:textId="77777777" w:rsidR="00406F76" w:rsidRPr="00450F64" w:rsidRDefault="00406F76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21FC9FC" w14:textId="77777777" w:rsidR="00406F76" w:rsidRPr="00901A33" w:rsidRDefault="00406F76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nil"/>
            </w:tcBorders>
            <w:vAlign w:val="bottom"/>
          </w:tcPr>
          <w:p w14:paraId="08949308" w14:textId="77777777" w:rsidR="00406F76" w:rsidRPr="00450F64" w:rsidRDefault="00406F76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6D93C26" w14:textId="77777777" w:rsidR="00406F76" w:rsidRPr="00901A33" w:rsidRDefault="00406F76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nil"/>
            </w:tcBorders>
            <w:vAlign w:val="bottom"/>
          </w:tcPr>
          <w:p w14:paraId="16E55805" w14:textId="77777777" w:rsidR="00406F76" w:rsidRPr="00450F64" w:rsidRDefault="00406F76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56692E3E" w14:textId="17680E2E" w:rsidR="00B7766D" w:rsidRPr="00476B3F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476B3F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เจ้าหนี้การค้</w:t>
      </w:r>
      <w:r w:rsidRPr="00476B3F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าและเจ้าหนี้อื่น</w:t>
      </w:r>
    </w:p>
    <w:p w14:paraId="1C1FEC7F" w14:textId="77777777" w:rsidR="00B7766D" w:rsidRPr="00C56D9A" w:rsidRDefault="00B7766D" w:rsidP="00B7766D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12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378"/>
        <w:gridCol w:w="993"/>
        <w:gridCol w:w="1134"/>
        <w:gridCol w:w="169"/>
        <w:gridCol w:w="1106"/>
        <w:gridCol w:w="168"/>
        <w:gridCol w:w="1106"/>
        <w:gridCol w:w="168"/>
        <w:gridCol w:w="1090"/>
      </w:tblGrid>
      <w:tr w:rsidR="00B7766D" w:rsidRPr="006666FA" w14:paraId="344990B5" w14:textId="77777777" w:rsidTr="00F92F86">
        <w:trPr>
          <w:tblHeader/>
        </w:trPr>
        <w:tc>
          <w:tcPr>
            <w:tcW w:w="1814" w:type="pct"/>
          </w:tcPr>
          <w:p w14:paraId="0FC0942A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33" w:type="pct"/>
            <w:tcBorders>
              <w:left w:val="nil"/>
            </w:tcBorders>
          </w:tcPr>
          <w:p w14:paraId="6A00C26E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3A2FF87D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pct"/>
          </w:tcPr>
          <w:p w14:paraId="5D5C96EB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pct"/>
            <w:gridSpan w:val="3"/>
          </w:tcPr>
          <w:p w14:paraId="4416A876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14D69" w:rsidRPr="006666FA" w14:paraId="71A37412" w14:textId="77777777" w:rsidTr="007D6495">
        <w:trPr>
          <w:trHeight w:val="308"/>
          <w:tblHeader/>
        </w:trPr>
        <w:tc>
          <w:tcPr>
            <w:tcW w:w="1814" w:type="pct"/>
          </w:tcPr>
          <w:p w14:paraId="0541416E" w14:textId="77777777" w:rsidR="00214D69" w:rsidRPr="006666FA" w:rsidRDefault="00214D69" w:rsidP="00214D6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" w:type="pct"/>
            <w:tcBorders>
              <w:left w:val="nil"/>
            </w:tcBorders>
          </w:tcPr>
          <w:p w14:paraId="3377CBFD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609" w:type="pct"/>
            <w:vAlign w:val="center"/>
          </w:tcPr>
          <w:p w14:paraId="15D97723" w14:textId="46A2C6C3" w:rsidR="00214D69" w:rsidRPr="006666FA" w:rsidRDefault="00BE7E77" w:rsidP="00214D69">
            <w:pPr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91" w:type="pct"/>
            <w:vAlign w:val="center"/>
          </w:tcPr>
          <w:p w14:paraId="52BC4577" w14:textId="77777777" w:rsidR="00214D69" w:rsidRPr="006666FA" w:rsidRDefault="00214D69" w:rsidP="00214D6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  <w:vAlign w:val="center"/>
          </w:tcPr>
          <w:p w14:paraId="1BC1D893" w14:textId="16A61965" w:rsidR="00214D69" w:rsidRPr="006666FA" w:rsidRDefault="00BE7E77" w:rsidP="00214D69">
            <w:pPr>
              <w:spacing w:line="240" w:lineRule="atLeast"/>
              <w:ind w:left="-9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90" w:type="pct"/>
          </w:tcPr>
          <w:p w14:paraId="769E39EB" w14:textId="77777777" w:rsidR="00214D69" w:rsidRPr="006666FA" w:rsidRDefault="00214D69" w:rsidP="00214D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2F20E741" w14:textId="25A4A45D" w:rsidR="00214D69" w:rsidRPr="006666FA" w:rsidRDefault="00BE7E77" w:rsidP="00214D69">
            <w:pPr>
              <w:spacing w:line="240" w:lineRule="atLeast"/>
              <w:ind w:left="-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90" w:type="pct"/>
            <w:vAlign w:val="center"/>
          </w:tcPr>
          <w:p w14:paraId="1C547E42" w14:textId="77777777" w:rsidR="00214D69" w:rsidRPr="006666FA" w:rsidRDefault="00214D69" w:rsidP="00214D6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vAlign w:val="center"/>
          </w:tcPr>
          <w:p w14:paraId="707C750D" w14:textId="636527EF" w:rsidR="00214D69" w:rsidRPr="006666FA" w:rsidRDefault="00BE7E77" w:rsidP="00214D69">
            <w:pPr>
              <w:spacing w:line="240" w:lineRule="atLeast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</w:tr>
      <w:tr w:rsidR="002D2F37" w:rsidRPr="006666FA" w14:paraId="555EB704" w14:textId="77777777" w:rsidTr="00F92F86">
        <w:trPr>
          <w:trHeight w:val="344"/>
          <w:tblHeader/>
        </w:trPr>
        <w:tc>
          <w:tcPr>
            <w:tcW w:w="1814" w:type="pct"/>
          </w:tcPr>
          <w:p w14:paraId="26A8DC96" w14:textId="77777777" w:rsidR="002D2F37" w:rsidRPr="006666FA" w:rsidRDefault="002D2F37" w:rsidP="002D2F3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left w:val="nil"/>
            </w:tcBorders>
          </w:tcPr>
          <w:p w14:paraId="37233EAF" w14:textId="77777777" w:rsidR="002D2F37" w:rsidRPr="006666FA" w:rsidRDefault="002D2F37" w:rsidP="002D2F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pct"/>
            <w:gridSpan w:val="7"/>
          </w:tcPr>
          <w:p w14:paraId="5E289165" w14:textId="77777777" w:rsidR="002D2F37" w:rsidRPr="006666FA" w:rsidRDefault="002D2F37" w:rsidP="002D2F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4D69" w:rsidRPr="006666FA" w14:paraId="2C3D80BA" w14:textId="77777777" w:rsidTr="007D6495">
        <w:tc>
          <w:tcPr>
            <w:tcW w:w="1814" w:type="pct"/>
          </w:tcPr>
          <w:p w14:paraId="2DA000CD" w14:textId="77777777" w:rsidR="00214D69" w:rsidRPr="00954B0D" w:rsidRDefault="00214D69" w:rsidP="00214D6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4B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เจ้าหนี้การค้า - </w:t>
            </w:r>
            <w:r w:rsidRPr="00954B0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3" w:type="pct"/>
            <w:tcBorders>
              <w:left w:val="nil"/>
            </w:tcBorders>
          </w:tcPr>
          <w:p w14:paraId="6E4B84F9" w14:textId="005E8DE2" w:rsidR="00214D69" w:rsidRPr="00592A4E" w:rsidRDefault="004C49B0" w:rsidP="00214D69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609" w:type="pct"/>
          </w:tcPr>
          <w:p w14:paraId="62392FC1" w14:textId="172F73FB" w:rsidR="00214D69" w:rsidRPr="00954B0D" w:rsidRDefault="00BE7E77" w:rsidP="00214D69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F743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91" w:type="pct"/>
          </w:tcPr>
          <w:p w14:paraId="46E9DD26" w14:textId="77777777" w:rsidR="00214D69" w:rsidRPr="00954B0D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4D5D313" w14:textId="378375EC" w:rsidR="00214D69" w:rsidRPr="00954B0D" w:rsidRDefault="00BE7E77" w:rsidP="00214D69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="00214D6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90" w:type="pct"/>
          </w:tcPr>
          <w:p w14:paraId="6A0F3254" w14:textId="77777777" w:rsidR="00214D69" w:rsidRPr="00954B0D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40AA3B8" w14:textId="54ED051B" w:rsidR="00214D69" w:rsidRPr="00E7213B" w:rsidRDefault="007D6495" w:rsidP="00214D69">
            <w:pPr>
              <w:tabs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90" w:type="pct"/>
          </w:tcPr>
          <w:p w14:paraId="0737B692" w14:textId="77777777" w:rsidR="00214D69" w:rsidRPr="00954B0D" w:rsidRDefault="00214D69" w:rsidP="00214D6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F63A1A7" w14:textId="13301F34" w:rsidR="00214D69" w:rsidRPr="00954B0D" w:rsidRDefault="00214D69" w:rsidP="00214D69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213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14D69" w:rsidRPr="00081B51" w14:paraId="50E24085" w14:textId="77777777" w:rsidTr="007D6495">
        <w:tc>
          <w:tcPr>
            <w:tcW w:w="1814" w:type="pct"/>
          </w:tcPr>
          <w:p w14:paraId="4E801931" w14:textId="4217ECFC" w:rsidR="00214D69" w:rsidRPr="00954B0D" w:rsidRDefault="00214D69" w:rsidP="00214D6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B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954B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- </w:t>
            </w:r>
            <w:r w:rsidRPr="00954B0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33" w:type="pct"/>
            <w:tcBorders>
              <w:left w:val="nil"/>
            </w:tcBorders>
          </w:tcPr>
          <w:p w14:paraId="23533A6E" w14:textId="77777777" w:rsidR="00214D69" w:rsidRPr="00592A4E" w:rsidRDefault="00214D69" w:rsidP="00214D69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</w:tcPr>
          <w:p w14:paraId="4AF54854" w14:textId="022C969D" w:rsidR="00214D69" w:rsidRPr="00954B0D" w:rsidRDefault="00BE7E77" w:rsidP="00214D69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743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743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91" w:type="pct"/>
          </w:tcPr>
          <w:p w14:paraId="3EE4AB76" w14:textId="77777777" w:rsidR="00214D69" w:rsidRPr="00954B0D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592ABC0" w14:textId="7A25D1C2" w:rsidR="00214D69" w:rsidRPr="00954B0D" w:rsidRDefault="00BE7E77" w:rsidP="00214D6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214D6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787</w:t>
            </w:r>
            <w:r w:rsidR="00214D6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0" w:type="pct"/>
          </w:tcPr>
          <w:p w14:paraId="46D3D571" w14:textId="77777777" w:rsidR="00214D69" w:rsidRPr="00954B0D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7B03115" w14:textId="7A9AE20F" w:rsidR="00214D69" w:rsidRPr="00E7213B" w:rsidRDefault="004C49B0" w:rsidP="00214D69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9B48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90" w:type="pct"/>
          </w:tcPr>
          <w:p w14:paraId="4D57D516" w14:textId="77777777" w:rsidR="00214D69" w:rsidRPr="00954B0D" w:rsidRDefault="00214D69" w:rsidP="00214D6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D967A65" w14:textId="62014720" w:rsidR="00214D69" w:rsidRPr="00954B0D" w:rsidRDefault="004C49B0" w:rsidP="00214D6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44</w:t>
            </w:r>
            <w:r w:rsidR="00214D69" w:rsidRPr="00E7213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214D69" w:rsidRPr="006666FA" w14:paraId="16D734E1" w14:textId="77777777" w:rsidTr="007D6495">
        <w:tc>
          <w:tcPr>
            <w:tcW w:w="1814" w:type="pct"/>
          </w:tcPr>
          <w:p w14:paraId="12D20144" w14:textId="77777777" w:rsidR="00214D69" w:rsidRPr="00F600E3" w:rsidRDefault="00214D69" w:rsidP="00214D6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54B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เจ้าหนี้อื่น - </w:t>
            </w:r>
            <w:r w:rsidRPr="00954B0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3" w:type="pct"/>
            <w:tcBorders>
              <w:left w:val="nil"/>
            </w:tcBorders>
          </w:tcPr>
          <w:p w14:paraId="1D87441A" w14:textId="79E4CF6E" w:rsidR="00214D69" w:rsidRPr="00592A4E" w:rsidRDefault="004C49B0" w:rsidP="00214D69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609" w:type="pct"/>
          </w:tcPr>
          <w:p w14:paraId="694C6E56" w14:textId="1C5307D0" w:rsidR="00214D69" w:rsidRPr="00954B0D" w:rsidRDefault="00BE7E77" w:rsidP="00214D69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052E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689</w:t>
            </w:r>
          </w:p>
        </w:tc>
        <w:tc>
          <w:tcPr>
            <w:tcW w:w="91" w:type="pct"/>
          </w:tcPr>
          <w:p w14:paraId="3431D1BA" w14:textId="77777777" w:rsidR="00214D69" w:rsidRPr="00954B0D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647A967" w14:textId="6D4E50EE" w:rsidR="00214D69" w:rsidRPr="00954B0D" w:rsidRDefault="00BE7E77" w:rsidP="00214D6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</w:t>
            </w:r>
            <w:r w:rsidR="00214D6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90" w:type="pct"/>
          </w:tcPr>
          <w:p w14:paraId="363AD6A5" w14:textId="77777777" w:rsidR="00214D69" w:rsidRPr="00954B0D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A494618" w14:textId="06AB93F5" w:rsidR="00214D69" w:rsidRPr="00536DF8" w:rsidRDefault="00BE7E77" w:rsidP="00214D69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9B48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90" w:type="pct"/>
          </w:tcPr>
          <w:p w14:paraId="3812CB81" w14:textId="77777777" w:rsidR="00214D69" w:rsidRPr="00954B0D" w:rsidRDefault="00214D69" w:rsidP="00214D6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415E3F6" w14:textId="2F6E1329" w:rsidR="00214D69" w:rsidRPr="00954B0D" w:rsidRDefault="004C49B0" w:rsidP="00214D6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  <w:r w:rsidR="00214D6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</w:p>
        </w:tc>
      </w:tr>
      <w:tr w:rsidR="00214D69" w:rsidRPr="006666FA" w14:paraId="5BB10FFF" w14:textId="77777777" w:rsidTr="007D6495">
        <w:tc>
          <w:tcPr>
            <w:tcW w:w="1814" w:type="pct"/>
          </w:tcPr>
          <w:p w14:paraId="0CC3BCD2" w14:textId="30F477CF" w:rsidR="00214D69" w:rsidRPr="00954B0D" w:rsidRDefault="00214D69" w:rsidP="00214D6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954B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- </w:t>
            </w:r>
            <w:r w:rsidRPr="00954B0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33" w:type="pct"/>
            <w:tcBorders>
              <w:left w:val="nil"/>
            </w:tcBorders>
          </w:tcPr>
          <w:p w14:paraId="4C2F7AFC" w14:textId="77777777" w:rsidR="00214D69" w:rsidRPr="00592A4E" w:rsidRDefault="00214D69" w:rsidP="00214D69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</w:tcPr>
          <w:p w14:paraId="548E0650" w14:textId="66B0317E" w:rsidR="00214D69" w:rsidRPr="00B30E1D" w:rsidRDefault="004C49B0" w:rsidP="00214D69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52E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776</w:t>
            </w:r>
          </w:p>
        </w:tc>
        <w:tc>
          <w:tcPr>
            <w:tcW w:w="91" w:type="pct"/>
          </w:tcPr>
          <w:p w14:paraId="67951310" w14:textId="77777777" w:rsidR="00214D69" w:rsidRPr="00954B0D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D092B25" w14:textId="71692441" w:rsidR="00214D69" w:rsidRPr="00B30E1D" w:rsidRDefault="004C49B0" w:rsidP="00214D6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56</w:t>
            </w:r>
            <w:r w:rsidR="00214D6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0" w:type="pct"/>
          </w:tcPr>
          <w:p w14:paraId="43C91E95" w14:textId="77777777" w:rsidR="00214D69" w:rsidRPr="00954B0D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5A70270" w14:textId="3CB3A73A" w:rsidR="00214D69" w:rsidRPr="00B30E1D" w:rsidRDefault="004C49B0" w:rsidP="00214D69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9B48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883</w:t>
            </w:r>
          </w:p>
        </w:tc>
        <w:tc>
          <w:tcPr>
            <w:tcW w:w="90" w:type="pct"/>
          </w:tcPr>
          <w:p w14:paraId="43154107" w14:textId="77777777" w:rsidR="00214D69" w:rsidRPr="00954B0D" w:rsidRDefault="00214D69" w:rsidP="00214D6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16C882E" w14:textId="55E97B59" w:rsidR="00214D69" w:rsidRPr="00B30E1D" w:rsidRDefault="00BE7E77" w:rsidP="00214D6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214D6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</w:t>
            </w:r>
          </w:p>
        </w:tc>
      </w:tr>
      <w:tr w:rsidR="00214D69" w:rsidRPr="006666FA" w14:paraId="246BC656" w14:textId="77777777" w:rsidTr="007D6495">
        <w:tc>
          <w:tcPr>
            <w:tcW w:w="1814" w:type="pct"/>
          </w:tcPr>
          <w:p w14:paraId="59144D6A" w14:textId="77777777" w:rsidR="00214D69" w:rsidRPr="00954B0D" w:rsidRDefault="00214D69" w:rsidP="00214D6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เงินรับล่วงหน้าและเงินมัดจำ</w:t>
            </w:r>
          </w:p>
        </w:tc>
        <w:tc>
          <w:tcPr>
            <w:tcW w:w="533" w:type="pct"/>
            <w:tcBorders>
              <w:left w:val="nil"/>
            </w:tcBorders>
          </w:tcPr>
          <w:p w14:paraId="7AEAC5C1" w14:textId="77777777" w:rsidR="00214D69" w:rsidRPr="00592A4E" w:rsidRDefault="00214D69" w:rsidP="00214D69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</w:tcPr>
          <w:p w14:paraId="1BB16CAF" w14:textId="7366A3A8" w:rsidR="00214D69" w:rsidRPr="00954B0D" w:rsidRDefault="004C49B0" w:rsidP="00214D69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52E5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1" w:type="pct"/>
          </w:tcPr>
          <w:p w14:paraId="00A33AE3" w14:textId="77777777" w:rsidR="00214D69" w:rsidRPr="00954B0D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116CA9E" w14:textId="213327AF" w:rsidR="00214D69" w:rsidRPr="00EF5B2E" w:rsidRDefault="00EF5B2E" w:rsidP="00214D6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90" w:type="pct"/>
          </w:tcPr>
          <w:p w14:paraId="3267D310" w14:textId="77777777" w:rsidR="00214D69" w:rsidRPr="00954B0D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418CC9D" w14:textId="30D3742D" w:rsidR="00214D69" w:rsidRPr="00E7213B" w:rsidRDefault="00BE7E77" w:rsidP="00214D69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B48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90" w:type="pct"/>
          </w:tcPr>
          <w:p w14:paraId="566E8348" w14:textId="77777777" w:rsidR="00214D69" w:rsidRPr="00954B0D" w:rsidRDefault="00214D69" w:rsidP="00214D6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AF3406" w14:textId="56024AEA" w:rsidR="00214D69" w:rsidRPr="00954B0D" w:rsidRDefault="00BE7E77" w:rsidP="00214D6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214D69" w:rsidRPr="00E7213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346</w:t>
            </w:r>
          </w:p>
        </w:tc>
      </w:tr>
      <w:tr w:rsidR="00F23488" w:rsidRPr="006666FA" w14:paraId="4E39FDDB" w14:textId="77777777" w:rsidTr="007D6495">
        <w:tc>
          <w:tcPr>
            <w:tcW w:w="1814" w:type="pct"/>
          </w:tcPr>
          <w:p w14:paraId="55A4AA42" w14:textId="156D9CDF" w:rsidR="00F23488" w:rsidRPr="00F23488" w:rsidRDefault="00F23488" w:rsidP="00F23488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EE34E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</w:t>
            </w:r>
            <w:r w:rsidRPr="00EE34E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ในการดำเนินงาน</w:t>
            </w:r>
            <w:r w:rsidRPr="00EE34E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533" w:type="pct"/>
            <w:tcBorders>
              <w:left w:val="nil"/>
            </w:tcBorders>
          </w:tcPr>
          <w:p w14:paraId="292477BA" w14:textId="17F81919" w:rsidR="00F23488" w:rsidRPr="00592A4E" w:rsidRDefault="00F23488" w:rsidP="007024FF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</w:tcPr>
          <w:p w14:paraId="7711D490" w14:textId="7BE73C8E" w:rsidR="00F23488" w:rsidRPr="00954B0D" w:rsidRDefault="00BE7E77" w:rsidP="00F23488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="00F23488" w:rsidRPr="00EE34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91" w:type="pct"/>
          </w:tcPr>
          <w:p w14:paraId="021488C9" w14:textId="77777777" w:rsidR="00F23488" w:rsidRPr="00954B0D" w:rsidRDefault="00F23488" w:rsidP="00F234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8D02CDB" w14:textId="4F3712D2" w:rsidR="00F23488" w:rsidRPr="00EE34E5" w:rsidRDefault="00BE7E77" w:rsidP="00F2348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  <w:r w:rsidR="00F23488" w:rsidRPr="00EE34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90" w:type="pct"/>
          </w:tcPr>
          <w:p w14:paraId="1555C35A" w14:textId="77777777" w:rsidR="00F23488" w:rsidRPr="00954B0D" w:rsidRDefault="00F23488" w:rsidP="00F234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6340C7E" w14:textId="58EF97DD" w:rsidR="00F23488" w:rsidRPr="00EE34E5" w:rsidRDefault="004C49B0" w:rsidP="00F23488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4571DC" w:rsidRPr="00EE34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90" w:type="pct"/>
          </w:tcPr>
          <w:p w14:paraId="65D00B79" w14:textId="77777777" w:rsidR="00F23488" w:rsidRPr="00954B0D" w:rsidRDefault="00F23488" w:rsidP="00F234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95508A8" w14:textId="2E74F58E" w:rsidR="00F23488" w:rsidRPr="00EE34E5" w:rsidRDefault="00BE7E77" w:rsidP="00F23488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4571DC" w:rsidRPr="00EE34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F23488" w:rsidRPr="006666FA" w14:paraId="149E1EEF" w14:textId="77777777" w:rsidTr="007D6495">
        <w:tc>
          <w:tcPr>
            <w:tcW w:w="1814" w:type="pct"/>
          </w:tcPr>
          <w:p w14:paraId="2101D731" w14:textId="77777777" w:rsidR="00F23488" w:rsidRPr="00954B0D" w:rsidRDefault="00F23488" w:rsidP="00F234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ค่าใช้จ่ายเกี่ยวกับพนักงานค้างจ่าย</w:t>
            </w:r>
          </w:p>
        </w:tc>
        <w:tc>
          <w:tcPr>
            <w:tcW w:w="533" w:type="pct"/>
            <w:tcBorders>
              <w:left w:val="nil"/>
            </w:tcBorders>
          </w:tcPr>
          <w:p w14:paraId="5EA946F2" w14:textId="77777777" w:rsidR="00F23488" w:rsidRPr="00592A4E" w:rsidRDefault="00F23488" w:rsidP="00F23488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</w:tcPr>
          <w:p w14:paraId="1F138B15" w14:textId="5E59E109" w:rsidR="00F23488" w:rsidRPr="00954B0D" w:rsidRDefault="00BE7E77" w:rsidP="00F23488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="00F234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91" w:type="pct"/>
          </w:tcPr>
          <w:p w14:paraId="4BCB5DF3" w14:textId="77777777" w:rsidR="00F23488" w:rsidRPr="00954B0D" w:rsidRDefault="00F23488" w:rsidP="00F234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3E00B64" w14:textId="2596D5DD" w:rsidR="00F23488" w:rsidRPr="00954B0D" w:rsidRDefault="004C49B0" w:rsidP="00F2348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F234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0" w:type="pct"/>
          </w:tcPr>
          <w:p w14:paraId="5521EC8B" w14:textId="77777777" w:rsidR="00F23488" w:rsidRPr="00954B0D" w:rsidRDefault="00F23488" w:rsidP="00F234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17C7BF2" w14:textId="3EDF3D2A" w:rsidR="00F23488" w:rsidRPr="00E7213B" w:rsidRDefault="004C49B0" w:rsidP="00F23488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="00F234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90" w:type="pct"/>
          </w:tcPr>
          <w:p w14:paraId="6FABB885" w14:textId="77777777" w:rsidR="00F23488" w:rsidRPr="00954B0D" w:rsidRDefault="00F23488" w:rsidP="00F234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9D2BCB4" w14:textId="1981B4F7" w:rsidR="00F23488" w:rsidRPr="00954B0D" w:rsidRDefault="00BE7E77" w:rsidP="00F23488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234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</w:tr>
      <w:tr w:rsidR="00F23488" w:rsidRPr="006666FA" w14:paraId="12E3715B" w14:textId="77777777" w:rsidTr="007D6495">
        <w:tc>
          <w:tcPr>
            <w:tcW w:w="1814" w:type="pct"/>
          </w:tcPr>
          <w:p w14:paraId="5BC333EF" w14:textId="25198CF4" w:rsidR="00F23488" w:rsidRDefault="00F23488" w:rsidP="00F234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รายได้รับล่วงหน้า</w:t>
            </w:r>
          </w:p>
        </w:tc>
        <w:tc>
          <w:tcPr>
            <w:tcW w:w="533" w:type="pct"/>
            <w:tcBorders>
              <w:left w:val="nil"/>
            </w:tcBorders>
          </w:tcPr>
          <w:p w14:paraId="6AAC38A1" w14:textId="77777777" w:rsidR="00F23488" w:rsidRPr="00592A4E" w:rsidRDefault="00F23488" w:rsidP="00F23488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</w:tcPr>
          <w:p w14:paraId="6C056C66" w14:textId="794021D6" w:rsidR="00F23488" w:rsidRDefault="004C49B0" w:rsidP="00F23488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F234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987</w:t>
            </w:r>
          </w:p>
        </w:tc>
        <w:tc>
          <w:tcPr>
            <w:tcW w:w="91" w:type="pct"/>
          </w:tcPr>
          <w:p w14:paraId="271C852F" w14:textId="77777777" w:rsidR="00F23488" w:rsidRPr="00954B0D" w:rsidRDefault="00F23488" w:rsidP="00F234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C2E26EE" w14:textId="76586043" w:rsidR="00F23488" w:rsidRPr="00C64585" w:rsidRDefault="004C49B0" w:rsidP="00F2348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234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90" w:type="pct"/>
          </w:tcPr>
          <w:p w14:paraId="61983D8B" w14:textId="77777777" w:rsidR="00F23488" w:rsidRPr="00CC0665" w:rsidRDefault="00F23488" w:rsidP="00F2348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</w:tcPr>
          <w:p w14:paraId="287DE978" w14:textId="3525345F" w:rsidR="00F23488" w:rsidRDefault="00F23488" w:rsidP="00F23488">
            <w:pPr>
              <w:tabs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pct"/>
          </w:tcPr>
          <w:p w14:paraId="0172709F" w14:textId="77777777" w:rsidR="00F23488" w:rsidRPr="00CC0665" w:rsidRDefault="00F23488" w:rsidP="00F2348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</w:tcPr>
          <w:p w14:paraId="1E5736F1" w14:textId="2BF67EE1" w:rsidR="00F23488" w:rsidRPr="00C64585" w:rsidRDefault="00F23488" w:rsidP="00F23488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23488" w:rsidRPr="006666FA" w14:paraId="37EE936C" w14:textId="77777777" w:rsidTr="007D6495">
        <w:tc>
          <w:tcPr>
            <w:tcW w:w="1814" w:type="pct"/>
          </w:tcPr>
          <w:p w14:paraId="0ED0F032" w14:textId="45F39328" w:rsidR="00F23488" w:rsidRPr="00954B0D" w:rsidRDefault="00F23488" w:rsidP="00F234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4B0D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ดอกเบี้ยค้างจ่าย</w:t>
            </w:r>
            <w:r w:rsidRPr="00954B0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954B0D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533" w:type="pct"/>
            <w:tcBorders>
              <w:left w:val="nil"/>
            </w:tcBorders>
          </w:tcPr>
          <w:p w14:paraId="009B61CB" w14:textId="61A19440" w:rsidR="00F23488" w:rsidRPr="00592A4E" w:rsidRDefault="004C49B0" w:rsidP="00F23488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609" w:type="pct"/>
          </w:tcPr>
          <w:p w14:paraId="640361FD" w14:textId="26BE7993" w:rsidR="00F23488" w:rsidRPr="009A68B1" w:rsidRDefault="00BE7E77" w:rsidP="00F23488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234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91" w:type="pct"/>
          </w:tcPr>
          <w:p w14:paraId="70D31E6B" w14:textId="77777777" w:rsidR="00F23488" w:rsidRPr="00954B0D" w:rsidRDefault="00F23488" w:rsidP="00F234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E42EFAC" w14:textId="7388D708" w:rsidR="00F23488" w:rsidRPr="00B30E1D" w:rsidRDefault="00BE7E77" w:rsidP="00F23488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F23488" w:rsidRPr="009A68B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90" w:type="pct"/>
          </w:tcPr>
          <w:p w14:paraId="18F17C9E" w14:textId="77777777" w:rsidR="00F23488" w:rsidRPr="00954B0D" w:rsidRDefault="00F23488" w:rsidP="00F234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34678DE" w14:textId="6F56E046" w:rsidR="00F23488" w:rsidRPr="00E7213B" w:rsidRDefault="00F23488" w:rsidP="00F23488">
            <w:pPr>
              <w:tabs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pct"/>
          </w:tcPr>
          <w:p w14:paraId="41978A5B" w14:textId="77777777" w:rsidR="00F23488" w:rsidRPr="00954B0D" w:rsidRDefault="00F23488" w:rsidP="00F2348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DA39741" w14:textId="6240072F" w:rsidR="00F23488" w:rsidRPr="00446621" w:rsidRDefault="00F23488" w:rsidP="00F23488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213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23488" w:rsidRPr="00EA5CD2" w14:paraId="2EA75B15" w14:textId="77777777" w:rsidTr="007D6495">
        <w:tc>
          <w:tcPr>
            <w:tcW w:w="1814" w:type="pct"/>
          </w:tcPr>
          <w:p w14:paraId="489D842D" w14:textId="2D8F353A" w:rsidR="00F23488" w:rsidRPr="00954B0D" w:rsidRDefault="00F23488" w:rsidP="00F234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proofErr w:type="spellStart"/>
            <w:r w:rsidRPr="00954B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ดอกเบี้ยค้างจ่าย</w:t>
            </w:r>
            <w:proofErr w:type="spellEnd"/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954B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- </w:t>
            </w:r>
            <w:r w:rsidRPr="00954B0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33" w:type="pct"/>
            <w:tcBorders>
              <w:left w:val="nil"/>
            </w:tcBorders>
          </w:tcPr>
          <w:p w14:paraId="5DE49E8B" w14:textId="77777777" w:rsidR="00F23488" w:rsidRPr="00592A4E" w:rsidRDefault="00F23488" w:rsidP="00F23488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</w:tcPr>
          <w:p w14:paraId="26A31F6D" w14:textId="30A6DD8B" w:rsidR="00F23488" w:rsidRPr="00A26808" w:rsidRDefault="00BE7E77" w:rsidP="00F23488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F234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91" w:type="pct"/>
          </w:tcPr>
          <w:p w14:paraId="5AF965C6" w14:textId="77777777" w:rsidR="00F23488" w:rsidRPr="00954B0D" w:rsidRDefault="00F23488" w:rsidP="00F234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CC23A38" w14:textId="389C465C" w:rsidR="00F23488" w:rsidRPr="00954B0D" w:rsidRDefault="00BE7E77" w:rsidP="00F2348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</w:t>
            </w:r>
            <w:r w:rsidR="00F234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90" w:type="pct"/>
          </w:tcPr>
          <w:p w14:paraId="32402F4A" w14:textId="77777777" w:rsidR="00F23488" w:rsidRPr="00954B0D" w:rsidRDefault="00F23488" w:rsidP="00F234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3630585" w14:textId="75905AEA" w:rsidR="00F23488" w:rsidRPr="00E7213B" w:rsidRDefault="00BE7E77" w:rsidP="00F23488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90" w:type="pct"/>
          </w:tcPr>
          <w:p w14:paraId="68D79EC6" w14:textId="77777777" w:rsidR="00F23488" w:rsidRPr="00954B0D" w:rsidRDefault="00F23488" w:rsidP="00F234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F2FB81" w14:textId="20B5102A" w:rsidR="00F23488" w:rsidRPr="00A26808" w:rsidRDefault="00BE7E77" w:rsidP="00F23488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</w:p>
        </w:tc>
      </w:tr>
      <w:tr w:rsidR="00F23488" w:rsidRPr="006666FA" w14:paraId="5865D711" w14:textId="77777777" w:rsidTr="4AD62081">
        <w:tc>
          <w:tcPr>
            <w:tcW w:w="1814" w:type="pct"/>
            <w:shd w:val="clear" w:color="auto" w:fill="FFFFFF" w:themeFill="background1"/>
          </w:tcPr>
          <w:p w14:paraId="655DF896" w14:textId="77777777" w:rsidR="00F23488" w:rsidRPr="006666FA" w:rsidRDefault="00F23488" w:rsidP="00F234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33" w:type="pct"/>
            <w:tcBorders>
              <w:left w:val="nil"/>
            </w:tcBorders>
            <w:shd w:val="clear" w:color="auto" w:fill="FFFFFF" w:themeFill="background1"/>
          </w:tcPr>
          <w:p w14:paraId="61168907" w14:textId="77777777" w:rsidR="00F23488" w:rsidRPr="00592A4E" w:rsidRDefault="00F23488" w:rsidP="00F23488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3893B905" w14:textId="0DAE749E" w:rsidR="00F23488" w:rsidRPr="00085D8B" w:rsidRDefault="004571DC" w:rsidP="00F23488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 w:rsidR="004C49B0" w:rsidRPr="004C49B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987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  <w:tc>
          <w:tcPr>
            <w:tcW w:w="91" w:type="pct"/>
          </w:tcPr>
          <w:p w14:paraId="162DC8BD" w14:textId="77777777" w:rsidR="00F23488" w:rsidRPr="00085D8B" w:rsidRDefault="00F23488" w:rsidP="00F234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757ABEEB" w14:textId="4ABE8075" w:rsidR="00F23488" w:rsidRPr="00085D8B" w:rsidRDefault="00BE7E77" w:rsidP="00F2348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2</w:t>
            </w:r>
            <w:r w:rsidR="00EF5B2E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12</w:t>
            </w:r>
            <w:r w:rsidR="00EF5B2E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5,</w:t>
            </w:r>
            <w:r w:rsidRPr="00BE7E7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2</w:t>
            </w:r>
            <w:r w:rsidR="00EF5B2E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90" w:type="pct"/>
          </w:tcPr>
          <w:p w14:paraId="00FB296C" w14:textId="77777777" w:rsidR="00F23488" w:rsidRPr="00085D8B" w:rsidRDefault="00F23488" w:rsidP="00F234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E70C503" w14:textId="2624BD65" w:rsidR="00F23488" w:rsidRPr="00085D8B" w:rsidRDefault="00BE7E77" w:rsidP="00F23488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111</w:t>
            </w:r>
            <w:r w:rsidR="004571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90" w:type="pct"/>
          </w:tcPr>
          <w:p w14:paraId="0742E773" w14:textId="77777777" w:rsidR="00F23488" w:rsidRPr="006666FA" w:rsidRDefault="00F23488" w:rsidP="00F234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CB5E02D" w14:textId="53587DF4" w:rsidR="00F23488" w:rsidRPr="006666FA" w:rsidRDefault="004C49B0" w:rsidP="00F23488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</w:t>
            </w:r>
            <w:r w:rsidR="492AC766" w:rsidRPr="157CC9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221</w:t>
            </w:r>
          </w:p>
        </w:tc>
      </w:tr>
    </w:tbl>
    <w:p w14:paraId="6C2835B8" w14:textId="77777777" w:rsidR="00A35B7B" w:rsidRDefault="00A35B7B" w:rsidP="00A35B7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highlight w:val="cyan"/>
          <w:lang w:bidi="th-TH"/>
        </w:rPr>
      </w:pPr>
    </w:p>
    <w:p w14:paraId="003EAE8E" w14:textId="1B1ABF43" w:rsidR="00A35B7B" w:rsidRPr="00316572" w:rsidRDefault="00A35B7B" w:rsidP="00A35B7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31657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</w:t>
      </w:r>
      <w:r w:rsidRPr="00316572">
        <w:rPr>
          <w:rFonts w:asciiTheme="majorBidi" w:hAnsiTheme="majorBidi" w:cstheme="majorBidi"/>
          <w:i/>
          <w:iCs/>
          <w:sz w:val="30"/>
          <w:szCs w:val="30"/>
          <w:cs/>
        </w:rPr>
        <w:t>อตกลงจัดหาเงินทุนเพื่อจ่ายผู้ขาย</w:t>
      </w:r>
    </w:p>
    <w:p w14:paraId="65C2393F" w14:textId="77777777" w:rsidR="003B7087" w:rsidRPr="00316572" w:rsidRDefault="003B7087" w:rsidP="00A35B7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7FBB1CC1" w14:textId="18E19966" w:rsidR="00A35B7B" w:rsidRPr="004F04EE" w:rsidRDefault="00A35B7B" w:rsidP="00A35B7B">
      <w:pPr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lang w:bidi="th-TH"/>
        </w:rPr>
      </w:pPr>
      <w:r w:rsidRPr="00316572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กลุ่มบริษัทไ</w:t>
      </w:r>
      <w:r w:rsidRPr="00316572">
        <w:rPr>
          <w:rFonts w:asciiTheme="majorBidi" w:hAnsiTheme="majorBidi" w:cstheme="majorBidi"/>
          <w:sz w:val="30"/>
          <w:szCs w:val="30"/>
          <w:cs/>
        </w:rPr>
        <w:t>ด้ทำข้อตกลงจัดหาเงินทุนเพื่อจ่ายผู้ขายกับ</w:t>
      </w:r>
      <w:r w:rsidR="004F04EE" w:rsidRPr="00316572">
        <w:rPr>
          <w:rFonts w:asciiTheme="majorBidi" w:hAnsiTheme="majorBidi" w:cstheme="majorBidi" w:hint="cs"/>
          <w:sz w:val="30"/>
          <w:szCs w:val="30"/>
          <w:cs/>
          <w:lang w:bidi="th-TH"/>
        </w:rPr>
        <w:t>ธนาคาร</w:t>
      </w:r>
      <w:r w:rsidRPr="00316572">
        <w:rPr>
          <w:rFonts w:asciiTheme="majorBidi" w:hAnsiTheme="majorBidi" w:cstheme="majorBidi"/>
          <w:sz w:val="30"/>
          <w:szCs w:val="30"/>
          <w:cs/>
        </w:rPr>
        <w:t xml:space="preserve"> ซึ่งทำให้ผู้ขายอาจเลือกรับชำระเงินตามใบแจ้งหนี้จากสถาบันการเงินได้เร็วขึ้น ภายใต้ข้อตกลงนี้สถาบันการเงินตกลงชำระเงินที่</w:t>
      </w:r>
      <w:r w:rsidRPr="00316572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Pr="00316572">
        <w:rPr>
          <w:rFonts w:asciiTheme="majorBidi" w:hAnsiTheme="majorBidi" w:cstheme="majorBidi"/>
          <w:sz w:val="30"/>
          <w:szCs w:val="30"/>
          <w:cs/>
        </w:rPr>
        <w:t>ค้างชำระให้แก่ผู้ขายที่เข้าทำข้อตกลงดังกล่าว โดย</w:t>
      </w:r>
      <w:r w:rsidRPr="00316572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Pr="00316572">
        <w:rPr>
          <w:rFonts w:asciiTheme="majorBidi" w:hAnsiTheme="majorBidi" w:cstheme="majorBidi"/>
          <w:sz w:val="30"/>
          <w:szCs w:val="30"/>
          <w:cs/>
        </w:rPr>
        <w:t>ชำระเงินคืนให้ธนาคารตามวันครบกำหนดชำระเดิม จุดประสงค์หลักของข้อตกลงนี้คือเพื่อทำให้กระบวนการการจ่ายชำระเงินเป็นไปอย่างมีประสิทธิภาพ และผู้ขายที่สมัครใจเข้าทำข้อตกลงได้รับชำระเงินเร็วขึ้นเมื่อเทียบกับวันครบกำหนดชำระในใบแจ้งหนี้ ดังนั้น</w:t>
      </w:r>
      <w:r w:rsidR="003B7087" w:rsidRPr="0031657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กลุ่มบริษัท</w:t>
      </w:r>
      <w:r w:rsidRPr="00316572">
        <w:rPr>
          <w:rFonts w:asciiTheme="majorBidi" w:hAnsiTheme="majorBidi" w:cstheme="majorBidi"/>
          <w:sz w:val="30"/>
          <w:szCs w:val="30"/>
          <w:cs/>
        </w:rPr>
        <w:t>จึงแสดงจำนวนเงินที่เกิดขึ้นภายใต้ข้อตกลงนี้เป็นเจ้าหนี้การค้า</w:t>
      </w:r>
      <w:r w:rsidRPr="004F04E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DF53AB0" w14:textId="7646C4E7" w:rsidR="00885509" w:rsidRPr="004F04EE" w:rsidRDefault="00885509" w:rsidP="00B7766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7D73FE7" w14:textId="1AA0FE75" w:rsidR="00B7766D" w:rsidRPr="005A186F" w:rsidRDefault="00B7766D" w:rsidP="000C1D51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A186F">
        <w:rPr>
          <w:rFonts w:asciiTheme="majorBidi" w:hAnsiTheme="majorBidi" w:cstheme="majorBidi"/>
          <w:b w:val="0"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10848E42" w14:textId="77777777" w:rsidR="009057D0" w:rsidRPr="005A1DAC" w:rsidRDefault="009057D0" w:rsidP="00FE6F1B">
      <w:pPr>
        <w:spacing w:line="240" w:lineRule="auto"/>
        <w:rPr>
          <w:rFonts w:asciiTheme="majorBidi" w:hAnsiTheme="majorBidi" w:cstheme="majorBidi"/>
          <w:sz w:val="30"/>
          <w:szCs w:val="30"/>
          <w:lang w:bidi="th-TH"/>
        </w:rPr>
      </w:pPr>
    </w:p>
    <w:p w14:paraId="1FF1DC1F" w14:textId="77777777" w:rsidR="00B7766D" w:rsidRPr="006666FA" w:rsidRDefault="00B7766D" w:rsidP="00B7766D">
      <w:pPr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 xml:space="preserve">โครงการผลประโยชน์ที่กำหนดไว้  </w:t>
      </w:r>
    </w:p>
    <w:p w14:paraId="1C966688" w14:textId="77777777" w:rsidR="00B7766D" w:rsidRPr="00703344" w:rsidRDefault="00B7766D" w:rsidP="00B7766D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4A5AC45A" w14:textId="5BA2CF8F" w:rsidR="00ED13CF" w:rsidRDefault="00B7766D" w:rsidP="00FE6F1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54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</w:t>
      </w:r>
      <w:r w:rsidR="00A563E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</w:t>
      </w:r>
      <w:r w:rsidR="00A563E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อัตราดอกเบี้ย และความเสี่ยงจากตลาด (เงินลงทุน)</w:t>
      </w:r>
    </w:p>
    <w:p w14:paraId="396C80AD" w14:textId="77777777" w:rsidR="00FE6F1B" w:rsidRDefault="00FE6F1B" w:rsidP="00FE6F1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90"/>
        <w:gridCol w:w="540"/>
        <w:gridCol w:w="1171"/>
        <w:gridCol w:w="169"/>
        <w:gridCol w:w="1092"/>
        <w:gridCol w:w="180"/>
        <w:gridCol w:w="1080"/>
        <w:gridCol w:w="180"/>
        <w:gridCol w:w="1078"/>
      </w:tblGrid>
      <w:tr w:rsidR="00B7766D" w:rsidRPr="006666FA" w14:paraId="56ED9376" w14:textId="77777777" w:rsidTr="00B80DDF">
        <w:trPr>
          <w:tblHeader/>
        </w:trPr>
        <w:tc>
          <w:tcPr>
            <w:tcW w:w="2010" w:type="pct"/>
          </w:tcPr>
          <w:p w14:paraId="1E0886BE" w14:textId="77777777" w:rsidR="00B7766D" w:rsidRPr="006666FA" w:rsidRDefault="00B7766D" w:rsidP="00C16016">
            <w:pPr>
              <w:spacing w:line="240" w:lineRule="atLeast"/>
              <w:ind w:left="2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4825E37E" w14:textId="2EB6B663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94" w:type="pct"/>
            <w:tcBorders>
              <w:left w:val="nil"/>
            </w:tcBorders>
          </w:tcPr>
          <w:p w14:paraId="709522A6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45F3E41" w14:textId="591BADC5" w:rsidR="00B7766D" w:rsidRPr="006666FA" w:rsidRDefault="00B7766D" w:rsidP="002C047A">
            <w:pPr>
              <w:spacing w:line="240" w:lineRule="atLeast"/>
              <w:ind w:left="-78"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25" w:type="pct"/>
            <w:gridSpan w:val="3"/>
          </w:tcPr>
          <w:p w14:paraId="74E41881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D8D0558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8" w:type="pct"/>
          </w:tcPr>
          <w:p w14:paraId="5613042B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3293C18F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755FEA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14D69" w:rsidRPr="006666FA" w14:paraId="5328F3E3" w14:textId="77777777" w:rsidTr="00B80DDF">
        <w:trPr>
          <w:trHeight w:val="308"/>
          <w:tblHeader/>
        </w:trPr>
        <w:tc>
          <w:tcPr>
            <w:tcW w:w="2010" w:type="pct"/>
          </w:tcPr>
          <w:p w14:paraId="733EEE94" w14:textId="77777777" w:rsidR="00214D69" w:rsidRPr="006666FA" w:rsidRDefault="00214D69" w:rsidP="00214D69">
            <w:pPr>
              <w:pStyle w:val="BodyText"/>
              <w:spacing w:after="0" w:line="24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" w:type="pct"/>
            <w:tcBorders>
              <w:left w:val="nil"/>
            </w:tcBorders>
          </w:tcPr>
          <w:p w14:paraId="5053A65D" w14:textId="1D23DFDB" w:rsidR="00214D69" w:rsidRPr="006666FA" w:rsidRDefault="00214D69" w:rsidP="00214D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38" w:type="pct"/>
            <w:vAlign w:val="center"/>
          </w:tcPr>
          <w:p w14:paraId="34222EB4" w14:textId="25181A50" w:rsidR="00214D69" w:rsidRPr="006666FA" w:rsidRDefault="00BE7E77" w:rsidP="00214D69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92" w:type="pct"/>
            <w:vAlign w:val="center"/>
          </w:tcPr>
          <w:p w14:paraId="1E667EF8" w14:textId="77777777" w:rsidR="00214D69" w:rsidRPr="006666FA" w:rsidRDefault="00214D69" w:rsidP="00214D6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vAlign w:val="center"/>
          </w:tcPr>
          <w:p w14:paraId="5D219FD2" w14:textId="729C28A8" w:rsidR="00214D69" w:rsidRPr="006666FA" w:rsidRDefault="00BE7E77" w:rsidP="00214D69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98" w:type="pct"/>
          </w:tcPr>
          <w:p w14:paraId="6DFD302D" w14:textId="77777777" w:rsidR="00214D69" w:rsidRPr="006666FA" w:rsidRDefault="00214D69" w:rsidP="00214D6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252E15FA" w14:textId="41BCC56C" w:rsidR="00214D69" w:rsidRPr="006666FA" w:rsidRDefault="00BE7E77" w:rsidP="00214D69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98" w:type="pct"/>
            <w:vAlign w:val="center"/>
          </w:tcPr>
          <w:p w14:paraId="740DD363" w14:textId="77777777" w:rsidR="00214D69" w:rsidRPr="006666FA" w:rsidRDefault="00214D69" w:rsidP="00214D6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vAlign w:val="center"/>
          </w:tcPr>
          <w:p w14:paraId="51736650" w14:textId="3937E0F9" w:rsidR="00214D69" w:rsidRPr="006666FA" w:rsidRDefault="00BE7E77" w:rsidP="00214D69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</w:tr>
      <w:tr w:rsidR="0097429E" w:rsidRPr="006666FA" w14:paraId="5ED86216" w14:textId="77777777" w:rsidTr="00B80DDF">
        <w:trPr>
          <w:trHeight w:val="344"/>
          <w:tblHeader/>
        </w:trPr>
        <w:tc>
          <w:tcPr>
            <w:tcW w:w="2010" w:type="pct"/>
          </w:tcPr>
          <w:p w14:paraId="652129B9" w14:textId="77777777" w:rsidR="0097429E" w:rsidRPr="006666FA" w:rsidRDefault="0097429E" w:rsidP="0097429E">
            <w:pPr>
              <w:pStyle w:val="BodyText"/>
              <w:spacing w:after="0" w:line="24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" w:type="pct"/>
            <w:tcBorders>
              <w:left w:val="nil"/>
            </w:tcBorders>
          </w:tcPr>
          <w:p w14:paraId="444A8B61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6" w:type="pct"/>
            <w:gridSpan w:val="7"/>
          </w:tcPr>
          <w:p w14:paraId="7AD1D4A9" w14:textId="77777777" w:rsidR="0097429E" w:rsidRPr="006666FA" w:rsidRDefault="0097429E" w:rsidP="0097429E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4D69" w:rsidRPr="006666FA" w14:paraId="144DECEE" w14:textId="77777777" w:rsidTr="00B80DDF">
        <w:tc>
          <w:tcPr>
            <w:tcW w:w="2010" w:type="pct"/>
          </w:tcPr>
          <w:p w14:paraId="2E37C839" w14:textId="4401C5FF" w:rsidR="00214D69" w:rsidRPr="006666FA" w:rsidRDefault="00214D69" w:rsidP="00214D69">
            <w:pPr>
              <w:spacing w:line="240" w:lineRule="atLeas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94" w:type="pct"/>
            <w:tcBorders>
              <w:left w:val="nil"/>
            </w:tcBorders>
          </w:tcPr>
          <w:p w14:paraId="2D091191" w14:textId="77777777" w:rsidR="00214D69" w:rsidRPr="006666FA" w:rsidRDefault="00214D69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4FF3BFDE" w14:textId="3E344A43" w:rsidR="00214D69" w:rsidRPr="00214D69" w:rsidRDefault="00BE7E77" w:rsidP="00214D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214D69" w:rsidRPr="00214D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92" w:type="pct"/>
          </w:tcPr>
          <w:p w14:paraId="55147978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D84D7EC" w14:textId="0D2CA636" w:rsidR="00214D69" w:rsidRPr="006666FA" w:rsidRDefault="00BE7E77" w:rsidP="00214D69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214D69" w:rsidRPr="009742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98" w:type="pct"/>
          </w:tcPr>
          <w:p w14:paraId="3C5C3EB8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9DEE559" w14:textId="0261F9D7" w:rsidR="00214D69" w:rsidRPr="00214D69" w:rsidRDefault="004C49B0" w:rsidP="00214D69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214D69" w:rsidRPr="00214D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  <w:tc>
          <w:tcPr>
            <w:tcW w:w="98" w:type="pct"/>
          </w:tcPr>
          <w:p w14:paraId="37114C44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DA7AABD" w14:textId="335BFCDD" w:rsidR="00214D69" w:rsidRPr="006666FA" w:rsidRDefault="00BE7E77" w:rsidP="00214D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14D69" w:rsidRPr="009742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214D69" w:rsidRPr="006666FA" w14:paraId="1F93D606" w14:textId="77777777" w:rsidTr="00B80DDF">
        <w:tc>
          <w:tcPr>
            <w:tcW w:w="2010" w:type="pct"/>
          </w:tcPr>
          <w:p w14:paraId="0C8718E4" w14:textId="77777777" w:rsidR="00214D69" w:rsidRPr="002E0CCC" w:rsidRDefault="00214D69" w:rsidP="00214D69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4" w:type="pct"/>
            <w:tcBorders>
              <w:left w:val="nil"/>
            </w:tcBorders>
          </w:tcPr>
          <w:p w14:paraId="35D29FAC" w14:textId="77777777" w:rsidR="00214D69" w:rsidRPr="002E0CCC" w:rsidRDefault="00214D69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38" w:type="pct"/>
          </w:tcPr>
          <w:p w14:paraId="6C444FD7" w14:textId="77777777" w:rsidR="00214D69" w:rsidRPr="002E0CCC" w:rsidRDefault="00214D69" w:rsidP="00214D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</w:tcPr>
          <w:p w14:paraId="13B7DA74" w14:textId="77777777" w:rsidR="00214D69" w:rsidRPr="002E0CCC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pct"/>
          </w:tcPr>
          <w:p w14:paraId="0F44449F" w14:textId="77777777" w:rsidR="00214D69" w:rsidRPr="002E0CCC" w:rsidRDefault="00214D69" w:rsidP="00214D69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" w:type="pct"/>
          </w:tcPr>
          <w:p w14:paraId="49094F3E" w14:textId="77777777" w:rsidR="00214D69" w:rsidRPr="002E0CCC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88" w:type="pct"/>
          </w:tcPr>
          <w:p w14:paraId="0531E24E" w14:textId="77777777" w:rsidR="00214D69" w:rsidRPr="002E0CCC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" w:type="pct"/>
          </w:tcPr>
          <w:p w14:paraId="65C38993" w14:textId="77777777" w:rsidR="00214D69" w:rsidRPr="002E0CCC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87" w:type="pct"/>
          </w:tcPr>
          <w:p w14:paraId="1981B1EF" w14:textId="77777777" w:rsidR="00214D69" w:rsidRPr="002E0CCC" w:rsidRDefault="00214D69" w:rsidP="00214D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214D69" w:rsidRPr="006666FA" w14:paraId="164B38D0" w14:textId="77777777" w:rsidTr="00B80DDF">
        <w:tc>
          <w:tcPr>
            <w:tcW w:w="2010" w:type="pct"/>
          </w:tcPr>
          <w:p w14:paraId="05866080" w14:textId="77777777" w:rsidR="00214D69" w:rsidRPr="007918AE" w:rsidRDefault="00214D69" w:rsidP="00214D6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918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7918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หรือ</w:t>
            </w:r>
            <w:r w:rsidRPr="007918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294" w:type="pct"/>
            <w:tcBorders>
              <w:left w:val="nil"/>
            </w:tcBorders>
          </w:tcPr>
          <w:p w14:paraId="0F30CA72" w14:textId="77777777" w:rsidR="00214D69" w:rsidRPr="006666FA" w:rsidRDefault="00214D69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5DD336E0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0AED29D0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769BC65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</w:tcPr>
          <w:p w14:paraId="3E6D527F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0302A9E2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</w:tcPr>
          <w:p w14:paraId="183BEB1E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</w:tcPr>
          <w:p w14:paraId="4DB7913A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14D69" w:rsidRPr="006666FA" w14:paraId="7F4F9079" w14:textId="77777777" w:rsidTr="00B80DDF">
        <w:tc>
          <w:tcPr>
            <w:tcW w:w="2010" w:type="pct"/>
          </w:tcPr>
          <w:p w14:paraId="5ECF35C3" w14:textId="77777777" w:rsidR="00214D69" w:rsidRPr="004423F7" w:rsidRDefault="00214D69" w:rsidP="00214D69">
            <w:pPr>
              <w:spacing w:line="240" w:lineRule="atLeast"/>
              <w:ind w:lef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94" w:type="pct"/>
            <w:tcBorders>
              <w:left w:val="nil"/>
            </w:tcBorders>
          </w:tcPr>
          <w:p w14:paraId="4E4E6E81" w14:textId="77777777" w:rsidR="00214D69" w:rsidRPr="006666FA" w:rsidRDefault="00214D69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31F21D96" w14:textId="27F8781E" w:rsidR="00214D69" w:rsidRPr="001643D3" w:rsidRDefault="00BE7E77" w:rsidP="00214D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3E5C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92" w:type="pct"/>
          </w:tcPr>
          <w:p w14:paraId="3065CB5A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C36F697" w14:textId="591B660C" w:rsidR="00214D69" w:rsidRPr="006666FA" w:rsidRDefault="00BE7E77" w:rsidP="00214D69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14D69" w:rsidRPr="4DAF3F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98" w:type="pct"/>
          </w:tcPr>
          <w:p w14:paraId="739ECFDA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2E98C599" w14:textId="5563BC17" w:rsidR="00214D69" w:rsidRPr="00657D08" w:rsidRDefault="004C49B0" w:rsidP="00214D69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E5C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98" w:type="pct"/>
          </w:tcPr>
          <w:p w14:paraId="35E14B89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</w:tcPr>
          <w:p w14:paraId="1F1B8F27" w14:textId="506A320E" w:rsidR="00214D69" w:rsidRPr="006666FA" w:rsidRDefault="004C49B0" w:rsidP="00214D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14D69" w:rsidRPr="4DAF3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14D69" w:rsidRPr="006666FA" w14:paraId="20299AFA" w14:textId="77777777" w:rsidTr="00B80DDF">
        <w:tc>
          <w:tcPr>
            <w:tcW w:w="2010" w:type="pct"/>
          </w:tcPr>
          <w:p w14:paraId="2A6672D6" w14:textId="77777777" w:rsidR="00214D69" w:rsidRPr="006666FA" w:rsidRDefault="00214D69" w:rsidP="00214D69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94" w:type="pct"/>
            <w:tcBorders>
              <w:left w:val="nil"/>
            </w:tcBorders>
          </w:tcPr>
          <w:p w14:paraId="37503F67" w14:textId="77777777" w:rsidR="00214D69" w:rsidRPr="006666FA" w:rsidRDefault="00214D69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C9D2D15" w14:textId="0111B38C" w:rsidR="00214D69" w:rsidRPr="007A0E91" w:rsidRDefault="004C49B0" w:rsidP="00214D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E5C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92" w:type="pct"/>
          </w:tcPr>
          <w:p w14:paraId="54D7503A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32D937D" w14:textId="63F77C06" w:rsidR="00214D69" w:rsidRPr="006666FA" w:rsidRDefault="004C49B0" w:rsidP="00214D69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14D69" w:rsidRPr="4DAF3F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98" w:type="pct"/>
          </w:tcPr>
          <w:p w14:paraId="66801B1E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B9D3FA3" w14:textId="4DCCB78A" w:rsidR="00214D69" w:rsidRPr="00657D08" w:rsidRDefault="004C49B0" w:rsidP="00214D69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98" w:type="pct"/>
          </w:tcPr>
          <w:p w14:paraId="3A9F4614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B503C65" w14:textId="5B0C077A" w:rsidR="00214D69" w:rsidRPr="006666FA" w:rsidRDefault="004C49B0" w:rsidP="00214D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</w:p>
        </w:tc>
      </w:tr>
      <w:tr w:rsidR="00214D69" w:rsidRPr="006666FA" w14:paraId="30FBEBCF" w14:textId="77777777" w:rsidTr="00B80DDF">
        <w:tc>
          <w:tcPr>
            <w:tcW w:w="2010" w:type="pct"/>
          </w:tcPr>
          <w:p w14:paraId="772B29B5" w14:textId="77777777" w:rsidR="00214D69" w:rsidRPr="006666FA" w:rsidRDefault="00214D69" w:rsidP="00214D69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4" w:type="pct"/>
            <w:tcBorders>
              <w:left w:val="nil"/>
            </w:tcBorders>
          </w:tcPr>
          <w:p w14:paraId="4DEBEA22" w14:textId="77777777" w:rsidR="00214D69" w:rsidRPr="006666FA" w:rsidRDefault="00214D69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E81EB0C" w14:textId="6957C462" w:rsidR="00214D69" w:rsidRPr="007A0E91" w:rsidRDefault="004C49B0" w:rsidP="00214D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E5C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92" w:type="pct"/>
          </w:tcPr>
          <w:p w14:paraId="09231D41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325FDB0" w14:textId="63C83B2B" w:rsidR="00214D69" w:rsidRPr="006666FA" w:rsidRDefault="00BE7E77" w:rsidP="00214D69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214D69" w:rsidRPr="4DAF3F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98" w:type="pct"/>
          </w:tcPr>
          <w:p w14:paraId="03820FD3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FA5BEB0" w14:textId="73F0043A" w:rsidR="00214D69" w:rsidRPr="00073C27" w:rsidRDefault="004C49B0" w:rsidP="00214D69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3E5C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344</w:t>
            </w:r>
          </w:p>
        </w:tc>
        <w:tc>
          <w:tcPr>
            <w:tcW w:w="98" w:type="pct"/>
          </w:tcPr>
          <w:p w14:paraId="04911FC9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E7D1E30" w14:textId="24848970" w:rsidR="00214D69" w:rsidRPr="006666FA" w:rsidRDefault="004C49B0" w:rsidP="00214D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214D69" w:rsidRPr="00073C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067BFB" w:rsidRPr="006666FA" w14:paraId="343A2156" w14:textId="77777777" w:rsidTr="00B80DDF">
        <w:tc>
          <w:tcPr>
            <w:tcW w:w="2010" w:type="pct"/>
          </w:tcPr>
          <w:p w14:paraId="336F03B1" w14:textId="77777777" w:rsidR="00067BFB" w:rsidRPr="007918AE" w:rsidRDefault="00067BFB" w:rsidP="00214D69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" w:type="pct"/>
            <w:tcBorders>
              <w:left w:val="nil"/>
            </w:tcBorders>
          </w:tcPr>
          <w:p w14:paraId="44ED666E" w14:textId="77777777" w:rsidR="00067BFB" w:rsidRPr="006666FA" w:rsidRDefault="00067BFB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627F6E96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4DC26E85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716D216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</w:tcPr>
          <w:p w14:paraId="018673CE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vAlign w:val="bottom"/>
          </w:tcPr>
          <w:p w14:paraId="1E156933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</w:tcPr>
          <w:p w14:paraId="36718852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vAlign w:val="bottom"/>
          </w:tcPr>
          <w:p w14:paraId="3C877902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67BFB" w:rsidRPr="006666FA" w14:paraId="46CDD927" w14:textId="77777777" w:rsidTr="00B80DDF">
        <w:tc>
          <w:tcPr>
            <w:tcW w:w="2010" w:type="pct"/>
          </w:tcPr>
          <w:p w14:paraId="351DB164" w14:textId="77777777" w:rsidR="00067BFB" w:rsidRPr="007918AE" w:rsidRDefault="00067BFB" w:rsidP="00214D69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" w:type="pct"/>
            <w:tcBorders>
              <w:left w:val="nil"/>
            </w:tcBorders>
          </w:tcPr>
          <w:p w14:paraId="4F2B184D" w14:textId="77777777" w:rsidR="00067BFB" w:rsidRPr="006666FA" w:rsidRDefault="00067BFB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43502D0C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75DCEE7D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7B6160A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</w:tcPr>
          <w:p w14:paraId="5F78555F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vAlign w:val="bottom"/>
          </w:tcPr>
          <w:p w14:paraId="26701240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</w:tcPr>
          <w:p w14:paraId="3478FAF1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vAlign w:val="bottom"/>
          </w:tcPr>
          <w:p w14:paraId="203FB34A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67BFB" w:rsidRPr="006666FA" w14:paraId="4444A65C" w14:textId="77777777" w:rsidTr="00B80DDF">
        <w:tc>
          <w:tcPr>
            <w:tcW w:w="2010" w:type="pct"/>
          </w:tcPr>
          <w:p w14:paraId="62107AA4" w14:textId="77777777" w:rsidR="00067BFB" w:rsidRPr="007918AE" w:rsidRDefault="00067BFB" w:rsidP="00214D69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" w:type="pct"/>
            <w:tcBorders>
              <w:left w:val="nil"/>
            </w:tcBorders>
          </w:tcPr>
          <w:p w14:paraId="2D3DDEBD" w14:textId="77777777" w:rsidR="00067BFB" w:rsidRPr="006666FA" w:rsidRDefault="00067BFB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3996C77C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686FBD2E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1B98573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</w:tcPr>
          <w:p w14:paraId="65414A4B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vAlign w:val="bottom"/>
          </w:tcPr>
          <w:p w14:paraId="14CBFDF5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</w:tcPr>
          <w:p w14:paraId="70DA6A41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vAlign w:val="bottom"/>
          </w:tcPr>
          <w:p w14:paraId="062B400B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67BFB" w:rsidRPr="006666FA" w14:paraId="368F119C" w14:textId="77777777" w:rsidTr="00B80DDF">
        <w:tc>
          <w:tcPr>
            <w:tcW w:w="2010" w:type="pct"/>
          </w:tcPr>
          <w:p w14:paraId="6FCBE585" w14:textId="77777777" w:rsidR="00067BFB" w:rsidRPr="007918AE" w:rsidRDefault="00067BFB" w:rsidP="00214D69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" w:type="pct"/>
            <w:tcBorders>
              <w:left w:val="nil"/>
            </w:tcBorders>
          </w:tcPr>
          <w:p w14:paraId="7C310F7B" w14:textId="77777777" w:rsidR="00067BFB" w:rsidRPr="006666FA" w:rsidRDefault="00067BFB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012BDEBE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0B0CD8A6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6DFFF92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</w:tcPr>
          <w:p w14:paraId="5A5C49E9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vAlign w:val="bottom"/>
          </w:tcPr>
          <w:p w14:paraId="218C44E1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</w:tcPr>
          <w:p w14:paraId="1D3B23A3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vAlign w:val="bottom"/>
          </w:tcPr>
          <w:p w14:paraId="00D2EB07" w14:textId="77777777" w:rsidR="00067BFB" w:rsidRPr="006666FA" w:rsidRDefault="00067BF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14D69" w:rsidRPr="006666FA" w14:paraId="0E5D6E55" w14:textId="77777777" w:rsidTr="00B80DDF">
        <w:tc>
          <w:tcPr>
            <w:tcW w:w="2010" w:type="pct"/>
          </w:tcPr>
          <w:p w14:paraId="1D3467A8" w14:textId="77777777" w:rsidR="00214D69" w:rsidRPr="007918AE" w:rsidRDefault="00214D69" w:rsidP="00214D69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918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294" w:type="pct"/>
            <w:tcBorders>
              <w:left w:val="nil"/>
            </w:tcBorders>
          </w:tcPr>
          <w:p w14:paraId="7E796162" w14:textId="77777777" w:rsidR="00214D69" w:rsidRPr="006666FA" w:rsidRDefault="00214D69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1199E623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581E982B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8C08017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</w:tcPr>
          <w:p w14:paraId="7BFEBD5B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vAlign w:val="bottom"/>
          </w:tcPr>
          <w:p w14:paraId="76B34570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</w:tcPr>
          <w:p w14:paraId="567BE3C8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vAlign w:val="bottom"/>
          </w:tcPr>
          <w:p w14:paraId="69DE4080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14D69" w:rsidRPr="006666FA" w14:paraId="13E9D1A3" w14:textId="77777777" w:rsidTr="00B80DDF">
        <w:tc>
          <w:tcPr>
            <w:tcW w:w="2010" w:type="pct"/>
          </w:tcPr>
          <w:p w14:paraId="315E61B6" w14:textId="59DA7380" w:rsidR="00214D69" w:rsidRPr="006666FA" w:rsidRDefault="005E5A09" w:rsidP="00214D69">
            <w:pPr>
              <w:spacing w:line="240" w:lineRule="atLeast"/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) </w:t>
            </w:r>
            <w:r w:rsidR="00214D69"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</w:t>
            </w:r>
            <w:r w:rsidR="00214D6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</w:t>
            </w:r>
            <w:r w:rsidR="00153E2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214D69"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ตามหลักคณิตศาสตร์ประกันภัย </w:t>
            </w:r>
          </w:p>
        </w:tc>
        <w:tc>
          <w:tcPr>
            <w:tcW w:w="294" w:type="pct"/>
            <w:tcBorders>
              <w:left w:val="nil"/>
            </w:tcBorders>
          </w:tcPr>
          <w:p w14:paraId="0CD74AC1" w14:textId="77777777" w:rsidR="00214D69" w:rsidRPr="006666FA" w:rsidRDefault="00214D69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3A5B741A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6181E6CE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F80531D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8" w:type="pct"/>
          </w:tcPr>
          <w:p w14:paraId="0901570E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vAlign w:val="bottom"/>
          </w:tcPr>
          <w:p w14:paraId="13756D8F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</w:tcPr>
          <w:p w14:paraId="1AF8C6A4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vAlign w:val="bottom"/>
          </w:tcPr>
          <w:p w14:paraId="54E94430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14D69" w:rsidRPr="006666FA" w14:paraId="460309B4" w14:textId="77777777" w:rsidTr="00B80DDF">
        <w:tc>
          <w:tcPr>
            <w:tcW w:w="2010" w:type="pct"/>
          </w:tcPr>
          <w:p w14:paraId="0C1C18C9" w14:textId="77777777" w:rsidR="00214D69" w:rsidRPr="006666FA" w:rsidRDefault="00214D69" w:rsidP="00214D69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right="-13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  <w:r w:rsidRPr="006666FA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94" w:type="pct"/>
            <w:tcBorders>
              <w:left w:val="nil"/>
            </w:tcBorders>
          </w:tcPr>
          <w:p w14:paraId="2CEF7DD5" w14:textId="77777777" w:rsidR="00214D69" w:rsidRPr="006666FA" w:rsidRDefault="00214D69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7ABB31A9" w14:textId="741ED0DF" w:rsidR="00214D69" w:rsidRPr="00DB652E" w:rsidRDefault="003E5CCF" w:rsidP="00DB652E">
            <w:pPr>
              <w:tabs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6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2" w:type="pct"/>
          </w:tcPr>
          <w:p w14:paraId="7A6D2610" w14:textId="77777777" w:rsidR="00214D69" w:rsidRPr="00657D08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85A35D0" w14:textId="7FBA4A84" w:rsidR="00214D69" w:rsidRPr="00214D69" w:rsidRDefault="00BE7E77" w:rsidP="00214D69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4D69" w:rsidRPr="00214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  <w:tc>
          <w:tcPr>
            <w:tcW w:w="98" w:type="pct"/>
          </w:tcPr>
          <w:p w14:paraId="47CF4C19" w14:textId="77777777" w:rsidR="00214D69" w:rsidRPr="00657D08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6A72542" w14:textId="3C3FA4A7" w:rsidR="00214D69" w:rsidRPr="00DB652E" w:rsidRDefault="003E5CCF" w:rsidP="00DB652E">
            <w:pPr>
              <w:tabs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6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8" w:type="pct"/>
          </w:tcPr>
          <w:p w14:paraId="054D4E70" w14:textId="77777777" w:rsidR="00214D69" w:rsidRPr="00657D08" w:rsidRDefault="00214D69" w:rsidP="003E5CCF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1C6E31A" w14:textId="7B472E51" w:rsidR="00214D69" w:rsidRPr="00657D08" w:rsidRDefault="00214D69" w:rsidP="00214D69">
            <w:pPr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4D69" w:rsidRPr="006666FA" w14:paraId="70F33BFA" w14:textId="77777777" w:rsidTr="00B80DDF">
        <w:tc>
          <w:tcPr>
            <w:tcW w:w="2010" w:type="pct"/>
          </w:tcPr>
          <w:p w14:paraId="7D980D24" w14:textId="77777777" w:rsidR="00214D69" w:rsidRPr="006666FA" w:rsidRDefault="00214D69" w:rsidP="00214D69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94" w:type="pct"/>
            <w:tcBorders>
              <w:left w:val="nil"/>
            </w:tcBorders>
          </w:tcPr>
          <w:p w14:paraId="4D3D0B40" w14:textId="77777777" w:rsidR="00214D69" w:rsidRPr="006666FA" w:rsidRDefault="00214D69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39E562C1" w14:textId="5D4003E7" w:rsidR="00214D69" w:rsidRPr="00DB652E" w:rsidRDefault="003E5CCF" w:rsidP="00DB652E">
            <w:pPr>
              <w:tabs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6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2" w:type="pct"/>
          </w:tcPr>
          <w:p w14:paraId="300A4B0C" w14:textId="77777777" w:rsidR="00214D69" w:rsidRPr="00657D08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5EDE966" w14:textId="5D747C8D" w:rsidR="00214D69" w:rsidRPr="00214D69" w:rsidRDefault="004C49B0" w:rsidP="00214D69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14D69" w:rsidRPr="00214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98" w:type="pct"/>
          </w:tcPr>
          <w:p w14:paraId="631F9FF5" w14:textId="77777777" w:rsidR="00214D69" w:rsidRPr="00657D08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F4852CB" w14:textId="709C61B3" w:rsidR="00214D69" w:rsidRPr="00DB652E" w:rsidRDefault="003E5CCF" w:rsidP="00DB652E">
            <w:pPr>
              <w:tabs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6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8" w:type="pct"/>
          </w:tcPr>
          <w:p w14:paraId="249D18F4" w14:textId="77777777" w:rsidR="00214D69" w:rsidRPr="00657D08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9D30F00" w14:textId="624D0A96" w:rsidR="00214D69" w:rsidRPr="00657D08" w:rsidRDefault="00BE7E77" w:rsidP="00214D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4D69" w:rsidRPr="4DAF3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214D69" w:rsidRPr="006666FA" w14:paraId="17418F70" w14:textId="77777777" w:rsidTr="00B80DDF">
        <w:tc>
          <w:tcPr>
            <w:tcW w:w="2010" w:type="pct"/>
          </w:tcPr>
          <w:p w14:paraId="3E50E2E0" w14:textId="77777777" w:rsidR="00214D69" w:rsidRPr="006666FA" w:rsidRDefault="00214D69" w:rsidP="00214D69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94" w:type="pct"/>
            <w:tcBorders>
              <w:left w:val="nil"/>
            </w:tcBorders>
          </w:tcPr>
          <w:p w14:paraId="401C8B5C" w14:textId="77777777" w:rsidR="00214D69" w:rsidRPr="006666FA" w:rsidRDefault="00214D69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221B160D" w14:textId="582996D2" w:rsidR="00214D69" w:rsidRPr="00657D08" w:rsidRDefault="003E5CCF" w:rsidP="00AA69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0429AB19" w14:textId="77777777" w:rsidR="00214D69" w:rsidRPr="00657D08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D957E4D" w14:textId="3F4AD2BE" w:rsidR="00214D69" w:rsidRPr="00214D69" w:rsidRDefault="004C49B0" w:rsidP="00214D69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14D69" w:rsidRPr="00214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98" w:type="pct"/>
          </w:tcPr>
          <w:p w14:paraId="7B1B2DDB" w14:textId="77777777" w:rsidR="00214D69" w:rsidRPr="00657D08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CBB1B40" w14:textId="3A5CF15C" w:rsidR="00214D69" w:rsidRPr="00DB652E" w:rsidRDefault="003E5CCF" w:rsidP="00DB652E">
            <w:pPr>
              <w:tabs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6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8" w:type="pct"/>
          </w:tcPr>
          <w:p w14:paraId="11114749" w14:textId="77777777" w:rsidR="00214D69" w:rsidRPr="00657D08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EE8779C" w14:textId="6C2C1FD6" w:rsidR="00214D69" w:rsidRPr="00657D08" w:rsidRDefault="004C49B0" w:rsidP="00214D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14D69" w:rsidRPr="4DAF3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</w:p>
        </w:tc>
      </w:tr>
      <w:tr w:rsidR="00214D69" w:rsidRPr="006666FA" w14:paraId="60C8DCEF" w14:textId="77777777" w:rsidTr="00B80DDF">
        <w:tc>
          <w:tcPr>
            <w:tcW w:w="2010" w:type="pct"/>
          </w:tcPr>
          <w:p w14:paraId="49288784" w14:textId="77777777" w:rsidR="00214D69" w:rsidRPr="006666FA" w:rsidRDefault="00214D69" w:rsidP="00214D69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4" w:type="pct"/>
            <w:tcBorders>
              <w:left w:val="nil"/>
            </w:tcBorders>
          </w:tcPr>
          <w:p w14:paraId="32E3A5E6" w14:textId="77777777" w:rsidR="00214D69" w:rsidRPr="006666FA" w:rsidRDefault="00214D69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62604550" w14:textId="37AA6749" w:rsidR="00214D69" w:rsidRPr="00657D08" w:rsidRDefault="003E5CCF" w:rsidP="00AA69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22500952" w14:textId="77777777" w:rsidR="00214D69" w:rsidRPr="00657D08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738260E8" w14:textId="23FA40E1" w:rsidR="00214D69" w:rsidRPr="00073C27" w:rsidRDefault="00BE7E77" w:rsidP="00214D69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214D69" w:rsidRPr="4DAF3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8" w:type="pct"/>
          </w:tcPr>
          <w:p w14:paraId="6BCCA77A" w14:textId="77777777" w:rsidR="00214D69" w:rsidRPr="00657D08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2541F59F" w14:textId="1AA42E77" w:rsidR="00214D69" w:rsidRPr="00DB652E" w:rsidRDefault="003E5CCF" w:rsidP="00DB652E">
            <w:pPr>
              <w:tabs>
                <w:tab w:val="decimal" w:pos="7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5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8" w:type="pct"/>
          </w:tcPr>
          <w:p w14:paraId="6E78A9CE" w14:textId="77777777" w:rsidR="00214D69" w:rsidRPr="00F40450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261723E5" w14:textId="4AB23B49" w:rsidR="00214D69" w:rsidRPr="00214D69" w:rsidRDefault="004C49B0" w:rsidP="00214D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214D69" w:rsidRPr="00214D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387</w:t>
            </w:r>
          </w:p>
        </w:tc>
      </w:tr>
      <w:tr w:rsidR="00214D69" w:rsidRPr="00F562CE" w14:paraId="1C6C6BAD" w14:textId="77777777" w:rsidTr="00B80DDF">
        <w:tc>
          <w:tcPr>
            <w:tcW w:w="2010" w:type="pct"/>
          </w:tcPr>
          <w:p w14:paraId="07696EC6" w14:textId="77777777" w:rsidR="00214D69" w:rsidRPr="00F562CE" w:rsidRDefault="00214D69" w:rsidP="00214D69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" w:type="pct"/>
            <w:tcBorders>
              <w:left w:val="nil"/>
            </w:tcBorders>
          </w:tcPr>
          <w:p w14:paraId="72CB57A7" w14:textId="77777777" w:rsidR="00214D69" w:rsidRPr="00F562CE" w:rsidRDefault="00214D69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7DEE8492" w14:textId="77777777" w:rsidR="00214D69" w:rsidRPr="4DAF3F8B" w:rsidRDefault="00214D69" w:rsidP="00214D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4260CC40" w14:textId="77777777" w:rsidR="00214D69" w:rsidRPr="00F562CE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6888CCB" w14:textId="77777777" w:rsidR="00214D69" w:rsidRDefault="00214D69" w:rsidP="00214D69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</w:tcPr>
          <w:p w14:paraId="0F8DFD8C" w14:textId="77777777" w:rsidR="00214D69" w:rsidRPr="00F562CE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44A75E" w14:textId="77777777" w:rsidR="00214D69" w:rsidRPr="4DAF3F8B" w:rsidRDefault="00214D69" w:rsidP="00214D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</w:tcPr>
          <w:p w14:paraId="45D5B43D" w14:textId="77777777" w:rsidR="00214D69" w:rsidRPr="00F562CE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2706200" w14:textId="77777777" w:rsidR="00214D69" w:rsidRDefault="00214D69" w:rsidP="00214D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4D69" w:rsidRPr="00F562CE" w14:paraId="2456C581" w14:textId="77777777" w:rsidTr="00B80DDF">
        <w:tc>
          <w:tcPr>
            <w:tcW w:w="2010" w:type="pct"/>
          </w:tcPr>
          <w:p w14:paraId="1181BC08" w14:textId="28F78038" w:rsidR="00214D69" w:rsidRPr="00F562CE" w:rsidRDefault="00214D69" w:rsidP="00214D69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62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F56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พนักงาน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จ่าย</w:t>
            </w:r>
          </w:p>
        </w:tc>
        <w:tc>
          <w:tcPr>
            <w:tcW w:w="294" w:type="pct"/>
            <w:tcBorders>
              <w:left w:val="nil"/>
            </w:tcBorders>
          </w:tcPr>
          <w:p w14:paraId="391737C7" w14:textId="77777777" w:rsidR="00214D69" w:rsidRPr="00F562CE" w:rsidRDefault="00214D69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4AC3A1F6" w14:textId="33B91CB0" w:rsidR="00214D69" w:rsidRPr="00F562CE" w:rsidRDefault="005A2634" w:rsidP="00214D6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4E293DF2" w14:textId="77777777" w:rsidR="00214D69" w:rsidRPr="00F562CE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F3A561E" w14:textId="36C49398" w:rsidR="00214D69" w:rsidRPr="00F562CE" w:rsidRDefault="00214D69" w:rsidP="00214D69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4DAF3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946</w:t>
            </w:r>
            <w:r w:rsidRPr="4DAF3F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8" w:type="pct"/>
          </w:tcPr>
          <w:p w14:paraId="1C067147" w14:textId="77777777" w:rsidR="00214D69" w:rsidRPr="00F562CE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3462FF" w14:textId="01FDCC80" w:rsidR="00214D69" w:rsidRPr="00F562CE" w:rsidRDefault="00EE01F0" w:rsidP="00483DD4">
            <w:pPr>
              <w:tabs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7AC69EEF" w14:textId="77777777" w:rsidR="00214D69" w:rsidRPr="00F562CE" w:rsidRDefault="00214D69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0CC2FE9" w14:textId="0FF5B90D" w:rsidR="00214D69" w:rsidRPr="00F562CE" w:rsidRDefault="00214D69" w:rsidP="00214D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954</w:t>
            </w:r>
            <w:r w:rsidRPr="4DAF3F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83DD4" w:rsidRPr="00F562CE" w14:paraId="41CEC206" w14:textId="77777777" w:rsidTr="00B80DDF">
        <w:tc>
          <w:tcPr>
            <w:tcW w:w="2010" w:type="pct"/>
          </w:tcPr>
          <w:p w14:paraId="0511EC1A" w14:textId="651BE487" w:rsidR="00483DD4" w:rsidRDefault="00483DD4" w:rsidP="00964436">
            <w:pPr>
              <w:spacing w:line="240" w:lineRule="atLeast"/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ได้มาจากการรวมธุรกิจ</w:t>
            </w:r>
          </w:p>
        </w:tc>
        <w:tc>
          <w:tcPr>
            <w:tcW w:w="294" w:type="pct"/>
            <w:tcBorders>
              <w:left w:val="nil"/>
            </w:tcBorders>
          </w:tcPr>
          <w:p w14:paraId="1B9B5CA4" w14:textId="77777777" w:rsidR="00483DD4" w:rsidRPr="00F562CE" w:rsidRDefault="00483DD4" w:rsidP="00964436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323DC616" w14:textId="665FDA56" w:rsidR="00483DD4" w:rsidRPr="00450F64" w:rsidRDefault="004C49B0" w:rsidP="0096443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E623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92" w:type="pct"/>
          </w:tcPr>
          <w:p w14:paraId="06E510EA" w14:textId="77777777" w:rsidR="00483DD4" w:rsidRPr="00F562CE" w:rsidRDefault="00483DD4" w:rsidP="00964436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CC68919" w14:textId="293B09B3" w:rsidR="00483DD4" w:rsidRPr="00483DD4" w:rsidRDefault="00483DD4" w:rsidP="00483DD4">
            <w:pPr>
              <w:tabs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07863E61" w14:textId="77777777" w:rsidR="00483DD4" w:rsidRPr="00F562CE" w:rsidRDefault="00483DD4" w:rsidP="00483DD4">
            <w:pPr>
              <w:tabs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413CEDA" w14:textId="47F55141" w:rsidR="00483DD4" w:rsidRDefault="00483DD4" w:rsidP="00483DD4">
            <w:pPr>
              <w:tabs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46F36334" w14:textId="77777777" w:rsidR="00483DD4" w:rsidRPr="00F562CE" w:rsidRDefault="00483DD4" w:rsidP="00483DD4">
            <w:pPr>
              <w:tabs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2318BD9" w14:textId="6EE4509C" w:rsidR="00483DD4" w:rsidRPr="00483DD4" w:rsidRDefault="00483DD4" w:rsidP="00483DD4">
            <w:pPr>
              <w:tabs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64436" w:rsidRPr="00F562CE" w14:paraId="4D4DAEB7" w14:textId="77777777" w:rsidTr="00B80DDF">
        <w:tc>
          <w:tcPr>
            <w:tcW w:w="2010" w:type="pct"/>
          </w:tcPr>
          <w:p w14:paraId="1D2BE830" w14:textId="1CB402A6" w:rsidR="00964436" w:rsidRDefault="00964436" w:rsidP="00964436">
            <w:pPr>
              <w:spacing w:line="240" w:lineRule="atLeast"/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รับ</w:t>
            </w:r>
            <w:r w:rsidR="00B00BC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โอน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โอน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) </w:t>
            </w:r>
            <w:r w:rsidRPr="00F562C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หนี้สินให้กิจการที่เกี่ยวข้องกัน</w:t>
            </w:r>
          </w:p>
        </w:tc>
        <w:tc>
          <w:tcPr>
            <w:tcW w:w="294" w:type="pct"/>
            <w:tcBorders>
              <w:left w:val="nil"/>
            </w:tcBorders>
          </w:tcPr>
          <w:p w14:paraId="387749E9" w14:textId="77777777" w:rsidR="00964436" w:rsidRPr="00F562CE" w:rsidRDefault="00964436" w:rsidP="00964436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535B4CA1" w14:textId="1859997D" w:rsidR="00964436" w:rsidRPr="006E3504" w:rsidRDefault="004C49B0" w:rsidP="0096443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D15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92" w:type="pct"/>
          </w:tcPr>
          <w:p w14:paraId="7097A649" w14:textId="77777777" w:rsidR="00964436" w:rsidRPr="00F562CE" w:rsidRDefault="00964436" w:rsidP="00964436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4D32AA5" w14:textId="4A4F84F1" w:rsidR="00964436" w:rsidRPr="4DAF3F8B" w:rsidRDefault="004C49B0" w:rsidP="00964436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</w:p>
        </w:tc>
        <w:tc>
          <w:tcPr>
            <w:tcW w:w="98" w:type="pct"/>
          </w:tcPr>
          <w:p w14:paraId="3417B39D" w14:textId="77777777" w:rsidR="00964436" w:rsidRPr="00F562CE" w:rsidRDefault="00964436" w:rsidP="00964436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C52664E" w14:textId="0F244022" w:rsidR="00964436" w:rsidRDefault="00964436" w:rsidP="00AA6944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8" w:type="pct"/>
          </w:tcPr>
          <w:p w14:paraId="502B70C3" w14:textId="77777777" w:rsidR="00964436" w:rsidRPr="00F562CE" w:rsidRDefault="00964436" w:rsidP="00964436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D91CC0C" w14:textId="75E32974" w:rsidR="00964436" w:rsidRPr="4DAF3F8B" w:rsidRDefault="00BE7E77" w:rsidP="0096443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64436" w:rsidRPr="4DAF3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946FCB" w:rsidRPr="00F562CE" w14:paraId="781E2DF7" w14:textId="77777777">
        <w:tc>
          <w:tcPr>
            <w:tcW w:w="2010" w:type="pct"/>
          </w:tcPr>
          <w:p w14:paraId="710E3020" w14:textId="3BBC1818" w:rsidR="00946FCB" w:rsidRPr="00EE01F0" w:rsidRDefault="00946FCB" w:rsidP="00EE01F0">
            <w:pPr>
              <w:spacing w:line="240" w:lineRule="atLeast"/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4" w:type="pct"/>
            <w:tcBorders>
              <w:left w:val="nil"/>
            </w:tcBorders>
          </w:tcPr>
          <w:p w14:paraId="48593456" w14:textId="7C2279EA" w:rsidR="00946FCB" w:rsidRPr="00F562CE" w:rsidRDefault="00946FCB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213992B2" w14:textId="39F53559" w:rsidR="00946FCB" w:rsidRPr="00F562CE" w:rsidRDefault="00946FCB" w:rsidP="00DB652E">
            <w:pPr>
              <w:tabs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" w:type="pct"/>
          </w:tcPr>
          <w:p w14:paraId="38BD8D22" w14:textId="77777777" w:rsidR="00946FCB" w:rsidRPr="00F562CE" w:rsidRDefault="00946FC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5ADC1C5A" w14:textId="0F0C6F00" w:rsidR="00946FCB" w:rsidRPr="00F562CE" w:rsidRDefault="00946FCB" w:rsidP="00214D69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</w:tcPr>
          <w:p w14:paraId="4938A214" w14:textId="77777777" w:rsidR="00946FCB" w:rsidRPr="00F562CE" w:rsidRDefault="00946FC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CAEBCFF" w14:textId="6B0B1A68" w:rsidR="00946FCB" w:rsidRPr="00F562CE" w:rsidRDefault="00946FCB" w:rsidP="00214D69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6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</w:tcPr>
          <w:p w14:paraId="76955368" w14:textId="77777777" w:rsidR="00946FCB" w:rsidRPr="00F562CE" w:rsidRDefault="00946FC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59ADB5A4" w14:textId="2400E598" w:rsidR="00946FCB" w:rsidRPr="00F562CE" w:rsidRDefault="00946FCB" w:rsidP="00214D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6FCB" w:rsidRPr="00F562CE" w14:paraId="1F147CA3" w14:textId="77777777">
        <w:tc>
          <w:tcPr>
            <w:tcW w:w="2010" w:type="pct"/>
          </w:tcPr>
          <w:p w14:paraId="38D65152" w14:textId="500592AF" w:rsidR="00946FCB" w:rsidRPr="002E0CCC" w:rsidRDefault="00946FCB" w:rsidP="00214D69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56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F56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56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4" w:type="pct"/>
            <w:tcBorders>
              <w:left w:val="nil"/>
            </w:tcBorders>
          </w:tcPr>
          <w:p w14:paraId="10FA828B" w14:textId="77777777" w:rsidR="00946FCB" w:rsidRPr="002E0CCC" w:rsidRDefault="00946FCB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756EDA78" w14:textId="11F09BB1" w:rsidR="00946FCB" w:rsidRPr="00966C50" w:rsidRDefault="00BE7E77" w:rsidP="00966C5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4C49B0" w:rsidRPr="00966C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946FCB" w:rsidRPr="00966C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966C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92" w:type="pct"/>
          </w:tcPr>
          <w:p w14:paraId="38C034D7" w14:textId="77777777" w:rsidR="00946FCB" w:rsidRPr="002E0CCC" w:rsidRDefault="00946FC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0B7F0B3" w14:textId="0A3BC821" w:rsidR="00946FCB" w:rsidRPr="002E0CCC" w:rsidRDefault="00BE7E77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</w:t>
            </w:r>
            <w:r w:rsidR="00946FCB" w:rsidRPr="4DAF3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98" w:type="pct"/>
          </w:tcPr>
          <w:p w14:paraId="6B99DFA3" w14:textId="77777777" w:rsidR="00946FCB" w:rsidRPr="002E0CCC" w:rsidRDefault="00946FC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09255D8A" w14:textId="3DEEF9A5" w:rsidR="00946FCB" w:rsidRPr="002E0CCC" w:rsidRDefault="004C49B0" w:rsidP="00AA694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946F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748</w:t>
            </w:r>
          </w:p>
        </w:tc>
        <w:tc>
          <w:tcPr>
            <w:tcW w:w="98" w:type="pct"/>
          </w:tcPr>
          <w:p w14:paraId="79822B34" w14:textId="77777777" w:rsidR="00946FCB" w:rsidRPr="002E0CCC" w:rsidRDefault="00946FCB" w:rsidP="00214D69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11C07350" w14:textId="73B1937C" w:rsidR="00946FCB" w:rsidRPr="002E0CCC" w:rsidRDefault="004C49B0" w:rsidP="00AA694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</w:t>
            </w:r>
            <w:r w:rsidR="00946FCB" w:rsidRPr="4DAF3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</w:t>
            </w:r>
          </w:p>
        </w:tc>
      </w:tr>
    </w:tbl>
    <w:p w14:paraId="677F9347" w14:textId="0F0B37FB" w:rsidR="004B72E4" w:rsidRPr="00007CC9" w:rsidRDefault="004B72E4" w:rsidP="0074711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88"/>
        <w:gridCol w:w="536"/>
        <w:gridCol w:w="1170"/>
        <w:gridCol w:w="182"/>
        <w:gridCol w:w="1081"/>
        <w:gridCol w:w="182"/>
        <w:gridCol w:w="1078"/>
        <w:gridCol w:w="182"/>
        <w:gridCol w:w="1081"/>
      </w:tblGrid>
      <w:tr w:rsidR="00B7766D" w:rsidRPr="006666FA" w14:paraId="6079EC9C" w14:textId="77777777" w:rsidTr="0097429E">
        <w:trPr>
          <w:trHeight w:val="848"/>
          <w:tblHeader/>
        </w:trPr>
        <w:tc>
          <w:tcPr>
            <w:tcW w:w="2009" w:type="pct"/>
          </w:tcPr>
          <w:p w14:paraId="1369F94C" w14:textId="58E515BB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92" w:type="pct"/>
            <w:tcBorders>
              <w:left w:val="nil"/>
            </w:tcBorders>
          </w:tcPr>
          <w:p w14:paraId="638D9EF7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4B185913" w14:textId="77777777" w:rsidR="00B7766D" w:rsidRPr="00966C50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  <w:p w14:paraId="001E0499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" w:type="pct"/>
          </w:tcPr>
          <w:p w14:paraId="1AA31B21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7E5487A5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E4B82A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14D69" w:rsidRPr="006666FA" w14:paraId="7EA13B0C" w14:textId="77777777" w:rsidTr="0097429E">
        <w:trPr>
          <w:trHeight w:val="306"/>
          <w:tblHeader/>
        </w:trPr>
        <w:tc>
          <w:tcPr>
            <w:tcW w:w="2009" w:type="pct"/>
          </w:tcPr>
          <w:p w14:paraId="40771635" w14:textId="77777777" w:rsidR="00214D69" w:rsidRPr="006666FA" w:rsidRDefault="00214D69" w:rsidP="00214D6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" w:type="pct"/>
            <w:tcBorders>
              <w:left w:val="nil"/>
            </w:tcBorders>
          </w:tcPr>
          <w:p w14:paraId="339BBA8F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vAlign w:val="center"/>
          </w:tcPr>
          <w:p w14:paraId="7850C87A" w14:textId="275BB5ED" w:rsidR="00214D69" w:rsidRPr="006666FA" w:rsidRDefault="00BE7E77" w:rsidP="00214D6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99" w:type="pct"/>
            <w:vAlign w:val="center"/>
          </w:tcPr>
          <w:p w14:paraId="4E27E9EE" w14:textId="77777777" w:rsidR="00214D69" w:rsidRPr="006666FA" w:rsidRDefault="00214D69" w:rsidP="00214D6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vAlign w:val="center"/>
          </w:tcPr>
          <w:p w14:paraId="6C4621CE" w14:textId="4BF13FE0" w:rsidR="00214D69" w:rsidRPr="006666FA" w:rsidRDefault="00BE7E77" w:rsidP="00214D69">
            <w:pPr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99" w:type="pct"/>
          </w:tcPr>
          <w:p w14:paraId="598BCD93" w14:textId="77777777" w:rsidR="00214D69" w:rsidRPr="00A0596C" w:rsidRDefault="00214D69" w:rsidP="00214D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vAlign w:val="center"/>
          </w:tcPr>
          <w:p w14:paraId="635A766A" w14:textId="1A099971" w:rsidR="00214D69" w:rsidRPr="006666FA" w:rsidRDefault="00BE7E77" w:rsidP="00214D69">
            <w:pPr>
              <w:spacing w:line="240" w:lineRule="atLeast"/>
              <w:ind w:right="-5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99" w:type="pct"/>
            <w:vAlign w:val="center"/>
          </w:tcPr>
          <w:p w14:paraId="207D9D92" w14:textId="77777777" w:rsidR="00214D69" w:rsidRPr="006666FA" w:rsidRDefault="00214D69" w:rsidP="00214D6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vAlign w:val="center"/>
          </w:tcPr>
          <w:p w14:paraId="0E12B472" w14:textId="0BDED728" w:rsidR="00214D69" w:rsidRPr="006666FA" w:rsidRDefault="00BE7E77" w:rsidP="00214D69">
            <w:pPr>
              <w:spacing w:line="240" w:lineRule="atLeast"/>
              <w:ind w:right="-5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</w:tr>
      <w:tr w:rsidR="0097429E" w:rsidRPr="006666FA" w14:paraId="1C7F1B79" w14:textId="77777777" w:rsidTr="0097429E">
        <w:trPr>
          <w:trHeight w:val="342"/>
          <w:tblHeader/>
        </w:trPr>
        <w:tc>
          <w:tcPr>
            <w:tcW w:w="2009" w:type="pct"/>
          </w:tcPr>
          <w:p w14:paraId="0A634010" w14:textId="77777777" w:rsidR="0097429E" w:rsidRPr="006666FA" w:rsidRDefault="0097429E" w:rsidP="0097429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pct"/>
            <w:tcBorders>
              <w:left w:val="nil"/>
            </w:tcBorders>
          </w:tcPr>
          <w:p w14:paraId="1C9D4D4D" w14:textId="77777777" w:rsidR="0097429E" w:rsidRPr="006666FA" w:rsidRDefault="0097429E" w:rsidP="0097429E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9" w:type="pct"/>
            <w:gridSpan w:val="7"/>
          </w:tcPr>
          <w:p w14:paraId="59AB523F" w14:textId="77777777" w:rsidR="0097429E" w:rsidRPr="006666FA" w:rsidRDefault="0097429E" w:rsidP="009742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14D69" w:rsidRPr="006666FA" w14:paraId="167C5755" w14:textId="77777777" w:rsidTr="0097429E">
        <w:trPr>
          <w:trHeight w:val="394"/>
        </w:trPr>
        <w:tc>
          <w:tcPr>
            <w:tcW w:w="2009" w:type="pct"/>
          </w:tcPr>
          <w:p w14:paraId="534DA99A" w14:textId="77777777" w:rsidR="00214D69" w:rsidRPr="006666FA" w:rsidRDefault="00214D69" w:rsidP="00214D6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92" w:type="pct"/>
            <w:tcBorders>
              <w:left w:val="nil"/>
            </w:tcBorders>
          </w:tcPr>
          <w:p w14:paraId="65705F12" w14:textId="77777777" w:rsidR="00214D69" w:rsidRPr="006666FA" w:rsidRDefault="00214D69" w:rsidP="00214D69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14:paraId="22FC257C" w14:textId="77519342" w:rsidR="00214D69" w:rsidRPr="006666FA" w:rsidRDefault="00BE7E77" w:rsidP="00214D69">
            <w:pPr>
              <w:ind w:left="-7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E6A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="00FE6A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5625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E6A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E6A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99" w:type="pct"/>
          </w:tcPr>
          <w:p w14:paraId="3E36C7C2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69A42C7" w14:textId="3BE46B13" w:rsidR="00214D69" w:rsidRPr="006666FA" w:rsidRDefault="00BE7E77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5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14D69" w:rsidRPr="4DAF3F8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214D69" w:rsidRPr="4DAF3F8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14D69" w:rsidRPr="4DAF3F8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99" w:type="pct"/>
          </w:tcPr>
          <w:p w14:paraId="7700BC4F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24511BD" w14:textId="3FF0F69B" w:rsidR="00214D69" w:rsidRPr="006666FA" w:rsidRDefault="00BE7E77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104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E6A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99" w:type="pct"/>
          </w:tcPr>
          <w:p w14:paraId="5EC6875B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143861A" w14:textId="7403A3D9" w:rsidR="00214D69" w:rsidRPr="006666FA" w:rsidRDefault="00BE7E77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104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14D69" w:rsidRPr="4DAF3F8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</w:tr>
      <w:tr w:rsidR="00214D69" w:rsidRPr="006666FA" w14:paraId="1C277D7C" w14:textId="77777777" w:rsidTr="0097429E">
        <w:trPr>
          <w:trHeight w:val="406"/>
        </w:trPr>
        <w:tc>
          <w:tcPr>
            <w:tcW w:w="2009" w:type="pct"/>
          </w:tcPr>
          <w:p w14:paraId="3B2F2116" w14:textId="77777777" w:rsidR="00214D69" w:rsidRPr="006666FA" w:rsidRDefault="00214D69" w:rsidP="00214D69">
            <w:pPr>
              <w:pStyle w:val="BodyText"/>
              <w:spacing w:after="0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92" w:type="pct"/>
            <w:tcBorders>
              <w:left w:val="nil"/>
            </w:tcBorders>
          </w:tcPr>
          <w:p w14:paraId="1A1519BB" w14:textId="77777777" w:rsidR="00214D69" w:rsidRPr="006666FA" w:rsidRDefault="00214D69" w:rsidP="00214D69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14:paraId="3688D6BA" w14:textId="48370278" w:rsidR="00214D69" w:rsidRPr="006666FA" w:rsidRDefault="004C49B0" w:rsidP="00214D69">
            <w:pPr>
              <w:ind w:left="-7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E6A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FE6A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5625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E6A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E6A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99" w:type="pct"/>
          </w:tcPr>
          <w:p w14:paraId="3AA27576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5810C2F" w14:textId="02534649" w:rsidR="00214D69" w:rsidRPr="006666FA" w:rsidRDefault="004C49B0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5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14D69" w:rsidRPr="4DAF3F8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214D69" w:rsidRPr="4DAF3F8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14D69" w:rsidRPr="4DAF3F8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99" w:type="pct"/>
          </w:tcPr>
          <w:p w14:paraId="42BD1228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A6E7360" w14:textId="5E3239CE" w:rsidR="00214D69" w:rsidRPr="006666FA" w:rsidRDefault="004C49B0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104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E6A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99" w:type="pct"/>
          </w:tcPr>
          <w:p w14:paraId="2A4D2AD4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D70D1A4" w14:textId="2FD84183" w:rsidR="00214D69" w:rsidRPr="006666FA" w:rsidRDefault="004C49B0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104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14D69" w:rsidRPr="4DAF3F8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214D69" w:rsidRPr="006666FA" w14:paraId="2C23DEF7" w14:textId="77777777" w:rsidTr="4DAF3F8B">
        <w:trPr>
          <w:trHeight w:val="406"/>
        </w:trPr>
        <w:tc>
          <w:tcPr>
            <w:tcW w:w="2009" w:type="pct"/>
            <w:shd w:val="clear" w:color="auto" w:fill="FFFFFF" w:themeFill="background1"/>
          </w:tcPr>
          <w:p w14:paraId="3205D018" w14:textId="77777777" w:rsidR="00214D69" w:rsidRPr="006666FA" w:rsidRDefault="00214D69" w:rsidP="00214D69">
            <w:pPr>
              <w:pStyle w:val="BodyText"/>
              <w:spacing w:after="0"/>
              <w:ind w:right="-2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อัตราหมุนเวียนของพนักงาน</w:t>
            </w:r>
          </w:p>
        </w:tc>
        <w:tc>
          <w:tcPr>
            <w:tcW w:w="292" w:type="pct"/>
            <w:tcBorders>
              <w:left w:val="nil"/>
            </w:tcBorders>
            <w:shd w:val="clear" w:color="auto" w:fill="FFFFFF" w:themeFill="background1"/>
          </w:tcPr>
          <w:p w14:paraId="240CFE97" w14:textId="77777777" w:rsidR="00214D69" w:rsidRPr="006666FA" w:rsidRDefault="00214D69" w:rsidP="00214D69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14:paraId="218FA07A" w14:textId="6719415B" w:rsidR="00214D69" w:rsidRPr="006666FA" w:rsidRDefault="00BE7E77" w:rsidP="00214D69">
            <w:pPr>
              <w:ind w:left="-7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E6A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5625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FE6A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99" w:type="pct"/>
          </w:tcPr>
          <w:p w14:paraId="1E0C35F3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57E65A5" w14:textId="342C7BCE" w:rsidR="00214D69" w:rsidRPr="006666FA" w:rsidRDefault="00BE7E77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5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4D69" w:rsidRPr="4DAF3F8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4D69" w:rsidRPr="4DAF3F8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214D69" w:rsidRPr="4DAF3F8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99" w:type="pct"/>
          </w:tcPr>
          <w:p w14:paraId="6D0E57E2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A4E7D59" w14:textId="1D11F344" w:rsidR="00214D69" w:rsidRPr="006666FA" w:rsidRDefault="00BE7E77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104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E6A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FE6A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A3A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FE6A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FE6A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99" w:type="pct"/>
          </w:tcPr>
          <w:p w14:paraId="102BB01A" w14:textId="77777777" w:rsidR="00214D69" w:rsidRPr="006666FA" w:rsidRDefault="00214D69" w:rsidP="00214D6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70F9714" w14:textId="3BAF535F" w:rsidR="00214D69" w:rsidRPr="006666FA" w:rsidRDefault="00BE7E77" w:rsidP="00214D69">
            <w:pPr>
              <w:pStyle w:val="acctfourfigures"/>
              <w:tabs>
                <w:tab w:val="clear" w:pos="765"/>
              </w:tabs>
              <w:spacing w:line="240" w:lineRule="atLeast"/>
              <w:ind w:left="-104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14D69" w:rsidRPr="4DAF3F8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214D69" w:rsidRPr="4DAF3F8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214D69" w:rsidRPr="4DAF3F8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</w:tr>
    </w:tbl>
    <w:p w14:paraId="772D7794" w14:textId="77777777" w:rsidR="00B7766D" w:rsidRPr="00DC2CCB" w:rsidRDefault="00B7766D" w:rsidP="00B7766D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241669F" w14:textId="12914D82" w:rsidR="006C0834" w:rsidRDefault="00B7766D" w:rsidP="006C0834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B6CA11D" w14:textId="77777777" w:rsidR="00FE6F1B" w:rsidRDefault="00FE6F1B" w:rsidP="006C0834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72847CBF" w14:textId="46621B5F" w:rsidR="00B7766D" w:rsidRPr="006666FA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666FA">
        <w:rPr>
          <w:rFonts w:asciiTheme="majorBidi" w:hAnsiTheme="majorBidi" w:cstheme="majorBidi"/>
          <w:sz w:val="30"/>
          <w:szCs w:val="30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68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7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ถึง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0C1D5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51047">
        <w:rPr>
          <w:rFonts w:asciiTheme="majorBidi" w:hAnsiTheme="majorBidi" w:cstheme="majorBidi"/>
          <w:sz w:val="30"/>
          <w:szCs w:val="30"/>
          <w:cs/>
        </w:rPr>
        <w:t>ปี</w:t>
      </w:r>
      <w:r w:rsidRPr="006666F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E7E77" w:rsidRPr="00BE7E77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/>
        </w:rPr>
        <w:t>567</w:t>
      </w:r>
      <w:r w:rsidRPr="0086344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Pr="0086344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proofErr w:type="spellStart"/>
      <w:r w:rsidRPr="00863447">
        <w:rPr>
          <w:rFonts w:asciiTheme="majorBidi" w:hAnsiTheme="majorBidi" w:cstheme="majorBidi"/>
          <w:i/>
          <w:iCs/>
          <w:sz w:val="30"/>
          <w:szCs w:val="30"/>
        </w:rPr>
        <w:t>ถึง</w:t>
      </w:r>
      <w:proofErr w:type="spellEnd"/>
      <w:r w:rsidRPr="0086344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E7E77" w:rsidRPr="00BE7E77">
        <w:rPr>
          <w:rFonts w:asciiTheme="majorBidi" w:hAnsiTheme="majorBidi" w:cstheme="majorBidi"/>
          <w:i/>
          <w:iCs/>
          <w:sz w:val="30"/>
          <w:szCs w:val="30"/>
          <w:lang w:val="en-US"/>
        </w:rPr>
        <w:t>12</w:t>
      </w:r>
      <w:r w:rsidRPr="0086344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</w:t>
      </w:r>
      <w:r w:rsidRPr="00863447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Pr="0086344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)</w:t>
      </w:r>
    </w:p>
    <w:p w14:paraId="5FB2AFA2" w14:textId="77777777" w:rsidR="00B7766D" w:rsidRPr="0087535F" w:rsidRDefault="00B7766D" w:rsidP="00B7766D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A2EFC60" w14:textId="77777777" w:rsidR="00007CC9" w:rsidRDefault="00007CC9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</w:rPr>
        <w:br w:type="page"/>
      </w:r>
    </w:p>
    <w:p w14:paraId="6508CA9E" w14:textId="77777777" w:rsidR="00B7766D" w:rsidRPr="00DE501F" w:rsidRDefault="00B7766D" w:rsidP="00B7766D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E501F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</w:p>
    <w:p w14:paraId="1D51F767" w14:textId="77777777" w:rsidR="00B7766D" w:rsidRPr="0087535F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</w:p>
    <w:p w14:paraId="6C8CE263" w14:textId="717941D7" w:rsidR="00B7766D" w:rsidRPr="006666FA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  <w:r w:rsidR="006E2A9B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</w:t>
      </w:r>
      <w:r w:rsidR="00AD1593">
        <w:rPr>
          <w:rFonts w:asciiTheme="majorBidi" w:hAnsiTheme="majorBidi" w:cstheme="majorBidi" w:hint="cs"/>
          <w:sz w:val="30"/>
          <w:szCs w:val="30"/>
          <w:cs/>
          <w:lang w:bidi="th-TH"/>
        </w:rPr>
        <w:t>มีผลกระทบต่อภาระผูกพันโครงการผลประโยชน์เป็นจำนวนเงินดังต่อไปนี้</w:t>
      </w:r>
    </w:p>
    <w:p w14:paraId="1F229309" w14:textId="77777777" w:rsidR="00DC2CCB" w:rsidRPr="00B570A7" w:rsidRDefault="00DC2CCB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tbl>
      <w:tblPr>
        <w:tblW w:w="909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1"/>
        <w:gridCol w:w="1269"/>
        <w:gridCol w:w="1260"/>
        <w:gridCol w:w="1260"/>
        <w:gridCol w:w="1260"/>
      </w:tblGrid>
      <w:tr w:rsidR="00B7766D" w:rsidRPr="006666FA" w14:paraId="32392690" w14:textId="77777777" w:rsidTr="00703344">
        <w:trPr>
          <w:cantSplit/>
          <w:tblHeader/>
        </w:trPr>
        <w:tc>
          <w:tcPr>
            <w:tcW w:w="4041" w:type="dxa"/>
          </w:tcPr>
          <w:p w14:paraId="6F9CA843" w14:textId="3CE805AF" w:rsidR="00B7766D" w:rsidRPr="006666FA" w:rsidRDefault="00B7766D" w:rsidP="00AF0CA9">
            <w:pPr>
              <w:spacing w:line="240" w:lineRule="atLeast"/>
              <w:ind w:left="18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9" w:type="dxa"/>
            <w:gridSpan w:val="2"/>
            <w:hideMark/>
          </w:tcPr>
          <w:p w14:paraId="67F0050E" w14:textId="73B931C2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DFEC785" w14:textId="5CCCA6AA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766D" w:rsidRPr="006666FA" w14:paraId="282E19F0" w14:textId="77777777" w:rsidTr="00091CE5">
        <w:trPr>
          <w:cantSplit/>
          <w:tblHeader/>
        </w:trPr>
        <w:tc>
          <w:tcPr>
            <w:tcW w:w="4041" w:type="dxa"/>
          </w:tcPr>
          <w:p w14:paraId="0BF48F55" w14:textId="2C2EE1F1" w:rsidR="00B7766D" w:rsidRPr="003E6ABA" w:rsidRDefault="00B7766D" w:rsidP="008960F7">
            <w:pPr>
              <w:pStyle w:val="BodyText"/>
              <w:spacing w:after="0"/>
              <w:ind w:firstLine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9" w:type="dxa"/>
            <w:hideMark/>
          </w:tcPr>
          <w:p w14:paraId="402B708B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5D8954F8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260" w:type="dxa"/>
            <w:hideMark/>
          </w:tcPr>
          <w:p w14:paraId="788D8B14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691D6810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952AB3" w:rsidRPr="006666FA" w14:paraId="2B7957F9" w14:textId="77777777" w:rsidTr="00703344">
        <w:trPr>
          <w:cantSplit/>
        </w:trPr>
        <w:tc>
          <w:tcPr>
            <w:tcW w:w="4041" w:type="dxa"/>
          </w:tcPr>
          <w:p w14:paraId="1C777D02" w14:textId="4237DF78" w:rsidR="00952AB3" w:rsidRPr="003E6ABA" w:rsidRDefault="003D2CBD" w:rsidP="003D2CBD">
            <w:pPr>
              <w:spacing w:line="240" w:lineRule="atLeast"/>
              <w:ind w:firstLine="9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</w:t>
            </w:r>
          </w:p>
        </w:tc>
        <w:tc>
          <w:tcPr>
            <w:tcW w:w="5049" w:type="dxa"/>
            <w:gridSpan w:val="4"/>
          </w:tcPr>
          <w:p w14:paraId="223D79E0" w14:textId="254BB36A" w:rsidR="00952AB3" w:rsidRPr="006666FA" w:rsidRDefault="00952AB3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7766D" w:rsidRPr="006666FA" w14:paraId="5C139D3E" w14:textId="77777777" w:rsidTr="00703344">
        <w:trPr>
          <w:cantSplit/>
        </w:trPr>
        <w:tc>
          <w:tcPr>
            <w:tcW w:w="4041" w:type="dxa"/>
            <w:hideMark/>
          </w:tcPr>
          <w:p w14:paraId="0BA5C3CA" w14:textId="512B2859" w:rsidR="00B7766D" w:rsidRPr="003E6AB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E6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3E6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 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269" w:type="dxa"/>
          </w:tcPr>
          <w:p w14:paraId="7154C750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C6F4B56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4AA0513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99173C7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7766D" w:rsidRPr="006666FA" w14:paraId="5BE8C004" w14:textId="77777777" w:rsidTr="00703344">
        <w:trPr>
          <w:cantSplit/>
          <w:trHeight w:val="263"/>
        </w:trPr>
        <w:tc>
          <w:tcPr>
            <w:tcW w:w="4041" w:type="dxa"/>
            <w:hideMark/>
          </w:tcPr>
          <w:p w14:paraId="7784286A" w14:textId="5C66B85C" w:rsidR="00B7766D" w:rsidRPr="006666FA" w:rsidRDefault="00B7766D" w:rsidP="002C047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เปลี่ยนแปลงร้อยละ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9" w:type="dxa"/>
          </w:tcPr>
          <w:p w14:paraId="240F62FF" w14:textId="16EF776A" w:rsidR="00B7766D" w:rsidRPr="006666FA" w:rsidRDefault="00B109A6" w:rsidP="002163E7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7D55871B" w14:textId="494FDCAF" w:rsidR="00B7766D" w:rsidRPr="006666FA" w:rsidRDefault="00BE7E77" w:rsidP="002163E7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879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  <w:tc>
          <w:tcPr>
            <w:tcW w:w="1260" w:type="dxa"/>
          </w:tcPr>
          <w:p w14:paraId="552D1908" w14:textId="58AAA669" w:rsidR="00B7766D" w:rsidRPr="006666FA" w:rsidRDefault="009879D5" w:rsidP="002163E7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E263C6C" w14:textId="2B08A082" w:rsidR="00B7766D" w:rsidRPr="006666FA" w:rsidRDefault="004C49B0" w:rsidP="002163E7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879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B7766D" w:rsidRPr="006666FA" w14:paraId="0FCD1B71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0B1B4FEB" w14:textId="77777777" w:rsidR="00B7766D" w:rsidRPr="006666FA" w:rsidRDefault="00B7766D" w:rsidP="002C047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การเพิ่มขึ้นของเงินเดือนในอนาคต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269" w:type="dxa"/>
          </w:tcPr>
          <w:p w14:paraId="31D5A484" w14:textId="555668EC" w:rsidR="00B7766D" w:rsidRPr="006666FA" w:rsidRDefault="00B7766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1533FE" w14:textId="582FE634" w:rsidR="00B7766D" w:rsidRPr="006666FA" w:rsidRDefault="00B7766D" w:rsidP="0070334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788187" w14:textId="1E48569F" w:rsidR="00B7766D" w:rsidRPr="006666FA" w:rsidRDefault="00B7766D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DBB09" w14:textId="0B7EE5F3" w:rsidR="00B7766D" w:rsidRPr="006666FA" w:rsidRDefault="00B7766D" w:rsidP="0070334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4AA8" w:rsidRPr="006666FA" w14:paraId="20E74F3C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4AA2895A" w14:textId="6DAADDE7" w:rsidR="00424AA8" w:rsidRPr="006666FA" w:rsidRDefault="00424AA8" w:rsidP="00424AA8">
            <w:pPr>
              <w:pStyle w:val="BodyText"/>
              <w:spacing w:after="0"/>
              <w:ind w:left="11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เปลี่ยนแปลงร้อยละ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9" w:type="dxa"/>
          </w:tcPr>
          <w:p w14:paraId="587C3097" w14:textId="5FE414E4" w:rsidR="00424AA8" w:rsidRPr="006666FA" w:rsidRDefault="00BE7E77" w:rsidP="00424AA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9879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1260" w:type="dxa"/>
          </w:tcPr>
          <w:p w14:paraId="2F60E41A" w14:textId="54CC32DE" w:rsidR="00424AA8" w:rsidRPr="006666FA" w:rsidRDefault="009879D5" w:rsidP="00424AA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31B8BB8" w14:textId="487A740F" w:rsidR="00424AA8" w:rsidRPr="006666FA" w:rsidRDefault="004C49B0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879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60" w:type="dxa"/>
          </w:tcPr>
          <w:p w14:paraId="42CBD641" w14:textId="4FA5F516" w:rsidR="00424AA8" w:rsidRPr="006666FA" w:rsidRDefault="009879D5" w:rsidP="00424AA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24AA8" w:rsidRPr="006666FA" w14:paraId="45626AC2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64D77F8B" w14:textId="77777777" w:rsidR="00424AA8" w:rsidRPr="006666FA" w:rsidRDefault="00424AA8" w:rsidP="00424AA8">
            <w:pPr>
              <w:pStyle w:val="BodyText"/>
              <w:spacing w:after="0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อัตราหมุนเวียนของพนักงาน (เปลี่ยนแปลงจาก</w:t>
            </w:r>
          </w:p>
        </w:tc>
        <w:tc>
          <w:tcPr>
            <w:tcW w:w="1269" w:type="dxa"/>
          </w:tcPr>
          <w:p w14:paraId="3A44F407" w14:textId="37A4B7D5" w:rsidR="00424AA8" w:rsidRPr="006666FA" w:rsidRDefault="00424AA8" w:rsidP="00424AA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52860A" w14:textId="05E830CC" w:rsidR="00424AA8" w:rsidRPr="006666FA" w:rsidRDefault="00424AA8" w:rsidP="00424AA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ECEAC7" w14:textId="3E34AD46" w:rsidR="00424AA8" w:rsidRPr="006666FA" w:rsidRDefault="00424AA8" w:rsidP="00424AA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7902A" w14:textId="47345884" w:rsidR="00424AA8" w:rsidRPr="006666FA" w:rsidRDefault="00424AA8" w:rsidP="00424AA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3054" w:rsidRPr="006666FA" w14:paraId="5DAE8293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6BA66399" w14:textId="30B93F6A" w:rsidR="00A63054" w:rsidRPr="006666FA" w:rsidRDefault="00A63054" w:rsidP="00A63054">
            <w:pPr>
              <w:pStyle w:val="BodyText"/>
              <w:spacing w:after="0"/>
              <w:ind w:firstLine="1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พื้นฐานสมมติฐานร้อยละ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69" w:type="dxa"/>
          </w:tcPr>
          <w:p w14:paraId="6947DD97" w14:textId="75E25CF8" w:rsidR="00A63054" w:rsidRPr="006666FA" w:rsidRDefault="009879D5" w:rsidP="00A630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050CD12F" w14:textId="459AEB6F" w:rsidR="00A63054" w:rsidRPr="006666FA" w:rsidRDefault="00BE7E77" w:rsidP="00A630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9879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14:paraId="57C1BE0E" w14:textId="3A7F9803" w:rsidR="00A63054" w:rsidRPr="006666FA" w:rsidRDefault="009879D5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EA511F4" w14:textId="4409E308" w:rsidR="00A63054" w:rsidRPr="006666FA" w:rsidRDefault="004C49B0" w:rsidP="00A630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879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2716BA" w:rsidRPr="006666FA" w14:paraId="5D429946" w14:textId="77777777" w:rsidTr="00703344">
        <w:trPr>
          <w:cantSplit/>
          <w:trHeight w:val="110"/>
        </w:trPr>
        <w:tc>
          <w:tcPr>
            <w:tcW w:w="4041" w:type="dxa"/>
          </w:tcPr>
          <w:p w14:paraId="0912D084" w14:textId="77777777" w:rsidR="002716BA" w:rsidRPr="003E6ABA" w:rsidRDefault="002716BA" w:rsidP="007367F6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9" w:type="dxa"/>
          </w:tcPr>
          <w:p w14:paraId="31D60FB3" w14:textId="77777777" w:rsidR="002716BA" w:rsidRPr="007367F6" w:rsidRDefault="002716BA" w:rsidP="007367F6">
            <w:pPr>
              <w:pStyle w:val="acctmergecolhdg"/>
              <w:tabs>
                <w:tab w:val="decimal" w:pos="98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C252542" w14:textId="77777777" w:rsidR="002716BA" w:rsidRPr="007367F6" w:rsidRDefault="002716BA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8135002" w14:textId="77777777" w:rsidR="002716BA" w:rsidRPr="007367F6" w:rsidRDefault="002716BA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7F14074" w14:textId="77777777" w:rsidR="002716BA" w:rsidRPr="007367F6" w:rsidRDefault="002716BA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2716BA" w:rsidRPr="006666FA" w14:paraId="108DBAE5" w14:textId="77777777" w:rsidTr="00703344">
        <w:trPr>
          <w:cantSplit/>
          <w:trHeight w:val="110"/>
        </w:trPr>
        <w:tc>
          <w:tcPr>
            <w:tcW w:w="4041" w:type="dxa"/>
            <w:hideMark/>
          </w:tcPr>
          <w:p w14:paraId="281B2C93" w14:textId="1C8B0F5C" w:rsidR="002716BA" w:rsidRPr="003E6ABA" w:rsidRDefault="002716BA" w:rsidP="002716BA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E6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3E6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 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269" w:type="dxa"/>
          </w:tcPr>
          <w:p w14:paraId="3589C99D" w14:textId="77777777" w:rsidR="002716BA" w:rsidRPr="007367F6" w:rsidRDefault="002716BA" w:rsidP="002716BA">
            <w:pPr>
              <w:pStyle w:val="acctmergecolhdg"/>
              <w:tabs>
                <w:tab w:val="decimal" w:pos="98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2085E16" w14:textId="77777777" w:rsidR="002716BA" w:rsidRPr="007367F6" w:rsidRDefault="002716BA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60E2180" w14:textId="77777777" w:rsidR="002716BA" w:rsidRPr="007367F6" w:rsidRDefault="002716BA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727E520" w14:textId="77777777" w:rsidR="002716BA" w:rsidRPr="007367F6" w:rsidRDefault="002716BA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2716BA" w:rsidRPr="006666FA" w14:paraId="59EC7106" w14:textId="77777777" w:rsidTr="00703344">
        <w:trPr>
          <w:cantSplit/>
          <w:trHeight w:val="263"/>
        </w:trPr>
        <w:tc>
          <w:tcPr>
            <w:tcW w:w="4041" w:type="dxa"/>
            <w:hideMark/>
          </w:tcPr>
          <w:p w14:paraId="2847947F" w14:textId="56243525" w:rsidR="002716BA" w:rsidRPr="006666FA" w:rsidRDefault="002716BA" w:rsidP="002716B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เปลี่ยนแปลงร้อยละ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9" w:type="dxa"/>
          </w:tcPr>
          <w:p w14:paraId="5D18938B" w14:textId="0EB27A33" w:rsidR="002716BA" w:rsidRPr="006666FA" w:rsidRDefault="002716BA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4DAF3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4DAF3F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12E1194F" w14:textId="4AB4BA09" w:rsidR="002716BA" w:rsidRPr="006666FA" w:rsidRDefault="00BE7E77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716BA" w:rsidRPr="4DAF3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260" w:type="dxa"/>
          </w:tcPr>
          <w:p w14:paraId="6094AF0F" w14:textId="292CDD10" w:rsidR="002716BA" w:rsidRPr="006666FA" w:rsidRDefault="002716BA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4DAF3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865</w:t>
            </w:r>
            <w:r w:rsidRPr="4DAF3F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430CB79A" w14:textId="043F1BF7" w:rsidR="002716BA" w:rsidRPr="006666FA" w:rsidRDefault="004C49B0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716BA" w:rsidRPr="4DAF3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716BA" w:rsidRPr="006666FA" w14:paraId="64F3D884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5EB8EA77" w14:textId="77777777" w:rsidR="002716BA" w:rsidRPr="006666FA" w:rsidRDefault="002716BA" w:rsidP="002716B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การเพิ่มขึ้นของเงินเดือนในอนาคต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269" w:type="dxa"/>
          </w:tcPr>
          <w:p w14:paraId="7707B7A9" w14:textId="77777777" w:rsidR="002716BA" w:rsidRPr="006666FA" w:rsidRDefault="002716BA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1DC5D4" w14:textId="77777777" w:rsidR="002716BA" w:rsidRPr="006666FA" w:rsidRDefault="002716BA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3B4489" w14:textId="77777777" w:rsidR="002716BA" w:rsidRPr="006666FA" w:rsidRDefault="002716BA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C1129D" w14:textId="77777777" w:rsidR="002716BA" w:rsidRPr="006666FA" w:rsidRDefault="002716BA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16BA" w:rsidRPr="006666FA" w14:paraId="71FF1247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79C624BA" w14:textId="4CA6B456" w:rsidR="002716BA" w:rsidRPr="006666FA" w:rsidRDefault="002716BA" w:rsidP="002716BA">
            <w:pPr>
              <w:pStyle w:val="BodyText"/>
              <w:spacing w:after="0"/>
              <w:ind w:left="11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เปลี่ยนแปลงร้อยละ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9" w:type="dxa"/>
          </w:tcPr>
          <w:p w14:paraId="417BFF89" w14:textId="533EF44D" w:rsidR="002716BA" w:rsidRPr="006666FA" w:rsidRDefault="00BE7E77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716BA" w:rsidRPr="4DAF3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373</w:t>
            </w:r>
          </w:p>
        </w:tc>
        <w:tc>
          <w:tcPr>
            <w:tcW w:w="1260" w:type="dxa"/>
          </w:tcPr>
          <w:p w14:paraId="4D07104C" w14:textId="6BF7F162" w:rsidR="002716BA" w:rsidRPr="006666FA" w:rsidRDefault="002716BA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4DAF3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4DAF3F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2309122C" w14:textId="21E00DE9" w:rsidR="002716BA" w:rsidRPr="006666FA" w:rsidRDefault="004C49B0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716BA" w:rsidRPr="4DAF3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1260" w:type="dxa"/>
          </w:tcPr>
          <w:p w14:paraId="2E0ADE4E" w14:textId="31859FE4" w:rsidR="002716BA" w:rsidRPr="006666FA" w:rsidRDefault="002716BA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4DAF3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783</w:t>
            </w:r>
            <w:r w:rsidRPr="4DAF3F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16BA" w:rsidRPr="006666FA" w14:paraId="398DA662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616D139E" w14:textId="77777777" w:rsidR="002716BA" w:rsidRPr="006666FA" w:rsidRDefault="002716BA" w:rsidP="002716BA">
            <w:pPr>
              <w:pStyle w:val="BodyText"/>
              <w:spacing w:after="0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อัตราหมุนเวียนของพนักงาน (เปลี่ยนแปลงจาก</w:t>
            </w:r>
          </w:p>
        </w:tc>
        <w:tc>
          <w:tcPr>
            <w:tcW w:w="1269" w:type="dxa"/>
          </w:tcPr>
          <w:p w14:paraId="30968EE8" w14:textId="77777777" w:rsidR="002716BA" w:rsidRPr="006666FA" w:rsidRDefault="002716BA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F53373" w14:textId="77777777" w:rsidR="002716BA" w:rsidRPr="006666FA" w:rsidRDefault="002716BA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C37C19" w14:textId="77777777" w:rsidR="002716BA" w:rsidRPr="006666FA" w:rsidRDefault="002716BA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7CA333" w14:textId="77777777" w:rsidR="002716BA" w:rsidRPr="006666FA" w:rsidRDefault="002716BA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16BA" w:rsidRPr="006666FA" w14:paraId="67A8DF67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0A34C2B0" w14:textId="1F565A57" w:rsidR="002716BA" w:rsidRPr="006666FA" w:rsidRDefault="002716BA" w:rsidP="002716BA">
            <w:pPr>
              <w:pStyle w:val="BodyText"/>
              <w:spacing w:after="0"/>
              <w:ind w:firstLine="1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พื้นฐานสมมติฐานร้อยละ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69" w:type="dxa"/>
          </w:tcPr>
          <w:p w14:paraId="251D9F8C" w14:textId="466B8DAA" w:rsidR="002716BA" w:rsidRPr="006666FA" w:rsidRDefault="002716BA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4DAF3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794</w:t>
            </w:r>
            <w:r w:rsidRPr="4DAF3F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7C7E8DE1" w14:textId="0BAAA9BE" w:rsidR="002716BA" w:rsidRPr="006666FA" w:rsidRDefault="00BE7E77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716BA" w:rsidRPr="4DAF3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  <w:tc>
          <w:tcPr>
            <w:tcW w:w="1260" w:type="dxa"/>
          </w:tcPr>
          <w:p w14:paraId="1E15F0A5" w14:textId="547D6BE1" w:rsidR="002716BA" w:rsidRPr="006666FA" w:rsidRDefault="002716BA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4DAF3F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4DAF3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  <w:r w:rsidRPr="4DAF3F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4ABD9FD1" w14:textId="278D3521" w:rsidR="002716BA" w:rsidRPr="006666FA" w:rsidRDefault="00BE7E77" w:rsidP="002716BA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716BA" w:rsidRPr="4DAF3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</w:tbl>
    <w:p w14:paraId="5C5AB742" w14:textId="77777777" w:rsidR="004F04EE" w:rsidRPr="00BF30A8" w:rsidRDefault="004F04EE">
      <w:pPr>
        <w:spacing w:line="240" w:lineRule="auto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C8760D4" w14:textId="77777777" w:rsidR="00007CC9" w:rsidRDefault="00007CC9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br w:type="page"/>
      </w:r>
    </w:p>
    <w:p w14:paraId="30EDB941" w14:textId="28B4ACE8" w:rsidR="00AA2100" w:rsidRPr="000E117B" w:rsidRDefault="00CC550A" w:rsidP="00AA2100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0E117B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lastRenderedPageBreak/>
        <w:t>หุ้น</w:t>
      </w:r>
      <w:r w:rsidR="00AA2100" w:rsidRPr="000E117B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ทุนซื้อคืน</w:t>
      </w:r>
    </w:p>
    <w:p w14:paraId="34A6E29D" w14:textId="77777777" w:rsidR="000E117B" w:rsidRPr="000E117B" w:rsidRDefault="000E117B" w:rsidP="000E117B">
      <w:pPr>
        <w:pStyle w:val="BodyText"/>
        <w:rPr>
          <w:rFonts w:cstheme="minorBidi"/>
          <w:lang w:bidi="th-TH"/>
        </w:rPr>
      </w:pPr>
    </w:p>
    <w:p w14:paraId="0EB6E933" w14:textId="0DE49AF0" w:rsidR="000E117B" w:rsidRPr="0065444E" w:rsidRDefault="000E117B" w:rsidP="000E117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5A0C5A">
        <w:rPr>
          <w:rFonts w:asciiTheme="majorBidi" w:eastAsia="Arial Unicode MS" w:hAnsiTheme="majorBidi" w:cstheme="majorBidi" w:hint="cs"/>
          <w:spacing w:val="-8"/>
          <w:sz w:val="30"/>
          <w:szCs w:val="30"/>
          <w:cs/>
        </w:rPr>
        <w:t>ในการ</w:t>
      </w:r>
      <w:r w:rsidRPr="005A0C5A">
        <w:rPr>
          <w:rFonts w:asciiTheme="majorBidi" w:eastAsia="Arial Unicode MS" w:hAnsiTheme="majorBidi" w:cstheme="majorBidi"/>
          <w:spacing w:val="-8"/>
          <w:sz w:val="30"/>
          <w:szCs w:val="30"/>
          <w:cs/>
        </w:rPr>
        <w:t xml:space="preserve">ประชุมคณะกรรมการบริษัทเมื่อวันที่ </w:t>
      </w:r>
      <w:r w:rsidR="00BE7E77" w:rsidRPr="00BE7E77">
        <w:rPr>
          <w:rFonts w:asciiTheme="majorBidi" w:eastAsia="Arial Unicode MS" w:hAnsiTheme="majorBidi" w:cstheme="majorBidi"/>
          <w:spacing w:val="-8"/>
          <w:sz w:val="30"/>
          <w:szCs w:val="30"/>
          <w:lang w:val="en-US"/>
        </w:rPr>
        <w:t>12</w:t>
      </w:r>
      <w:r w:rsidRPr="005A0C5A">
        <w:rPr>
          <w:rFonts w:asciiTheme="majorBidi" w:eastAsia="Arial Unicode MS" w:hAnsiTheme="majorBidi" w:cstheme="majorBidi"/>
          <w:spacing w:val="-8"/>
          <w:sz w:val="30"/>
          <w:szCs w:val="30"/>
          <w:cs/>
        </w:rPr>
        <w:t xml:space="preserve"> มีนาคม </w:t>
      </w:r>
      <w:r w:rsidR="00BE7E77" w:rsidRPr="00BE7E77">
        <w:rPr>
          <w:rFonts w:asciiTheme="majorBidi" w:eastAsia="Arial Unicode MS" w:hAnsiTheme="majorBidi" w:cstheme="majorBidi"/>
          <w:spacing w:val="-8"/>
          <w:sz w:val="30"/>
          <w:szCs w:val="30"/>
          <w:lang w:val="en-US"/>
        </w:rPr>
        <w:t>2</w:t>
      </w:r>
      <w:r w:rsidR="004C49B0" w:rsidRPr="004C49B0">
        <w:rPr>
          <w:rFonts w:asciiTheme="majorBidi" w:eastAsia="Arial Unicode MS" w:hAnsiTheme="majorBidi" w:cstheme="majorBidi"/>
          <w:spacing w:val="-8"/>
          <w:sz w:val="30"/>
          <w:szCs w:val="30"/>
          <w:lang w:val="en-US"/>
        </w:rPr>
        <w:t>568</w:t>
      </w:r>
      <w:r w:rsidRPr="005A0C5A">
        <w:rPr>
          <w:rFonts w:asciiTheme="majorBidi" w:eastAsia="Arial Unicode MS" w:hAnsiTheme="majorBidi" w:cstheme="majorBidi"/>
          <w:spacing w:val="-8"/>
          <w:sz w:val="30"/>
          <w:szCs w:val="30"/>
          <w:cs/>
        </w:rPr>
        <w:t xml:space="preserve"> คณะกรรมการบริษัทได้อนุมัติให้บริษัทดำเนินการซื้อหุ้นคืน</w:t>
      </w:r>
      <w:r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ตั้งแต่วันที่ </w:t>
      </w:r>
      <w:r w:rsidR="00BE7E77" w:rsidRPr="00BE7E77">
        <w:rPr>
          <w:rFonts w:asciiTheme="majorBidi" w:eastAsia="Arial Unicode MS" w:hAnsiTheme="majorBidi" w:cstheme="majorBidi"/>
          <w:sz w:val="30"/>
          <w:szCs w:val="30"/>
          <w:lang w:val="en-US"/>
        </w:rPr>
        <w:t>1</w:t>
      </w:r>
      <w:r w:rsidR="004C49B0" w:rsidRPr="004C49B0">
        <w:rPr>
          <w:rFonts w:asciiTheme="majorBidi" w:eastAsia="Arial Unicode MS" w:hAnsiTheme="majorBidi" w:cstheme="majorBidi"/>
          <w:sz w:val="30"/>
          <w:szCs w:val="30"/>
          <w:lang w:val="en-US"/>
        </w:rPr>
        <w:t>8</w:t>
      </w:r>
      <w:r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มีนาคม </w:t>
      </w:r>
      <w:r w:rsidR="00BE7E77" w:rsidRPr="00BE7E77">
        <w:rPr>
          <w:rFonts w:asciiTheme="majorBidi" w:eastAsia="Arial Unicode MS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eastAsia="Arial Unicode MS" w:hAnsiTheme="majorBidi" w:cstheme="majorBidi"/>
          <w:sz w:val="30"/>
          <w:szCs w:val="30"/>
          <w:lang w:val="en-US"/>
        </w:rPr>
        <w:t>568</w:t>
      </w:r>
      <w:r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ถึงวันที่ </w:t>
      </w:r>
      <w:r w:rsidR="00BE7E77" w:rsidRPr="00BE7E77">
        <w:rPr>
          <w:rFonts w:asciiTheme="majorBidi" w:eastAsia="Arial Unicode MS" w:hAnsiTheme="majorBidi" w:cstheme="majorBidi"/>
          <w:sz w:val="30"/>
          <w:szCs w:val="30"/>
          <w:lang w:val="en-US"/>
        </w:rPr>
        <w:t>1</w:t>
      </w:r>
      <w:r w:rsidR="004C49B0" w:rsidRPr="004C49B0">
        <w:rPr>
          <w:rFonts w:asciiTheme="majorBidi" w:eastAsia="Arial Unicode MS" w:hAnsiTheme="majorBidi" w:cstheme="majorBidi"/>
          <w:sz w:val="30"/>
          <w:szCs w:val="30"/>
          <w:lang w:val="en-US"/>
        </w:rPr>
        <w:t>7</w:t>
      </w:r>
      <w:r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กันยายน </w:t>
      </w:r>
      <w:r w:rsidR="00BE7E77" w:rsidRPr="00BE7E77">
        <w:rPr>
          <w:rFonts w:asciiTheme="majorBidi" w:eastAsia="Arial Unicode MS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eastAsia="Arial Unicode MS" w:hAnsiTheme="majorBidi" w:cstheme="majorBidi"/>
          <w:sz w:val="30"/>
          <w:szCs w:val="30"/>
          <w:lang w:val="en-US"/>
        </w:rPr>
        <w:t>568</w:t>
      </w:r>
      <w:r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โดยกำหนดวงเงินสูงสุดที่ใช้ในการซื้อหุ้นคืนไม่เกิน</w:t>
      </w:r>
      <w:r>
        <w:rPr>
          <w:rFonts w:asciiTheme="majorBidi" w:eastAsia="Arial Unicode MS" w:hAnsiTheme="majorBidi" w:cstheme="majorBidi"/>
          <w:sz w:val="30"/>
          <w:szCs w:val="30"/>
        </w:rPr>
        <w:t xml:space="preserve">          </w:t>
      </w:r>
      <w:r w:rsidR="00BE7E77" w:rsidRPr="00BE7E77">
        <w:rPr>
          <w:rFonts w:asciiTheme="majorBidi" w:eastAsia="Arial Unicode MS" w:hAnsiTheme="majorBidi" w:cstheme="majorBidi"/>
          <w:sz w:val="30"/>
          <w:szCs w:val="30"/>
          <w:lang w:val="en-US"/>
        </w:rPr>
        <w:t>100</w:t>
      </w:r>
      <w:r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ล้านบาท และจำนวนหุ้นที่จะซื้อคืนไม่เกิน </w:t>
      </w:r>
      <w:r w:rsidR="004C49B0" w:rsidRPr="004C49B0">
        <w:rPr>
          <w:rFonts w:asciiTheme="majorBidi" w:eastAsia="Arial Unicode MS" w:hAnsiTheme="majorBidi" w:cstheme="majorBidi"/>
          <w:sz w:val="30"/>
          <w:szCs w:val="30"/>
          <w:lang w:val="en-US"/>
        </w:rPr>
        <w:t>3</w:t>
      </w:r>
      <w:r w:rsidR="00BE7E77" w:rsidRPr="00BE7E77">
        <w:rPr>
          <w:rFonts w:asciiTheme="majorBidi" w:eastAsia="Arial Unicode MS" w:hAnsiTheme="majorBidi" w:cstheme="majorBidi"/>
          <w:sz w:val="30"/>
          <w:szCs w:val="30"/>
          <w:lang w:val="en-US"/>
        </w:rPr>
        <w:t>0</w:t>
      </w:r>
      <w:r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ล้านหุ้น ซึ่งคิดเป็นร้อยละ </w:t>
      </w:r>
      <w:r w:rsidR="00BE7E77" w:rsidRPr="00BE7E77">
        <w:rPr>
          <w:rFonts w:asciiTheme="majorBidi" w:eastAsia="Arial Unicode MS" w:hAnsiTheme="majorBidi" w:cstheme="majorBidi"/>
          <w:sz w:val="30"/>
          <w:szCs w:val="30"/>
          <w:lang w:val="en-US"/>
        </w:rPr>
        <w:t>2</w:t>
      </w:r>
      <w:r w:rsidRPr="0065444E">
        <w:rPr>
          <w:rFonts w:asciiTheme="majorBidi" w:eastAsia="Arial Unicode MS" w:hAnsiTheme="majorBidi" w:cstheme="majorBidi"/>
          <w:sz w:val="30"/>
          <w:szCs w:val="30"/>
        </w:rPr>
        <w:t>.</w:t>
      </w:r>
      <w:r w:rsidR="004C49B0" w:rsidRPr="004C49B0">
        <w:rPr>
          <w:rFonts w:asciiTheme="majorBidi" w:eastAsia="Arial Unicode MS" w:hAnsiTheme="majorBidi" w:cstheme="majorBidi"/>
          <w:sz w:val="30"/>
          <w:szCs w:val="30"/>
          <w:lang w:val="en-US"/>
        </w:rPr>
        <w:t>7</w:t>
      </w:r>
      <w:r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ของหุ้นที่ออกและชำระแล้ว </w:t>
      </w:r>
    </w:p>
    <w:p w14:paraId="1A1CFDE8" w14:textId="77777777" w:rsidR="000E117B" w:rsidRPr="00F82848" w:rsidRDefault="000E117B" w:rsidP="000E117B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  <w:cs/>
        </w:rPr>
      </w:pPr>
    </w:p>
    <w:p w14:paraId="3FD8B13C" w14:textId="1247E994" w:rsidR="00AA2100" w:rsidRDefault="000E117B" w:rsidP="000E117B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bidi="th-TH"/>
        </w:rPr>
      </w:pPr>
      <w:r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ณ 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วันที่ </w:t>
      </w:r>
      <w:r w:rsidR="004C49B0" w:rsidRPr="004C49B0">
        <w:rPr>
          <w:rFonts w:asciiTheme="majorBidi" w:eastAsia="Arial Unicode MS" w:hAnsiTheme="majorBidi" w:cstheme="majorBidi"/>
          <w:spacing w:val="-4"/>
          <w:sz w:val="30"/>
          <w:szCs w:val="30"/>
          <w:lang w:val="en-US"/>
        </w:rPr>
        <w:t>3</w:t>
      </w:r>
      <w:r w:rsidR="00BE7E77" w:rsidRPr="00BE7E77">
        <w:rPr>
          <w:rFonts w:asciiTheme="majorBidi" w:eastAsia="Arial Unicode MS" w:hAnsiTheme="majorBidi" w:cstheme="majorBidi"/>
          <w:spacing w:val="-4"/>
          <w:sz w:val="30"/>
          <w:szCs w:val="30"/>
          <w:lang w:val="en-US"/>
        </w:rPr>
        <w:t>1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bidi="th-TH"/>
        </w:rPr>
        <w:t>ธันวาคม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="00BE7E77" w:rsidRPr="00BE7E77">
        <w:rPr>
          <w:rFonts w:asciiTheme="majorBidi" w:eastAsia="Arial Unicode MS" w:hAnsiTheme="majorBidi" w:cstheme="majorBidi"/>
          <w:spacing w:val="-4"/>
          <w:sz w:val="30"/>
          <w:szCs w:val="30"/>
          <w:lang w:val="en-US"/>
        </w:rPr>
        <w:t>2</w:t>
      </w:r>
      <w:r w:rsidR="004C49B0" w:rsidRPr="004C49B0">
        <w:rPr>
          <w:rFonts w:asciiTheme="majorBidi" w:eastAsia="Arial Unicode MS" w:hAnsiTheme="majorBidi" w:cstheme="majorBidi"/>
          <w:spacing w:val="-4"/>
          <w:sz w:val="30"/>
          <w:szCs w:val="30"/>
          <w:lang w:val="en-US"/>
        </w:rPr>
        <w:t>568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บริษัทได้ดำเนินการซื้อหุ้นคืนเป็นจำนวน </w:t>
      </w:r>
      <w:r w:rsidR="004C49B0" w:rsidRPr="004C49B0">
        <w:rPr>
          <w:rFonts w:asciiTheme="majorBidi" w:eastAsia="Arial Unicode MS" w:hAnsiTheme="majorBidi" w:cstheme="majorBidi" w:hint="cs"/>
          <w:spacing w:val="-4"/>
          <w:sz w:val="30"/>
          <w:szCs w:val="30"/>
          <w:lang w:val="en-US"/>
        </w:rPr>
        <w:t>6</w:t>
      </w:r>
      <w:r w:rsidRPr="001D052F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.</w:t>
      </w:r>
      <w:r w:rsidR="00BE7E77" w:rsidRPr="00BE7E77">
        <w:rPr>
          <w:rFonts w:asciiTheme="majorBidi" w:eastAsia="Arial Unicode MS" w:hAnsiTheme="majorBidi" w:cstheme="majorBidi" w:hint="cs"/>
          <w:spacing w:val="-4"/>
          <w:sz w:val="30"/>
          <w:szCs w:val="30"/>
          <w:lang w:val="en-US"/>
        </w:rPr>
        <w:t>2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ล้านหุ้น ซึ่งคิดเป็นร้อยละ </w:t>
      </w:r>
      <w:r w:rsidR="00BE7E77" w:rsidRPr="00BE7E77">
        <w:rPr>
          <w:rFonts w:asciiTheme="majorBidi" w:eastAsia="Arial Unicode MS" w:hAnsiTheme="majorBidi" w:cstheme="majorBidi" w:hint="cs"/>
          <w:spacing w:val="-4"/>
          <w:sz w:val="30"/>
          <w:szCs w:val="30"/>
          <w:lang w:val="en-US"/>
        </w:rPr>
        <w:t>0</w:t>
      </w:r>
      <w:r w:rsidRPr="001D052F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.</w:t>
      </w:r>
      <w:r w:rsidR="004C49B0" w:rsidRPr="004C49B0">
        <w:rPr>
          <w:rFonts w:asciiTheme="majorBidi" w:eastAsia="Arial Unicode MS" w:hAnsiTheme="majorBidi" w:cstheme="majorBidi"/>
          <w:spacing w:val="-4"/>
          <w:sz w:val="30"/>
          <w:szCs w:val="30"/>
          <w:lang w:val="en-US"/>
        </w:rPr>
        <w:t>6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ของหุ้นที่ออกและชำระแล้ว รวมเป็นจำนวนเงิน </w:t>
      </w:r>
      <w:r w:rsidR="00BE7E77" w:rsidRPr="00BE7E77">
        <w:rPr>
          <w:rFonts w:asciiTheme="majorBidi" w:eastAsia="Arial Unicode MS" w:hAnsiTheme="majorBidi" w:cstheme="majorBidi" w:hint="cs"/>
          <w:spacing w:val="-4"/>
          <w:sz w:val="30"/>
          <w:szCs w:val="30"/>
          <w:lang w:val="en-US"/>
        </w:rPr>
        <w:t>1</w:t>
      </w:r>
      <w:r w:rsidR="004C49B0" w:rsidRPr="004C49B0">
        <w:rPr>
          <w:rFonts w:asciiTheme="majorBidi" w:eastAsia="Arial Unicode MS" w:hAnsiTheme="majorBidi" w:cstheme="majorBidi"/>
          <w:spacing w:val="-4"/>
          <w:sz w:val="30"/>
          <w:szCs w:val="30"/>
          <w:lang w:val="en-US"/>
        </w:rPr>
        <w:t>9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</w:rPr>
        <w:t>.</w:t>
      </w:r>
      <w:r w:rsidR="00BE7E77" w:rsidRPr="00BE7E77">
        <w:rPr>
          <w:rFonts w:asciiTheme="majorBidi" w:eastAsia="Arial Unicode MS" w:hAnsiTheme="majorBidi" w:cstheme="majorBidi"/>
          <w:spacing w:val="-4"/>
          <w:sz w:val="30"/>
          <w:szCs w:val="30"/>
          <w:lang w:val="en-US"/>
        </w:rPr>
        <w:t>0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Pr="001D052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ล้านบาท</w:t>
      </w:r>
    </w:p>
    <w:p w14:paraId="1402B1F2" w14:textId="77777777" w:rsidR="000E117B" w:rsidRPr="000E117B" w:rsidRDefault="000E117B" w:rsidP="000E117B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US" w:bidi="th-TH"/>
        </w:rPr>
      </w:pPr>
    </w:p>
    <w:p w14:paraId="577AB2BD" w14:textId="75265538" w:rsidR="005B1B51" w:rsidRDefault="00D24C7A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ส</w:t>
      </w:r>
      <w:r w:rsidR="00AA2100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่วน</w:t>
      </w:r>
      <w:r w:rsidR="00A90F57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เกิน</w:t>
      </w:r>
      <w:r w:rsidR="00D06B79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มูลค่าหุ้น</w:t>
      </w:r>
      <w:r w:rsidR="00AA2100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และสำรอง</w:t>
      </w:r>
    </w:p>
    <w:p w14:paraId="5B973CBF" w14:textId="77777777" w:rsidR="00D24C7A" w:rsidRDefault="00D24C7A" w:rsidP="003F61F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5776709" w14:textId="77777777" w:rsidR="00424F78" w:rsidRPr="00424F78" w:rsidRDefault="00424F78" w:rsidP="00424F7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424F7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ส่วนเกินมูลค่าหุ้น</w:t>
      </w:r>
    </w:p>
    <w:p w14:paraId="10B89533" w14:textId="77777777" w:rsidR="00424F78" w:rsidRPr="00424F78" w:rsidRDefault="00424F78" w:rsidP="00424F7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440703D" w14:textId="6E2C987A" w:rsidR="00424F78" w:rsidRPr="00424F78" w:rsidRDefault="00424F78" w:rsidP="00424F7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24F7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ตามบทบัญญัติแห่งพระราชบัญญัติบริษัทมหาชนจำกัด พ.ศ.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424F78">
        <w:rPr>
          <w:rFonts w:asciiTheme="majorBidi" w:hAnsiTheme="majorBidi" w:cstheme="majorBidi"/>
          <w:sz w:val="30"/>
          <w:szCs w:val="30"/>
          <w:lang w:val="en-US" w:bidi="th-TH"/>
        </w:rPr>
        <w:t>535</w:t>
      </w:r>
      <w:r w:rsidRPr="00424F7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มาตรา </w:t>
      </w:r>
      <w:r w:rsidRPr="00424F78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424F7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3A15AE9C" w14:textId="77777777" w:rsidR="00424F78" w:rsidRPr="003F61F0" w:rsidRDefault="00424F78" w:rsidP="003F61F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B75E5B8" w14:textId="50DCAD40" w:rsidR="002169AA" w:rsidRDefault="00406F76" w:rsidP="00406F76">
      <w:pPr>
        <w:ind w:firstLine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lang w:bidi="th-TH"/>
        </w:rPr>
      </w:pPr>
      <w:r w:rsidRPr="00406F76">
        <w:rPr>
          <w:rFonts w:asciiTheme="majorBidi" w:hAnsiTheme="majorBidi" w:cstheme="majorBidi" w:hint="cs"/>
          <w:bCs/>
          <w:i/>
          <w:iCs/>
          <w:sz w:val="30"/>
          <w:szCs w:val="30"/>
          <w:cs/>
          <w:lang w:bidi="th-TH"/>
        </w:rPr>
        <w:t>ท</w:t>
      </w:r>
      <w:r>
        <w:rPr>
          <w:rFonts w:asciiTheme="majorBidi" w:hAnsiTheme="majorBidi" w:cstheme="majorBidi" w:hint="cs"/>
          <w:bCs/>
          <w:i/>
          <w:iCs/>
          <w:sz w:val="30"/>
          <w:szCs w:val="30"/>
          <w:cs/>
          <w:lang w:bidi="th-TH"/>
        </w:rPr>
        <w:t>ุนสำรองตามกฎหมาย</w:t>
      </w:r>
    </w:p>
    <w:p w14:paraId="43F43AC7" w14:textId="77777777" w:rsidR="00406F76" w:rsidRPr="00406F76" w:rsidRDefault="00406F76" w:rsidP="00406F76">
      <w:pPr>
        <w:ind w:firstLine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cs/>
          <w:lang w:bidi="th-TH"/>
        </w:rPr>
      </w:pPr>
    </w:p>
    <w:p w14:paraId="437BD1F9" w14:textId="6B3C1689" w:rsidR="00EC7F4A" w:rsidRDefault="002169AA" w:rsidP="000A47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69AA">
        <w:rPr>
          <w:rFonts w:asciiTheme="majorBidi" w:hAnsiTheme="majorBidi" w:cstheme="majorBidi" w:hint="cs"/>
          <w:sz w:val="30"/>
          <w:szCs w:val="30"/>
          <w:cs/>
          <w:lang w:bidi="th-TH"/>
        </w:rPr>
        <w:t>ตาม</w:t>
      </w:r>
      <w:r w:rsidRPr="002169AA">
        <w:rPr>
          <w:rFonts w:asciiTheme="majorBidi" w:hAnsiTheme="majorBidi" w:cstheme="majorBidi"/>
          <w:sz w:val="30"/>
          <w:szCs w:val="30"/>
          <w:cs/>
        </w:rPr>
        <w:t xml:space="preserve">บทบัญญัติแห่งพระราชบัญญัติบริษัทมหาชนจำกัด พ.ศ.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535</w:t>
      </w:r>
      <w:r w:rsidRPr="002169AA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11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2169AA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Pr="002169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</w:t>
      </w:r>
      <w:r w:rsidRPr="002169AA">
        <w:rPr>
          <w:rFonts w:asciiTheme="majorBidi" w:hAnsiTheme="majorBidi" w:cstheme="majorBidi"/>
          <w:sz w:val="30"/>
          <w:szCs w:val="30"/>
          <w:cs/>
        </w:rPr>
        <w:t>(</w:t>
      </w:r>
      <w:r w:rsidRPr="002169AA">
        <w:rPr>
          <w:rFonts w:asciiTheme="majorBidi" w:hAnsiTheme="majorBidi" w:cstheme="majorBidi"/>
          <w:sz w:val="30"/>
          <w:szCs w:val="30"/>
        </w:rPr>
        <w:t>“</w:t>
      </w:r>
      <w:r w:rsidRPr="002169AA">
        <w:rPr>
          <w:rFonts w:asciiTheme="majorBidi" w:hAnsiTheme="majorBidi" w:cstheme="majorBidi" w:hint="cs"/>
          <w:sz w:val="30"/>
          <w:szCs w:val="30"/>
          <w:cs/>
          <w:lang w:bidi="th-TH"/>
        </w:rPr>
        <w:t>ทุน</w:t>
      </w:r>
      <w:r w:rsidRPr="002169AA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2169AA">
        <w:rPr>
          <w:rFonts w:asciiTheme="majorBidi" w:hAnsiTheme="majorBidi" w:cstheme="majorBidi"/>
          <w:sz w:val="30"/>
          <w:szCs w:val="30"/>
        </w:rPr>
        <w:t>”</w:t>
      </w:r>
      <w:r w:rsidRPr="002169AA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169AA">
        <w:rPr>
          <w:rFonts w:asciiTheme="majorBidi" w:hAnsiTheme="majorBidi" w:cstheme="majorBidi"/>
          <w:sz w:val="30"/>
          <w:szCs w:val="30"/>
        </w:rPr>
        <w:t xml:space="preserve"> </w:t>
      </w:r>
      <w:r w:rsidRPr="002169AA">
        <w:rPr>
          <w:rFonts w:asciiTheme="majorBidi" w:hAnsiTheme="majorBidi" w:cstheme="majorBidi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 w:rsidRPr="002169AA">
        <w:rPr>
          <w:rFonts w:asciiTheme="majorBidi" w:hAnsiTheme="majorBidi" w:cstheme="majorBidi" w:hint="cs"/>
          <w:sz w:val="30"/>
          <w:szCs w:val="30"/>
          <w:cs/>
          <w:lang w:bidi="th-TH"/>
        </w:rPr>
        <w:t>ทุน</w:t>
      </w:r>
      <w:r w:rsidRPr="002169AA">
        <w:rPr>
          <w:rFonts w:asciiTheme="majorBidi" w:hAnsiTheme="majorBidi" w:cstheme="majorBidi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2169AA">
        <w:rPr>
          <w:rFonts w:asciiTheme="majorBidi" w:hAnsiTheme="majorBidi" w:cstheme="majorBidi"/>
          <w:sz w:val="30"/>
          <w:szCs w:val="30"/>
        </w:rPr>
        <w:t xml:space="preserve"> </w:t>
      </w:r>
      <w:r w:rsidRPr="002169AA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</w:t>
      </w:r>
      <w:r w:rsidRPr="002169AA">
        <w:rPr>
          <w:rFonts w:asciiTheme="majorBidi" w:hAnsiTheme="majorBidi" w:cstheme="majorBidi" w:hint="cs"/>
          <w:sz w:val="30"/>
          <w:szCs w:val="30"/>
          <w:cs/>
          <w:lang w:bidi="th-TH"/>
        </w:rPr>
        <w:t>ทุน</w:t>
      </w:r>
      <w:r w:rsidRPr="002169AA">
        <w:rPr>
          <w:rFonts w:asciiTheme="majorBidi" w:hAnsiTheme="majorBidi" w:cstheme="majorBidi"/>
          <w:sz w:val="30"/>
          <w:szCs w:val="30"/>
          <w:cs/>
        </w:rPr>
        <w:t>สำรอง</w:t>
      </w:r>
      <w:r w:rsidRPr="002169AA">
        <w:rPr>
          <w:rFonts w:asciiTheme="majorBidi" w:hAnsiTheme="majorBidi" w:cstheme="majorBidi" w:hint="cs"/>
          <w:sz w:val="30"/>
          <w:szCs w:val="30"/>
          <w:cs/>
          <w:lang w:bidi="th-TH"/>
        </w:rPr>
        <w:t>ตามกฎหมาย</w:t>
      </w:r>
      <w:r w:rsidRPr="002169AA">
        <w:rPr>
          <w:rFonts w:asciiTheme="majorBidi" w:hAnsiTheme="majorBidi" w:cstheme="majorBidi"/>
          <w:sz w:val="30"/>
          <w:szCs w:val="30"/>
          <w:cs/>
        </w:rPr>
        <w:t>นี้จะนำไปจ่าย</w:t>
      </w:r>
      <w:r w:rsidRPr="002169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</w:t>
      </w:r>
      <w:r w:rsidRPr="002169AA">
        <w:rPr>
          <w:rFonts w:asciiTheme="majorBidi" w:hAnsiTheme="majorBidi" w:cstheme="majorBidi"/>
          <w:sz w:val="30"/>
          <w:szCs w:val="30"/>
          <w:cs/>
        </w:rPr>
        <w:t>เป็นเงินปันผลไม่ได้</w:t>
      </w:r>
    </w:p>
    <w:p w14:paraId="5C40E17E" w14:textId="77777777" w:rsidR="00EC7F4A" w:rsidRPr="00EC7F4A" w:rsidRDefault="00EC7F4A" w:rsidP="00EC7F4A">
      <w:pPr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5750906" w14:textId="77777777" w:rsidR="00FF008C" w:rsidRDefault="00FF008C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br w:type="page"/>
      </w:r>
    </w:p>
    <w:p w14:paraId="7974B9F8" w14:textId="2FD0B9CF" w:rsidR="00B7766D" w:rsidRPr="007D6D97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7D6D9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ส่วนงานดำเนินงาน</w:t>
      </w:r>
      <w:r w:rsidR="00915F8C" w:rsidRPr="007D6D97"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  <w:t>และการจำแนกรายได้</w:t>
      </w:r>
    </w:p>
    <w:p w14:paraId="0E0F49A5" w14:textId="77777777" w:rsidR="00B7766D" w:rsidRPr="00FF008C" w:rsidRDefault="00B7766D" w:rsidP="00915F8C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9DA4FF6" w14:textId="138E78D7" w:rsidR="00915F8C" w:rsidRPr="00FF008C" w:rsidRDefault="00915F8C" w:rsidP="00915F8C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F008C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 เช่น ทรัพย์สินองค์กร (ทรัพย์สินที่สำนักงานใหญ่) ค่าใช้จ่ายสำนักงานใหญ่ และสินทรัพย์หรือหนี้สินภาษีเงินได้</w:t>
      </w:r>
      <w:r w:rsidRPr="00FF008C">
        <w:rPr>
          <w:rFonts w:asciiTheme="majorBidi" w:hAnsiTheme="majorBidi" w:cstheme="majorBidi"/>
          <w:sz w:val="30"/>
          <w:szCs w:val="30"/>
        </w:rPr>
        <w:t xml:space="preserve"> </w:t>
      </w:r>
    </w:p>
    <w:p w14:paraId="473A7D3D" w14:textId="77777777" w:rsidR="00915F8C" w:rsidRPr="00FF008C" w:rsidRDefault="00915F8C" w:rsidP="00915F8C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0BDD489" w14:textId="4C3EEEDD" w:rsidR="00BC2F5E" w:rsidRPr="00FF008C" w:rsidRDefault="00915F8C" w:rsidP="00915F8C">
      <w:pPr>
        <w:ind w:left="5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F008C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Pr="00FF008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F008C">
        <w:rPr>
          <w:rFonts w:asciiTheme="majorBidi" w:hAnsiTheme="majorBidi" w:cstheme="majorBidi"/>
          <w:sz w:val="30"/>
          <w:szCs w:val="30"/>
          <w:cs/>
        </w:rPr>
        <w:t xml:space="preserve">มี </w:t>
      </w:r>
      <w:r w:rsidR="004C49B0" w:rsidRPr="00FF008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FF008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FF008C"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</w:t>
      </w:r>
      <w:r w:rsidR="00424AA8" w:rsidRPr="00FF008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การดำเนินงานของแต่ละส่วนงานที่รายงานของกลุ่มบริษัท โดยสรุปมีดังนี้</w:t>
      </w:r>
    </w:p>
    <w:p w14:paraId="732BF36D" w14:textId="77777777" w:rsidR="001A57DA" w:rsidRPr="00FF008C" w:rsidRDefault="001A57DA" w:rsidP="00AE4BA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13E7D7E" w14:textId="66CD01AB" w:rsidR="00FC7713" w:rsidRPr="00FF008C" w:rsidRDefault="00FC7713" w:rsidP="00FC7713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F008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ส่วนงาน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FF008C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F008C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FF008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ธุรกิจจำหน่ายยานยนต์ </w:t>
      </w:r>
      <w:r w:rsidR="00160211" w:rsidRPr="00FF008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อุปกรณ์ตกแต่</w:t>
      </w:r>
      <w:r w:rsidR="00CA1CEE" w:rsidRPr="00FF008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งและเครื่องแต่งกายที่เกี่ยวข้อง</w:t>
      </w:r>
    </w:p>
    <w:p w14:paraId="35612A88" w14:textId="63D64CD4" w:rsidR="00FC7713" w:rsidRPr="00FF008C" w:rsidRDefault="00FC7713" w:rsidP="00FC7713">
      <w:pPr>
        <w:tabs>
          <w:tab w:val="left" w:pos="189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F008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ส่วนงาน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F008C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F008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ธุรกิจให้บริการหลังการขาย จำหน่ายอะไหล่ยานยนต์ และให้บริการซ่อมบำรุงรถยนต์อิสระ</w:t>
      </w:r>
    </w:p>
    <w:p w14:paraId="6BA9827D" w14:textId="18338264" w:rsidR="00FC7713" w:rsidRPr="00FF008C" w:rsidRDefault="00FC7713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F008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ส่วนงาน </w:t>
      </w:r>
      <w:r w:rsidR="004C49B0" w:rsidRPr="00FF008C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FF008C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F008C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FF008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ธุรกิจให้บริการเช่ารถยนต์และคนขับ</w:t>
      </w:r>
    </w:p>
    <w:p w14:paraId="2CE43106" w14:textId="3617AC3E" w:rsidR="00FC7713" w:rsidRPr="00FF008C" w:rsidRDefault="00FC7713" w:rsidP="00AE4BA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F008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ส่วนงาน </w:t>
      </w:r>
      <w:r w:rsidR="004C49B0" w:rsidRPr="00FF008C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FF008C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F008C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FF008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ธุรกิจอื่นๆ</w:t>
      </w:r>
    </w:p>
    <w:p w14:paraId="3FFBBF6B" w14:textId="77777777" w:rsidR="00BC2F5E" w:rsidRPr="00FF008C" w:rsidRDefault="00BC2F5E" w:rsidP="00BC2F5E">
      <w:pPr>
        <w:pStyle w:val="ListParagraph"/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65FD08" w14:textId="508085DA" w:rsidR="00BC2F5E" w:rsidRPr="00BC2F5E" w:rsidRDefault="00BC2F5E" w:rsidP="00BC2F5E">
      <w:pPr>
        <w:pStyle w:val="ListParagraph"/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BC2F5E" w:rsidRPr="00BC2F5E" w:rsidSect="00BD1621">
          <w:pgSz w:w="11907" w:h="16839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FF008C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FF008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F008C">
        <w:rPr>
          <w:rFonts w:asciiTheme="majorBidi" w:hAnsiTheme="majorBidi" w:cstheme="majorBidi"/>
          <w:sz w:val="30"/>
          <w:szCs w:val="30"/>
          <w:cs/>
        </w:rPr>
        <w:t xml:space="preserve">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</w:t>
      </w:r>
      <w:r w:rsidRPr="00BC2F5E">
        <w:rPr>
          <w:rFonts w:asciiTheme="majorBidi" w:hAnsiTheme="majorBidi" w:cstheme="majorBidi"/>
          <w:sz w:val="30"/>
          <w:szCs w:val="30"/>
          <w:cs/>
        </w:rPr>
        <w:t>รกิจ</w:t>
      </w:r>
    </w:p>
    <w:tbl>
      <w:tblPr>
        <w:tblW w:w="15743" w:type="dxa"/>
        <w:tblInd w:w="-567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1904"/>
        <w:gridCol w:w="842"/>
        <w:gridCol w:w="176"/>
        <w:gridCol w:w="874"/>
        <w:gridCol w:w="161"/>
        <w:gridCol w:w="82"/>
        <w:gridCol w:w="819"/>
        <w:gridCol w:w="173"/>
        <w:gridCol w:w="842"/>
        <w:gridCol w:w="170"/>
        <w:gridCol w:w="798"/>
        <w:gridCol w:w="173"/>
        <w:gridCol w:w="792"/>
        <w:gridCol w:w="173"/>
        <w:gridCol w:w="811"/>
        <w:gridCol w:w="176"/>
        <w:gridCol w:w="855"/>
        <w:gridCol w:w="183"/>
        <w:gridCol w:w="774"/>
        <w:gridCol w:w="173"/>
        <w:gridCol w:w="798"/>
        <w:gridCol w:w="179"/>
        <w:gridCol w:w="817"/>
        <w:gridCol w:w="176"/>
        <w:gridCol w:w="814"/>
        <w:gridCol w:w="173"/>
        <w:gridCol w:w="817"/>
        <w:gridCol w:w="176"/>
        <w:gridCol w:w="842"/>
      </w:tblGrid>
      <w:tr w:rsidR="00424AA8" w:rsidRPr="00394066" w14:paraId="0B6D8F59" w14:textId="77777777" w:rsidTr="5E9B901A">
        <w:trPr>
          <w:trHeight w:val="227"/>
          <w:tblHeader/>
        </w:trPr>
        <w:tc>
          <w:tcPr>
            <w:tcW w:w="1904" w:type="dxa"/>
          </w:tcPr>
          <w:p w14:paraId="1D700546" w14:textId="72D08B60" w:rsidR="00424AA8" w:rsidRPr="00394066" w:rsidRDefault="00424AA8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839" w:type="dxa"/>
            <w:gridSpan w:val="28"/>
          </w:tcPr>
          <w:p w14:paraId="4EA42D60" w14:textId="457FE693" w:rsidR="00424AA8" w:rsidRPr="00424AA8" w:rsidRDefault="00424AA8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394066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B0778E" w:rsidRPr="00394066" w14:paraId="69B62520" w14:textId="77777777" w:rsidTr="5E9B901A">
        <w:trPr>
          <w:trHeight w:val="1101"/>
          <w:tblHeader/>
        </w:trPr>
        <w:tc>
          <w:tcPr>
            <w:tcW w:w="1904" w:type="dxa"/>
            <w:vAlign w:val="bottom"/>
          </w:tcPr>
          <w:p w14:paraId="05210A26" w14:textId="77777777" w:rsidR="003F6A1F" w:rsidRPr="00AD3338" w:rsidRDefault="003F6A1F" w:rsidP="004760F0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color w:val="FF0000"/>
                <w:szCs w:val="22"/>
                <w:cs/>
              </w:rPr>
            </w:pPr>
            <w:r w:rsidRPr="00394066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2A6A9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>สำหรับปีสิ้นสุดวันที่</w:t>
            </w:r>
          </w:p>
        </w:tc>
        <w:tc>
          <w:tcPr>
            <w:tcW w:w="1892" w:type="dxa"/>
            <w:gridSpan w:val="3"/>
            <w:vAlign w:val="bottom"/>
          </w:tcPr>
          <w:p w14:paraId="5F8F0BD9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  <w:p w14:paraId="7D22B0AC" w14:textId="77777777" w:rsidR="00B0778E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 xml:space="preserve">ธุรกิจจำหน่ายยานยนต์ </w:t>
            </w:r>
          </w:p>
          <w:p w14:paraId="63DC0621" w14:textId="77777777" w:rsidR="00B0778E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อุปกรณ์ ตกแต่งและ</w:t>
            </w:r>
          </w:p>
          <w:p w14:paraId="0DC67EF1" w14:textId="36E0A9BA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เครื่องแต่งกายที่เกี่ยวข้อง</w:t>
            </w:r>
          </w:p>
        </w:tc>
        <w:tc>
          <w:tcPr>
            <w:tcW w:w="243" w:type="dxa"/>
            <w:gridSpan w:val="2"/>
            <w:vAlign w:val="bottom"/>
          </w:tcPr>
          <w:p w14:paraId="1300A7BD" w14:textId="77777777" w:rsidR="003F6A1F" w:rsidRPr="009965F2" w:rsidRDefault="003F6A1F" w:rsidP="004760F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4" w:type="dxa"/>
            <w:gridSpan w:val="3"/>
            <w:vAlign w:val="bottom"/>
          </w:tcPr>
          <w:p w14:paraId="1B2FBC61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ธุรกิจให้บริการหลังการขาย จำหน่ายอะไหล่ยานยนต์และให้บริการซ่อมบำรุงรถยนต์อิสระ</w:t>
            </w:r>
          </w:p>
        </w:tc>
        <w:tc>
          <w:tcPr>
            <w:tcW w:w="170" w:type="dxa"/>
            <w:vAlign w:val="bottom"/>
          </w:tcPr>
          <w:p w14:paraId="115A89FE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63" w:type="dxa"/>
            <w:gridSpan w:val="3"/>
            <w:vAlign w:val="bottom"/>
          </w:tcPr>
          <w:p w14:paraId="3EF2ACDE" w14:textId="55F9591F" w:rsidR="00B0778E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รวม</w:t>
            </w:r>
            <w:r w:rsidRPr="009965F2">
              <w:rPr>
                <w:rFonts w:asciiTheme="majorBidi" w:hAnsiTheme="majorBidi" w:cs="Angsana New" w:hint="cs"/>
                <w:szCs w:val="22"/>
                <w:cs/>
              </w:rPr>
              <w:t>รายได้จาก</w:t>
            </w:r>
            <w:r w:rsidR="0068596D">
              <w:rPr>
                <w:rFonts w:asciiTheme="majorBidi" w:hAnsiTheme="majorBidi" w:cs="Angsana New" w:hint="cs"/>
                <w:szCs w:val="22"/>
                <w:cs/>
                <w:lang w:bidi="th-TH"/>
              </w:rPr>
              <w:t>ธุรกิจ</w:t>
            </w:r>
            <w:r w:rsidRPr="009965F2">
              <w:rPr>
                <w:rFonts w:asciiTheme="majorBidi" w:hAnsiTheme="majorBidi" w:cs="Angsana New" w:hint="cs"/>
                <w:szCs w:val="22"/>
                <w:cs/>
              </w:rPr>
              <w:t>จำหน่าย</w:t>
            </w:r>
          </w:p>
          <w:p w14:paraId="596C83F4" w14:textId="35B369E8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="Angsana New" w:hint="cs"/>
                <w:szCs w:val="22"/>
                <w:cs/>
              </w:rPr>
              <w:t>และบริการหลังการขาย</w:t>
            </w:r>
          </w:p>
        </w:tc>
        <w:tc>
          <w:tcPr>
            <w:tcW w:w="173" w:type="dxa"/>
            <w:vAlign w:val="bottom"/>
          </w:tcPr>
          <w:p w14:paraId="330F07B3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42" w:type="dxa"/>
            <w:gridSpan w:val="3"/>
            <w:vAlign w:val="bottom"/>
          </w:tcPr>
          <w:p w14:paraId="3BEDC9B0" w14:textId="77777777" w:rsidR="00B0778E" w:rsidRDefault="003F6A1F" w:rsidP="004760F0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ธุรกิจให้บริการเช่ารถยนต์</w:t>
            </w:r>
          </w:p>
          <w:p w14:paraId="62A7329F" w14:textId="7EDE9457" w:rsidR="003F6A1F" w:rsidRPr="009965F2" w:rsidRDefault="003F6A1F" w:rsidP="004760F0">
            <w:pPr>
              <w:shd w:val="clear" w:color="auto" w:fill="FFFFFF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และคนขับ</w:t>
            </w:r>
          </w:p>
        </w:tc>
        <w:tc>
          <w:tcPr>
            <w:tcW w:w="183" w:type="dxa"/>
            <w:vAlign w:val="bottom"/>
          </w:tcPr>
          <w:p w14:paraId="434DDA60" w14:textId="77777777" w:rsidR="003F6A1F" w:rsidRPr="009965F2" w:rsidRDefault="003F6A1F" w:rsidP="004760F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45" w:type="dxa"/>
            <w:gridSpan w:val="3"/>
            <w:vAlign w:val="bottom"/>
          </w:tcPr>
          <w:p w14:paraId="1CBF5BD6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432D4BD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ธุรกิจอื่นๆ</w:t>
            </w:r>
          </w:p>
        </w:tc>
        <w:tc>
          <w:tcPr>
            <w:tcW w:w="179" w:type="dxa"/>
          </w:tcPr>
          <w:p w14:paraId="5D18591C" w14:textId="77777777" w:rsidR="003F6A1F" w:rsidRPr="009965F2" w:rsidRDefault="003F6A1F" w:rsidP="004760F0">
            <w:pPr>
              <w:shd w:val="clear" w:color="auto" w:fill="FFFFFF"/>
              <w:tabs>
                <w:tab w:val="left" w:pos="319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0A1F6A28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23831FB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3" w:type="dxa"/>
          </w:tcPr>
          <w:p w14:paraId="70E265E3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5" w:type="dxa"/>
            <w:gridSpan w:val="3"/>
            <w:vAlign w:val="bottom"/>
          </w:tcPr>
          <w:p w14:paraId="386BB179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6843A1D" w14:textId="77777777" w:rsidR="003F6A1F" w:rsidRPr="009965F2" w:rsidRDefault="003F6A1F" w:rsidP="00BA270B">
            <w:pPr>
              <w:shd w:val="clear" w:color="auto" w:fill="FFFFFF"/>
              <w:ind w:right="3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รวม</w:t>
            </w:r>
          </w:p>
        </w:tc>
      </w:tr>
      <w:tr w:rsidR="00263910" w:rsidRPr="00394066" w14:paraId="44D70A69" w14:textId="77777777" w:rsidTr="5E9B901A">
        <w:trPr>
          <w:trHeight w:val="310"/>
          <w:tblHeader/>
        </w:trPr>
        <w:tc>
          <w:tcPr>
            <w:tcW w:w="1904" w:type="dxa"/>
            <w:vAlign w:val="bottom"/>
          </w:tcPr>
          <w:p w14:paraId="0BBB3E7B" w14:textId="01DF3E7C" w:rsidR="00263910" w:rsidRPr="00394066" w:rsidRDefault="00263910" w:rsidP="00263910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394066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  <w:t>1</w:t>
            </w:r>
            <w:r w:rsidRPr="002A6A9A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  <w:t xml:space="preserve"> </w:t>
            </w:r>
            <w:r w:rsidRPr="002A6A9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842" w:type="dxa"/>
            <w:vAlign w:val="bottom"/>
          </w:tcPr>
          <w:p w14:paraId="29589FD8" w14:textId="681AAAE2" w:rsidR="00263910" w:rsidRPr="00394066" w:rsidRDefault="00BE7E77" w:rsidP="0026391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568</w:t>
            </w:r>
          </w:p>
        </w:tc>
        <w:tc>
          <w:tcPr>
            <w:tcW w:w="176" w:type="dxa"/>
            <w:vAlign w:val="bottom"/>
          </w:tcPr>
          <w:p w14:paraId="47F8ECEC" w14:textId="77777777" w:rsidR="00263910" w:rsidRPr="00394066" w:rsidRDefault="00263910" w:rsidP="0026391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4" w:type="dxa"/>
            <w:vAlign w:val="bottom"/>
          </w:tcPr>
          <w:p w14:paraId="33A5F034" w14:textId="2F098A1A" w:rsidR="00263910" w:rsidRPr="00394066" w:rsidRDefault="00BE7E77" w:rsidP="0026391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567</w:t>
            </w:r>
          </w:p>
        </w:tc>
        <w:tc>
          <w:tcPr>
            <w:tcW w:w="161" w:type="dxa"/>
            <w:vAlign w:val="bottom"/>
          </w:tcPr>
          <w:p w14:paraId="7FFCC5E4" w14:textId="77777777" w:rsidR="00263910" w:rsidRPr="00394066" w:rsidRDefault="00263910" w:rsidP="0026391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1F40B537" w14:textId="57D02E44" w:rsidR="00263910" w:rsidRPr="00394066" w:rsidRDefault="00BE7E77" w:rsidP="00263910">
            <w:pPr>
              <w:shd w:val="clear" w:color="auto" w:fill="FFFFFF"/>
              <w:tabs>
                <w:tab w:val="decimal" w:pos="288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568</w:t>
            </w:r>
          </w:p>
        </w:tc>
        <w:tc>
          <w:tcPr>
            <w:tcW w:w="173" w:type="dxa"/>
            <w:vAlign w:val="bottom"/>
          </w:tcPr>
          <w:p w14:paraId="1074BC5A" w14:textId="77777777" w:rsidR="00263910" w:rsidRPr="00394066" w:rsidRDefault="00263910" w:rsidP="0026391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2" w:type="dxa"/>
            <w:vAlign w:val="bottom"/>
          </w:tcPr>
          <w:p w14:paraId="696A731A" w14:textId="54EAA038" w:rsidR="00263910" w:rsidRPr="00394066" w:rsidRDefault="00BE7E77" w:rsidP="0026391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567</w:t>
            </w:r>
          </w:p>
        </w:tc>
        <w:tc>
          <w:tcPr>
            <w:tcW w:w="170" w:type="dxa"/>
            <w:vAlign w:val="bottom"/>
          </w:tcPr>
          <w:p w14:paraId="33CEA54E" w14:textId="77777777" w:rsidR="00263910" w:rsidRPr="00394066" w:rsidRDefault="00263910" w:rsidP="0026391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9A87AA7" w14:textId="5D9BFFA4" w:rsidR="00263910" w:rsidRPr="00394066" w:rsidRDefault="00BE7E77" w:rsidP="0026391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568</w:t>
            </w:r>
          </w:p>
        </w:tc>
        <w:tc>
          <w:tcPr>
            <w:tcW w:w="173" w:type="dxa"/>
            <w:vAlign w:val="bottom"/>
          </w:tcPr>
          <w:p w14:paraId="6F761FEC" w14:textId="77777777" w:rsidR="00263910" w:rsidRPr="00394066" w:rsidRDefault="00263910" w:rsidP="0026391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21B396F9" w14:textId="73FD4F62" w:rsidR="00263910" w:rsidRPr="00394066" w:rsidRDefault="00BE7E77" w:rsidP="0026391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567</w:t>
            </w:r>
          </w:p>
        </w:tc>
        <w:tc>
          <w:tcPr>
            <w:tcW w:w="173" w:type="dxa"/>
            <w:vAlign w:val="bottom"/>
          </w:tcPr>
          <w:p w14:paraId="01B39A37" w14:textId="77777777" w:rsidR="00263910" w:rsidRPr="00394066" w:rsidRDefault="00263910" w:rsidP="0026391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622FD598" w14:textId="1322F059" w:rsidR="00263910" w:rsidRPr="00394066" w:rsidRDefault="00BE7E77" w:rsidP="0026391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568</w:t>
            </w:r>
          </w:p>
        </w:tc>
        <w:tc>
          <w:tcPr>
            <w:tcW w:w="176" w:type="dxa"/>
            <w:vAlign w:val="bottom"/>
          </w:tcPr>
          <w:p w14:paraId="6022091A" w14:textId="77777777" w:rsidR="00263910" w:rsidRPr="00394066" w:rsidRDefault="00263910" w:rsidP="0026391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14C415F8" w14:textId="35AC084F" w:rsidR="00263910" w:rsidRPr="00394066" w:rsidRDefault="00BE7E77" w:rsidP="0026391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567</w:t>
            </w:r>
          </w:p>
        </w:tc>
        <w:tc>
          <w:tcPr>
            <w:tcW w:w="183" w:type="dxa"/>
            <w:vAlign w:val="bottom"/>
          </w:tcPr>
          <w:p w14:paraId="418B97AC" w14:textId="77777777" w:rsidR="00263910" w:rsidRPr="00394066" w:rsidRDefault="00263910" w:rsidP="0026391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74" w:type="dxa"/>
            <w:vAlign w:val="bottom"/>
          </w:tcPr>
          <w:p w14:paraId="23466D64" w14:textId="38063C68" w:rsidR="00263910" w:rsidRPr="00394066" w:rsidRDefault="00BE7E77" w:rsidP="0026391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568</w:t>
            </w:r>
          </w:p>
        </w:tc>
        <w:tc>
          <w:tcPr>
            <w:tcW w:w="173" w:type="dxa"/>
            <w:vAlign w:val="bottom"/>
          </w:tcPr>
          <w:p w14:paraId="5FDF48E1" w14:textId="77777777" w:rsidR="00263910" w:rsidRPr="00394066" w:rsidRDefault="00263910" w:rsidP="0026391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3FBB862" w14:textId="04A05CEB" w:rsidR="00263910" w:rsidRPr="00394066" w:rsidRDefault="00BE7E77" w:rsidP="0026391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567</w:t>
            </w:r>
          </w:p>
        </w:tc>
        <w:tc>
          <w:tcPr>
            <w:tcW w:w="179" w:type="dxa"/>
            <w:vAlign w:val="bottom"/>
          </w:tcPr>
          <w:p w14:paraId="3ADD3682" w14:textId="77777777" w:rsidR="00263910" w:rsidRPr="00394066" w:rsidRDefault="00263910" w:rsidP="00263910">
            <w:pPr>
              <w:shd w:val="clear" w:color="auto" w:fill="FFFFFF"/>
              <w:tabs>
                <w:tab w:val="left" w:pos="0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7" w:type="dxa"/>
            <w:vAlign w:val="bottom"/>
          </w:tcPr>
          <w:p w14:paraId="5380E7D3" w14:textId="3FE98E3D" w:rsidR="00263910" w:rsidRPr="00394066" w:rsidRDefault="00BE7E77" w:rsidP="0026391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568</w:t>
            </w:r>
          </w:p>
        </w:tc>
        <w:tc>
          <w:tcPr>
            <w:tcW w:w="176" w:type="dxa"/>
            <w:vAlign w:val="bottom"/>
          </w:tcPr>
          <w:p w14:paraId="134A7840" w14:textId="77777777" w:rsidR="00263910" w:rsidRPr="00394066" w:rsidRDefault="00263910" w:rsidP="0026391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2AF3E6A0" w14:textId="460E1D7D" w:rsidR="00263910" w:rsidRPr="00394066" w:rsidRDefault="00BE7E77" w:rsidP="0026391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567</w:t>
            </w:r>
          </w:p>
        </w:tc>
        <w:tc>
          <w:tcPr>
            <w:tcW w:w="173" w:type="dxa"/>
          </w:tcPr>
          <w:p w14:paraId="69E34484" w14:textId="77777777" w:rsidR="00263910" w:rsidRPr="00394066" w:rsidRDefault="00263910" w:rsidP="0026391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7" w:type="dxa"/>
            <w:vAlign w:val="bottom"/>
          </w:tcPr>
          <w:p w14:paraId="4EC8653A" w14:textId="349B9564" w:rsidR="00263910" w:rsidRPr="00394066" w:rsidRDefault="00BE7E77" w:rsidP="0026391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568</w:t>
            </w:r>
          </w:p>
        </w:tc>
        <w:tc>
          <w:tcPr>
            <w:tcW w:w="176" w:type="dxa"/>
            <w:vAlign w:val="bottom"/>
          </w:tcPr>
          <w:p w14:paraId="78E043C6" w14:textId="77777777" w:rsidR="00263910" w:rsidRPr="00394066" w:rsidRDefault="00263910" w:rsidP="0026391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2" w:type="dxa"/>
            <w:vAlign w:val="bottom"/>
          </w:tcPr>
          <w:p w14:paraId="4E94FDBD" w14:textId="686E28B6" w:rsidR="00263910" w:rsidRPr="00394066" w:rsidRDefault="00BE7E77" w:rsidP="0026391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567</w:t>
            </w:r>
          </w:p>
        </w:tc>
      </w:tr>
      <w:tr w:rsidR="00442A70" w:rsidRPr="00394066" w14:paraId="078E4918" w14:textId="77777777" w:rsidTr="5E9B901A">
        <w:trPr>
          <w:trHeight w:val="321"/>
          <w:tblHeader/>
        </w:trPr>
        <w:tc>
          <w:tcPr>
            <w:tcW w:w="1904" w:type="dxa"/>
            <w:vAlign w:val="center"/>
          </w:tcPr>
          <w:p w14:paraId="08B73451" w14:textId="77777777" w:rsidR="00442A70" w:rsidRPr="00394066" w:rsidRDefault="00442A70" w:rsidP="00442A70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13839" w:type="dxa"/>
            <w:gridSpan w:val="28"/>
          </w:tcPr>
          <w:p w14:paraId="775EB68D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394066">
              <w:rPr>
                <w:rFonts w:asciiTheme="majorBidi" w:hAnsiTheme="majorBidi" w:cstheme="majorBidi" w:hint="cs"/>
                <w:i/>
                <w:iCs/>
                <w:szCs w:val="22"/>
                <w:cs/>
              </w:rPr>
              <w:t>(พันบาท)</w:t>
            </w:r>
          </w:p>
        </w:tc>
      </w:tr>
      <w:tr w:rsidR="00442A70" w:rsidRPr="00394066" w14:paraId="48DE925D" w14:textId="77777777" w:rsidTr="5E9B901A">
        <w:trPr>
          <w:trHeight w:val="310"/>
          <w:tblHeader/>
        </w:trPr>
        <w:tc>
          <w:tcPr>
            <w:tcW w:w="2746" w:type="dxa"/>
            <w:gridSpan w:val="2"/>
            <w:vAlign w:val="center"/>
          </w:tcPr>
          <w:p w14:paraId="7896D995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  <w:r w:rsidRPr="00394066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 xml:space="preserve">ข้อมูลตามส่วนงานดำเนินงาน </w:t>
            </w:r>
          </w:p>
        </w:tc>
        <w:tc>
          <w:tcPr>
            <w:tcW w:w="176" w:type="dxa"/>
            <w:vAlign w:val="bottom"/>
          </w:tcPr>
          <w:p w14:paraId="4E262E5A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4" w:type="dxa"/>
            <w:vAlign w:val="bottom"/>
          </w:tcPr>
          <w:p w14:paraId="29CD0B0A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1" w:type="dxa"/>
            <w:vAlign w:val="bottom"/>
          </w:tcPr>
          <w:p w14:paraId="3A2D3807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73CB43A0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3" w:type="dxa"/>
            <w:vAlign w:val="bottom"/>
          </w:tcPr>
          <w:p w14:paraId="57EE3E38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2" w:type="dxa"/>
            <w:vAlign w:val="bottom"/>
          </w:tcPr>
          <w:p w14:paraId="69D5D62A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0" w:type="dxa"/>
            <w:vAlign w:val="bottom"/>
          </w:tcPr>
          <w:p w14:paraId="4B85F1B5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6C968E88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3" w:type="dxa"/>
            <w:vAlign w:val="bottom"/>
          </w:tcPr>
          <w:p w14:paraId="66E6F92E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45F24AA1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3" w:type="dxa"/>
            <w:vAlign w:val="bottom"/>
          </w:tcPr>
          <w:p w14:paraId="7B25D20F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74F885E7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6" w:type="dxa"/>
            <w:vAlign w:val="bottom"/>
          </w:tcPr>
          <w:p w14:paraId="7D35E3E1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17741D69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5C99038F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52A6A8D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3" w:type="dxa"/>
            <w:vAlign w:val="bottom"/>
          </w:tcPr>
          <w:p w14:paraId="774688BF" w14:textId="77777777" w:rsidR="00442A70" w:rsidRPr="005D1AC0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67F90C62" w14:textId="77777777" w:rsidR="00442A70" w:rsidRPr="00394066" w:rsidRDefault="00442A70" w:rsidP="00442A70">
            <w:pPr>
              <w:shd w:val="clear" w:color="auto" w:fill="FFFFFF"/>
              <w:tabs>
                <w:tab w:val="left" w:pos="733"/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9" w:type="dxa"/>
          </w:tcPr>
          <w:p w14:paraId="585CF553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7" w:type="dxa"/>
          </w:tcPr>
          <w:p w14:paraId="013C564F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6" w:type="dxa"/>
          </w:tcPr>
          <w:p w14:paraId="02C7D06C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4" w:type="dxa"/>
          </w:tcPr>
          <w:p w14:paraId="469369CB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3" w:type="dxa"/>
          </w:tcPr>
          <w:p w14:paraId="204E7CAE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7" w:type="dxa"/>
          </w:tcPr>
          <w:p w14:paraId="7E11E7F6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6" w:type="dxa"/>
          </w:tcPr>
          <w:p w14:paraId="0FFCD6E2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2" w:type="dxa"/>
          </w:tcPr>
          <w:p w14:paraId="71CC6228" w14:textId="77777777" w:rsidR="00442A70" w:rsidRPr="00394066" w:rsidRDefault="00442A70" w:rsidP="00442A7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</w:tr>
      <w:tr w:rsidR="00263910" w:rsidRPr="00394066" w14:paraId="165BAF5B" w14:textId="77777777" w:rsidTr="5E9B901A">
        <w:trPr>
          <w:trHeight w:val="263"/>
          <w:tblHeader/>
        </w:trPr>
        <w:tc>
          <w:tcPr>
            <w:tcW w:w="1904" w:type="dxa"/>
            <w:vAlign w:val="center"/>
          </w:tcPr>
          <w:p w14:paraId="6645DB84" w14:textId="6C53E676" w:rsidR="00263910" w:rsidRPr="000D2357" w:rsidRDefault="00263910" w:rsidP="00263910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0D2357">
              <w:rPr>
                <w:rFonts w:asciiTheme="majorBidi" w:hAnsiTheme="majorBidi" w:cs="Angsana New" w:hint="cs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842" w:type="dxa"/>
            <w:vAlign w:val="center"/>
          </w:tcPr>
          <w:p w14:paraId="210349D2" w14:textId="270D6768" w:rsidR="00263910" w:rsidRPr="00B31EC6" w:rsidRDefault="00BE7E77" w:rsidP="5E9B901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BE7E77">
              <w:rPr>
                <w:rFonts w:asciiTheme="majorBidi" w:hAnsiTheme="majorBidi" w:cs="Angsana New"/>
                <w:lang w:val="en-US"/>
              </w:rPr>
              <w:t>1</w:t>
            </w:r>
            <w:r w:rsidR="004C49B0" w:rsidRPr="004C49B0">
              <w:rPr>
                <w:rFonts w:asciiTheme="majorBidi" w:hAnsiTheme="majorBidi" w:cs="Angsana New"/>
                <w:lang w:val="en-US"/>
              </w:rPr>
              <w:t>6</w:t>
            </w:r>
            <w:r w:rsidR="0064666D" w:rsidRPr="5E9B901A">
              <w:rPr>
                <w:rFonts w:asciiTheme="majorBidi" w:hAnsiTheme="majorBidi" w:cs="Angsana New"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lang w:val="en-US"/>
              </w:rPr>
              <w:t>769</w:t>
            </w:r>
            <w:r w:rsidR="0064666D" w:rsidRPr="5E9B901A">
              <w:rPr>
                <w:rFonts w:asciiTheme="majorBidi" w:hAnsiTheme="majorBidi" w:cs="Angsana New"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lang w:val="en-US"/>
              </w:rPr>
              <w:t>45</w:t>
            </w:r>
            <w:r w:rsidRPr="00BE7E77">
              <w:rPr>
                <w:rFonts w:asciiTheme="majorBidi" w:hAnsiTheme="majorBidi" w:cs="Angsana New"/>
                <w:lang w:val="en-US"/>
              </w:rPr>
              <w:t>0</w:t>
            </w:r>
          </w:p>
        </w:tc>
        <w:tc>
          <w:tcPr>
            <w:tcW w:w="176" w:type="dxa"/>
            <w:vAlign w:val="center"/>
          </w:tcPr>
          <w:p w14:paraId="1633C23A" w14:textId="77777777" w:rsidR="00263910" w:rsidRPr="000D2357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874" w:type="dxa"/>
            <w:vAlign w:val="center"/>
          </w:tcPr>
          <w:p w14:paraId="5AAEE2BE" w14:textId="15DEA281" w:rsidR="00263910" w:rsidRPr="000D2357" w:rsidRDefault="00BE7E77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4</w:t>
            </w:r>
            <w:r w:rsidR="00263910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64</w:t>
            </w: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0</w:t>
            </w:r>
            <w:r w:rsidR="00263910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022</w:t>
            </w:r>
          </w:p>
        </w:tc>
        <w:tc>
          <w:tcPr>
            <w:tcW w:w="161" w:type="dxa"/>
            <w:vAlign w:val="center"/>
          </w:tcPr>
          <w:p w14:paraId="023D6B4B" w14:textId="77777777" w:rsidR="00263910" w:rsidRPr="000D2357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0949CEAD" w14:textId="44FDDD80" w:rsidR="00263910" w:rsidRPr="000D2357" w:rsidRDefault="004C49B0" w:rsidP="5E9B901A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="Angsana New"/>
              </w:rPr>
            </w:pPr>
            <w:r w:rsidRPr="004C49B0">
              <w:rPr>
                <w:rFonts w:asciiTheme="majorBidi" w:hAnsiTheme="majorBidi" w:cs="Angsana New"/>
                <w:lang w:val="en-US"/>
              </w:rPr>
              <w:t>3</w:t>
            </w:r>
            <w:r w:rsidR="0064666D" w:rsidRPr="5E9B901A">
              <w:rPr>
                <w:rFonts w:asciiTheme="majorBidi" w:hAnsiTheme="majorBidi" w:cs="Angsana New"/>
              </w:rPr>
              <w:t>,</w:t>
            </w:r>
            <w:r w:rsidRPr="004C49B0">
              <w:rPr>
                <w:rFonts w:asciiTheme="majorBidi" w:hAnsiTheme="majorBidi" w:cs="Angsana New"/>
                <w:lang w:val="en-US"/>
              </w:rPr>
              <w:t>8</w:t>
            </w:r>
            <w:r w:rsidR="00BE7E77" w:rsidRPr="00BE7E77">
              <w:rPr>
                <w:rFonts w:asciiTheme="majorBidi" w:hAnsiTheme="majorBidi" w:cs="Angsana New"/>
                <w:lang w:val="en-US"/>
              </w:rPr>
              <w:t>2</w:t>
            </w:r>
            <w:r w:rsidRPr="004C49B0">
              <w:rPr>
                <w:rFonts w:asciiTheme="majorBidi" w:hAnsiTheme="majorBidi" w:cs="Angsana New"/>
                <w:lang w:val="en-US"/>
              </w:rPr>
              <w:t>6</w:t>
            </w:r>
            <w:r w:rsidR="0064666D" w:rsidRPr="5E9B901A">
              <w:rPr>
                <w:rFonts w:asciiTheme="majorBidi" w:hAnsiTheme="majorBidi" w:cs="Angsana New"/>
              </w:rPr>
              <w:t>,</w:t>
            </w:r>
            <w:r w:rsidR="00BE7E77" w:rsidRPr="00BE7E77">
              <w:rPr>
                <w:rFonts w:asciiTheme="majorBidi" w:hAnsiTheme="majorBidi" w:cs="Angsana New"/>
                <w:lang w:val="en-US"/>
              </w:rPr>
              <w:t>2</w:t>
            </w:r>
            <w:r w:rsidRPr="004C49B0">
              <w:rPr>
                <w:rFonts w:asciiTheme="majorBidi" w:hAnsiTheme="majorBidi" w:cs="Angsana New"/>
                <w:lang w:val="en-US"/>
              </w:rPr>
              <w:t>7</w:t>
            </w:r>
            <w:r w:rsidR="00BE7E77" w:rsidRPr="00BE7E77">
              <w:rPr>
                <w:rFonts w:asciiTheme="majorBidi" w:hAnsiTheme="majorBidi" w:cs="Angsana New"/>
                <w:lang w:val="en-US"/>
              </w:rPr>
              <w:t>2</w:t>
            </w:r>
          </w:p>
        </w:tc>
        <w:tc>
          <w:tcPr>
            <w:tcW w:w="173" w:type="dxa"/>
            <w:vAlign w:val="center"/>
          </w:tcPr>
          <w:p w14:paraId="6F8A7FB0" w14:textId="77777777" w:rsidR="00263910" w:rsidRPr="000D2357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2F5186A7" w14:textId="535C645B" w:rsidR="00263910" w:rsidRPr="000C08FA" w:rsidRDefault="004C49B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3</w:t>
            </w:r>
            <w:r w:rsidR="00263910">
              <w:rPr>
                <w:rFonts w:asciiTheme="majorBidi" w:hAnsiTheme="majorBidi" w:cs="Angsana New"/>
                <w:szCs w:val="22"/>
              </w:rPr>
              <w:t>,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863</w:t>
            </w:r>
            <w:r w:rsidR="00263910">
              <w:rPr>
                <w:rFonts w:asciiTheme="majorBidi" w:hAnsiTheme="majorBidi" w:cs="Angsana New"/>
                <w:szCs w:val="22"/>
              </w:rPr>
              <w:t>,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49</w:t>
            </w:r>
            <w:r w:rsidR="00BE7E77"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</w:p>
        </w:tc>
        <w:tc>
          <w:tcPr>
            <w:tcW w:w="170" w:type="dxa"/>
            <w:vAlign w:val="center"/>
          </w:tcPr>
          <w:p w14:paraId="65A78BCF" w14:textId="77777777" w:rsidR="00263910" w:rsidRPr="000D2357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67AB678D" w14:textId="01EB604A" w:rsidR="00263910" w:rsidRPr="000D2357" w:rsidRDefault="00BE7E77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="Angsana New"/>
              </w:rPr>
            </w:pPr>
            <w:r w:rsidRPr="00BE7E77">
              <w:rPr>
                <w:rFonts w:asciiTheme="majorBidi" w:hAnsiTheme="majorBidi" w:cs="Angsana New"/>
                <w:lang w:val="en-US"/>
              </w:rPr>
              <w:t>20</w:t>
            </w:r>
            <w:r w:rsidR="007D27BD" w:rsidRPr="3158F489">
              <w:rPr>
                <w:rFonts w:asciiTheme="majorBidi" w:hAnsiTheme="majorBidi" w:cs="Angsana New"/>
              </w:rPr>
              <w:t>,</w:t>
            </w:r>
            <w:r w:rsidR="004C49B0" w:rsidRPr="004C49B0">
              <w:rPr>
                <w:rFonts w:asciiTheme="majorBidi" w:hAnsiTheme="majorBidi" w:cs="Angsana New"/>
                <w:lang w:val="en-US"/>
              </w:rPr>
              <w:t>595</w:t>
            </w:r>
            <w:r w:rsidR="007D27BD" w:rsidRPr="3158F489">
              <w:rPr>
                <w:rFonts w:asciiTheme="majorBidi" w:hAnsiTheme="majorBidi" w:cs="Angsana New"/>
              </w:rPr>
              <w:t>,</w:t>
            </w:r>
            <w:r w:rsidR="004C49B0" w:rsidRPr="004C49B0">
              <w:rPr>
                <w:rFonts w:asciiTheme="majorBidi" w:hAnsiTheme="majorBidi" w:cs="Angsana New"/>
                <w:lang w:val="en-US"/>
              </w:rPr>
              <w:t>7</w:t>
            </w:r>
            <w:r w:rsidRPr="00BE7E77">
              <w:rPr>
                <w:rFonts w:asciiTheme="majorBidi" w:hAnsiTheme="majorBidi" w:cs="Angsana New"/>
                <w:lang w:val="en-US"/>
              </w:rPr>
              <w:t>22</w:t>
            </w:r>
          </w:p>
        </w:tc>
        <w:tc>
          <w:tcPr>
            <w:tcW w:w="173" w:type="dxa"/>
            <w:vAlign w:val="center"/>
          </w:tcPr>
          <w:p w14:paraId="35B086E2" w14:textId="77777777" w:rsidR="00263910" w:rsidRPr="000D2357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792" w:type="dxa"/>
            <w:vAlign w:val="center"/>
          </w:tcPr>
          <w:p w14:paraId="50334CD7" w14:textId="54142D70" w:rsidR="00263910" w:rsidRPr="000D2357" w:rsidRDefault="00BE7E77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8</w:t>
            </w:r>
            <w:r w:rsidR="00263910">
              <w:rPr>
                <w:rFonts w:asciiTheme="majorBidi" w:hAnsiTheme="majorBidi" w:cs="Angsana New"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5</w:t>
            </w: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0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3</w:t>
            </w:r>
            <w:r w:rsidR="00263910">
              <w:rPr>
                <w:rFonts w:asciiTheme="majorBidi" w:hAnsiTheme="majorBidi" w:cs="Angsana New"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5</w:t>
            </w: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3</w:t>
            </w:r>
          </w:p>
        </w:tc>
        <w:tc>
          <w:tcPr>
            <w:tcW w:w="173" w:type="dxa"/>
            <w:vAlign w:val="center"/>
          </w:tcPr>
          <w:p w14:paraId="5B17AB8C" w14:textId="77777777" w:rsidR="00263910" w:rsidRPr="000D2357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811" w:type="dxa"/>
            <w:vAlign w:val="center"/>
          </w:tcPr>
          <w:p w14:paraId="361CF2BA" w14:textId="620A815D" w:rsidR="00263910" w:rsidRPr="000D2357" w:rsidRDefault="00BE7E77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7A054F">
              <w:rPr>
                <w:rFonts w:asciiTheme="majorBidi" w:hAnsiTheme="majorBidi" w:cs="Angsana New"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697</w:t>
            </w:r>
            <w:r w:rsidR="007A054F">
              <w:rPr>
                <w:rFonts w:asciiTheme="majorBidi" w:hAnsiTheme="majorBidi" w:cs="Angsana New"/>
                <w:szCs w:val="22"/>
              </w:rPr>
              <w:t>,</w:t>
            </w: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2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4</w:t>
            </w: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</w:p>
        </w:tc>
        <w:tc>
          <w:tcPr>
            <w:tcW w:w="176" w:type="dxa"/>
            <w:vAlign w:val="center"/>
          </w:tcPr>
          <w:p w14:paraId="0F988D62" w14:textId="77777777" w:rsidR="00263910" w:rsidRPr="000D2357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855" w:type="dxa"/>
            <w:vAlign w:val="center"/>
          </w:tcPr>
          <w:p w14:paraId="6A74AAD6" w14:textId="456B693E" w:rsidR="00263910" w:rsidRPr="00112484" w:rsidRDefault="00BE7E77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263910">
              <w:rPr>
                <w:rFonts w:asciiTheme="majorBidi" w:hAnsiTheme="majorBidi" w:cs="Angsana New"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644</w:t>
            </w:r>
            <w:r w:rsidR="00263910">
              <w:rPr>
                <w:rFonts w:asciiTheme="majorBidi" w:hAnsiTheme="majorBidi" w:cs="Angsana New"/>
                <w:szCs w:val="22"/>
              </w:rPr>
              <w:t>,</w:t>
            </w: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0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99</w:t>
            </w:r>
          </w:p>
        </w:tc>
        <w:tc>
          <w:tcPr>
            <w:tcW w:w="183" w:type="dxa"/>
            <w:vAlign w:val="center"/>
          </w:tcPr>
          <w:p w14:paraId="18CAC377" w14:textId="77777777" w:rsidR="00263910" w:rsidRPr="000D2357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35B9590A" w14:textId="61217D67" w:rsidR="00263910" w:rsidRPr="00C310E5" w:rsidRDefault="004C49B0" w:rsidP="0026391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57</w:t>
            </w:r>
            <w:r w:rsidR="007A054F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4</w:t>
            </w:r>
            <w:r w:rsidR="00BE7E77"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7</w:t>
            </w:r>
          </w:p>
        </w:tc>
        <w:tc>
          <w:tcPr>
            <w:tcW w:w="173" w:type="dxa"/>
            <w:vAlign w:val="center"/>
          </w:tcPr>
          <w:p w14:paraId="22999FF0" w14:textId="77777777" w:rsidR="00263910" w:rsidRPr="000D2357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7A9982B7" w14:textId="69676870" w:rsidR="00263910" w:rsidRPr="00BB311A" w:rsidRDefault="004C49B0" w:rsidP="0026391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44</w:t>
            </w:r>
            <w:r w:rsidR="00263910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899</w:t>
            </w:r>
          </w:p>
        </w:tc>
        <w:tc>
          <w:tcPr>
            <w:tcW w:w="179" w:type="dxa"/>
            <w:vAlign w:val="center"/>
          </w:tcPr>
          <w:p w14:paraId="6E38A016" w14:textId="77777777" w:rsidR="00263910" w:rsidRPr="00BB311A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0D6264B5" w14:textId="4F8F2FCC" w:rsidR="00263910" w:rsidRPr="0097315C" w:rsidRDefault="007A054F" w:rsidP="00263910">
            <w:pPr>
              <w:tabs>
                <w:tab w:val="decimal" w:pos="516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176" w:type="dxa"/>
            <w:vAlign w:val="center"/>
          </w:tcPr>
          <w:p w14:paraId="12BE18D9" w14:textId="77777777" w:rsidR="00263910" w:rsidRPr="00BB311A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21CBECF0" w14:textId="409F4816" w:rsidR="00263910" w:rsidRPr="00BB311A" w:rsidRDefault="00263910" w:rsidP="00263910">
            <w:pPr>
              <w:tabs>
                <w:tab w:val="decimal" w:pos="498"/>
              </w:tabs>
              <w:ind w:right="-61"/>
              <w:contextualSpacing/>
              <w:rPr>
                <w:rFonts w:asciiTheme="majorBidi" w:hAnsiTheme="majorBidi" w:cs="Angsana New"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173" w:type="dxa"/>
            <w:vAlign w:val="center"/>
          </w:tcPr>
          <w:p w14:paraId="274D7E31" w14:textId="77777777" w:rsidR="00263910" w:rsidRPr="00BB311A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62EEF0D2" w14:textId="3ED7CA83" w:rsidR="00263910" w:rsidRPr="00BB311A" w:rsidRDefault="00BE7E77" w:rsidP="00C817D4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22</w:t>
            </w:r>
            <w:r w:rsidR="00272F1F">
              <w:rPr>
                <w:rFonts w:asciiTheme="majorBidi" w:hAnsiTheme="majorBidi" w:cs="Angsana New"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35</w:t>
            </w: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0</w:t>
            </w:r>
            <w:r w:rsidR="00272F1F">
              <w:rPr>
                <w:rFonts w:asciiTheme="majorBidi" w:hAnsiTheme="majorBidi" w:cs="Angsana New"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38</w:t>
            </w: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0</w:t>
            </w:r>
          </w:p>
        </w:tc>
        <w:tc>
          <w:tcPr>
            <w:tcW w:w="176" w:type="dxa"/>
            <w:vAlign w:val="center"/>
          </w:tcPr>
          <w:p w14:paraId="03998C06" w14:textId="77777777" w:rsidR="00263910" w:rsidRPr="00BB311A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349D6C97" w14:textId="15FDE70C" w:rsidR="00263910" w:rsidRPr="00BB311A" w:rsidRDefault="00BE7E77" w:rsidP="0026391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20</w:t>
            </w:r>
            <w:r w:rsidR="00263910">
              <w:rPr>
                <w:rFonts w:asciiTheme="majorBidi" w:hAnsiTheme="majorBidi" w:cstheme="majorBidi"/>
                <w:szCs w:val="22"/>
              </w:rPr>
              <w:t>,</w:t>
            </w: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263910">
              <w:rPr>
                <w:rFonts w:asciiTheme="majorBidi" w:hAnsiTheme="majorBidi" w:cstheme="majorBidi"/>
                <w:szCs w:val="22"/>
              </w:rPr>
              <w:t>,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</w:p>
        </w:tc>
      </w:tr>
      <w:tr w:rsidR="00263910" w:rsidRPr="00394066" w14:paraId="2288AE4C" w14:textId="77777777" w:rsidTr="5E9B901A">
        <w:trPr>
          <w:trHeight w:val="317"/>
          <w:tblHeader/>
        </w:trPr>
        <w:tc>
          <w:tcPr>
            <w:tcW w:w="1904" w:type="dxa"/>
            <w:vAlign w:val="center"/>
          </w:tcPr>
          <w:p w14:paraId="2B91DF59" w14:textId="143EE14E" w:rsidR="00263910" w:rsidRPr="000D2357" w:rsidRDefault="00263910" w:rsidP="00263910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0D2357">
              <w:rPr>
                <w:rFonts w:asciiTheme="majorBidi" w:hAnsiTheme="majorBidi" w:cs="Angsana New" w:hint="cs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42" w:type="dxa"/>
            <w:vAlign w:val="center"/>
          </w:tcPr>
          <w:p w14:paraId="16322935" w14:textId="2786A189" w:rsidR="00263910" w:rsidRPr="000D2357" w:rsidRDefault="004C49B0" w:rsidP="5E9B901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4C49B0">
              <w:rPr>
                <w:rFonts w:asciiTheme="majorBidi" w:hAnsiTheme="majorBidi" w:cs="Angsana New"/>
                <w:lang w:val="en-US"/>
              </w:rPr>
              <w:t>56</w:t>
            </w:r>
            <w:r w:rsidR="00BE7E77" w:rsidRPr="00BE7E77">
              <w:rPr>
                <w:rFonts w:asciiTheme="majorBidi" w:hAnsiTheme="majorBidi" w:cs="Angsana New"/>
                <w:lang w:val="en-US"/>
              </w:rPr>
              <w:t>0</w:t>
            </w:r>
            <w:r w:rsidR="35FE9FE3" w:rsidRPr="5E9B901A">
              <w:rPr>
                <w:rFonts w:asciiTheme="majorBidi" w:hAnsiTheme="majorBidi" w:cs="Angsana New"/>
                <w:lang w:val="en-US"/>
              </w:rPr>
              <w:t>,</w:t>
            </w:r>
            <w:r w:rsidR="00BE7E77" w:rsidRPr="00BE7E77">
              <w:rPr>
                <w:rFonts w:asciiTheme="majorBidi" w:hAnsiTheme="majorBidi" w:cs="Angsana New"/>
                <w:lang w:val="en-US"/>
              </w:rPr>
              <w:t>02</w:t>
            </w:r>
            <w:r w:rsidRPr="004C49B0">
              <w:rPr>
                <w:rFonts w:asciiTheme="majorBidi" w:hAnsiTheme="majorBidi" w:cs="Angsana New"/>
                <w:lang w:val="en-US"/>
              </w:rPr>
              <w:t>9</w:t>
            </w:r>
          </w:p>
        </w:tc>
        <w:tc>
          <w:tcPr>
            <w:tcW w:w="176" w:type="dxa"/>
            <w:vAlign w:val="center"/>
          </w:tcPr>
          <w:p w14:paraId="1D63A1DC" w14:textId="77777777" w:rsidR="00263910" w:rsidRPr="000D2357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874" w:type="dxa"/>
            <w:vAlign w:val="center"/>
          </w:tcPr>
          <w:p w14:paraId="124532F7" w14:textId="75089CF3" w:rsidR="00263910" w:rsidRPr="000D2357" w:rsidRDefault="00263910" w:rsidP="00263910">
            <w:pPr>
              <w:tabs>
                <w:tab w:val="decimal" w:pos="2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161" w:type="dxa"/>
            <w:vAlign w:val="center"/>
          </w:tcPr>
          <w:p w14:paraId="03C0F07F" w14:textId="77777777" w:rsidR="00263910" w:rsidRPr="000D2357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1BD6E58C" w14:textId="7CD7185E" w:rsidR="00263910" w:rsidRPr="000D2357" w:rsidRDefault="00BE7E77" w:rsidP="5E9B901A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="Angsana New"/>
                <w:lang w:val="en-US"/>
              </w:rPr>
            </w:pPr>
            <w:r w:rsidRPr="00BE7E77">
              <w:rPr>
                <w:rFonts w:asciiTheme="majorBidi" w:hAnsiTheme="majorBidi" w:cs="Angsana New"/>
                <w:lang w:val="en-US"/>
              </w:rPr>
              <w:t>1</w:t>
            </w:r>
            <w:r w:rsidR="004C49B0" w:rsidRPr="004C49B0">
              <w:rPr>
                <w:rFonts w:asciiTheme="majorBidi" w:hAnsiTheme="majorBidi" w:cs="Angsana New"/>
                <w:lang w:val="en-US"/>
              </w:rPr>
              <w:t>7</w:t>
            </w:r>
            <w:r w:rsidRPr="00BE7E77">
              <w:rPr>
                <w:rFonts w:asciiTheme="majorBidi" w:hAnsiTheme="majorBidi" w:cs="Angsana New"/>
                <w:lang w:val="en-US"/>
              </w:rPr>
              <w:t>1</w:t>
            </w:r>
            <w:r w:rsidR="37823672" w:rsidRPr="5E9B901A">
              <w:rPr>
                <w:rFonts w:asciiTheme="majorBidi" w:hAnsiTheme="majorBidi" w:cs="Angsana New"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lang w:val="en-US"/>
              </w:rPr>
              <w:t>674</w:t>
            </w:r>
          </w:p>
        </w:tc>
        <w:tc>
          <w:tcPr>
            <w:tcW w:w="173" w:type="dxa"/>
            <w:vAlign w:val="center"/>
          </w:tcPr>
          <w:p w14:paraId="1E30E22F" w14:textId="77777777" w:rsidR="00263910" w:rsidRPr="000D2357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5461F300" w14:textId="75E2E7DC" w:rsidR="00263910" w:rsidRPr="000C08FA" w:rsidRDefault="00BE7E77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12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9</w:t>
            </w:r>
            <w:r w:rsidR="00263910">
              <w:rPr>
                <w:rFonts w:asciiTheme="majorBidi" w:hAnsiTheme="majorBidi" w:cs="Angsana New"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7</w:t>
            </w: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0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9</w:t>
            </w:r>
          </w:p>
        </w:tc>
        <w:tc>
          <w:tcPr>
            <w:tcW w:w="170" w:type="dxa"/>
            <w:vAlign w:val="center"/>
          </w:tcPr>
          <w:p w14:paraId="4CB41D3E" w14:textId="77777777" w:rsidR="00263910" w:rsidRPr="000D2357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34D2AFFC" w14:textId="6B29F67E" w:rsidR="00263910" w:rsidRPr="000D2357" w:rsidRDefault="004C49B0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="Angsana New"/>
                <w:lang w:val="en-US"/>
              </w:rPr>
            </w:pPr>
            <w:r w:rsidRPr="004C49B0">
              <w:rPr>
                <w:rFonts w:asciiTheme="majorBidi" w:hAnsiTheme="majorBidi" w:cs="Angsana New"/>
                <w:lang w:val="en-US"/>
              </w:rPr>
              <w:t>73</w:t>
            </w:r>
            <w:r w:rsidR="00BE7E77" w:rsidRPr="00BE7E77">
              <w:rPr>
                <w:rFonts w:asciiTheme="majorBidi" w:hAnsiTheme="majorBidi" w:cs="Angsana New"/>
                <w:lang w:val="en-US"/>
              </w:rPr>
              <w:t>1</w:t>
            </w:r>
            <w:r w:rsidR="007D27BD" w:rsidRPr="5295366E">
              <w:rPr>
                <w:rFonts w:asciiTheme="majorBidi" w:hAnsiTheme="majorBidi" w:cs="Angsana New"/>
              </w:rPr>
              <w:t>,</w:t>
            </w:r>
            <w:r w:rsidRPr="004C49B0">
              <w:rPr>
                <w:rFonts w:asciiTheme="majorBidi" w:hAnsiTheme="majorBidi" w:cs="Angsana New"/>
                <w:lang w:val="en-US"/>
              </w:rPr>
              <w:t>7</w:t>
            </w:r>
            <w:r w:rsidR="00BE7E77" w:rsidRPr="00BE7E77">
              <w:rPr>
                <w:rFonts w:asciiTheme="majorBidi" w:hAnsiTheme="majorBidi" w:cs="Angsana New"/>
                <w:lang w:val="en-US"/>
              </w:rPr>
              <w:t>0</w:t>
            </w:r>
            <w:r w:rsidRPr="004C49B0">
              <w:rPr>
                <w:rFonts w:asciiTheme="majorBidi" w:hAnsiTheme="majorBidi" w:cs="Angsana New"/>
                <w:lang w:val="en-US"/>
              </w:rPr>
              <w:t>3</w:t>
            </w:r>
          </w:p>
        </w:tc>
        <w:tc>
          <w:tcPr>
            <w:tcW w:w="173" w:type="dxa"/>
            <w:vAlign w:val="center"/>
          </w:tcPr>
          <w:p w14:paraId="11B635EF" w14:textId="77777777" w:rsidR="00263910" w:rsidRPr="000D2357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792" w:type="dxa"/>
            <w:vAlign w:val="center"/>
          </w:tcPr>
          <w:p w14:paraId="163FCE12" w14:textId="399A9C22" w:rsidR="00263910" w:rsidRPr="000D2357" w:rsidRDefault="00BE7E77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12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9</w:t>
            </w:r>
            <w:r w:rsidR="00263910">
              <w:rPr>
                <w:rFonts w:asciiTheme="majorBidi" w:hAnsiTheme="majorBidi" w:cs="Angsana New"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7</w:t>
            </w: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0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9</w:t>
            </w:r>
          </w:p>
        </w:tc>
        <w:tc>
          <w:tcPr>
            <w:tcW w:w="173" w:type="dxa"/>
            <w:vAlign w:val="center"/>
          </w:tcPr>
          <w:p w14:paraId="28D13D84" w14:textId="77777777" w:rsidR="00263910" w:rsidRPr="000D2357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811" w:type="dxa"/>
            <w:vAlign w:val="center"/>
          </w:tcPr>
          <w:p w14:paraId="7E31B489" w14:textId="40973814" w:rsidR="00263910" w:rsidRPr="000D2357" w:rsidRDefault="00BE7E77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BE7E77">
              <w:rPr>
                <w:rFonts w:asciiTheme="majorBidi" w:hAnsiTheme="majorBidi" w:cs="Angsana New"/>
                <w:szCs w:val="22"/>
                <w:lang w:val="en-US" w:bidi="th-TH"/>
              </w:rPr>
              <w:t>12</w:t>
            </w:r>
            <w:r w:rsidR="004C49B0" w:rsidRPr="004C49B0">
              <w:rPr>
                <w:rFonts w:asciiTheme="majorBidi" w:hAnsiTheme="majorBidi" w:cs="Angsana New"/>
                <w:szCs w:val="22"/>
                <w:lang w:val="en-US" w:bidi="th-TH"/>
              </w:rPr>
              <w:t>4</w:t>
            </w:r>
            <w:r w:rsidR="007A054F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 w:bidi="th-TH"/>
              </w:rPr>
              <w:t>4</w:t>
            </w:r>
            <w:r w:rsidRPr="00BE7E77">
              <w:rPr>
                <w:rFonts w:asciiTheme="majorBidi" w:hAnsiTheme="majorBidi" w:cs="Angsana New"/>
                <w:szCs w:val="22"/>
                <w:lang w:val="en-US" w:bidi="th-TH"/>
              </w:rPr>
              <w:t>22</w:t>
            </w:r>
          </w:p>
        </w:tc>
        <w:tc>
          <w:tcPr>
            <w:tcW w:w="176" w:type="dxa"/>
            <w:vAlign w:val="center"/>
          </w:tcPr>
          <w:p w14:paraId="53E7E5D4" w14:textId="77777777" w:rsidR="00263910" w:rsidRPr="0011382D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855" w:type="dxa"/>
            <w:vAlign w:val="center"/>
          </w:tcPr>
          <w:p w14:paraId="0268CBD0" w14:textId="6B1EE15E" w:rsidR="00263910" w:rsidRPr="00112484" w:rsidRDefault="004C49B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98</w:t>
            </w:r>
            <w:r w:rsidR="00263910">
              <w:rPr>
                <w:rFonts w:asciiTheme="majorBidi" w:hAnsiTheme="majorBidi" w:cs="Angsana New"/>
                <w:szCs w:val="22"/>
              </w:rPr>
              <w:t>,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3</w:t>
            </w:r>
            <w:r w:rsidR="00BE7E77" w:rsidRPr="00BE7E77">
              <w:rPr>
                <w:rFonts w:asciiTheme="majorBidi" w:hAnsiTheme="majorBidi" w:cs="Angsana New"/>
                <w:szCs w:val="22"/>
                <w:lang w:val="en-US"/>
              </w:rPr>
              <w:t>2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8</w:t>
            </w:r>
          </w:p>
        </w:tc>
        <w:tc>
          <w:tcPr>
            <w:tcW w:w="183" w:type="dxa"/>
            <w:vAlign w:val="center"/>
          </w:tcPr>
          <w:p w14:paraId="095F9D38" w14:textId="77777777" w:rsidR="00263910" w:rsidRPr="000D2357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341F18BB" w14:textId="1F3FFA3C" w:rsidR="00263910" w:rsidRPr="00112484" w:rsidRDefault="004C49B0" w:rsidP="0026391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3</w:t>
            </w:r>
            <w:r w:rsidR="00BE7E77" w:rsidRPr="00BE7E77">
              <w:rPr>
                <w:rFonts w:asciiTheme="majorBidi" w:hAnsiTheme="majorBidi" w:cs="Angsana New"/>
                <w:szCs w:val="22"/>
                <w:lang w:val="en-US"/>
              </w:rPr>
              <w:t>20</w:t>
            </w:r>
            <w:r w:rsidR="007A054F">
              <w:rPr>
                <w:rFonts w:asciiTheme="majorBidi" w:hAnsiTheme="majorBidi" w:cs="Angsana New"/>
                <w:szCs w:val="22"/>
              </w:rPr>
              <w:t>,</w:t>
            </w:r>
            <w:r w:rsidR="00BE7E77" w:rsidRPr="00BE7E77">
              <w:rPr>
                <w:rFonts w:asciiTheme="majorBidi" w:hAnsiTheme="majorBidi" w:cs="Angsana New"/>
                <w:szCs w:val="22"/>
                <w:lang w:val="en-US"/>
              </w:rPr>
              <w:t>212</w:t>
            </w:r>
          </w:p>
        </w:tc>
        <w:tc>
          <w:tcPr>
            <w:tcW w:w="173" w:type="dxa"/>
            <w:vAlign w:val="center"/>
          </w:tcPr>
          <w:p w14:paraId="28048EEC" w14:textId="77777777" w:rsidR="00263910" w:rsidRPr="000D2357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51EBCBE3" w14:textId="70468EF2" w:rsidR="00263910" w:rsidRPr="00BB311A" w:rsidRDefault="004C49B0" w:rsidP="0026391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3</w:t>
            </w:r>
            <w:r w:rsidR="00BE7E77"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7</w:t>
            </w:r>
            <w:r w:rsidR="00263910">
              <w:rPr>
                <w:rFonts w:asciiTheme="majorBidi" w:hAnsiTheme="majorBidi" w:cs="Angsana New"/>
                <w:szCs w:val="22"/>
              </w:rPr>
              <w:t>,</w:t>
            </w:r>
            <w:r w:rsidR="00BE7E77"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48</w:t>
            </w:r>
          </w:p>
        </w:tc>
        <w:tc>
          <w:tcPr>
            <w:tcW w:w="179" w:type="dxa"/>
            <w:vAlign w:val="center"/>
          </w:tcPr>
          <w:p w14:paraId="5DF9A4FC" w14:textId="77777777" w:rsidR="00263910" w:rsidRPr="00BB311A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4D3B2DB7" w14:textId="519A2C3E" w:rsidR="00263910" w:rsidRPr="0097315C" w:rsidRDefault="007A054F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BE7E77" w:rsidRPr="00BE7E7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BE7E77" w:rsidRPr="00BE7E7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76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337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76" w:type="dxa"/>
            <w:vAlign w:val="center"/>
          </w:tcPr>
          <w:p w14:paraId="72559AF9" w14:textId="77777777" w:rsidR="00263910" w:rsidRPr="00BB311A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592725F6" w14:textId="73E10323" w:rsidR="00263910" w:rsidRPr="00BB311A" w:rsidRDefault="00263910" w:rsidP="0026391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545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BE7E77" w:rsidRPr="00BE7E7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85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73" w:type="dxa"/>
            <w:vAlign w:val="center"/>
          </w:tcPr>
          <w:p w14:paraId="4DE83099" w14:textId="77777777" w:rsidR="00263910" w:rsidRPr="00BB311A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5F9D3C71" w14:textId="465BFDBF" w:rsidR="00263910" w:rsidRPr="00BB311A" w:rsidRDefault="00272F1F" w:rsidP="00263910">
            <w:pPr>
              <w:tabs>
                <w:tab w:val="decimal" w:pos="52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176" w:type="dxa"/>
            <w:vAlign w:val="center"/>
          </w:tcPr>
          <w:p w14:paraId="2E24933E" w14:textId="77777777" w:rsidR="00263910" w:rsidRPr="00BB311A" w:rsidRDefault="00263910" w:rsidP="00263910">
            <w:pPr>
              <w:tabs>
                <w:tab w:val="decimal" w:pos="453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4C318358" w14:textId="77F2DF8E" w:rsidR="00263910" w:rsidRPr="00BB311A" w:rsidRDefault="00263910" w:rsidP="00263910">
            <w:pPr>
              <w:tabs>
                <w:tab w:val="decimal" w:pos="52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</w:tr>
      <w:tr w:rsidR="00534001" w:rsidRPr="00394066" w14:paraId="5FDD8E09" w14:textId="77777777" w:rsidTr="5E9B901A">
        <w:trPr>
          <w:trHeight w:val="80"/>
          <w:tblHeader/>
        </w:trPr>
        <w:tc>
          <w:tcPr>
            <w:tcW w:w="1904" w:type="dxa"/>
          </w:tcPr>
          <w:p w14:paraId="70935F97" w14:textId="77777777" w:rsidR="00263910" w:rsidRPr="00F86F53" w:rsidRDefault="00263910" w:rsidP="0026391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86F5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  <w:r w:rsidRPr="00F86F53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รายได้</w:t>
            </w: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C716B8" w14:textId="7661F6B5" w:rsidR="00263910" w:rsidRPr="008164CE" w:rsidRDefault="00BE7E77" w:rsidP="5E9B901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  <w:r w:rsidR="0064666D" w:rsidRPr="5E9B901A">
              <w:rPr>
                <w:rFonts w:asciiTheme="majorBidi" w:hAnsiTheme="majorBidi" w:cstheme="majorBidi"/>
                <w:b/>
                <w:bCs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  <w:r w:rsidR="5FC640B9" w:rsidRPr="5E9B901A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lang w:val="en-US"/>
              </w:rPr>
              <w:t>479</w:t>
            </w:r>
          </w:p>
        </w:tc>
        <w:tc>
          <w:tcPr>
            <w:tcW w:w="176" w:type="dxa"/>
            <w:vAlign w:val="center"/>
          </w:tcPr>
          <w:p w14:paraId="50BF7C37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0D2EFB" w14:textId="25AFB8C5" w:rsidR="00263910" w:rsidRPr="00F86F53" w:rsidRDefault="00BE7E77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  <w:r w:rsidR="00263910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64</w:t>
            </w:r>
            <w:r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</w:t>
            </w:r>
            <w:r w:rsidR="00263910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022</w:t>
            </w:r>
          </w:p>
        </w:tc>
        <w:tc>
          <w:tcPr>
            <w:tcW w:w="161" w:type="dxa"/>
            <w:vAlign w:val="center"/>
          </w:tcPr>
          <w:p w14:paraId="5DD04DB1" w14:textId="77777777" w:rsidR="00263910" w:rsidRPr="00F86F53" w:rsidRDefault="00263910" w:rsidP="00263910">
            <w:pPr>
              <w:shd w:val="clear" w:color="auto" w:fill="FFFFFF"/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415878" w14:textId="78EA957F" w:rsidR="00263910" w:rsidRPr="00F86F53" w:rsidRDefault="004C49B0" w:rsidP="5E9B901A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C49B0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64666D" w:rsidRPr="5E9B901A">
              <w:rPr>
                <w:rFonts w:asciiTheme="majorBidi" w:hAnsiTheme="majorBidi" w:cstheme="majorBidi"/>
                <w:b/>
                <w:bCs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lang w:val="en-US"/>
              </w:rPr>
              <w:t>997</w:t>
            </w:r>
            <w:r w:rsidR="0064666D" w:rsidRPr="5E9B901A">
              <w:rPr>
                <w:rFonts w:asciiTheme="majorBidi" w:hAnsiTheme="majorBidi" w:cstheme="majorBidi"/>
                <w:b/>
                <w:bCs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lang w:val="en-US"/>
              </w:rPr>
              <w:t>946</w:t>
            </w:r>
          </w:p>
        </w:tc>
        <w:tc>
          <w:tcPr>
            <w:tcW w:w="173" w:type="dxa"/>
            <w:vAlign w:val="center"/>
          </w:tcPr>
          <w:p w14:paraId="34EBACEA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55651F" w14:textId="5CE90845" w:rsidR="00263910" w:rsidRPr="00F86F53" w:rsidRDefault="004C49B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</w:t>
            </w:r>
            <w:r w:rsidR="00263910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993</w:t>
            </w:r>
            <w:r w:rsidR="00263910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200</w:t>
            </w:r>
          </w:p>
        </w:tc>
        <w:tc>
          <w:tcPr>
            <w:tcW w:w="170" w:type="dxa"/>
            <w:vAlign w:val="center"/>
          </w:tcPr>
          <w:p w14:paraId="7715477A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63FEC5" w14:textId="4428BB9A" w:rsidR="00263910" w:rsidRPr="008164CE" w:rsidRDefault="00BE7E77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bCs/>
                <w:lang w:val="en-US"/>
              </w:rPr>
              <w:t>21</w:t>
            </w:r>
            <w:r w:rsidR="007D27BD" w:rsidRPr="429094E5">
              <w:rPr>
                <w:rFonts w:asciiTheme="majorBidi" w:hAnsiTheme="majorBidi" w:cstheme="majorBidi"/>
                <w:b/>
                <w:bCs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  <w:r w:rsidR="007A054F" w:rsidRPr="429094E5">
              <w:rPr>
                <w:rFonts w:asciiTheme="majorBidi" w:hAnsiTheme="majorBidi" w:cstheme="majorBidi"/>
                <w:b/>
                <w:bCs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  <w:r w:rsidRPr="00BE7E77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173" w:type="dxa"/>
            <w:vAlign w:val="center"/>
          </w:tcPr>
          <w:p w14:paraId="45319153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A0FB1D" w14:textId="06DFEC02" w:rsidR="00263910" w:rsidRPr="00F86F53" w:rsidRDefault="00BE7E77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</w:t>
            </w:r>
            <w:r w:rsidR="00263910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633</w:t>
            </w:r>
            <w:r w:rsidR="00263910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222</w:t>
            </w:r>
          </w:p>
        </w:tc>
        <w:tc>
          <w:tcPr>
            <w:tcW w:w="173" w:type="dxa"/>
            <w:vAlign w:val="center"/>
          </w:tcPr>
          <w:p w14:paraId="4FCE58D5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32C04A" w14:textId="256A24A1" w:rsidR="00263910" w:rsidRPr="00471784" w:rsidRDefault="00BE7E77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7A054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</w:t>
            </w:r>
            <w:r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21</w:t>
            </w:r>
            <w:r w:rsidR="007A054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663</w:t>
            </w:r>
          </w:p>
        </w:tc>
        <w:tc>
          <w:tcPr>
            <w:tcW w:w="176" w:type="dxa"/>
            <w:vAlign w:val="center"/>
          </w:tcPr>
          <w:p w14:paraId="4807B9B7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6C6B5C" w14:textId="24D58A52" w:rsidR="00263910" w:rsidRPr="003C7151" w:rsidRDefault="00BE7E77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="00263910" w:rsidRPr="00471784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74</w:t>
            </w: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</w:t>
            </w:r>
            <w:r w:rsidR="00263910" w:rsidRPr="00471784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4</w:t>
            </w: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7</w:t>
            </w:r>
          </w:p>
        </w:tc>
        <w:tc>
          <w:tcPr>
            <w:tcW w:w="183" w:type="dxa"/>
            <w:vAlign w:val="center"/>
          </w:tcPr>
          <w:p w14:paraId="395F8602" w14:textId="77777777" w:rsidR="00263910" w:rsidRPr="00160CB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A4CF9F" w14:textId="34076590" w:rsidR="00263910" w:rsidRPr="00160CB6" w:rsidRDefault="004C49B0" w:rsidP="0026391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377</w:t>
            </w:r>
            <w:r w:rsidR="007A054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</w:t>
            </w:r>
          </w:p>
        </w:tc>
        <w:tc>
          <w:tcPr>
            <w:tcW w:w="173" w:type="dxa"/>
            <w:vAlign w:val="center"/>
          </w:tcPr>
          <w:p w14:paraId="6DBDD8E1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3632F1" w14:textId="3AC409CF" w:rsidR="00263910" w:rsidRPr="00BB311A" w:rsidRDefault="004C49B0" w:rsidP="0026391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36</w:t>
            </w:r>
            <w:r w:rsidR="00BE7E77"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="00263910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47</w:t>
            </w:r>
          </w:p>
        </w:tc>
        <w:tc>
          <w:tcPr>
            <w:tcW w:w="179" w:type="dxa"/>
            <w:vAlign w:val="center"/>
          </w:tcPr>
          <w:p w14:paraId="654CFD1F" w14:textId="77777777" w:rsidR="00263910" w:rsidRPr="00BB311A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978998" w14:textId="24BF0757" w:rsidR="00263910" w:rsidRPr="0097315C" w:rsidRDefault="007F6A43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BE7E77"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76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337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176" w:type="dxa"/>
            <w:vAlign w:val="center"/>
          </w:tcPr>
          <w:p w14:paraId="3186654F" w14:textId="77777777" w:rsidR="00263910" w:rsidRPr="00BB311A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E9606B" w14:textId="656A8814" w:rsidR="00263910" w:rsidRPr="00BB311A" w:rsidRDefault="00263910" w:rsidP="0026391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545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173" w:type="dxa"/>
            <w:vAlign w:val="center"/>
          </w:tcPr>
          <w:p w14:paraId="13249EBF" w14:textId="77777777" w:rsidR="00263910" w:rsidRPr="00BB311A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EACFDD" w14:textId="40F0E511" w:rsidR="00263910" w:rsidRPr="00BB311A" w:rsidRDefault="00BE7E77" w:rsidP="0026391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22</w:t>
            </w:r>
            <w:r w:rsidR="00272F1F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35</w:t>
            </w: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0</w:t>
            </w:r>
            <w:r w:rsidR="00272F1F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38</w:t>
            </w: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0</w:t>
            </w:r>
          </w:p>
        </w:tc>
        <w:tc>
          <w:tcPr>
            <w:tcW w:w="176" w:type="dxa"/>
            <w:vAlign w:val="center"/>
          </w:tcPr>
          <w:p w14:paraId="11354042" w14:textId="77777777" w:rsidR="00263910" w:rsidRPr="00BB311A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EED7E7" w14:textId="5AD6C84D" w:rsidR="00263910" w:rsidRPr="00BB311A" w:rsidRDefault="00BE7E77" w:rsidP="0026391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20</w:t>
            </w:r>
            <w:r w:rsidR="00263910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9</w:t>
            </w: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</w:t>
            </w:r>
            <w:r w:rsidR="00263910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5</w:t>
            </w: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11</w:t>
            </w:r>
          </w:p>
        </w:tc>
      </w:tr>
      <w:tr w:rsidR="00263910" w:rsidRPr="00394066" w14:paraId="5E599415" w14:textId="77777777" w:rsidTr="5E9B901A">
        <w:trPr>
          <w:trHeight w:val="300"/>
          <w:tblHeader/>
        </w:trPr>
        <w:tc>
          <w:tcPr>
            <w:tcW w:w="1904" w:type="dxa"/>
            <w:vAlign w:val="bottom"/>
          </w:tcPr>
          <w:p w14:paraId="519ED64C" w14:textId="77777777" w:rsidR="00263910" w:rsidRPr="00394066" w:rsidRDefault="00263910" w:rsidP="00263910">
            <w:pPr>
              <w:spacing w:line="200" w:lineRule="atLeas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42" w:type="dxa"/>
            <w:vAlign w:val="center"/>
          </w:tcPr>
          <w:p w14:paraId="558FF215" w14:textId="77777777" w:rsidR="00263910" w:rsidRPr="00394066" w:rsidRDefault="00263910" w:rsidP="00263910">
            <w:pPr>
              <w:tabs>
                <w:tab w:val="decimal" w:pos="590"/>
              </w:tabs>
              <w:spacing w:line="200" w:lineRule="atLeast"/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6" w:type="dxa"/>
            <w:vAlign w:val="center"/>
          </w:tcPr>
          <w:p w14:paraId="0E46EC9E" w14:textId="77777777" w:rsidR="00263910" w:rsidRPr="00394066" w:rsidRDefault="00263910" w:rsidP="0026391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4" w:type="dxa"/>
            <w:vAlign w:val="center"/>
          </w:tcPr>
          <w:p w14:paraId="51F02CD5" w14:textId="77777777" w:rsidR="00263910" w:rsidRPr="00394066" w:rsidRDefault="00263910" w:rsidP="00263910">
            <w:pPr>
              <w:shd w:val="clear" w:color="auto" w:fill="FFFFFF"/>
              <w:tabs>
                <w:tab w:val="decimal" w:pos="590"/>
              </w:tabs>
              <w:spacing w:line="200" w:lineRule="atLeast"/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1" w:type="dxa"/>
            <w:vAlign w:val="center"/>
          </w:tcPr>
          <w:p w14:paraId="05F4D381" w14:textId="77777777" w:rsidR="00263910" w:rsidRPr="00394066" w:rsidRDefault="00263910" w:rsidP="0026391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1C62B376" w14:textId="77777777" w:rsidR="00263910" w:rsidRPr="00394066" w:rsidRDefault="00263910" w:rsidP="00263910">
            <w:pPr>
              <w:shd w:val="clear" w:color="auto" w:fill="FFFFFF"/>
              <w:tabs>
                <w:tab w:val="decimal" w:pos="590"/>
              </w:tabs>
              <w:spacing w:line="200" w:lineRule="atLeast"/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118B872B" w14:textId="77777777" w:rsidR="00263910" w:rsidRPr="00394066" w:rsidRDefault="00263910" w:rsidP="0026391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30CD332C" w14:textId="77777777" w:rsidR="00263910" w:rsidRPr="00394066" w:rsidRDefault="00263910" w:rsidP="00263910">
            <w:pPr>
              <w:shd w:val="clear" w:color="auto" w:fill="FFFFFF"/>
              <w:tabs>
                <w:tab w:val="decimal" w:pos="590"/>
              </w:tabs>
              <w:spacing w:line="200" w:lineRule="atLeast"/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0" w:type="dxa"/>
            <w:vAlign w:val="center"/>
          </w:tcPr>
          <w:p w14:paraId="4B30DB73" w14:textId="77777777" w:rsidR="00263910" w:rsidRPr="00394066" w:rsidRDefault="00263910" w:rsidP="0026391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2C5FBB05" w14:textId="77777777" w:rsidR="00263910" w:rsidRPr="00394066" w:rsidRDefault="00263910" w:rsidP="00263910">
            <w:pPr>
              <w:tabs>
                <w:tab w:val="decimal" w:pos="696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6F968C66" w14:textId="77777777" w:rsidR="00263910" w:rsidRPr="00394066" w:rsidRDefault="00263910" w:rsidP="0026391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center"/>
          </w:tcPr>
          <w:p w14:paraId="7D95203C" w14:textId="77777777" w:rsidR="00263910" w:rsidRPr="00394066" w:rsidRDefault="00263910" w:rsidP="0026391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5D028F50" w14:textId="77777777" w:rsidR="00263910" w:rsidRPr="00394066" w:rsidRDefault="00263910" w:rsidP="0026391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  <w:vAlign w:val="center"/>
          </w:tcPr>
          <w:p w14:paraId="4640D118" w14:textId="77777777" w:rsidR="00263910" w:rsidRPr="00394066" w:rsidRDefault="00263910" w:rsidP="0026391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6" w:type="dxa"/>
            <w:vAlign w:val="center"/>
          </w:tcPr>
          <w:p w14:paraId="3FA2682D" w14:textId="77777777" w:rsidR="00263910" w:rsidRPr="00394066" w:rsidRDefault="00263910" w:rsidP="0026391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5" w:type="dxa"/>
            <w:vAlign w:val="center"/>
          </w:tcPr>
          <w:p w14:paraId="548353BF" w14:textId="77777777" w:rsidR="00263910" w:rsidRPr="00394066" w:rsidRDefault="00263910" w:rsidP="0026391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4D30B894" w14:textId="77777777" w:rsidR="00263910" w:rsidRPr="00394066" w:rsidRDefault="00263910" w:rsidP="0026391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6125D8B6" w14:textId="77777777" w:rsidR="00263910" w:rsidRPr="00394066" w:rsidRDefault="00263910" w:rsidP="00263910">
            <w:pPr>
              <w:tabs>
                <w:tab w:val="decimal" w:pos="552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03F79AE2" w14:textId="77777777" w:rsidR="00263910" w:rsidRPr="00394066" w:rsidRDefault="00263910" w:rsidP="00263910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4CFD7EA2" w14:textId="77777777" w:rsidR="00263910" w:rsidRPr="00394066" w:rsidRDefault="00263910" w:rsidP="00263910">
            <w:pPr>
              <w:tabs>
                <w:tab w:val="decimal" w:pos="594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9" w:type="dxa"/>
            <w:vAlign w:val="center"/>
          </w:tcPr>
          <w:p w14:paraId="33EFDEF9" w14:textId="77777777" w:rsidR="00263910" w:rsidRPr="00394066" w:rsidRDefault="00263910" w:rsidP="00263910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1449D34C" w14:textId="77777777" w:rsidR="00263910" w:rsidRPr="00394066" w:rsidRDefault="00263910" w:rsidP="00263910">
            <w:pPr>
              <w:tabs>
                <w:tab w:val="decimal" w:pos="696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6" w:type="dxa"/>
            <w:vAlign w:val="center"/>
          </w:tcPr>
          <w:p w14:paraId="6F3BC01B" w14:textId="77777777" w:rsidR="00263910" w:rsidRPr="00394066" w:rsidRDefault="00263910" w:rsidP="00263910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6245C02C" w14:textId="77777777" w:rsidR="00263910" w:rsidRPr="00394066" w:rsidRDefault="00263910" w:rsidP="00263910">
            <w:pPr>
              <w:tabs>
                <w:tab w:val="decimal" w:pos="678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28EA3546" w14:textId="77777777" w:rsidR="00263910" w:rsidRPr="00394066" w:rsidRDefault="00263910" w:rsidP="00263910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3C0A7760" w14:textId="77777777" w:rsidR="00263910" w:rsidRPr="00394066" w:rsidRDefault="00263910" w:rsidP="00263910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6" w:type="dxa"/>
            <w:vAlign w:val="center"/>
          </w:tcPr>
          <w:p w14:paraId="78927982" w14:textId="77777777" w:rsidR="00263910" w:rsidRPr="00394066" w:rsidRDefault="00263910" w:rsidP="00263910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264C760D" w14:textId="77777777" w:rsidR="00263910" w:rsidRPr="00394066" w:rsidRDefault="00263910" w:rsidP="00263910">
            <w:pPr>
              <w:tabs>
                <w:tab w:val="decimal" w:pos="645"/>
                <w:tab w:val="decimal" w:pos="762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</w:tr>
      <w:tr w:rsidR="00263910" w:rsidRPr="00394066" w14:paraId="3EFA18E9" w14:textId="77777777" w:rsidTr="5E9B901A">
        <w:trPr>
          <w:trHeight w:val="300"/>
          <w:tblHeader/>
        </w:trPr>
        <w:tc>
          <w:tcPr>
            <w:tcW w:w="2746" w:type="dxa"/>
            <w:gridSpan w:val="2"/>
            <w:vAlign w:val="center"/>
          </w:tcPr>
          <w:p w14:paraId="3AC6A759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3837A1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176" w:type="dxa"/>
            <w:vAlign w:val="center"/>
          </w:tcPr>
          <w:p w14:paraId="720EDB51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4" w:type="dxa"/>
            <w:vAlign w:val="center"/>
          </w:tcPr>
          <w:p w14:paraId="3F00B866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1" w:type="dxa"/>
            <w:vAlign w:val="center"/>
          </w:tcPr>
          <w:p w14:paraId="19AEF234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678E83DD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6165A05B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12C5B28E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0" w:type="dxa"/>
            <w:vAlign w:val="center"/>
          </w:tcPr>
          <w:p w14:paraId="455FAFDA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02EA15DE" w14:textId="77777777" w:rsidR="00263910" w:rsidRPr="00394066" w:rsidRDefault="00263910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695586B1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center"/>
          </w:tcPr>
          <w:p w14:paraId="111D121E" w14:textId="77777777" w:rsidR="00263910" w:rsidRPr="00112484" w:rsidRDefault="0026391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234CBCE7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  <w:vAlign w:val="center"/>
          </w:tcPr>
          <w:p w14:paraId="51F79FA4" w14:textId="77777777" w:rsidR="00263910" w:rsidRPr="00112484" w:rsidRDefault="0026391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176" w:type="dxa"/>
            <w:vAlign w:val="center"/>
          </w:tcPr>
          <w:p w14:paraId="23B4397C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5" w:type="dxa"/>
            <w:vAlign w:val="center"/>
          </w:tcPr>
          <w:p w14:paraId="540E1AE5" w14:textId="77777777" w:rsidR="00263910" w:rsidRPr="00112484" w:rsidRDefault="0026391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3C2A9CA8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49C8AE39" w14:textId="77777777" w:rsidR="00263910" w:rsidRPr="00112484" w:rsidRDefault="00263910" w:rsidP="0026391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32D0AEB4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0ACAFBBF" w14:textId="77777777" w:rsidR="00263910" w:rsidRPr="00512F68" w:rsidRDefault="00263910" w:rsidP="0026391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179" w:type="dxa"/>
            <w:vAlign w:val="center"/>
          </w:tcPr>
          <w:p w14:paraId="28288563" w14:textId="77777777" w:rsidR="00263910" w:rsidRPr="00394066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3591E6E1" w14:textId="77777777" w:rsidR="00263910" w:rsidRPr="00394066" w:rsidRDefault="00263910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6" w:type="dxa"/>
            <w:vAlign w:val="center"/>
          </w:tcPr>
          <w:p w14:paraId="39531D41" w14:textId="77777777" w:rsidR="00263910" w:rsidRPr="00394066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44962672" w14:textId="77777777" w:rsidR="00263910" w:rsidRPr="00394066" w:rsidRDefault="00263910" w:rsidP="0026391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4F4DC977" w14:textId="77777777" w:rsidR="00263910" w:rsidRPr="00394066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7636C334" w14:textId="77777777" w:rsidR="00263910" w:rsidRPr="00C75D58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6" w:type="dxa"/>
            <w:vAlign w:val="center"/>
          </w:tcPr>
          <w:p w14:paraId="2DEB8E17" w14:textId="77777777" w:rsidR="00263910" w:rsidRPr="00394066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40B6C6EC" w14:textId="77777777" w:rsidR="00263910" w:rsidRPr="001A3199" w:rsidRDefault="00263910" w:rsidP="00263910">
            <w:pPr>
              <w:tabs>
                <w:tab w:val="decimal" w:pos="645"/>
                <w:tab w:val="decimal" w:pos="762"/>
              </w:tabs>
              <w:ind w:right="-61"/>
              <w:contextualSpacing/>
              <w:rPr>
                <w:rFonts w:asciiTheme="majorBidi" w:hAnsiTheme="majorBidi" w:cs="Angsana New"/>
                <w:szCs w:val="22"/>
                <w:cs/>
              </w:rPr>
            </w:pPr>
          </w:p>
        </w:tc>
      </w:tr>
      <w:tr w:rsidR="00263910" w:rsidRPr="00394066" w14:paraId="4705F085" w14:textId="77777777" w:rsidTr="5E9B901A">
        <w:trPr>
          <w:trHeight w:val="300"/>
          <w:tblHeader/>
        </w:trPr>
        <w:tc>
          <w:tcPr>
            <w:tcW w:w="1904" w:type="dxa"/>
            <w:vAlign w:val="center"/>
          </w:tcPr>
          <w:p w14:paraId="1B9A7FEF" w14:textId="77777777" w:rsidR="00263910" w:rsidRPr="007D66D7" w:rsidRDefault="00263910" w:rsidP="00263910">
            <w:pPr>
              <w:contextualSpacing/>
              <w:rPr>
                <w:rFonts w:asciiTheme="majorBidi" w:hAnsiTheme="majorBidi"/>
                <w:szCs w:val="22"/>
                <w:cs/>
              </w:rPr>
            </w:pPr>
            <w:r w:rsidRPr="007D66D7">
              <w:rPr>
                <w:rFonts w:asciiTheme="majorBidi" w:hAnsiTheme="majorBidi" w:cs="Angsana New" w:hint="cs"/>
                <w:szCs w:val="22"/>
                <w:cs/>
              </w:rPr>
              <w:t>ณ</w:t>
            </w:r>
            <w:r w:rsidRPr="007D66D7">
              <w:rPr>
                <w:rFonts w:asciiTheme="majorBidi" w:hAnsiTheme="majorBidi" w:cs="Angsana New"/>
                <w:szCs w:val="22"/>
                <w:cs/>
              </w:rPr>
              <w:t xml:space="preserve"> </w:t>
            </w:r>
            <w:r w:rsidRPr="007D66D7">
              <w:rPr>
                <w:rFonts w:asciiTheme="majorBidi" w:hAnsiTheme="majorBidi" w:cs="Angsana New" w:hint="cs"/>
                <w:szCs w:val="22"/>
                <w:cs/>
              </w:rPr>
              <w:t>เวลาใดเวลาหนึ่ง</w:t>
            </w:r>
          </w:p>
        </w:tc>
        <w:tc>
          <w:tcPr>
            <w:tcW w:w="842" w:type="dxa"/>
            <w:vAlign w:val="center"/>
          </w:tcPr>
          <w:p w14:paraId="112AACC6" w14:textId="2F720BD0" w:rsidR="00263910" w:rsidRPr="00394066" w:rsidRDefault="00BE7E77" w:rsidP="5E9B901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lang w:val="en-US"/>
              </w:rPr>
            </w:pPr>
            <w:r w:rsidRPr="00BE7E77">
              <w:rPr>
                <w:rFonts w:asciiTheme="majorBidi" w:hAnsiTheme="majorBidi" w:cstheme="majorBidi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lang w:val="en-US"/>
              </w:rPr>
              <w:t>7</w:t>
            </w:r>
            <w:r w:rsidR="0AC0F264" w:rsidRPr="5E9B901A">
              <w:rPr>
                <w:rFonts w:asciiTheme="majorBidi" w:hAnsiTheme="majorBidi" w:cstheme="majorBidi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lang w:val="en-US"/>
              </w:rPr>
              <w:t>9</w:t>
            </w:r>
            <w:r w:rsidR="0AC0F264" w:rsidRPr="5E9B901A">
              <w:rPr>
                <w:rFonts w:asciiTheme="majorBidi" w:hAnsiTheme="majorBidi" w:cstheme="majorBidi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lang w:val="en-US"/>
              </w:rPr>
              <w:t>479</w:t>
            </w:r>
            <w:r w:rsidR="0AC0F264" w:rsidRPr="5E9B901A">
              <w:rPr>
                <w:rFonts w:asciiTheme="majorBidi" w:hAnsiTheme="majorBidi" w:cstheme="majorBidi"/>
                <w:lang w:val="en-US"/>
              </w:rPr>
              <w:t xml:space="preserve">  </w:t>
            </w:r>
          </w:p>
        </w:tc>
        <w:tc>
          <w:tcPr>
            <w:tcW w:w="176" w:type="dxa"/>
            <w:vAlign w:val="center"/>
          </w:tcPr>
          <w:p w14:paraId="2D32DD35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4" w:type="dxa"/>
            <w:vAlign w:val="center"/>
          </w:tcPr>
          <w:p w14:paraId="135CF35A" w14:textId="3B1E25E3" w:rsidR="00263910" w:rsidRPr="00F86F53" w:rsidRDefault="00BE7E77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263910">
              <w:rPr>
                <w:rFonts w:asciiTheme="majorBidi" w:hAnsiTheme="majorBidi" w:cstheme="majorBidi"/>
                <w:szCs w:val="22"/>
              </w:rPr>
              <w:t>,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64</w:t>
            </w: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0</w:t>
            </w:r>
            <w:r w:rsidR="00263910">
              <w:rPr>
                <w:rFonts w:asciiTheme="majorBidi" w:hAnsiTheme="majorBidi" w:cstheme="majorBidi"/>
                <w:szCs w:val="22"/>
              </w:rPr>
              <w:t>,</w:t>
            </w: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022</w:t>
            </w:r>
          </w:p>
        </w:tc>
        <w:tc>
          <w:tcPr>
            <w:tcW w:w="161" w:type="dxa"/>
            <w:vAlign w:val="center"/>
          </w:tcPr>
          <w:p w14:paraId="6FF086E7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7974497F" w14:textId="2FF7106F" w:rsidR="00263910" w:rsidRPr="00160CB6" w:rsidRDefault="004C49B0" w:rsidP="5E9B901A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lang w:val="en-US"/>
              </w:rPr>
            </w:pPr>
            <w:r w:rsidRPr="004C49B0">
              <w:rPr>
                <w:rFonts w:asciiTheme="majorBidi" w:hAnsiTheme="majorBidi" w:cstheme="majorBidi"/>
                <w:lang w:val="en-US"/>
              </w:rPr>
              <w:t>3</w:t>
            </w:r>
            <w:r w:rsidR="00A936FF" w:rsidRPr="5E9B901A">
              <w:rPr>
                <w:rFonts w:asciiTheme="majorBidi" w:hAnsiTheme="majorBidi" w:cstheme="majorBidi"/>
              </w:rPr>
              <w:t>,</w:t>
            </w:r>
            <w:r w:rsidRPr="004C49B0">
              <w:rPr>
                <w:rFonts w:asciiTheme="majorBidi" w:hAnsiTheme="majorBidi" w:cstheme="majorBidi"/>
                <w:lang w:val="en-US"/>
              </w:rPr>
              <w:t>997</w:t>
            </w:r>
            <w:r w:rsidR="3C535251" w:rsidRPr="5E9B901A">
              <w:rPr>
                <w:rFonts w:asciiTheme="majorBidi" w:hAnsiTheme="majorBidi" w:cstheme="majorBidi"/>
              </w:rPr>
              <w:t>,</w:t>
            </w:r>
            <w:r w:rsidRPr="004C49B0">
              <w:rPr>
                <w:rFonts w:asciiTheme="majorBidi" w:hAnsiTheme="majorBidi" w:cstheme="majorBidi"/>
                <w:lang w:val="en-US"/>
              </w:rPr>
              <w:t>946</w:t>
            </w:r>
          </w:p>
        </w:tc>
        <w:tc>
          <w:tcPr>
            <w:tcW w:w="173" w:type="dxa"/>
            <w:vAlign w:val="center"/>
          </w:tcPr>
          <w:p w14:paraId="7D347775" w14:textId="77777777" w:rsidR="00263910" w:rsidRPr="00160CB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60D7BA1D" w14:textId="38C4215A" w:rsidR="00263910" w:rsidRPr="00160CB6" w:rsidRDefault="004C49B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4C49B0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="00263910">
              <w:rPr>
                <w:rFonts w:asciiTheme="majorBidi" w:hAnsiTheme="majorBidi" w:cstheme="majorBidi"/>
                <w:szCs w:val="22"/>
              </w:rPr>
              <w:t>,</w:t>
            </w:r>
            <w:r w:rsidRPr="004C49B0">
              <w:rPr>
                <w:rFonts w:asciiTheme="majorBidi" w:hAnsiTheme="majorBidi" w:cstheme="majorBidi"/>
                <w:szCs w:val="22"/>
                <w:lang w:val="en-US"/>
              </w:rPr>
              <w:t>993</w:t>
            </w:r>
            <w:r w:rsidR="00263910">
              <w:rPr>
                <w:rFonts w:asciiTheme="majorBidi" w:hAnsiTheme="majorBidi" w:cstheme="majorBidi"/>
                <w:szCs w:val="22"/>
              </w:rPr>
              <w:t>,</w:t>
            </w:r>
            <w:r w:rsidR="00BE7E77" w:rsidRPr="00BE7E77">
              <w:rPr>
                <w:rFonts w:asciiTheme="majorBidi" w:hAnsiTheme="majorBidi" w:cstheme="majorBidi"/>
                <w:szCs w:val="22"/>
                <w:lang w:val="en-US"/>
              </w:rPr>
              <w:t>200</w:t>
            </w:r>
          </w:p>
        </w:tc>
        <w:tc>
          <w:tcPr>
            <w:tcW w:w="170" w:type="dxa"/>
            <w:vAlign w:val="center"/>
          </w:tcPr>
          <w:p w14:paraId="4F0BD90E" w14:textId="77777777" w:rsidR="00263910" w:rsidRPr="00160CB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1492C4DB" w14:textId="3BDE6D1E" w:rsidR="00263910" w:rsidRPr="00160CB6" w:rsidRDefault="00BE7E77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lang w:val="en-US"/>
              </w:rPr>
            </w:pPr>
            <w:r w:rsidRPr="00BE7E77">
              <w:rPr>
                <w:rFonts w:asciiTheme="majorBidi" w:hAnsiTheme="majorBidi" w:cstheme="majorBidi"/>
                <w:lang w:val="en-US"/>
              </w:rPr>
              <w:t>21</w:t>
            </w:r>
            <w:r w:rsidR="00A936FF" w:rsidRPr="429094E5">
              <w:rPr>
                <w:rFonts w:asciiTheme="majorBidi" w:hAnsiTheme="majorBidi" w:cstheme="majorBidi"/>
              </w:rPr>
              <w:t>,</w:t>
            </w:r>
            <w:r w:rsidR="004C49B0" w:rsidRPr="004C49B0">
              <w:rPr>
                <w:rFonts w:asciiTheme="majorBidi" w:hAnsiTheme="majorBidi" w:cstheme="majorBidi"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lang w:val="en-US"/>
              </w:rPr>
              <w:t>7</w:t>
            </w:r>
            <w:r w:rsidR="00A936FF" w:rsidRPr="429094E5">
              <w:rPr>
                <w:rFonts w:asciiTheme="majorBidi" w:hAnsiTheme="majorBidi" w:cstheme="majorBidi"/>
              </w:rPr>
              <w:t>,</w:t>
            </w:r>
            <w:r w:rsidR="004C49B0" w:rsidRPr="004C49B0">
              <w:rPr>
                <w:rFonts w:asciiTheme="majorBidi" w:hAnsiTheme="majorBidi" w:cstheme="majorBidi"/>
                <w:lang w:val="en-US"/>
              </w:rPr>
              <w:t>4</w:t>
            </w:r>
            <w:r w:rsidRPr="00BE7E77">
              <w:rPr>
                <w:rFonts w:asciiTheme="majorBidi" w:hAnsiTheme="majorBidi" w:cstheme="majorBidi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73" w:type="dxa"/>
            <w:vAlign w:val="center"/>
          </w:tcPr>
          <w:p w14:paraId="5D96C612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center"/>
          </w:tcPr>
          <w:p w14:paraId="7C39896F" w14:textId="696ABBF2" w:rsidR="00263910" w:rsidRPr="00112484" w:rsidRDefault="00BE7E77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263910">
              <w:rPr>
                <w:rFonts w:asciiTheme="majorBidi" w:hAnsiTheme="majorBidi" w:cstheme="majorBidi"/>
                <w:szCs w:val="22"/>
              </w:rPr>
              <w:t>,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633</w:t>
            </w:r>
            <w:r w:rsidR="00263910">
              <w:rPr>
                <w:rFonts w:asciiTheme="majorBidi" w:hAnsiTheme="majorBidi" w:cstheme="majorBidi"/>
                <w:szCs w:val="22"/>
              </w:rPr>
              <w:t>,</w:t>
            </w: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222</w:t>
            </w:r>
          </w:p>
        </w:tc>
        <w:tc>
          <w:tcPr>
            <w:tcW w:w="173" w:type="dxa"/>
            <w:vAlign w:val="center"/>
          </w:tcPr>
          <w:p w14:paraId="465A72EA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  <w:vAlign w:val="center"/>
          </w:tcPr>
          <w:p w14:paraId="16F76423" w14:textId="5E4D4136" w:rsidR="00263910" w:rsidRPr="00112484" w:rsidRDefault="004C49B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3</w:t>
            </w:r>
            <w:r w:rsidR="00BE7E77" w:rsidRPr="00BE7E77">
              <w:rPr>
                <w:rFonts w:asciiTheme="majorBidi" w:hAnsiTheme="majorBidi" w:cs="Angsana New"/>
                <w:szCs w:val="22"/>
                <w:lang w:val="en-US"/>
              </w:rPr>
              <w:t>2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3</w:t>
            </w:r>
            <w:r w:rsidR="00A1581E">
              <w:rPr>
                <w:rFonts w:asciiTheme="majorBidi" w:hAnsiTheme="majorBidi" w:cs="Angsana New"/>
                <w:szCs w:val="22"/>
              </w:rPr>
              <w:t>,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9</w:t>
            </w:r>
            <w:r w:rsidR="00BE7E77"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9</w:t>
            </w:r>
          </w:p>
        </w:tc>
        <w:tc>
          <w:tcPr>
            <w:tcW w:w="176" w:type="dxa"/>
            <w:vAlign w:val="center"/>
          </w:tcPr>
          <w:p w14:paraId="2BC9401F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5" w:type="dxa"/>
            <w:vAlign w:val="center"/>
          </w:tcPr>
          <w:p w14:paraId="62ADC1F2" w14:textId="10F88897" w:rsidR="00263910" w:rsidRPr="00112484" w:rsidRDefault="004C49B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336</w:t>
            </w:r>
            <w:r w:rsidR="00263910">
              <w:rPr>
                <w:rFonts w:asciiTheme="majorBidi" w:hAnsiTheme="majorBidi" w:cs="Angsana New"/>
                <w:szCs w:val="22"/>
              </w:rPr>
              <w:t>,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843</w:t>
            </w:r>
          </w:p>
        </w:tc>
        <w:tc>
          <w:tcPr>
            <w:tcW w:w="183" w:type="dxa"/>
            <w:vAlign w:val="center"/>
          </w:tcPr>
          <w:p w14:paraId="3EF65534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B2F8223" w14:textId="51455CDB" w:rsidR="00263910" w:rsidRPr="00112484" w:rsidRDefault="00BE7E77" w:rsidP="0026391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="Angsana New"/>
              </w:rPr>
            </w:pPr>
            <w:r w:rsidRPr="00BE7E77">
              <w:rPr>
                <w:rFonts w:asciiTheme="majorBidi" w:hAnsiTheme="majorBidi" w:cs="Angsana New"/>
                <w:lang w:val="en-US"/>
              </w:rPr>
              <w:t>10</w:t>
            </w:r>
            <w:r w:rsidR="00B0505D" w:rsidRPr="62F83A96">
              <w:rPr>
                <w:rFonts w:asciiTheme="majorBidi" w:hAnsiTheme="majorBidi" w:cs="Angsana New"/>
              </w:rPr>
              <w:t>,</w:t>
            </w:r>
            <w:r w:rsidR="004C49B0" w:rsidRPr="004C49B0">
              <w:rPr>
                <w:rFonts w:asciiTheme="majorBidi" w:hAnsiTheme="majorBidi" w:cs="Angsana New"/>
                <w:lang w:val="en-US"/>
              </w:rPr>
              <w:t>948</w:t>
            </w:r>
          </w:p>
        </w:tc>
        <w:tc>
          <w:tcPr>
            <w:tcW w:w="173" w:type="dxa"/>
            <w:vAlign w:val="center"/>
          </w:tcPr>
          <w:p w14:paraId="38A02ED0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7430C0F1" w14:textId="61768AD0" w:rsidR="00263910" w:rsidRPr="00512F68" w:rsidRDefault="004C49B0" w:rsidP="0026391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3</w:t>
            </w:r>
            <w:r w:rsidR="00263910">
              <w:rPr>
                <w:rFonts w:asciiTheme="majorBidi" w:hAnsiTheme="majorBidi" w:cs="Angsana New"/>
                <w:szCs w:val="22"/>
              </w:rPr>
              <w:t>,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8</w:t>
            </w:r>
            <w:r w:rsidR="00BE7E77" w:rsidRPr="00BE7E77">
              <w:rPr>
                <w:rFonts w:asciiTheme="majorBidi" w:hAnsiTheme="majorBidi" w:cs="Angsana New"/>
                <w:szCs w:val="22"/>
                <w:lang w:val="en-US"/>
              </w:rPr>
              <w:t>00</w:t>
            </w:r>
          </w:p>
        </w:tc>
        <w:tc>
          <w:tcPr>
            <w:tcW w:w="179" w:type="dxa"/>
            <w:vAlign w:val="center"/>
          </w:tcPr>
          <w:p w14:paraId="0D66E686" w14:textId="77777777" w:rsidR="00263910" w:rsidRPr="00394066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3FA657A8" w14:textId="695142EA" w:rsidR="00263910" w:rsidRPr="00394066" w:rsidRDefault="008F4812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</w:rPr>
            </w:pPr>
            <w:r w:rsidRPr="213D6370">
              <w:rPr>
                <w:rFonts w:asciiTheme="majorBidi" w:hAnsiTheme="majorBidi" w:cstheme="majorBidi"/>
              </w:rPr>
              <w:t>(</w:t>
            </w:r>
            <w:r w:rsidR="004C49B0" w:rsidRPr="004C49B0">
              <w:rPr>
                <w:rFonts w:asciiTheme="majorBidi" w:hAnsiTheme="majorBidi" w:cstheme="majorBidi"/>
                <w:lang w:val="en-US"/>
              </w:rPr>
              <w:t>8</w:t>
            </w:r>
            <w:r w:rsidR="00BE7E77" w:rsidRPr="00BE7E77">
              <w:rPr>
                <w:rFonts w:asciiTheme="majorBidi" w:hAnsiTheme="majorBidi" w:cstheme="majorBidi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lang w:val="en-US"/>
              </w:rPr>
              <w:t>9</w:t>
            </w:r>
            <w:r w:rsidRPr="213D6370">
              <w:rPr>
                <w:rFonts w:asciiTheme="majorBidi" w:hAnsiTheme="majorBidi" w:cstheme="majorBidi"/>
              </w:rPr>
              <w:t>,</w:t>
            </w:r>
            <w:r w:rsidR="004C49B0" w:rsidRPr="004C49B0">
              <w:rPr>
                <w:rFonts w:asciiTheme="majorBidi" w:hAnsiTheme="majorBidi" w:cstheme="majorBidi"/>
                <w:lang w:val="en-US"/>
              </w:rPr>
              <w:t>533</w:t>
            </w:r>
            <w:r w:rsidRPr="213D637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6" w:type="dxa"/>
            <w:vAlign w:val="center"/>
          </w:tcPr>
          <w:p w14:paraId="6B7D8B9D" w14:textId="77777777" w:rsidR="00263910" w:rsidRPr="00394066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4A620018" w14:textId="0A476BEA" w:rsidR="00263910" w:rsidRPr="00394066" w:rsidRDefault="00263910" w:rsidP="0026391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BE7E77" w:rsidRPr="00BE7E7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35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98</w:t>
            </w:r>
            <w:r w:rsidR="00BE7E77" w:rsidRPr="00BE7E77">
              <w:rPr>
                <w:rFonts w:asciiTheme="majorBidi" w:hAnsiTheme="majorBidi" w:cstheme="majorBidi"/>
                <w:szCs w:val="22"/>
                <w:lang w:val="en-US"/>
              </w:rPr>
              <w:t>0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73" w:type="dxa"/>
            <w:vAlign w:val="center"/>
          </w:tcPr>
          <w:p w14:paraId="2CAA6E83" w14:textId="77777777" w:rsidR="00263910" w:rsidRPr="00394066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215E709B" w14:textId="3C1E27E8" w:rsidR="00263910" w:rsidRPr="00512F68" w:rsidRDefault="00BE7E77" w:rsidP="00263910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</w:rPr>
            </w:pPr>
            <w:r w:rsidRPr="00BE7E77">
              <w:rPr>
                <w:rFonts w:asciiTheme="majorBidi" w:hAnsiTheme="majorBidi" w:cs="Angsana New"/>
                <w:lang w:val="en-US"/>
              </w:rPr>
              <w:t>20</w:t>
            </w:r>
            <w:r w:rsidR="00AE5E54" w:rsidRPr="15E34AEF">
              <w:rPr>
                <w:rFonts w:asciiTheme="majorBidi" w:hAnsiTheme="majorBidi" w:cs="Angsana New"/>
              </w:rPr>
              <w:t>,</w:t>
            </w:r>
            <w:r w:rsidR="004C49B0" w:rsidRPr="004C49B0">
              <w:rPr>
                <w:rFonts w:asciiTheme="majorBidi" w:hAnsiTheme="majorBidi" w:cs="Angsana New"/>
                <w:lang w:val="en-US"/>
              </w:rPr>
              <w:t>84</w:t>
            </w:r>
            <w:r w:rsidRPr="00BE7E77">
              <w:rPr>
                <w:rFonts w:asciiTheme="majorBidi" w:hAnsiTheme="majorBidi" w:cs="Angsana New"/>
                <w:lang w:val="en-US"/>
              </w:rPr>
              <w:t>2</w:t>
            </w:r>
            <w:r w:rsidR="00AE5E54" w:rsidRPr="15E34AEF">
              <w:rPr>
                <w:rFonts w:asciiTheme="majorBidi" w:hAnsiTheme="majorBidi" w:cs="Angsana New"/>
              </w:rPr>
              <w:t>,</w:t>
            </w:r>
            <w:r w:rsidR="004C49B0" w:rsidRPr="004C49B0">
              <w:rPr>
                <w:rFonts w:asciiTheme="majorBidi" w:hAnsiTheme="majorBidi" w:cs="Angsana New"/>
                <w:lang w:val="en-US"/>
              </w:rPr>
              <w:t>759</w:t>
            </w:r>
          </w:p>
        </w:tc>
        <w:tc>
          <w:tcPr>
            <w:tcW w:w="176" w:type="dxa"/>
            <w:vAlign w:val="center"/>
          </w:tcPr>
          <w:p w14:paraId="3F12BC0E" w14:textId="77777777" w:rsidR="00263910" w:rsidRPr="00394066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4CC54571" w14:textId="33A39DB8" w:rsidR="00263910" w:rsidRPr="001A3199" w:rsidRDefault="00BE7E77" w:rsidP="0026391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8</w:t>
            </w:r>
            <w:r w:rsidR="00263910">
              <w:rPr>
                <w:rFonts w:asciiTheme="majorBidi" w:hAnsiTheme="majorBidi" w:cs="Angsana New"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837</w:t>
            </w:r>
            <w:r w:rsidR="00263910">
              <w:rPr>
                <w:rFonts w:asciiTheme="majorBidi" w:hAnsiTheme="majorBidi" w:cs="Angsana New"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885</w:t>
            </w:r>
          </w:p>
        </w:tc>
      </w:tr>
      <w:tr w:rsidR="007F49EB" w:rsidRPr="00394066" w14:paraId="3ACE421B" w14:textId="77777777" w:rsidTr="5E9B901A">
        <w:trPr>
          <w:trHeight w:val="300"/>
          <w:tblHeader/>
        </w:trPr>
        <w:tc>
          <w:tcPr>
            <w:tcW w:w="1904" w:type="dxa"/>
            <w:vAlign w:val="center"/>
          </w:tcPr>
          <w:p w14:paraId="49E8EA71" w14:textId="77777777" w:rsidR="00263910" w:rsidRPr="007D66D7" w:rsidRDefault="00263910" w:rsidP="00263910">
            <w:pPr>
              <w:contextualSpacing/>
              <w:rPr>
                <w:rFonts w:asciiTheme="majorBidi" w:hAnsiTheme="majorBidi"/>
                <w:szCs w:val="22"/>
                <w:cs/>
              </w:rPr>
            </w:pPr>
            <w:r w:rsidRPr="007D66D7">
              <w:rPr>
                <w:rFonts w:asciiTheme="majorBidi" w:hAnsiTheme="majorBidi" w:cs="Angsana New" w:hint="cs"/>
                <w:szCs w:val="22"/>
                <w:cs/>
              </w:rPr>
              <w:t>ตลอดช่วงเวลาหนึ่ง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14:paraId="0776DFE0" w14:textId="2BBE2142" w:rsidR="00263910" w:rsidRPr="000F2327" w:rsidRDefault="00A936FF" w:rsidP="00263910">
            <w:pPr>
              <w:tabs>
                <w:tab w:val="decimal" w:pos="2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176" w:type="dxa"/>
            <w:vAlign w:val="center"/>
          </w:tcPr>
          <w:p w14:paraId="76773A49" w14:textId="77777777" w:rsidR="00263910" w:rsidRPr="000F2327" w:rsidRDefault="00263910" w:rsidP="00263910">
            <w:pPr>
              <w:tabs>
                <w:tab w:val="decimal" w:pos="300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14:paraId="5703FF46" w14:textId="5EFFBC2A" w:rsidR="00263910" w:rsidRPr="000F2327" w:rsidRDefault="00263910" w:rsidP="00263910">
            <w:pPr>
              <w:tabs>
                <w:tab w:val="decimal" w:pos="2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161" w:type="dxa"/>
            <w:vAlign w:val="center"/>
          </w:tcPr>
          <w:p w14:paraId="4F650AE7" w14:textId="77777777" w:rsidR="00263910" w:rsidRPr="000F2327" w:rsidRDefault="00263910" w:rsidP="00263910">
            <w:pPr>
              <w:tabs>
                <w:tab w:val="decimal" w:pos="300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901" w:type="dxa"/>
            <w:gridSpan w:val="2"/>
            <w:tcBorders>
              <w:bottom w:val="single" w:sz="4" w:space="0" w:color="auto"/>
            </w:tcBorders>
            <w:vAlign w:val="center"/>
          </w:tcPr>
          <w:p w14:paraId="72601E06" w14:textId="459EB963" w:rsidR="00263910" w:rsidRPr="000F2327" w:rsidRDefault="00A936FF" w:rsidP="00263910">
            <w:pPr>
              <w:tabs>
                <w:tab w:val="decimal" w:pos="156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173" w:type="dxa"/>
            <w:vAlign w:val="center"/>
          </w:tcPr>
          <w:p w14:paraId="6C6CD1C6" w14:textId="77777777" w:rsidR="00263910" w:rsidRPr="000F2327" w:rsidRDefault="00263910" w:rsidP="00263910">
            <w:pPr>
              <w:tabs>
                <w:tab w:val="decimal" w:pos="300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14:paraId="25B8940A" w14:textId="52430ECE" w:rsidR="00263910" w:rsidRPr="000F2327" w:rsidRDefault="00263910" w:rsidP="00263910">
            <w:pPr>
              <w:tabs>
                <w:tab w:val="decimal" w:pos="1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170" w:type="dxa"/>
            <w:vAlign w:val="center"/>
          </w:tcPr>
          <w:p w14:paraId="351407E5" w14:textId="77777777" w:rsidR="00263910" w:rsidRPr="000F2327" w:rsidRDefault="00263910" w:rsidP="00263910">
            <w:pPr>
              <w:tabs>
                <w:tab w:val="decimal" w:pos="300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5C7FA1E0" w14:textId="06347419" w:rsidR="00263910" w:rsidRPr="000F2327" w:rsidRDefault="00A936FF" w:rsidP="00263910">
            <w:pPr>
              <w:tabs>
                <w:tab w:val="decimal" w:pos="12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173" w:type="dxa"/>
            <w:vAlign w:val="center"/>
          </w:tcPr>
          <w:p w14:paraId="2771E55E" w14:textId="77777777" w:rsidR="00263910" w:rsidRPr="000F2327" w:rsidRDefault="00263910" w:rsidP="00263910">
            <w:pPr>
              <w:tabs>
                <w:tab w:val="decimal" w:pos="300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14:paraId="57791C91" w14:textId="4B9B3223" w:rsidR="00263910" w:rsidRPr="000F2327" w:rsidRDefault="00263910" w:rsidP="00263910">
            <w:pPr>
              <w:tabs>
                <w:tab w:val="decimal" w:pos="30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173" w:type="dxa"/>
            <w:vAlign w:val="center"/>
          </w:tcPr>
          <w:p w14:paraId="5C49C336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14D2D4F9" w14:textId="72320CC3" w:rsidR="00263910" w:rsidRPr="00112484" w:rsidRDefault="00BE7E77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A1581E">
              <w:rPr>
                <w:rFonts w:asciiTheme="majorBidi" w:hAnsiTheme="majorBidi" w:cs="Angsana New"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497</w:t>
            </w:r>
            <w:r w:rsidR="00A1581E">
              <w:rPr>
                <w:rFonts w:asciiTheme="majorBidi" w:hAnsiTheme="majorBidi" w:cs="Angsana New"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744</w:t>
            </w:r>
          </w:p>
        </w:tc>
        <w:tc>
          <w:tcPr>
            <w:tcW w:w="176" w:type="dxa"/>
            <w:vAlign w:val="center"/>
          </w:tcPr>
          <w:p w14:paraId="77410C93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158C657B" w14:textId="4AA9FF48" w:rsidR="00263910" w:rsidRPr="00112484" w:rsidRDefault="00BE7E77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263910">
              <w:rPr>
                <w:rFonts w:asciiTheme="majorBidi" w:hAnsiTheme="majorBidi" w:cs="Angsana New"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4</w:t>
            </w: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0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5</w:t>
            </w:r>
            <w:r w:rsidR="00263910">
              <w:rPr>
                <w:rFonts w:asciiTheme="majorBidi" w:hAnsiTheme="majorBidi" w:cs="Angsana New"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584</w:t>
            </w:r>
          </w:p>
        </w:tc>
        <w:tc>
          <w:tcPr>
            <w:tcW w:w="183" w:type="dxa"/>
            <w:vAlign w:val="center"/>
          </w:tcPr>
          <w:p w14:paraId="461DDFBF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14:paraId="031D87D8" w14:textId="57C2CA48" w:rsidR="00263910" w:rsidRPr="00112484" w:rsidRDefault="004C49B0" w:rsidP="0026391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="Angsana New"/>
              </w:rPr>
            </w:pPr>
            <w:r w:rsidRPr="004C49B0">
              <w:rPr>
                <w:rFonts w:asciiTheme="majorBidi" w:hAnsiTheme="majorBidi" w:cs="Angsana New"/>
                <w:lang w:val="en-US"/>
              </w:rPr>
              <w:t>366</w:t>
            </w:r>
            <w:r w:rsidR="20A8BA37" w:rsidRPr="358D318D">
              <w:rPr>
                <w:rFonts w:asciiTheme="majorBidi" w:hAnsiTheme="majorBidi" w:cs="Angsana New"/>
              </w:rPr>
              <w:t>,</w:t>
            </w:r>
            <w:r w:rsidRPr="004C49B0">
              <w:rPr>
                <w:rFonts w:asciiTheme="majorBidi" w:hAnsiTheme="majorBidi" w:cs="Angsana New"/>
                <w:lang w:val="en-US"/>
              </w:rPr>
              <w:t>68</w:t>
            </w:r>
            <w:r w:rsidR="00BE7E77" w:rsidRPr="00BE7E77">
              <w:rPr>
                <w:rFonts w:asciiTheme="majorBidi" w:hAnsiTheme="majorBidi" w:cs="Angsana New"/>
                <w:lang w:val="en-US"/>
              </w:rPr>
              <w:t>1</w:t>
            </w:r>
          </w:p>
        </w:tc>
        <w:tc>
          <w:tcPr>
            <w:tcW w:w="173" w:type="dxa"/>
            <w:vAlign w:val="center"/>
          </w:tcPr>
          <w:p w14:paraId="1EF11AB3" w14:textId="77777777" w:rsidR="00263910" w:rsidRPr="00394066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229A0578" w14:textId="19301FA1" w:rsidR="00263910" w:rsidRPr="00512F68" w:rsidRDefault="004C49B0" w:rsidP="0026391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358</w:t>
            </w:r>
            <w:r w:rsidR="00263910">
              <w:rPr>
                <w:rFonts w:asciiTheme="majorBidi" w:hAnsiTheme="majorBidi" w:cs="Angsana New"/>
                <w:szCs w:val="22"/>
              </w:rPr>
              <w:t>,</w:t>
            </w:r>
            <w:r w:rsidR="00BE7E77" w:rsidRPr="00BE7E77">
              <w:rPr>
                <w:rFonts w:asciiTheme="majorBidi" w:hAnsiTheme="majorBidi" w:cs="Angsana New"/>
                <w:szCs w:val="22"/>
                <w:lang w:val="en-US"/>
              </w:rPr>
              <w:t>2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47</w:t>
            </w:r>
          </w:p>
        </w:tc>
        <w:tc>
          <w:tcPr>
            <w:tcW w:w="179" w:type="dxa"/>
            <w:vAlign w:val="center"/>
          </w:tcPr>
          <w:p w14:paraId="09D09F2B" w14:textId="77777777" w:rsidR="00263910" w:rsidRPr="00394066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376EE8B" w14:textId="637DDAF5" w:rsidR="00263910" w:rsidRPr="00394066" w:rsidRDefault="00A269A2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</w:rPr>
            </w:pPr>
            <w:r w:rsidRPr="213D6370">
              <w:rPr>
                <w:rFonts w:asciiTheme="majorBidi" w:hAnsiTheme="majorBidi" w:cstheme="majorBidi"/>
              </w:rPr>
              <w:t>(</w:t>
            </w:r>
            <w:r w:rsidR="004C49B0" w:rsidRPr="004C49B0">
              <w:rPr>
                <w:rFonts w:asciiTheme="majorBidi" w:hAnsiTheme="majorBidi" w:cstheme="majorBidi"/>
                <w:lang w:val="en-US"/>
              </w:rPr>
              <w:t>356</w:t>
            </w:r>
            <w:r w:rsidR="412181A8" w:rsidRPr="396BFFBD">
              <w:rPr>
                <w:rFonts w:asciiTheme="majorBidi" w:hAnsiTheme="majorBidi" w:cstheme="majorBidi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lang w:val="en-US"/>
              </w:rPr>
              <w:t>8</w:t>
            </w:r>
            <w:r w:rsidR="00BE7E77" w:rsidRPr="00BE7E77">
              <w:rPr>
                <w:rFonts w:asciiTheme="majorBidi" w:hAnsiTheme="majorBidi" w:cstheme="majorBidi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lang w:val="en-US"/>
              </w:rPr>
              <w:t>4</w:t>
            </w:r>
            <w:r w:rsidRPr="396BFFB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6" w:type="dxa"/>
            <w:vAlign w:val="center"/>
          </w:tcPr>
          <w:p w14:paraId="24AA0DA2" w14:textId="77777777" w:rsidR="00263910" w:rsidRPr="00394066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14:paraId="2AD9D01A" w14:textId="613EA8FB" w:rsidR="00263910" w:rsidRPr="00394066" w:rsidRDefault="00263910" w:rsidP="0026391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szCs w:val="22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BE7E77" w:rsidRPr="00BE7E77">
              <w:rPr>
                <w:rFonts w:asciiTheme="majorBidi" w:hAnsiTheme="majorBidi" w:cstheme="majorBidi"/>
                <w:szCs w:val="22"/>
                <w:lang w:val="en-US"/>
              </w:rPr>
              <w:t>20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73" w:type="dxa"/>
            <w:vAlign w:val="center"/>
          </w:tcPr>
          <w:p w14:paraId="01113D88" w14:textId="77777777" w:rsidR="00263910" w:rsidRPr="00394066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0D7233D8" w14:textId="729C68EE" w:rsidR="00263910" w:rsidRPr="00512F68" w:rsidRDefault="00BE7E77" w:rsidP="00263910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</w:rPr>
            </w:pPr>
            <w:r w:rsidRPr="00BE7E77">
              <w:rPr>
                <w:rFonts w:asciiTheme="majorBidi" w:hAnsiTheme="majorBidi" w:cs="Angsana New"/>
                <w:lang w:val="en-US"/>
              </w:rPr>
              <w:t>1</w:t>
            </w:r>
            <w:r w:rsidR="00AE5E54" w:rsidRPr="15E34AEF">
              <w:rPr>
                <w:rFonts w:asciiTheme="majorBidi" w:hAnsiTheme="majorBidi" w:cs="Angsana New"/>
              </w:rPr>
              <w:t>,</w:t>
            </w:r>
            <w:r w:rsidR="004C49B0" w:rsidRPr="004C49B0">
              <w:rPr>
                <w:rFonts w:asciiTheme="majorBidi" w:hAnsiTheme="majorBidi" w:cs="Angsana New"/>
                <w:lang w:val="en-US"/>
              </w:rPr>
              <w:t>5</w:t>
            </w:r>
            <w:r w:rsidRPr="00BE7E77">
              <w:rPr>
                <w:rFonts w:asciiTheme="majorBidi" w:hAnsiTheme="majorBidi" w:cs="Angsana New"/>
                <w:lang w:val="en-US"/>
              </w:rPr>
              <w:t>0</w:t>
            </w:r>
            <w:r w:rsidR="004C49B0" w:rsidRPr="004C49B0">
              <w:rPr>
                <w:rFonts w:asciiTheme="majorBidi" w:hAnsiTheme="majorBidi" w:cs="Angsana New"/>
                <w:lang w:val="en-US"/>
              </w:rPr>
              <w:t>7</w:t>
            </w:r>
            <w:r w:rsidR="00AE5E54" w:rsidRPr="15E34AEF">
              <w:rPr>
                <w:rFonts w:asciiTheme="majorBidi" w:hAnsiTheme="majorBidi" w:cs="Angsana New"/>
              </w:rPr>
              <w:t>,</w:t>
            </w:r>
            <w:r w:rsidR="004C49B0" w:rsidRPr="004C49B0">
              <w:rPr>
                <w:rFonts w:asciiTheme="majorBidi" w:hAnsiTheme="majorBidi" w:cs="Angsana New"/>
                <w:lang w:val="en-US"/>
              </w:rPr>
              <w:t>6</w:t>
            </w:r>
            <w:r w:rsidRPr="00BE7E77">
              <w:rPr>
                <w:rFonts w:asciiTheme="majorBidi" w:hAnsiTheme="majorBidi" w:cs="Angsana New"/>
                <w:lang w:val="en-US"/>
              </w:rPr>
              <w:t>21</w:t>
            </w:r>
          </w:p>
        </w:tc>
        <w:tc>
          <w:tcPr>
            <w:tcW w:w="176" w:type="dxa"/>
            <w:vAlign w:val="center"/>
          </w:tcPr>
          <w:p w14:paraId="713BAA1A" w14:textId="77777777" w:rsidR="00263910" w:rsidRPr="00394066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14:paraId="18F99B79" w14:textId="3FE8550F" w:rsidR="00263910" w:rsidRPr="001A3199" w:rsidRDefault="00BE7E77" w:rsidP="0026391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263910">
              <w:rPr>
                <w:rFonts w:asciiTheme="majorBidi" w:hAnsiTheme="majorBidi" w:cs="Angsana New"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354</w:t>
            </w:r>
            <w:r w:rsidR="00263910">
              <w:rPr>
                <w:rFonts w:asciiTheme="majorBidi" w:hAnsiTheme="majorBidi" w:cs="Angsana New"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6</w:t>
            </w: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2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6</w:t>
            </w:r>
          </w:p>
        </w:tc>
      </w:tr>
      <w:tr w:rsidR="00534001" w:rsidRPr="00394066" w14:paraId="27360914" w14:textId="77777777" w:rsidTr="5E9B901A">
        <w:trPr>
          <w:trHeight w:val="300"/>
          <w:tblHeader/>
        </w:trPr>
        <w:tc>
          <w:tcPr>
            <w:tcW w:w="1904" w:type="dxa"/>
            <w:vAlign w:val="center"/>
          </w:tcPr>
          <w:p w14:paraId="15CAD4C9" w14:textId="77777777" w:rsidR="00263910" w:rsidRPr="007D66D7" w:rsidRDefault="00263910" w:rsidP="0026391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D66D7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>รวมรายได้</w:t>
            </w: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51E7BB" w14:textId="4EA92135" w:rsidR="00263910" w:rsidRPr="000F2327" w:rsidRDefault="00BE7E77" w:rsidP="5E9B901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lang w:val="en-US"/>
              </w:rPr>
            </w:pPr>
            <w:r w:rsidRPr="00BE7E77">
              <w:rPr>
                <w:rFonts w:asciiTheme="majorBidi" w:hAnsiTheme="majorBidi" w:cs="Angsana New"/>
                <w:b/>
                <w:bCs/>
                <w:lang w:val="en-US"/>
              </w:rPr>
              <w:t>1</w:t>
            </w:r>
            <w:r w:rsidR="004C49B0" w:rsidRPr="004C49B0">
              <w:rPr>
                <w:rFonts w:asciiTheme="majorBidi" w:hAnsiTheme="majorBidi" w:cs="Angsana New"/>
                <w:b/>
                <w:bCs/>
                <w:lang w:val="en-US"/>
              </w:rPr>
              <w:t>7</w:t>
            </w:r>
            <w:r w:rsidR="500FB400" w:rsidRPr="5E9B901A">
              <w:rPr>
                <w:rFonts w:asciiTheme="majorBidi" w:hAnsiTheme="majorBidi" w:cs="Angsana New"/>
                <w:b/>
                <w:bCs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b/>
                <w:bCs/>
                <w:lang w:val="en-US"/>
              </w:rPr>
              <w:t>3</w:t>
            </w:r>
            <w:r w:rsidRPr="00BE7E77">
              <w:rPr>
                <w:rFonts w:asciiTheme="majorBidi" w:hAnsiTheme="majorBidi" w:cs="Angsana New"/>
                <w:b/>
                <w:bCs/>
                <w:lang w:val="en-US"/>
              </w:rPr>
              <w:t>2</w:t>
            </w:r>
            <w:r w:rsidR="004C49B0" w:rsidRPr="004C49B0">
              <w:rPr>
                <w:rFonts w:asciiTheme="majorBidi" w:hAnsiTheme="majorBidi" w:cs="Angsana New"/>
                <w:b/>
                <w:bCs/>
                <w:lang w:val="en-US"/>
              </w:rPr>
              <w:t>9</w:t>
            </w:r>
            <w:r w:rsidR="16C1A636" w:rsidRPr="5E9B901A">
              <w:rPr>
                <w:rFonts w:asciiTheme="majorBidi" w:hAnsiTheme="majorBidi" w:cs="Angsana New"/>
                <w:b/>
                <w:bCs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b/>
                <w:bCs/>
                <w:lang w:val="en-US"/>
              </w:rPr>
              <w:t>479</w:t>
            </w:r>
            <w:r w:rsidR="500FB400" w:rsidRPr="5E9B901A">
              <w:rPr>
                <w:rFonts w:asciiTheme="majorBidi" w:hAnsiTheme="majorBidi" w:cs="Angsana New"/>
                <w:b/>
                <w:bCs/>
                <w:lang w:val="en-US"/>
              </w:rPr>
              <w:t xml:space="preserve"> </w:t>
            </w:r>
          </w:p>
        </w:tc>
        <w:tc>
          <w:tcPr>
            <w:tcW w:w="176" w:type="dxa"/>
            <w:vAlign w:val="center"/>
          </w:tcPr>
          <w:p w14:paraId="5E33BA10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75DC72" w14:textId="15403D2E" w:rsidR="00263910" w:rsidRPr="00F86F53" w:rsidRDefault="00BE7E77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4</w:t>
            </w:r>
            <w:r w:rsidR="0026391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64</w:t>
            </w: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0</w:t>
            </w:r>
            <w:r w:rsidR="0026391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022</w:t>
            </w:r>
          </w:p>
        </w:tc>
        <w:tc>
          <w:tcPr>
            <w:tcW w:w="161" w:type="dxa"/>
            <w:vAlign w:val="center"/>
          </w:tcPr>
          <w:p w14:paraId="2196B2B8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530441" w14:textId="01D536DE" w:rsidR="00263910" w:rsidRPr="00F86F53" w:rsidRDefault="004C49B0" w:rsidP="5E9B901A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C49B0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5AC5E9DF" w:rsidRPr="5E9B901A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lang w:val="en-US"/>
              </w:rPr>
              <w:t>997</w:t>
            </w:r>
            <w:r w:rsidR="5AC5E9DF" w:rsidRPr="5E9B901A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lang w:val="en-US"/>
              </w:rPr>
              <w:t>946</w:t>
            </w:r>
          </w:p>
        </w:tc>
        <w:tc>
          <w:tcPr>
            <w:tcW w:w="173" w:type="dxa"/>
            <w:vAlign w:val="center"/>
          </w:tcPr>
          <w:p w14:paraId="64D6F48F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710A53" w14:textId="77D0F067" w:rsidR="00263910" w:rsidRPr="00F86F53" w:rsidRDefault="004C49B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</w:t>
            </w:r>
            <w:r w:rsidR="00263910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993</w:t>
            </w:r>
            <w:r w:rsidR="00263910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200</w:t>
            </w:r>
          </w:p>
        </w:tc>
        <w:tc>
          <w:tcPr>
            <w:tcW w:w="170" w:type="dxa"/>
            <w:vAlign w:val="center"/>
          </w:tcPr>
          <w:p w14:paraId="7CA5D163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5ECEDC" w14:textId="414A9167" w:rsidR="00263910" w:rsidRPr="00F86F53" w:rsidRDefault="00BE7E77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bCs/>
                <w:lang w:val="en-US"/>
              </w:rPr>
              <w:t>21</w:t>
            </w:r>
            <w:r w:rsidR="00A936FF" w:rsidRPr="429094E5">
              <w:rPr>
                <w:rFonts w:asciiTheme="majorBidi" w:hAnsiTheme="majorBidi" w:cstheme="majorBidi"/>
                <w:b/>
                <w:bCs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  <w:r w:rsidR="00A936FF" w:rsidRPr="429094E5">
              <w:rPr>
                <w:rFonts w:asciiTheme="majorBidi" w:hAnsiTheme="majorBidi" w:cstheme="majorBidi"/>
                <w:b/>
                <w:bCs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  <w:r w:rsidRPr="00BE7E77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173" w:type="dxa"/>
            <w:vAlign w:val="center"/>
          </w:tcPr>
          <w:p w14:paraId="50328631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2EF74" w14:textId="559579CB" w:rsidR="00263910" w:rsidRPr="00F86F53" w:rsidRDefault="00BE7E77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</w:t>
            </w:r>
            <w:r w:rsidR="00263910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633</w:t>
            </w:r>
            <w:r w:rsidR="00263910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222</w:t>
            </w:r>
          </w:p>
        </w:tc>
        <w:tc>
          <w:tcPr>
            <w:tcW w:w="173" w:type="dxa"/>
            <w:vAlign w:val="center"/>
          </w:tcPr>
          <w:p w14:paraId="31B8FB5A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8F66BE" w14:textId="3C03848F" w:rsidR="00263910" w:rsidRPr="00112484" w:rsidRDefault="00BE7E77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="00B0505D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8</w:t>
            </w: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21</w:t>
            </w:r>
            <w:r w:rsidR="00B0505D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663</w:t>
            </w:r>
          </w:p>
        </w:tc>
        <w:tc>
          <w:tcPr>
            <w:tcW w:w="176" w:type="dxa"/>
            <w:vAlign w:val="center"/>
          </w:tcPr>
          <w:p w14:paraId="38653F98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458961" w14:textId="577FD916" w:rsidR="00263910" w:rsidRPr="003C7151" w:rsidRDefault="00BE7E77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="00263910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74</w:t>
            </w: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</w:t>
            </w:r>
            <w:r w:rsidR="00263910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4</w:t>
            </w: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7</w:t>
            </w:r>
          </w:p>
        </w:tc>
        <w:tc>
          <w:tcPr>
            <w:tcW w:w="183" w:type="dxa"/>
            <w:vAlign w:val="center"/>
          </w:tcPr>
          <w:p w14:paraId="49B41BF0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A0ADE4" w14:textId="56C7A4E4" w:rsidR="00263910" w:rsidRPr="00F86F53" w:rsidRDefault="004C49B0" w:rsidP="0026391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377</w:t>
            </w:r>
            <w:r w:rsidR="00B0505D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</w:t>
            </w:r>
          </w:p>
        </w:tc>
        <w:tc>
          <w:tcPr>
            <w:tcW w:w="173" w:type="dxa"/>
            <w:vAlign w:val="center"/>
          </w:tcPr>
          <w:p w14:paraId="383BC64A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32E324" w14:textId="5878ABDC" w:rsidR="00263910" w:rsidRPr="00512F68" w:rsidRDefault="004C49B0" w:rsidP="0026391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36</w:t>
            </w:r>
            <w:r w:rsidR="00BE7E77"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="00263910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47</w:t>
            </w:r>
          </w:p>
        </w:tc>
        <w:tc>
          <w:tcPr>
            <w:tcW w:w="179" w:type="dxa"/>
            <w:vAlign w:val="center"/>
          </w:tcPr>
          <w:p w14:paraId="0340C941" w14:textId="77777777" w:rsidR="00263910" w:rsidRPr="00F86F5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7568AD" w14:textId="0D14E105" w:rsidR="00263910" w:rsidRPr="00F86F53" w:rsidRDefault="00A269A2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BE7E77"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76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337</w:t>
            </w:r>
            <w:r w:rsidR="00AE5E54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176" w:type="dxa"/>
            <w:vAlign w:val="center"/>
          </w:tcPr>
          <w:p w14:paraId="1E3D992E" w14:textId="77777777" w:rsidR="00263910" w:rsidRPr="00F86F5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2A4C82" w14:textId="7D3DD707" w:rsidR="00263910" w:rsidRPr="00F86F53" w:rsidRDefault="00263910" w:rsidP="0026391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545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173" w:type="dxa"/>
            <w:vAlign w:val="center"/>
          </w:tcPr>
          <w:p w14:paraId="3DC5E60D" w14:textId="77777777" w:rsidR="00263910" w:rsidRPr="00F86F5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175DDB" w14:textId="02E5B0E4" w:rsidR="00263910" w:rsidRPr="00F86F53" w:rsidRDefault="00BE7E77" w:rsidP="0026391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22</w:t>
            </w:r>
            <w:r w:rsidR="00AE5E54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35</w:t>
            </w:r>
            <w:r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</w:t>
            </w:r>
            <w:r w:rsidR="00AE5E54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38</w:t>
            </w:r>
            <w:r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</w:t>
            </w:r>
          </w:p>
        </w:tc>
        <w:tc>
          <w:tcPr>
            <w:tcW w:w="176" w:type="dxa"/>
            <w:vAlign w:val="center"/>
          </w:tcPr>
          <w:p w14:paraId="5778924B" w14:textId="77777777" w:rsidR="00263910" w:rsidRPr="00F86F5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12B46" w14:textId="6A56F03B" w:rsidR="00263910" w:rsidRPr="00F86F53" w:rsidRDefault="00BE7E77" w:rsidP="0026391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20</w:t>
            </w:r>
            <w:r w:rsidR="00263910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</w:t>
            </w:r>
            <w:r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="00263910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</w:t>
            </w:r>
            <w:r w:rsidRPr="00BE7E7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11</w:t>
            </w:r>
          </w:p>
        </w:tc>
      </w:tr>
      <w:tr w:rsidR="007F49EB" w:rsidRPr="007F356B" w14:paraId="3078C0F1" w14:textId="77777777" w:rsidTr="5E9B901A">
        <w:trPr>
          <w:trHeight w:val="300"/>
          <w:tblHeader/>
        </w:trPr>
        <w:tc>
          <w:tcPr>
            <w:tcW w:w="1904" w:type="dxa"/>
            <w:vAlign w:val="center"/>
          </w:tcPr>
          <w:p w14:paraId="62CEABD2" w14:textId="77777777" w:rsidR="00263910" w:rsidRPr="007D66D7" w:rsidRDefault="00263910" w:rsidP="00263910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  <w:vAlign w:val="center"/>
          </w:tcPr>
          <w:p w14:paraId="2DA29180" w14:textId="77777777" w:rsidR="00263910" w:rsidRPr="00B30E1D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6" w:type="dxa"/>
            <w:vAlign w:val="center"/>
          </w:tcPr>
          <w:p w14:paraId="50B498CA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4" w:type="dxa"/>
            <w:tcBorders>
              <w:top w:val="double" w:sz="4" w:space="0" w:color="auto"/>
            </w:tcBorders>
            <w:vAlign w:val="center"/>
          </w:tcPr>
          <w:p w14:paraId="3B566D8D" w14:textId="77777777" w:rsidR="00263910" w:rsidRPr="00B30E1D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61" w:type="dxa"/>
            <w:vAlign w:val="center"/>
          </w:tcPr>
          <w:p w14:paraId="7DB590D6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1" w:type="dxa"/>
            <w:gridSpan w:val="2"/>
            <w:tcBorders>
              <w:top w:val="double" w:sz="4" w:space="0" w:color="auto"/>
            </w:tcBorders>
            <w:vAlign w:val="center"/>
          </w:tcPr>
          <w:p w14:paraId="3982610C" w14:textId="77777777" w:rsidR="00263910" w:rsidRPr="00B30E1D" w:rsidRDefault="0026391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59D1D436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  <w:vAlign w:val="center"/>
          </w:tcPr>
          <w:p w14:paraId="61C70710" w14:textId="77777777" w:rsidR="00263910" w:rsidRPr="00B30E1D" w:rsidRDefault="0026391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0" w:type="dxa"/>
            <w:vAlign w:val="center"/>
          </w:tcPr>
          <w:p w14:paraId="2B66DCC9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center"/>
          </w:tcPr>
          <w:p w14:paraId="2430DB0C" w14:textId="77777777" w:rsidR="00263910" w:rsidRPr="00B30E1D" w:rsidRDefault="00263910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01500E8A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center"/>
          </w:tcPr>
          <w:p w14:paraId="774A79EE" w14:textId="77777777" w:rsidR="00263910" w:rsidRPr="00B30E1D" w:rsidRDefault="0026391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7F348955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center"/>
          </w:tcPr>
          <w:p w14:paraId="1D858096" w14:textId="77777777" w:rsidR="00263910" w:rsidRDefault="0026391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6" w:type="dxa"/>
            <w:vAlign w:val="center"/>
          </w:tcPr>
          <w:p w14:paraId="25A2B3F7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vAlign w:val="center"/>
          </w:tcPr>
          <w:p w14:paraId="6DDECA6B" w14:textId="77777777" w:rsidR="00263910" w:rsidRDefault="0026391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170853D9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vAlign w:val="center"/>
          </w:tcPr>
          <w:p w14:paraId="358571BE" w14:textId="77777777" w:rsidR="00263910" w:rsidRDefault="00263910" w:rsidP="0026391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5B694B8E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center"/>
          </w:tcPr>
          <w:p w14:paraId="71847600" w14:textId="77777777" w:rsidR="00263910" w:rsidRDefault="00263910" w:rsidP="0026391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179" w:type="dxa"/>
            <w:vAlign w:val="center"/>
          </w:tcPr>
          <w:p w14:paraId="01AFE207" w14:textId="77777777" w:rsidR="00263910" w:rsidRPr="00F86F5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center"/>
          </w:tcPr>
          <w:p w14:paraId="537EDC1E" w14:textId="77777777" w:rsidR="00263910" w:rsidRDefault="00263910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176" w:type="dxa"/>
            <w:vAlign w:val="center"/>
          </w:tcPr>
          <w:p w14:paraId="44CF3FDF" w14:textId="77777777" w:rsidR="00263910" w:rsidRPr="00F86F5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center"/>
          </w:tcPr>
          <w:p w14:paraId="5DD217BD" w14:textId="77777777" w:rsidR="00263910" w:rsidRDefault="00263910" w:rsidP="0026391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5FE5A3AC" w14:textId="77777777" w:rsidR="00263910" w:rsidRPr="00F86F5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center"/>
          </w:tcPr>
          <w:p w14:paraId="07C4DA8D" w14:textId="77777777" w:rsidR="00263910" w:rsidRPr="00B30E1D" w:rsidRDefault="00263910" w:rsidP="00263910">
            <w:pPr>
              <w:tabs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6" w:type="dxa"/>
            <w:vAlign w:val="center"/>
          </w:tcPr>
          <w:p w14:paraId="2600F744" w14:textId="77777777" w:rsidR="00263910" w:rsidRPr="00F86F5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  <w:vAlign w:val="center"/>
          </w:tcPr>
          <w:p w14:paraId="0E1AAD58" w14:textId="77777777" w:rsidR="00263910" w:rsidRPr="00B30E1D" w:rsidRDefault="00263910" w:rsidP="0026391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263910" w:rsidRPr="00394066" w14:paraId="7BF679D0" w14:textId="77777777" w:rsidTr="5E9B901A">
        <w:trPr>
          <w:trHeight w:val="300"/>
          <w:tblHeader/>
        </w:trPr>
        <w:tc>
          <w:tcPr>
            <w:tcW w:w="1904" w:type="dxa"/>
            <w:vAlign w:val="center"/>
          </w:tcPr>
          <w:p w14:paraId="2C6F7168" w14:textId="21E972EF" w:rsidR="00263910" w:rsidRDefault="00263910" w:rsidP="00263910">
            <w:pPr>
              <w:contextualSpacing/>
              <w:rPr>
                <w:rFonts w:asciiTheme="majorBidi" w:hAnsiTheme="majorBidi" w:cstheme="majorBidi"/>
                <w:color w:val="000000"/>
                <w:szCs w:val="22"/>
                <w:cs/>
                <w:lang w:bidi="th-TH"/>
              </w:rPr>
            </w:pPr>
            <w:r w:rsidRPr="00E67D43">
              <w:rPr>
                <w:rFonts w:asciiTheme="majorBidi" w:hAnsiTheme="majorBidi" w:cs="Angsana New" w:hint="cs"/>
                <w:szCs w:val="22"/>
                <w:cs/>
              </w:rPr>
              <w:t>กำไร</w:t>
            </w:r>
            <w:r w:rsidR="00A90F57">
              <w:rPr>
                <w:rFonts w:asciiTheme="majorBidi" w:hAnsiTheme="majorBidi" w:cs="Angsana New"/>
                <w:szCs w:val="22"/>
                <w:lang w:val="en-US"/>
              </w:rPr>
              <w:t xml:space="preserve"> </w:t>
            </w:r>
            <w:r w:rsidR="00A90F57">
              <w:rPr>
                <w:rFonts w:asciiTheme="majorBidi" w:hAnsiTheme="majorBidi" w:cs="Angsana New"/>
                <w:szCs w:val="22"/>
                <w:lang w:val="en-US" w:bidi="th-TH"/>
              </w:rPr>
              <w:t>(</w:t>
            </w:r>
            <w:r w:rsidR="00A90F57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ขาดทุน</w:t>
            </w:r>
            <w:r w:rsidR="00A90F57">
              <w:rPr>
                <w:rFonts w:asciiTheme="majorBidi" w:hAnsiTheme="majorBidi" w:cs="Angsana New"/>
                <w:szCs w:val="22"/>
                <w:lang w:val="en-US" w:bidi="th-TH"/>
              </w:rPr>
              <w:t xml:space="preserve">) </w:t>
            </w:r>
            <w:r w:rsidRPr="00E67D43">
              <w:rPr>
                <w:rFonts w:asciiTheme="majorBidi" w:hAnsiTheme="majorBidi" w:cs="Angsana New" w:hint="cs"/>
                <w:szCs w:val="22"/>
                <w:cs/>
              </w:rPr>
              <w:t>ก่อนภาษีเงินได้</w:t>
            </w:r>
          </w:p>
        </w:tc>
        <w:tc>
          <w:tcPr>
            <w:tcW w:w="842" w:type="dxa"/>
            <w:vAlign w:val="center"/>
          </w:tcPr>
          <w:p w14:paraId="4A5E7D25" w14:textId="77777777" w:rsidR="00263910" w:rsidRPr="00B30E1D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6" w:type="dxa"/>
            <w:vAlign w:val="center"/>
          </w:tcPr>
          <w:p w14:paraId="25F3D088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4" w:type="dxa"/>
            <w:vAlign w:val="center"/>
          </w:tcPr>
          <w:p w14:paraId="1593ADF4" w14:textId="77777777" w:rsidR="00263910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1" w:type="dxa"/>
            <w:vAlign w:val="center"/>
          </w:tcPr>
          <w:p w14:paraId="5D851420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5561E917" w14:textId="77777777" w:rsidR="00263910" w:rsidRPr="00B30E1D" w:rsidRDefault="0026391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2837EC8D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047AA4DC" w14:textId="77777777" w:rsidR="00263910" w:rsidRDefault="0026391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0" w:type="dxa"/>
            <w:vAlign w:val="center"/>
          </w:tcPr>
          <w:p w14:paraId="701331E8" w14:textId="77777777" w:rsidR="00263910" w:rsidRPr="009655BB" w:rsidRDefault="00263910" w:rsidP="14D8849C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8" w:type="dxa"/>
            <w:vAlign w:val="center"/>
          </w:tcPr>
          <w:p w14:paraId="2B6E9502" w14:textId="5755B41A" w:rsidR="00263910" w:rsidRPr="00BC0F23" w:rsidRDefault="004C49B0" w:rsidP="14D8849C">
            <w:pPr>
              <w:tabs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lang w:val="en-US" w:bidi="th-TH"/>
              </w:rPr>
              <w:t>648</w:t>
            </w:r>
            <w:r w:rsidR="46DA6D26" w:rsidRPr="0B9F1EC7">
              <w:rPr>
                <w:rFonts w:asciiTheme="majorBidi" w:hAnsiTheme="majorBidi" w:cstheme="majorBidi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lang w:val="en-US" w:bidi="th-TH"/>
              </w:rPr>
              <w:t>5</w:t>
            </w:r>
          </w:p>
        </w:tc>
        <w:tc>
          <w:tcPr>
            <w:tcW w:w="173" w:type="dxa"/>
            <w:vAlign w:val="center"/>
          </w:tcPr>
          <w:p w14:paraId="4C572DCA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vAlign w:val="center"/>
          </w:tcPr>
          <w:p w14:paraId="478483D6" w14:textId="11539215" w:rsidR="00263910" w:rsidRPr="00BC0F23" w:rsidRDefault="004C49B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4C49B0">
              <w:rPr>
                <w:rFonts w:asciiTheme="majorBidi" w:hAnsiTheme="majorBidi" w:cstheme="majorBidi"/>
                <w:szCs w:val="22"/>
                <w:lang w:val="en-US" w:bidi="th-TH"/>
              </w:rPr>
              <w:t>53</w:t>
            </w:r>
            <w:r w:rsidR="00263910" w:rsidRPr="00BC0F23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Cs w:val="22"/>
                <w:lang w:val="en-US" w:bidi="th-TH"/>
              </w:rPr>
              <w:t>56</w:t>
            </w:r>
            <w:r w:rsidR="00BE7E77" w:rsidRPr="00BE7E77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</w:p>
        </w:tc>
        <w:tc>
          <w:tcPr>
            <w:tcW w:w="173" w:type="dxa"/>
            <w:vAlign w:val="center"/>
          </w:tcPr>
          <w:p w14:paraId="41C28055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1" w:type="dxa"/>
            <w:vAlign w:val="center"/>
          </w:tcPr>
          <w:p w14:paraId="5DC223AE" w14:textId="18449761" w:rsidR="00263910" w:rsidRPr="00BC0F23" w:rsidRDefault="004C49B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63</w:t>
            </w:r>
            <w:r w:rsidR="008A5598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="00BE7E77"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96</w:t>
            </w:r>
          </w:p>
        </w:tc>
        <w:tc>
          <w:tcPr>
            <w:tcW w:w="176" w:type="dxa"/>
            <w:vAlign w:val="center"/>
          </w:tcPr>
          <w:p w14:paraId="7BDFAC24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5" w:type="dxa"/>
            <w:vAlign w:val="center"/>
          </w:tcPr>
          <w:p w14:paraId="4EDBCA6D" w14:textId="588A01D1" w:rsidR="00263910" w:rsidRPr="00BC0F23" w:rsidRDefault="004C49B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5</w:t>
            </w:r>
            <w:r w:rsidR="00BE7E77" w:rsidRPr="00BE7E77">
              <w:rPr>
                <w:rFonts w:asciiTheme="majorBidi" w:hAnsiTheme="majorBidi" w:cs="Angsana New"/>
                <w:szCs w:val="22"/>
                <w:lang w:val="en-US"/>
              </w:rPr>
              <w:t>0</w:t>
            </w:r>
            <w:r w:rsidR="00263910" w:rsidRPr="00BC0F23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85</w:t>
            </w:r>
            <w:r w:rsidR="00BE7E77"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</w:p>
        </w:tc>
        <w:tc>
          <w:tcPr>
            <w:tcW w:w="183" w:type="dxa"/>
            <w:vAlign w:val="center"/>
          </w:tcPr>
          <w:p w14:paraId="60F1A06C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30A42D7F" w14:textId="2FC0AC97" w:rsidR="00263910" w:rsidRPr="00BC0F23" w:rsidRDefault="004C49B0" w:rsidP="0026391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</w:rPr>
            </w:pPr>
            <w:r w:rsidRPr="004C49B0">
              <w:rPr>
                <w:rFonts w:asciiTheme="majorBidi" w:hAnsiTheme="majorBidi" w:cstheme="majorBidi"/>
                <w:lang w:val="en-US"/>
              </w:rPr>
              <w:t>65</w:t>
            </w:r>
            <w:r w:rsidR="00BE7E77" w:rsidRPr="00BE7E77">
              <w:rPr>
                <w:rFonts w:asciiTheme="majorBidi" w:hAnsiTheme="majorBidi" w:cstheme="majorBidi"/>
                <w:lang w:val="en-US"/>
              </w:rPr>
              <w:t>1</w:t>
            </w:r>
            <w:r w:rsidR="36B38B40" w:rsidRPr="71B8C535">
              <w:rPr>
                <w:rFonts w:asciiTheme="majorBidi" w:hAnsiTheme="majorBidi" w:cstheme="majorBidi"/>
              </w:rPr>
              <w:t>,</w:t>
            </w:r>
            <w:r w:rsidRPr="004C49B0">
              <w:rPr>
                <w:rFonts w:asciiTheme="majorBidi" w:hAnsiTheme="majorBidi" w:cstheme="majorBidi"/>
                <w:lang w:val="en-US"/>
              </w:rPr>
              <w:t>436</w:t>
            </w:r>
          </w:p>
        </w:tc>
        <w:tc>
          <w:tcPr>
            <w:tcW w:w="173" w:type="dxa"/>
            <w:vAlign w:val="center"/>
          </w:tcPr>
          <w:p w14:paraId="257227F2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27733B58" w14:textId="68E77E22" w:rsidR="00263910" w:rsidRPr="00BC0F23" w:rsidRDefault="00BE7E77" w:rsidP="0026391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58</w:t>
            </w:r>
            <w:r w:rsidR="00263910" w:rsidRPr="00BC0F23">
              <w:rPr>
                <w:rFonts w:asciiTheme="majorBidi" w:hAnsiTheme="majorBidi" w:cstheme="majorBidi"/>
                <w:szCs w:val="22"/>
              </w:rPr>
              <w:t>,</w:t>
            </w: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67</w:t>
            </w:r>
          </w:p>
        </w:tc>
        <w:tc>
          <w:tcPr>
            <w:tcW w:w="179" w:type="dxa"/>
            <w:vAlign w:val="center"/>
          </w:tcPr>
          <w:p w14:paraId="0AB85CF0" w14:textId="77777777" w:rsidR="00263910" w:rsidRPr="00BC0F2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5DD21EFB" w14:textId="648627DD" w:rsidR="00263910" w:rsidRPr="00BC0F23" w:rsidRDefault="00BE7E77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="Angsana New"/>
                <w:cs/>
                <w:lang w:bidi="th-TH"/>
              </w:rPr>
            </w:pPr>
            <w:r w:rsidRPr="00BE7E77">
              <w:rPr>
                <w:rFonts w:asciiTheme="majorBidi" w:hAnsiTheme="majorBidi" w:cs="Angsana New"/>
                <w:lang w:val="en-US"/>
              </w:rPr>
              <w:t>1</w:t>
            </w:r>
            <w:r w:rsidR="004C49B0" w:rsidRPr="004C49B0">
              <w:rPr>
                <w:rFonts w:asciiTheme="majorBidi" w:hAnsiTheme="majorBidi" w:cs="Angsana New"/>
                <w:lang w:val="en-US"/>
              </w:rPr>
              <w:t>35</w:t>
            </w:r>
            <w:r w:rsidR="46DA6D26" w:rsidRPr="28F6CE9A">
              <w:rPr>
                <w:rFonts w:asciiTheme="majorBidi" w:hAnsiTheme="majorBidi" w:cs="Angsana New"/>
              </w:rPr>
              <w:t>,</w:t>
            </w:r>
            <w:r w:rsidR="004C49B0" w:rsidRPr="004C49B0">
              <w:rPr>
                <w:rFonts w:asciiTheme="majorBidi" w:hAnsiTheme="majorBidi" w:cs="Angsana New"/>
                <w:lang w:val="en-US"/>
              </w:rPr>
              <w:t>8</w:t>
            </w:r>
            <w:r w:rsidRPr="00BE7E77">
              <w:rPr>
                <w:rFonts w:asciiTheme="majorBidi" w:hAnsiTheme="majorBidi" w:cs="Angsana New"/>
                <w:lang w:val="en-US"/>
              </w:rPr>
              <w:t>20</w:t>
            </w:r>
          </w:p>
        </w:tc>
        <w:tc>
          <w:tcPr>
            <w:tcW w:w="176" w:type="dxa"/>
            <w:vAlign w:val="center"/>
          </w:tcPr>
          <w:p w14:paraId="60FB5B13" w14:textId="77777777" w:rsidR="00263910" w:rsidRPr="00BC0F2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25E1C437" w14:textId="4F850D2E" w:rsidR="00263910" w:rsidRPr="00BC0F23" w:rsidRDefault="00263910" w:rsidP="0026391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 w:rsidRPr="00BC0F23">
              <w:rPr>
                <w:rFonts w:asciiTheme="majorBidi" w:hAnsiTheme="majorBidi" w:cs="Angsana New"/>
                <w:szCs w:val="22"/>
              </w:rPr>
              <w:t>(</w:t>
            </w:r>
            <w:r w:rsidR="00BE7E77"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83</w:t>
            </w:r>
            <w:r w:rsidRPr="00BC0F23">
              <w:rPr>
                <w:rFonts w:asciiTheme="majorBidi" w:hAnsiTheme="majorBidi" w:cs="Angsana New"/>
                <w:szCs w:val="22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648</w:t>
            </w:r>
            <w:r w:rsidRPr="00BC0F23">
              <w:rPr>
                <w:rFonts w:asciiTheme="majorBidi" w:hAnsiTheme="majorBidi" w:cs="Angsana New"/>
                <w:szCs w:val="22"/>
              </w:rPr>
              <w:t>)</w:t>
            </w:r>
          </w:p>
        </w:tc>
        <w:tc>
          <w:tcPr>
            <w:tcW w:w="173" w:type="dxa"/>
            <w:vAlign w:val="center"/>
          </w:tcPr>
          <w:p w14:paraId="6131436D" w14:textId="2A397AE1" w:rsidR="00263910" w:rsidRPr="00BC0F2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39F49772" w14:textId="3B365D8B" w:rsidR="00263910" w:rsidRPr="00BC0F23" w:rsidRDefault="00BE7E77" w:rsidP="00263910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A34E07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498</w:t>
            </w:r>
            <w:r w:rsidR="00A34E07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757</w:t>
            </w:r>
          </w:p>
        </w:tc>
        <w:tc>
          <w:tcPr>
            <w:tcW w:w="176" w:type="dxa"/>
            <w:vAlign w:val="center"/>
          </w:tcPr>
          <w:p w14:paraId="7762CB00" w14:textId="77777777" w:rsidR="00263910" w:rsidRPr="00BC0F2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2412AFFE" w14:textId="796DD0D1" w:rsidR="00263910" w:rsidRPr="00BC0F23" w:rsidRDefault="00BE7E77" w:rsidP="0026391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78</w:t>
            </w:r>
            <w:r w:rsidR="00263910" w:rsidRPr="00BC0F23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93</w:t>
            </w: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0</w:t>
            </w:r>
          </w:p>
        </w:tc>
      </w:tr>
      <w:tr w:rsidR="00263910" w:rsidRPr="00394066" w14:paraId="3860F387" w14:textId="77777777" w:rsidTr="5E9B901A">
        <w:trPr>
          <w:trHeight w:val="300"/>
          <w:tblHeader/>
        </w:trPr>
        <w:tc>
          <w:tcPr>
            <w:tcW w:w="1904" w:type="dxa"/>
            <w:vAlign w:val="bottom"/>
          </w:tcPr>
          <w:p w14:paraId="39AC18E6" w14:textId="77777777" w:rsidR="00263910" w:rsidRDefault="00263910" w:rsidP="00263910">
            <w:pPr>
              <w:contextualSpacing/>
              <w:rPr>
                <w:rFonts w:asciiTheme="majorBidi" w:hAnsiTheme="majorBidi" w:cstheme="majorBidi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842" w:type="dxa"/>
            <w:vAlign w:val="center"/>
          </w:tcPr>
          <w:p w14:paraId="1A43FE9B" w14:textId="77777777" w:rsidR="00263910" w:rsidRPr="00B30E1D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6" w:type="dxa"/>
            <w:vAlign w:val="center"/>
          </w:tcPr>
          <w:p w14:paraId="3D8B4BFD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4" w:type="dxa"/>
            <w:vAlign w:val="center"/>
          </w:tcPr>
          <w:p w14:paraId="23EEEDEC" w14:textId="77777777" w:rsidR="00263910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1" w:type="dxa"/>
            <w:vAlign w:val="center"/>
          </w:tcPr>
          <w:p w14:paraId="202A3560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0E4E7806" w14:textId="77777777" w:rsidR="00263910" w:rsidRPr="00B30E1D" w:rsidRDefault="0026391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735F30FA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25E6ECDE" w14:textId="77777777" w:rsidR="00263910" w:rsidRDefault="0026391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0" w:type="dxa"/>
            <w:vAlign w:val="center"/>
          </w:tcPr>
          <w:p w14:paraId="2719D8D7" w14:textId="77777777" w:rsidR="00263910" w:rsidRPr="00F86F5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25A081EE" w14:textId="77777777" w:rsidR="00263910" w:rsidRPr="00BC0F23" w:rsidRDefault="00263910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19A5486D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vAlign w:val="center"/>
          </w:tcPr>
          <w:p w14:paraId="74D84394" w14:textId="77777777" w:rsidR="00263910" w:rsidRPr="00BC0F23" w:rsidRDefault="0026391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3" w:type="dxa"/>
            <w:vAlign w:val="center"/>
          </w:tcPr>
          <w:p w14:paraId="27A577A2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1" w:type="dxa"/>
            <w:vAlign w:val="center"/>
          </w:tcPr>
          <w:p w14:paraId="11EB46DD" w14:textId="77777777" w:rsidR="00263910" w:rsidRPr="00BC0F23" w:rsidRDefault="0026391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6" w:type="dxa"/>
            <w:vAlign w:val="center"/>
          </w:tcPr>
          <w:p w14:paraId="0A0A4AEE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5" w:type="dxa"/>
            <w:vAlign w:val="center"/>
          </w:tcPr>
          <w:p w14:paraId="47E93A3E" w14:textId="77777777" w:rsidR="00263910" w:rsidRPr="00BC0F23" w:rsidRDefault="0026391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vAlign w:val="center"/>
          </w:tcPr>
          <w:p w14:paraId="596C35B0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2754809F" w14:textId="77777777" w:rsidR="00263910" w:rsidRPr="00BC0F23" w:rsidRDefault="00263910" w:rsidP="0026391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6FD72BE0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2CBB2198" w14:textId="77777777" w:rsidR="00263910" w:rsidRPr="00BC0F23" w:rsidRDefault="00263910" w:rsidP="0026391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9" w:type="dxa"/>
            <w:vAlign w:val="center"/>
          </w:tcPr>
          <w:p w14:paraId="22048961" w14:textId="77777777" w:rsidR="00263910" w:rsidRPr="00BC0F2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17" w:type="dxa"/>
            <w:vAlign w:val="center"/>
          </w:tcPr>
          <w:p w14:paraId="23171AD1" w14:textId="77777777" w:rsidR="00263910" w:rsidRPr="00BC0F23" w:rsidRDefault="00263910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176" w:type="dxa"/>
            <w:vAlign w:val="center"/>
          </w:tcPr>
          <w:p w14:paraId="486C8FD4" w14:textId="77777777" w:rsidR="00263910" w:rsidRPr="00BC0F2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07D691EF" w14:textId="77777777" w:rsidR="00263910" w:rsidRPr="00BC0F23" w:rsidRDefault="00263910" w:rsidP="0026391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4DA9301A" w14:textId="77777777" w:rsidR="00263910" w:rsidRPr="00BC0F2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6EA72AB6" w14:textId="77777777" w:rsidR="00263910" w:rsidRPr="00BC0F23" w:rsidRDefault="00263910" w:rsidP="00263910">
            <w:pPr>
              <w:tabs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6" w:type="dxa"/>
            <w:vAlign w:val="center"/>
          </w:tcPr>
          <w:p w14:paraId="1E1E7D15" w14:textId="77777777" w:rsidR="00263910" w:rsidRPr="00BC0F2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12B156F0" w14:textId="77777777" w:rsidR="00263910" w:rsidRPr="00BC0F23" w:rsidRDefault="00263910" w:rsidP="0026391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263910" w:rsidRPr="00394066" w14:paraId="547A64A7" w14:textId="77777777" w:rsidTr="5E9B901A">
        <w:trPr>
          <w:trHeight w:val="300"/>
          <w:tblHeader/>
        </w:trPr>
        <w:tc>
          <w:tcPr>
            <w:tcW w:w="1904" w:type="dxa"/>
            <w:vAlign w:val="bottom"/>
          </w:tcPr>
          <w:p w14:paraId="238EAB54" w14:textId="04D9399F" w:rsidR="00263910" w:rsidRPr="007D66D7" w:rsidRDefault="00263910" w:rsidP="00263910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  <w:cs/>
                <w:lang w:bidi="th-TH"/>
              </w:rPr>
              <w:t>สินทรัพย์ส่วนงาน</w:t>
            </w:r>
          </w:p>
        </w:tc>
        <w:tc>
          <w:tcPr>
            <w:tcW w:w="842" w:type="dxa"/>
            <w:vAlign w:val="center"/>
          </w:tcPr>
          <w:p w14:paraId="334F7DD3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6" w:type="dxa"/>
            <w:vAlign w:val="center"/>
          </w:tcPr>
          <w:p w14:paraId="0B9AC5FF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4" w:type="dxa"/>
            <w:vAlign w:val="center"/>
          </w:tcPr>
          <w:p w14:paraId="4BAA7FE8" w14:textId="2083D976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61" w:type="dxa"/>
            <w:vAlign w:val="center"/>
          </w:tcPr>
          <w:p w14:paraId="66F9D0EE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18D118A6" w14:textId="77777777" w:rsidR="00263910" w:rsidRPr="008A2540" w:rsidRDefault="0026391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28AB5825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506153FD" w14:textId="1C7DC88F" w:rsidR="00263910" w:rsidRPr="008A2540" w:rsidRDefault="0026391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0" w:type="dxa"/>
            <w:vAlign w:val="center"/>
          </w:tcPr>
          <w:p w14:paraId="40DFF4DD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6AC1A7F6" w14:textId="62D624B4" w:rsidR="00263910" w:rsidRPr="00BC0F23" w:rsidRDefault="00BE7E77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lang w:val="en-US"/>
              </w:rPr>
            </w:pPr>
            <w:r w:rsidRPr="00BE7E77">
              <w:rPr>
                <w:rFonts w:asciiTheme="majorBidi" w:hAnsiTheme="majorBidi" w:cstheme="majorBidi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lang w:val="en-US"/>
              </w:rPr>
              <w:t>3</w:t>
            </w:r>
            <w:r w:rsidR="00FF73EA" w:rsidRPr="02DC7EEF">
              <w:rPr>
                <w:rFonts w:asciiTheme="majorBidi" w:hAnsiTheme="majorBidi" w:cstheme="majorBidi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lang w:val="en-US"/>
              </w:rPr>
              <w:t>12</w:t>
            </w:r>
            <w:r w:rsidR="004C49B0" w:rsidRPr="004C49B0">
              <w:rPr>
                <w:rFonts w:asciiTheme="majorBidi" w:hAnsiTheme="majorBidi" w:cstheme="majorBidi"/>
                <w:lang w:val="en-US"/>
              </w:rPr>
              <w:t>4</w:t>
            </w:r>
            <w:r w:rsidR="008C5DE7" w:rsidRPr="02DC7EEF">
              <w:rPr>
                <w:rFonts w:asciiTheme="majorBidi" w:hAnsiTheme="majorBidi" w:cstheme="majorBidi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lang w:val="en-US"/>
              </w:rPr>
              <w:t>37</w:t>
            </w:r>
          </w:p>
        </w:tc>
        <w:tc>
          <w:tcPr>
            <w:tcW w:w="173" w:type="dxa"/>
            <w:vAlign w:val="center"/>
          </w:tcPr>
          <w:p w14:paraId="225574DE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vAlign w:val="center"/>
          </w:tcPr>
          <w:p w14:paraId="43711CB9" w14:textId="733635D7" w:rsidR="00263910" w:rsidRPr="00BC0F23" w:rsidRDefault="004C49B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4C49B0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 w:rsidR="00263910" w:rsidRPr="00BC0F23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Cs w:val="22"/>
                <w:lang w:val="en-US"/>
              </w:rPr>
              <w:t>537</w:t>
            </w:r>
            <w:r w:rsidR="00263910" w:rsidRPr="00BC0F23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 w:rsidR="00BE7E77" w:rsidRPr="00BE7E77">
              <w:rPr>
                <w:rFonts w:asciiTheme="majorBidi" w:hAnsiTheme="majorBidi" w:cstheme="majorBidi"/>
                <w:szCs w:val="22"/>
                <w:lang w:val="en-US"/>
              </w:rPr>
              <w:t>12</w:t>
            </w:r>
          </w:p>
        </w:tc>
        <w:tc>
          <w:tcPr>
            <w:tcW w:w="173" w:type="dxa"/>
            <w:vAlign w:val="center"/>
          </w:tcPr>
          <w:p w14:paraId="6567C843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1" w:type="dxa"/>
            <w:vAlign w:val="center"/>
          </w:tcPr>
          <w:p w14:paraId="597A911F" w14:textId="65BBF857" w:rsidR="00263910" w:rsidRPr="00BC0F23" w:rsidRDefault="004C49B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4</w:t>
            </w:r>
            <w:r w:rsidR="00FF73EA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357</w:t>
            </w:r>
            <w:r w:rsidR="00FF73EA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659</w:t>
            </w:r>
          </w:p>
        </w:tc>
        <w:tc>
          <w:tcPr>
            <w:tcW w:w="176" w:type="dxa"/>
            <w:vAlign w:val="center"/>
          </w:tcPr>
          <w:p w14:paraId="4E1E49D9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5" w:type="dxa"/>
            <w:vAlign w:val="center"/>
          </w:tcPr>
          <w:p w14:paraId="7B03DFC6" w14:textId="792E17EF" w:rsidR="00263910" w:rsidRPr="00BC0F23" w:rsidRDefault="004C49B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4</w:t>
            </w:r>
            <w:r w:rsidR="00263910" w:rsidRPr="00BC0F23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="00BE7E77" w:rsidRPr="00BE7E77">
              <w:rPr>
                <w:rFonts w:asciiTheme="majorBidi" w:hAnsiTheme="majorBidi" w:cs="Angsana New"/>
                <w:szCs w:val="22"/>
                <w:lang w:val="en-US"/>
              </w:rPr>
              <w:t>101</w:t>
            </w:r>
            <w:r w:rsidR="00263910" w:rsidRPr="00BC0F23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8</w:t>
            </w:r>
            <w:r w:rsidR="00BE7E77"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6</w:t>
            </w:r>
          </w:p>
        </w:tc>
        <w:tc>
          <w:tcPr>
            <w:tcW w:w="183" w:type="dxa"/>
            <w:vAlign w:val="center"/>
          </w:tcPr>
          <w:p w14:paraId="5EAC95E1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DFEC8C2" w14:textId="0D79D70F" w:rsidR="00263910" w:rsidRPr="00BC0F23" w:rsidRDefault="004C49B0" w:rsidP="0026391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9B0">
              <w:rPr>
                <w:rFonts w:asciiTheme="majorBidi" w:hAnsiTheme="majorBidi" w:cstheme="majorBidi"/>
                <w:szCs w:val="22"/>
                <w:lang w:val="en-US" w:bidi="th-TH"/>
              </w:rPr>
              <w:t>855</w:t>
            </w:r>
            <w:r w:rsidR="00FF73E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Cs w:val="22"/>
                <w:lang w:val="en-US" w:bidi="th-TH"/>
              </w:rPr>
              <w:t>66</w:t>
            </w:r>
            <w:r w:rsidR="00BE7E77" w:rsidRPr="00BE7E7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73" w:type="dxa"/>
            <w:vAlign w:val="center"/>
          </w:tcPr>
          <w:p w14:paraId="52688328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0E7C76B7" w14:textId="49239372" w:rsidR="00263910" w:rsidRPr="00BC0F23" w:rsidRDefault="004C49B0" w:rsidP="0026391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4C49B0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szCs w:val="22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263910" w:rsidRPr="00BC0F23">
              <w:rPr>
                <w:rFonts w:asciiTheme="majorBidi" w:hAnsiTheme="majorBidi" w:cstheme="majorBidi"/>
                <w:szCs w:val="22"/>
              </w:rPr>
              <w:t>,</w:t>
            </w:r>
            <w:r w:rsidRPr="004C49B0">
              <w:rPr>
                <w:rFonts w:asciiTheme="majorBidi" w:hAnsiTheme="majorBidi" w:cstheme="majorBidi"/>
                <w:szCs w:val="22"/>
                <w:lang w:val="en-US"/>
              </w:rPr>
              <w:t>888</w:t>
            </w:r>
          </w:p>
        </w:tc>
        <w:tc>
          <w:tcPr>
            <w:tcW w:w="179" w:type="dxa"/>
            <w:vAlign w:val="center"/>
          </w:tcPr>
          <w:p w14:paraId="57E31482" w14:textId="77777777" w:rsidR="00263910" w:rsidRPr="00BC0F2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3D96AAC0" w14:textId="415D03A0" w:rsidR="00263910" w:rsidRPr="00BC0F23" w:rsidRDefault="00FF73EA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BE7E77" w:rsidRPr="00BE7E7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BE7E77" w:rsidRPr="00BE7E77">
              <w:rPr>
                <w:rFonts w:asciiTheme="majorBidi" w:hAnsiTheme="majorBidi" w:cstheme="majorBidi"/>
                <w:szCs w:val="22"/>
                <w:lang w:val="en-US"/>
              </w:rPr>
              <w:t>12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="003173DC">
              <w:rPr>
                <w:rFonts w:asciiTheme="majorBidi" w:hAnsiTheme="majorBidi" w:cstheme="majorBidi"/>
                <w:szCs w:val="22"/>
              </w:rPr>
              <w:t>,</w:t>
            </w:r>
            <w:r w:rsidR="00BE7E77" w:rsidRPr="00BE7E77">
              <w:rPr>
                <w:rFonts w:asciiTheme="majorBidi" w:hAnsiTheme="majorBidi" w:cstheme="majorBidi"/>
                <w:lang w:val="en-US"/>
              </w:rPr>
              <w:t>002</w:t>
            </w:r>
            <w:r w:rsidR="003173DC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76" w:type="dxa"/>
            <w:vAlign w:val="center"/>
          </w:tcPr>
          <w:p w14:paraId="58215453" w14:textId="77777777" w:rsidR="00263910" w:rsidRPr="00BC0F2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11ACE66C" w14:textId="2B563E0E" w:rsidR="00263910" w:rsidRPr="00BC0F23" w:rsidRDefault="00263910" w:rsidP="0026391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BC0F23">
              <w:rPr>
                <w:rFonts w:asciiTheme="majorBidi" w:hAnsiTheme="majorBidi" w:cstheme="majorBidi"/>
                <w:szCs w:val="22"/>
              </w:rPr>
              <w:t>(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Pr="00BC0F23">
              <w:rPr>
                <w:rFonts w:asciiTheme="majorBidi" w:hAnsiTheme="majorBidi" w:cstheme="majorBidi"/>
                <w:szCs w:val="22"/>
              </w:rPr>
              <w:t>,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944</w:t>
            </w:r>
            <w:r w:rsidRPr="00BC0F2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73" w:type="dxa"/>
            <w:vAlign w:val="center"/>
          </w:tcPr>
          <w:p w14:paraId="311070C9" w14:textId="77777777" w:rsidR="00263910" w:rsidRPr="00BC0F2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5EC3A7A8" w14:textId="1BA5322B" w:rsidR="00263910" w:rsidRPr="00BC0F23" w:rsidRDefault="00BE7E77" w:rsidP="00263910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lang w:val="en-US"/>
              </w:rPr>
            </w:pPr>
            <w:r w:rsidRPr="00BE7E77">
              <w:rPr>
                <w:rFonts w:asciiTheme="majorBidi" w:hAnsiTheme="majorBidi" w:cs="Angsana New"/>
                <w:lang w:val="en-US"/>
              </w:rPr>
              <w:t>1</w:t>
            </w:r>
            <w:r w:rsidR="004C49B0" w:rsidRPr="004C49B0">
              <w:rPr>
                <w:rFonts w:asciiTheme="majorBidi" w:hAnsiTheme="majorBidi" w:cs="Angsana New"/>
                <w:lang w:val="en-US"/>
              </w:rPr>
              <w:t>7</w:t>
            </w:r>
            <w:r w:rsidR="00C90E4B" w:rsidRPr="28F6CE9A">
              <w:rPr>
                <w:rFonts w:asciiTheme="majorBidi" w:hAnsiTheme="majorBidi" w:cs="Angsana New"/>
                <w:lang w:val="en-US"/>
              </w:rPr>
              <w:t>,</w:t>
            </w:r>
            <w:r w:rsidRPr="00BE7E77">
              <w:rPr>
                <w:rFonts w:asciiTheme="majorBidi" w:hAnsiTheme="majorBidi" w:cs="Angsana New"/>
                <w:lang w:val="en-US"/>
              </w:rPr>
              <w:t>21</w:t>
            </w:r>
            <w:r w:rsidR="004C49B0" w:rsidRPr="004C49B0">
              <w:rPr>
                <w:rFonts w:asciiTheme="majorBidi" w:hAnsiTheme="majorBidi" w:cs="Angsana New"/>
                <w:lang w:val="en-US"/>
              </w:rPr>
              <w:t>4</w:t>
            </w:r>
            <w:r w:rsidR="00705849">
              <w:rPr>
                <w:rFonts w:asciiTheme="majorBidi" w:hAnsiTheme="majorBidi" w:cs="Angsana New"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lang w:val="en-US"/>
              </w:rPr>
              <w:t>355</w:t>
            </w:r>
          </w:p>
        </w:tc>
        <w:tc>
          <w:tcPr>
            <w:tcW w:w="176" w:type="dxa"/>
            <w:vAlign w:val="center"/>
          </w:tcPr>
          <w:p w14:paraId="1303D3AA" w14:textId="77777777" w:rsidR="00263910" w:rsidRPr="00BC0F2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14DBEF5C" w14:textId="44D01956" w:rsidR="00263910" w:rsidRPr="00BC0F23" w:rsidRDefault="00BE7E77" w:rsidP="0026391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3</w:t>
            </w:r>
            <w:r w:rsidR="00263910" w:rsidRPr="00BC0F23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9</w:t>
            </w: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7</w:t>
            </w:r>
            <w:r w:rsidR="00263910" w:rsidRPr="00BC0F23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67</w:t>
            </w: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2</w:t>
            </w:r>
          </w:p>
        </w:tc>
      </w:tr>
      <w:tr w:rsidR="00263910" w:rsidRPr="00394066" w14:paraId="0A1AD010" w14:textId="77777777" w:rsidTr="5E9B901A">
        <w:trPr>
          <w:trHeight w:val="300"/>
          <w:tblHeader/>
        </w:trPr>
        <w:tc>
          <w:tcPr>
            <w:tcW w:w="1904" w:type="dxa"/>
            <w:vAlign w:val="bottom"/>
          </w:tcPr>
          <w:p w14:paraId="76743866" w14:textId="1C8447DB" w:rsidR="00263910" w:rsidRPr="007D66D7" w:rsidRDefault="00263910" w:rsidP="00263910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จำนวนที่ไม่ได้ปันส่วน</w:t>
            </w:r>
          </w:p>
        </w:tc>
        <w:tc>
          <w:tcPr>
            <w:tcW w:w="842" w:type="dxa"/>
            <w:vAlign w:val="center"/>
          </w:tcPr>
          <w:p w14:paraId="63A4AA2C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6" w:type="dxa"/>
            <w:vAlign w:val="center"/>
          </w:tcPr>
          <w:p w14:paraId="3F214369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4" w:type="dxa"/>
            <w:vAlign w:val="center"/>
          </w:tcPr>
          <w:p w14:paraId="7A23DC6C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61" w:type="dxa"/>
            <w:vAlign w:val="center"/>
          </w:tcPr>
          <w:p w14:paraId="4CCC0DCD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4B3A40F9" w14:textId="77777777" w:rsidR="00263910" w:rsidRPr="008A2540" w:rsidRDefault="0026391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14DB5F96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3EEEA9C6" w14:textId="77777777" w:rsidR="00263910" w:rsidRPr="008A2540" w:rsidRDefault="0026391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0" w:type="dxa"/>
            <w:vAlign w:val="center"/>
          </w:tcPr>
          <w:p w14:paraId="64F3F82E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7E84E216" w14:textId="77777777" w:rsidR="00263910" w:rsidRPr="00BC0F23" w:rsidRDefault="00263910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4AE25CFA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vAlign w:val="center"/>
          </w:tcPr>
          <w:p w14:paraId="6915CDBE" w14:textId="77777777" w:rsidR="00263910" w:rsidRPr="00BC0F23" w:rsidRDefault="0026391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0482D396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1" w:type="dxa"/>
            <w:vAlign w:val="center"/>
          </w:tcPr>
          <w:p w14:paraId="29FBC1A3" w14:textId="77777777" w:rsidR="00263910" w:rsidRPr="00BC0F23" w:rsidRDefault="0026391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6" w:type="dxa"/>
            <w:vAlign w:val="center"/>
          </w:tcPr>
          <w:p w14:paraId="3A406122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5" w:type="dxa"/>
            <w:vAlign w:val="center"/>
          </w:tcPr>
          <w:p w14:paraId="52DB23CD" w14:textId="77777777" w:rsidR="00263910" w:rsidRPr="00BC0F23" w:rsidRDefault="0026391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3BF95021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6683E7F7" w14:textId="77777777" w:rsidR="00263910" w:rsidRPr="00BC0F23" w:rsidRDefault="00263910" w:rsidP="0026391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6D66D0BC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1C62AC9E" w14:textId="77777777" w:rsidR="00263910" w:rsidRPr="00BC0F23" w:rsidRDefault="00263910" w:rsidP="0026391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179" w:type="dxa"/>
            <w:vAlign w:val="center"/>
          </w:tcPr>
          <w:p w14:paraId="1084E7AB" w14:textId="77777777" w:rsidR="00263910" w:rsidRPr="00BC0F2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55B83C6C" w14:textId="77777777" w:rsidR="00263910" w:rsidRPr="00BC0F23" w:rsidRDefault="00263910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6" w:type="dxa"/>
            <w:vAlign w:val="center"/>
          </w:tcPr>
          <w:p w14:paraId="17F2E902" w14:textId="77777777" w:rsidR="00263910" w:rsidRPr="00BC0F2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5CE1A92C" w14:textId="77777777" w:rsidR="00263910" w:rsidRPr="00BC0F23" w:rsidRDefault="00263910" w:rsidP="0026391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5823E6B5" w14:textId="77777777" w:rsidR="00263910" w:rsidRPr="00BC0F2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45692E7" w14:textId="14E61199" w:rsidR="00263910" w:rsidRPr="00BC0F23" w:rsidRDefault="00BE7E77" w:rsidP="00705849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BE7E77">
              <w:rPr>
                <w:rFonts w:asciiTheme="majorBidi" w:hAnsiTheme="majorBidi" w:cs="Angsana New"/>
                <w:szCs w:val="22"/>
                <w:lang w:val="en-US" w:bidi="th-TH"/>
              </w:rPr>
              <w:t>1</w:t>
            </w:r>
            <w:r w:rsidR="00F5092A">
              <w:rPr>
                <w:rFonts w:asciiTheme="majorBidi" w:hAnsiTheme="majorBidi" w:cs="Angsana New"/>
                <w:szCs w:val="22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 w:bidi="th-TH"/>
              </w:rPr>
              <w:t>8</w:t>
            </w:r>
            <w:r w:rsidRPr="00BE7E77">
              <w:rPr>
                <w:rFonts w:asciiTheme="majorBidi" w:hAnsiTheme="majorBidi" w:cs="Angsana New"/>
                <w:szCs w:val="22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="Angsana New"/>
                <w:szCs w:val="22"/>
                <w:lang w:val="en-US" w:bidi="th-TH"/>
              </w:rPr>
              <w:t>4</w:t>
            </w:r>
            <w:r w:rsidR="00F5092A">
              <w:rPr>
                <w:rFonts w:asciiTheme="majorBidi" w:hAnsiTheme="majorBidi" w:cs="Angsana New"/>
                <w:szCs w:val="22"/>
                <w:lang w:val="en-US" w:bidi="th-TH"/>
              </w:rPr>
              <w:t>,</w:t>
            </w:r>
            <w:r w:rsidRPr="00BE7E77">
              <w:rPr>
                <w:rFonts w:asciiTheme="majorBidi" w:hAnsiTheme="majorBidi" w:cs="Angsana New"/>
                <w:szCs w:val="22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="Angsana New"/>
                <w:szCs w:val="22"/>
                <w:lang w:val="en-US" w:bidi="th-TH"/>
              </w:rPr>
              <w:t>88</w:t>
            </w:r>
          </w:p>
        </w:tc>
        <w:tc>
          <w:tcPr>
            <w:tcW w:w="176" w:type="dxa"/>
            <w:vAlign w:val="center"/>
          </w:tcPr>
          <w:p w14:paraId="384EB05D" w14:textId="77777777" w:rsidR="00263910" w:rsidRPr="00BC0F2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14:paraId="3DD0B0C8" w14:textId="36194476" w:rsidR="00263910" w:rsidRPr="00BC0F23" w:rsidRDefault="00BE7E77" w:rsidP="0026391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263910" w:rsidRPr="00BC0F23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2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7</w:t>
            </w: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0</w:t>
            </w:r>
            <w:r w:rsidR="00263910" w:rsidRPr="00BC0F23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895</w:t>
            </w:r>
          </w:p>
        </w:tc>
      </w:tr>
      <w:tr w:rsidR="00263910" w:rsidRPr="00394066" w14:paraId="3F3351C8" w14:textId="77777777" w:rsidTr="5E9B901A">
        <w:trPr>
          <w:trHeight w:val="300"/>
          <w:tblHeader/>
        </w:trPr>
        <w:tc>
          <w:tcPr>
            <w:tcW w:w="1904" w:type="dxa"/>
            <w:vAlign w:val="bottom"/>
          </w:tcPr>
          <w:p w14:paraId="41AC9C67" w14:textId="19C54DCA" w:rsidR="00263910" w:rsidRPr="007D66D7" w:rsidRDefault="00263910" w:rsidP="00263910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สินทรัพย์รวม</w:t>
            </w:r>
          </w:p>
        </w:tc>
        <w:tc>
          <w:tcPr>
            <w:tcW w:w="842" w:type="dxa"/>
            <w:vAlign w:val="center"/>
          </w:tcPr>
          <w:p w14:paraId="15F8E3CD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6" w:type="dxa"/>
            <w:vAlign w:val="center"/>
          </w:tcPr>
          <w:p w14:paraId="0847F4C9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4" w:type="dxa"/>
            <w:vAlign w:val="center"/>
          </w:tcPr>
          <w:p w14:paraId="4B86772B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61" w:type="dxa"/>
            <w:vAlign w:val="center"/>
          </w:tcPr>
          <w:p w14:paraId="009696A6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2C1E129B" w14:textId="77777777" w:rsidR="00263910" w:rsidRPr="008A2540" w:rsidRDefault="0026391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18BC95E9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15CFC335" w14:textId="77777777" w:rsidR="00263910" w:rsidRPr="008A2540" w:rsidRDefault="0026391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0" w:type="dxa"/>
            <w:vAlign w:val="center"/>
          </w:tcPr>
          <w:p w14:paraId="5E8082E2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032A0A42" w14:textId="77777777" w:rsidR="00263910" w:rsidRPr="00BC0F23" w:rsidRDefault="00263910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7ED84237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vAlign w:val="center"/>
          </w:tcPr>
          <w:p w14:paraId="497139AF" w14:textId="77777777" w:rsidR="00263910" w:rsidRPr="00BC0F23" w:rsidRDefault="0026391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17BEC92A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1" w:type="dxa"/>
            <w:vAlign w:val="center"/>
          </w:tcPr>
          <w:p w14:paraId="0D381AE4" w14:textId="77777777" w:rsidR="00263910" w:rsidRPr="00BC0F23" w:rsidRDefault="0026391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6" w:type="dxa"/>
            <w:vAlign w:val="center"/>
          </w:tcPr>
          <w:p w14:paraId="3C6C4D02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5" w:type="dxa"/>
            <w:vAlign w:val="center"/>
          </w:tcPr>
          <w:p w14:paraId="21D317B3" w14:textId="77777777" w:rsidR="00263910" w:rsidRPr="00BC0F23" w:rsidRDefault="0026391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3A40FCED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6A33F433" w14:textId="77777777" w:rsidR="00263910" w:rsidRPr="00BC0F23" w:rsidRDefault="00263910" w:rsidP="0026391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662C3C24" w14:textId="77777777" w:rsidR="00263910" w:rsidRPr="00BC0F23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4A0C1555" w14:textId="77777777" w:rsidR="00263910" w:rsidRPr="00BC0F23" w:rsidRDefault="00263910" w:rsidP="0026391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179" w:type="dxa"/>
            <w:vAlign w:val="center"/>
          </w:tcPr>
          <w:p w14:paraId="4C9B3911" w14:textId="77777777" w:rsidR="00263910" w:rsidRPr="00BC0F2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79E91D2F" w14:textId="77777777" w:rsidR="00263910" w:rsidRPr="00BC0F23" w:rsidRDefault="00263910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6" w:type="dxa"/>
            <w:vAlign w:val="center"/>
          </w:tcPr>
          <w:p w14:paraId="7F11965F" w14:textId="77777777" w:rsidR="00263910" w:rsidRPr="00BC0F2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60C2B5EB" w14:textId="77777777" w:rsidR="00263910" w:rsidRPr="00BC0F23" w:rsidRDefault="00263910" w:rsidP="00263910">
            <w:pPr>
              <w:tabs>
                <w:tab w:val="decimal" w:pos="496"/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28C9D881" w14:textId="77777777" w:rsidR="00263910" w:rsidRPr="00BC0F2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83A86D" w14:textId="188B4EDE" w:rsidR="00263910" w:rsidRPr="00BC0F23" w:rsidRDefault="00BE7E77" w:rsidP="00263910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</w:pP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9</w:t>
            </w:r>
            <w:r w:rsidR="00C90E4B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0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38</w:t>
            </w:r>
            <w:r w:rsidR="00885D51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543</w:t>
            </w:r>
          </w:p>
        </w:tc>
        <w:tc>
          <w:tcPr>
            <w:tcW w:w="176" w:type="dxa"/>
            <w:vAlign w:val="center"/>
          </w:tcPr>
          <w:p w14:paraId="6FE13616" w14:textId="77777777" w:rsidR="00263910" w:rsidRPr="00BC0F23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E4D7B0" w14:textId="26AAF14E" w:rsidR="00263910" w:rsidRPr="00BC0F23" w:rsidRDefault="00BE7E77" w:rsidP="0026391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5</w:t>
            </w:r>
            <w:r w:rsidR="00263910" w:rsidRPr="00BC0F23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88</w:t>
            </w:r>
            <w:r w:rsidR="00263910" w:rsidRPr="00BC0F23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567</w:t>
            </w:r>
          </w:p>
        </w:tc>
      </w:tr>
      <w:tr w:rsidR="00263910" w:rsidRPr="00DB72F9" w14:paraId="00898071" w14:textId="77777777" w:rsidTr="5E9B901A">
        <w:trPr>
          <w:trHeight w:val="300"/>
          <w:tblHeader/>
        </w:trPr>
        <w:tc>
          <w:tcPr>
            <w:tcW w:w="1904" w:type="dxa"/>
            <w:vAlign w:val="center"/>
          </w:tcPr>
          <w:p w14:paraId="102EBBA6" w14:textId="77777777" w:rsidR="00263910" w:rsidRPr="007D66D7" w:rsidRDefault="00263910" w:rsidP="00263910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</w:p>
        </w:tc>
        <w:tc>
          <w:tcPr>
            <w:tcW w:w="842" w:type="dxa"/>
            <w:vAlign w:val="center"/>
          </w:tcPr>
          <w:p w14:paraId="6BE18C25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6" w:type="dxa"/>
            <w:vAlign w:val="center"/>
          </w:tcPr>
          <w:p w14:paraId="46CA542A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4" w:type="dxa"/>
            <w:vAlign w:val="center"/>
          </w:tcPr>
          <w:p w14:paraId="5B0B9850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61" w:type="dxa"/>
            <w:vAlign w:val="center"/>
          </w:tcPr>
          <w:p w14:paraId="66DF12B9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16DE1EFF" w14:textId="77777777" w:rsidR="00263910" w:rsidRPr="008A2540" w:rsidRDefault="0026391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6257E3AB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60C5F874" w14:textId="77777777" w:rsidR="00263910" w:rsidRPr="008A2540" w:rsidRDefault="0026391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0" w:type="dxa"/>
            <w:vAlign w:val="center"/>
          </w:tcPr>
          <w:p w14:paraId="25D9521C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1D2FB917" w14:textId="77777777" w:rsidR="00263910" w:rsidRPr="00D628EB" w:rsidRDefault="00263910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4ADC74AE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vAlign w:val="center"/>
          </w:tcPr>
          <w:p w14:paraId="06752270" w14:textId="77777777" w:rsidR="00263910" w:rsidRPr="008A2540" w:rsidRDefault="0026391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56B6D364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1" w:type="dxa"/>
            <w:vAlign w:val="center"/>
          </w:tcPr>
          <w:p w14:paraId="3ED87FB7" w14:textId="77777777" w:rsidR="00263910" w:rsidRPr="008A2540" w:rsidRDefault="0026391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6" w:type="dxa"/>
            <w:vAlign w:val="center"/>
          </w:tcPr>
          <w:p w14:paraId="12A867E6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5" w:type="dxa"/>
            <w:vAlign w:val="center"/>
          </w:tcPr>
          <w:p w14:paraId="61A6A2EB" w14:textId="77777777" w:rsidR="00263910" w:rsidRPr="008A2540" w:rsidRDefault="0026391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50C4EC55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2DAB665A" w14:textId="77777777" w:rsidR="00263910" w:rsidRPr="00E73158" w:rsidRDefault="00263910" w:rsidP="0026391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23824CA2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58C2B6B2" w14:textId="77777777" w:rsidR="00263910" w:rsidRPr="008A2540" w:rsidRDefault="00263910" w:rsidP="0026391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179" w:type="dxa"/>
            <w:vAlign w:val="center"/>
          </w:tcPr>
          <w:p w14:paraId="40E7AE52" w14:textId="77777777" w:rsidR="00263910" w:rsidRPr="008A2540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13174999" w14:textId="77777777" w:rsidR="00263910" w:rsidRPr="00592232" w:rsidRDefault="00263910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6" w:type="dxa"/>
            <w:vAlign w:val="center"/>
          </w:tcPr>
          <w:p w14:paraId="7F6F22D5" w14:textId="77777777" w:rsidR="00263910" w:rsidRPr="008A2540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659844AE" w14:textId="77777777" w:rsidR="00263910" w:rsidRPr="008A2540" w:rsidRDefault="00263910" w:rsidP="00263910">
            <w:pPr>
              <w:tabs>
                <w:tab w:val="decimal" w:pos="496"/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1D8FB86E" w14:textId="77777777" w:rsidR="00263910" w:rsidRPr="008A2540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center"/>
          </w:tcPr>
          <w:p w14:paraId="2DA3190C" w14:textId="77777777" w:rsidR="00263910" w:rsidRPr="008A2540" w:rsidRDefault="00263910" w:rsidP="00263910">
            <w:pPr>
              <w:tabs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6" w:type="dxa"/>
            <w:vAlign w:val="center"/>
          </w:tcPr>
          <w:p w14:paraId="6504A6F7" w14:textId="77777777" w:rsidR="00263910" w:rsidRPr="008A2540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  <w:vAlign w:val="center"/>
          </w:tcPr>
          <w:p w14:paraId="7E86481D" w14:textId="77777777" w:rsidR="00263910" w:rsidRPr="008A2540" w:rsidRDefault="00263910" w:rsidP="0026391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263910" w:rsidRPr="00394066" w14:paraId="76ACEB60" w14:textId="77777777" w:rsidTr="5E9B901A">
        <w:trPr>
          <w:trHeight w:val="300"/>
          <w:tblHeader/>
        </w:trPr>
        <w:tc>
          <w:tcPr>
            <w:tcW w:w="1904" w:type="dxa"/>
            <w:vAlign w:val="bottom"/>
          </w:tcPr>
          <w:p w14:paraId="4DADBB86" w14:textId="0F716AC4" w:rsidR="00263910" w:rsidRPr="007D66D7" w:rsidRDefault="00263910" w:rsidP="00263910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  <w:cs/>
                <w:lang w:bidi="th-TH"/>
              </w:rPr>
              <w:t>หนี้สินส่วนงาน</w:t>
            </w:r>
          </w:p>
        </w:tc>
        <w:tc>
          <w:tcPr>
            <w:tcW w:w="842" w:type="dxa"/>
            <w:vAlign w:val="center"/>
          </w:tcPr>
          <w:p w14:paraId="1CFFE83C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6" w:type="dxa"/>
            <w:vAlign w:val="center"/>
          </w:tcPr>
          <w:p w14:paraId="207D167F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4" w:type="dxa"/>
            <w:vAlign w:val="center"/>
          </w:tcPr>
          <w:p w14:paraId="79D4D1A9" w14:textId="4EC6FB8D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61" w:type="dxa"/>
            <w:vAlign w:val="center"/>
          </w:tcPr>
          <w:p w14:paraId="747C4431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5E50F91F" w14:textId="77777777" w:rsidR="00263910" w:rsidRPr="008A2540" w:rsidRDefault="0026391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6371F4B3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25C55A16" w14:textId="64027ECA" w:rsidR="00263910" w:rsidRPr="008A2540" w:rsidRDefault="0026391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0" w:type="dxa"/>
            <w:vAlign w:val="center"/>
          </w:tcPr>
          <w:p w14:paraId="1F1DB66A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51EBD1BB" w14:textId="75AC75E1" w:rsidR="00263910" w:rsidRPr="00D628EB" w:rsidRDefault="00BE7E77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="00D401D0">
              <w:rPr>
                <w:rFonts w:asciiTheme="majorBidi" w:hAnsiTheme="majorBidi" w:cstheme="majorBidi"/>
                <w:szCs w:val="22"/>
                <w:lang w:val="en-US"/>
              </w:rPr>
              <w:t>,384,4</w:t>
            </w:r>
            <w:r w:rsidRPr="00BE7E77">
              <w:rPr>
                <w:rFonts w:asciiTheme="majorBidi" w:hAnsiTheme="majorBidi" w:cstheme="majorBidi"/>
                <w:szCs w:val="22"/>
                <w:lang w:val="en-US"/>
              </w:rPr>
              <w:t>0</w:t>
            </w:r>
            <w:r w:rsidR="00D401D0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</w:p>
        </w:tc>
        <w:tc>
          <w:tcPr>
            <w:tcW w:w="173" w:type="dxa"/>
            <w:vAlign w:val="center"/>
          </w:tcPr>
          <w:p w14:paraId="5ED9C8E0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vAlign w:val="center"/>
          </w:tcPr>
          <w:p w14:paraId="63FC2053" w14:textId="5C5FCB5C" w:rsidR="00263910" w:rsidRPr="008A2540" w:rsidRDefault="004C49B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  <w:r w:rsidRPr="004C49B0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263910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BE7E77" w:rsidRPr="00BE7E7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263910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</w:p>
        </w:tc>
        <w:tc>
          <w:tcPr>
            <w:tcW w:w="173" w:type="dxa"/>
            <w:vAlign w:val="center"/>
          </w:tcPr>
          <w:p w14:paraId="5A710005" w14:textId="77777777" w:rsidR="00263910" w:rsidRPr="00A05A98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  <w:vAlign w:val="center"/>
          </w:tcPr>
          <w:p w14:paraId="3C1AA0ED" w14:textId="7F175E08" w:rsidR="00263910" w:rsidRPr="00A05A98" w:rsidRDefault="004C49B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3</w:t>
            </w:r>
            <w:r w:rsidR="00FF73EA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9</w:t>
            </w:r>
            <w:r w:rsidR="00BE7E77" w:rsidRPr="00BE7E77">
              <w:rPr>
                <w:rFonts w:asciiTheme="majorBidi" w:hAnsiTheme="majorBidi" w:cs="Angsana New"/>
                <w:szCs w:val="22"/>
                <w:lang w:val="en-US"/>
              </w:rPr>
              <w:t>0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3</w:t>
            </w:r>
            <w:r w:rsidR="00FF73EA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954</w:t>
            </w:r>
          </w:p>
        </w:tc>
        <w:tc>
          <w:tcPr>
            <w:tcW w:w="176" w:type="dxa"/>
            <w:vAlign w:val="center"/>
          </w:tcPr>
          <w:p w14:paraId="649C6728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5" w:type="dxa"/>
            <w:vAlign w:val="center"/>
          </w:tcPr>
          <w:p w14:paraId="5F2E592C" w14:textId="7FD9D288" w:rsidR="00263910" w:rsidRPr="008A2540" w:rsidRDefault="004C49B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3</w:t>
            </w:r>
            <w:r w:rsidR="00263910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594</w:t>
            </w:r>
            <w:r w:rsidR="00263910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4C49B0">
              <w:rPr>
                <w:rFonts w:asciiTheme="majorBidi" w:hAnsiTheme="majorBidi" w:cs="Angsana New"/>
                <w:szCs w:val="22"/>
                <w:lang w:val="en-US"/>
              </w:rPr>
              <w:t>937</w:t>
            </w:r>
          </w:p>
        </w:tc>
        <w:tc>
          <w:tcPr>
            <w:tcW w:w="183" w:type="dxa"/>
            <w:vAlign w:val="center"/>
          </w:tcPr>
          <w:p w14:paraId="101FDF8E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31CFF3A6" w14:textId="4C1EC162" w:rsidR="00263910" w:rsidRPr="00E73158" w:rsidRDefault="004C49B0" w:rsidP="00263910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4C49B0">
              <w:rPr>
                <w:rFonts w:asciiTheme="majorBidi" w:hAnsiTheme="majorBidi" w:cstheme="majorBidi"/>
                <w:szCs w:val="22"/>
                <w:lang w:val="en-US"/>
              </w:rPr>
              <w:t>684</w:t>
            </w:r>
            <w:r w:rsidR="00FF73EA">
              <w:rPr>
                <w:rFonts w:asciiTheme="majorBidi" w:hAnsiTheme="majorBidi" w:cstheme="majorBidi"/>
                <w:szCs w:val="22"/>
              </w:rPr>
              <w:t>,</w:t>
            </w:r>
            <w:r w:rsidRPr="004C49B0">
              <w:rPr>
                <w:rFonts w:asciiTheme="majorBidi" w:hAnsiTheme="majorBidi" w:cstheme="majorBidi"/>
                <w:szCs w:val="22"/>
                <w:lang w:val="en-US"/>
              </w:rPr>
              <w:t>957</w:t>
            </w:r>
          </w:p>
        </w:tc>
        <w:tc>
          <w:tcPr>
            <w:tcW w:w="173" w:type="dxa"/>
            <w:vAlign w:val="center"/>
          </w:tcPr>
          <w:p w14:paraId="11C2EF77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7E6958A1" w14:textId="1DFFCB05" w:rsidR="00263910" w:rsidRPr="008A2540" w:rsidRDefault="004C49B0" w:rsidP="00263910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4C49B0">
              <w:rPr>
                <w:rFonts w:asciiTheme="majorBidi" w:hAnsiTheme="majorBidi" w:cstheme="majorBidi"/>
                <w:szCs w:val="22"/>
                <w:lang w:val="en-US"/>
              </w:rPr>
              <w:t>444</w:t>
            </w:r>
            <w:r w:rsidR="00263910">
              <w:rPr>
                <w:rFonts w:asciiTheme="majorBidi" w:hAnsiTheme="majorBidi" w:cstheme="majorBidi"/>
                <w:szCs w:val="22"/>
              </w:rPr>
              <w:t>,</w:t>
            </w:r>
            <w:r w:rsidRPr="004C49B0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4C49B0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</w:p>
        </w:tc>
        <w:tc>
          <w:tcPr>
            <w:tcW w:w="179" w:type="dxa"/>
            <w:vAlign w:val="center"/>
          </w:tcPr>
          <w:p w14:paraId="2A7A25BB" w14:textId="77777777" w:rsidR="00263910" w:rsidRPr="008A2540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2B06398C" w14:textId="782A142F" w:rsidR="00263910" w:rsidRPr="00592232" w:rsidRDefault="6D1D9C2C" w:rsidP="5E9B901A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</w:rPr>
            </w:pPr>
            <w:r w:rsidRPr="5E9B901A">
              <w:rPr>
                <w:rFonts w:asciiTheme="majorBidi" w:hAnsiTheme="majorBidi" w:cstheme="majorBidi"/>
              </w:rPr>
              <w:t>(</w:t>
            </w:r>
            <w:r w:rsidR="00BE7E77" w:rsidRPr="00BE7E77">
              <w:rPr>
                <w:rFonts w:asciiTheme="majorBidi" w:hAnsiTheme="majorBidi" w:cstheme="majorBidi"/>
                <w:lang w:val="en-US"/>
              </w:rPr>
              <w:t>1</w:t>
            </w:r>
            <w:r w:rsidR="3EC323F6" w:rsidRPr="5E9B901A">
              <w:rPr>
                <w:rFonts w:asciiTheme="majorBidi" w:hAnsiTheme="majorBidi" w:cstheme="majorBidi"/>
              </w:rPr>
              <w:t>,</w:t>
            </w:r>
            <w:r w:rsidR="00BE7E77" w:rsidRPr="00BE7E77">
              <w:rPr>
                <w:rFonts w:asciiTheme="majorBidi" w:hAnsiTheme="majorBidi" w:cstheme="majorBidi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lang w:val="en-US"/>
              </w:rPr>
              <w:t>89</w:t>
            </w:r>
            <w:r w:rsidR="3EC323F6" w:rsidRPr="5E9B901A">
              <w:rPr>
                <w:rFonts w:asciiTheme="majorBidi" w:hAnsiTheme="majorBidi" w:cstheme="majorBidi"/>
              </w:rPr>
              <w:t>,</w:t>
            </w:r>
            <w:r w:rsidR="004C49B0" w:rsidRPr="004C49B0">
              <w:rPr>
                <w:rFonts w:asciiTheme="majorBidi" w:hAnsiTheme="majorBidi" w:cstheme="majorBidi"/>
                <w:lang w:val="en-US"/>
              </w:rPr>
              <w:t>74</w:t>
            </w:r>
            <w:r w:rsidR="004C6C67">
              <w:rPr>
                <w:rFonts w:asciiTheme="majorBidi" w:hAnsiTheme="majorBidi" w:cstheme="majorBidi"/>
                <w:lang w:val="en-US"/>
              </w:rPr>
              <w:t>4</w:t>
            </w:r>
            <w:r w:rsidRPr="5E9B901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6" w:type="dxa"/>
            <w:vAlign w:val="center"/>
          </w:tcPr>
          <w:p w14:paraId="28DA75B2" w14:textId="77777777" w:rsidR="00263910" w:rsidRPr="008A2540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5FE1EC3A" w14:textId="5B9EF03C" w:rsidR="00263910" w:rsidRPr="004E2AD7" w:rsidRDefault="00263910" w:rsidP="00263910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szCs w:val="22"/>
                <w:lang w:val="en-US"/>
              </w:rPr>
              <w:t>20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4C49B0" w:rsidRPr="004C49B0">
              <w:rPr>
                <w:rFonts w:asciiTheme="majorBidi" w:hAnsiTheme="majorBidi" w:cstheme="majorBidi"/>
                <w:szCs w:val="22"/>
                <w:lang w:val="en-US"/>
              </w:rPr>
              <w:t>656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73" w:type="dxa"/>
            <w:vAlign w:val="center"/>
          </w:tcPr>
          <w:p w14:paraId="7930609B" w14:textId="77777777" w:rsidR="00263910" w:rsidRPr="008A2540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4FF71DF5" w14:textId="0726DED3" w:rsidR="00263910" w:rsidRPr="00F449C9" w:rsidRDefault="00BE7E77" w:rsidP="5E9B901A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lang w:val="en-US"/>
              </w:rPr>
            </w:pPr>
            <w:r w:rsidRPr="00BE7E77">
              <w:rPr>
                <w:rFonts w:asciiTheme="majorBidi" w:hAnsiTheme="majorBidi" w:cs="Angsana New"/>
                <w:lang w:val="en-US"/>
              </w:rPr>
              <w:t>1</w:t>
            </w:r>
            <w:r w:rsidR="00D401D0">
              <w:rPr>
                <w:rFonts w:asciiTheme="majorBidi" w:hAnsiTheme="majorBidi" w:cs="Angsana New"/>
                <w:lang w:val="en-US"/>
              </w:rPr>
              <w:t>3,883,57</w:t>
            </w:r>
            <w:r w:rsidRPr="00BE7E77">
              <w:rPr>
                <w:rFonts w:asciiTheme="majorBidi" w:hAnsiTheme="majorBidi" w:cs="Angsana New"/>
                <w:lang w:val="en-US"/>
              </w:rPr>
              <w:t>2</w:t>
            </w:r>
          </w:p>
        </w:tc>
        <w:tc>
          <w:tcPr>
            <w:tcW w:w="176" w:type="dxa"/>
            <w:vAlign w:val="center"/>
          </w:tcPr>
          <w:p w14:paraId="56451F63" w14:textId="77777777" w:rsidR="00263910" w:rsidRPr="00F449C9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34D1FB92" w14:textId="6C33BCEC" w:rsidR="00263910" w:rsidRPr="008A2540" w:rsidRDefault="00BE7E77" w:rsidP="0026391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11</w:t>
            </w:r>
            <w:r w:rsidR="00263910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437</w:t>
            </w:r>
            <w:r w:rsidR="00263910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5</w:t>
            </w:r>
            <w:r w:rsidRPr="00BE7E77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="Angsana New"/>
                <w:szCs w:val="22"/>
                <w:lang w:val="en-US"/>
              </w:rPr>
              <w:t>4</w:t>
            </w:r>
          </w:p>
        </w:tc>
      </w:tr>
      <w:tr w:rsidR="00D401D0" w:rsidRPr="00394066" w14:paraId="447D0CA4" w14:textId="77777777" w:rsidTr="5E9B901A">
        <w:trPr>
          <w:trHeight w:val="300"/>
          <w:tblHeader/>
        </w:trPr>
        <w:tc>
          <w:tcPr>
            <w:tcW w:w="1904" w:type="dxa"/>
            <w:vAlign w:val="bottom"/>
          </w:tcPr>
          <w:p w14:paraId="2E22149C" w14:textId="0D199668" w:rsidR="00D401D0" w:rsidRPr="007D66D7" w:rsidRDefault="00D401D0" w:rsidP="00D401D0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จำนวนที่ไม่ได้ปันส่วน</w:t>
            </w:r>
          </w:p>
        </w:tc>
        <w:tc>
          <w:tcPr>
            <w:tcW w:w="842" w:type="dxa"/>
            <w:vAlign w:val="center"/>
          </w:tcPr>
          <w:p w14:paraId="6C7D76DE" w14:textId="77777777" w:rsidR="00D401D0" w:rsidRPr="008A2540" w:rsidRDefault="00D401D0" w:rsidP="00D401D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6" w:type="dxa"/>
            <w:vAlign w:val="center"/>
          </w:tcPr>
          <w:p w14:paraId="24460674" w14:textId="77777777" w:rsidR="00D401D0" w:rsidRPr="008A2540" w:rsidRDefault="00D401D0" w:rsidP="00D401D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4" w:type="dxa"/>
            <w:vAlign w:val="center"/>
          </w:tcPr>
          <w:p w14:paraId="2D7267E2" w14:textId="77777777" w:rsidR="00D401D0" w:rsidRPr="008A2540" w:rsidRDefault="00D401D0" w:rsidP="00D401D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61" w:type="dxa"/>
            <w:vAlign w:val="center"/>
          </w:tcPr>
          <w:p w14:paraId="1908177B" w14:textId="77777777" w:rsidR="00D401D0" w:rsidRPr="008A2540" w:rsidRDefault="00D401D0" w:rsidP="00D401D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66797D02" w14:textId="77777777" w:rsidR="00D401D0" w:rsidRPr="008A2540" w:rsidRDefault="00D401D0" w:rsidP="00D401D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5DBD9FD3" w14:textId="77777777" w:rsidR="00D401D0" w:rsidRPr="008A2540" w:rsidRDefault="00D401D0" w:rsidP="00D401D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4EA94349" w14:textId="77777777" w:rsidR="00D401D0" w:rsidRPr="008A2540" w:rsidRDefault="00D401D0" w:rsidP="00D401D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0" w:type="dxa"/>
            <w:vAlign w:val="center"/>
          </w:tcPr>
          <w:p w14:paraId="4E8714FF" w14:textId="77777777" w:rsidR="00D401D0" w:rsidRPr="008A2540" w:rsidRDefault="00D401D0" w:rsidP="00D401D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2F3D4D6F" w14:textId="77777777" w:rsidR="00D401D0" w:rsidRPr="008A2540" w:rsidRDefault="00D401D0" w:rsidP="00D401D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5DD06A26" w14:textId="77777777" w:rsidR="00D401D0" w:rsidRPr="008A2540" w:rsidRDefault="00D401D0" w:rsidP="00D401D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vAlign w:val="center"/>
          </w:tcPr>
          <w:p w14:paraId="1F8510F1" w14:textId="77777777" w:rsidR="00D401D0" w:rsidRPr="008A2540" w:rsidRDefault="00D401D0" w:rsidP="00D401D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4EE7BEEC" w14:textId="77777777" w:rsidR="00D401D0" w:rsidRPr="008A2540" w:rsidRDefault="00D401D0" w:rsidP="00D401D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1" w:type="dxa"/>
            <w:vAlign w:val="center"/>
          </w:tcPr>
          <w:p w14:paraId="2B94479E" w14:textId="77777777" w:rsidR="00D401D0" w:rsidRPr="008A2540" w:rsidRDefault="00D401D0" w:rsidP="00D401D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6" w:type="dxa"/>
            <w:vAlign w:val="center"/>
          </w:tcPr>
          <w:p w14:paraId="728C30BE" w14:textId="77777777" w:rsidR="00D401D0" w:rsidRPr="008A2540" w:rsidRDefault="00D401D0" w:rsidP="00D401D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5" w:type="dxa"/>
            <w:vAlign w:val="center"/>
          </w:tcPr>
          <w:p w14:paraId="0736D9A5" w14:textId="77777777" w:rsidR="00D401D0" w:rsidRPr="008A2540" w:rsidRDefault="00D401D0" w:rsidP="00D401D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5E4842B7" w14:textId="77777777" w:rsidR="00D401D0" w:rsidRPr="008A2540" w:rsidRDefault="00D401D0" w:rsidP="00D401D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5345407" w14:textId="77777777" w:rsidR="00D401D0" w:rsidRPr="008A2540" w:rsidRDefault="00D401D0" w:rsidP="00D401D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13885974" w14:textId="77777777" w:rsidR="00D401D0" w:rsidRPr="008A2540" w:rsidRDefault="00D401D0" w:rsidP="00D401D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70DC6080" w14:textId="77777777" w:rsidR="00D401D0" w:rsidRPr="008A2540" w:rsidRDefault="00D401D0" w:rsidP="00D401D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179" w:type="dxa"/>
            <w:vAlign w:val="center"/>
          </w:tcPr>
          <w:p w14:paraId="516EF287" w14:textId="77777777" w:rsidR="00D401D0" w:rsidRPr="008A2540" w:rsidRDefault="00D401D0" w:rsidP="00D401D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285B11C4" w14:textId="77777777" w:rsidR="00D401D0" w:rsidRPr="008A2540" w:rsidRDefault="00D401D0" w:rsidP="00D401D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176" w:type="dxa"/>
            <w:vAlign w:val="center"/>
          </w:tcPr>
          <w:p w14:paraId="48C5552F" w14:textId="77777777" w:rsidR="00D401D0" w:rsidRPr="008A2540" w:rsidRDefault="00D401D0" w:rsidP="00D401D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5561C2C4" w14:textId="77777777" w:rsidR="00D401D0" w:rsidRPr="004E2AD7" w:rsidRDefault="00D401D0" w:rsidP="00D401D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2279B91D" w14:textId="77777777" w:rsidR="00D401D0" w:rsidRPr="008A2540" w:rsidRDefault="00D401D0" w:rsidP="00D401D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32BF5432" w14:textId="1ACFDD92" w:rsidR="00D401D0" w:rsidRPr="0017469B" w:rsidRDefault="00D401D0" w:rsidP="00D401D0">
            <w:pPr>
              <w:tabs>
                <w:tab w:val="decimal" w:pos="287"/>
              </w:tabs>
              <w:ind w:right="-61"/>
              <w:contextualSpacing/>
              <w:jc w:val="center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szCs w:val="22"/>
                <w:lang w:val="en-US"/>
              </w:rPr>
              <w:t>-</w:t>
            </w:r>
          </w:p>
        </w:tc>
        <w:tc>
          <w:tcPr>
            <w:tcW w:w="176" w:type="dxa"/>
            <w:vAlign w:val="center"/>
          </w:tcPr>
          <w:p w14:paraId="710DC0A7" w14:textId="77777777" w:rsidR="00D401D0" w:rsidRPr="00FB5FE6" w:rsidRDefault="00D401D0" w:rsidP="00D401D0">
            <w:pPr>
              <w:tabs>
                <w:tab w:val="decimal" w:pos="650"/>
              </w:tabs>
              <w:ind w:right="-61"/>
              <w:contextualSpacing/>
              <w:rPr>
                <w:rFonts w:asciiTheme="majorBidi" w:hAnsiTheme="majorBidi" w:cs="Angsana New"/>
                <w:szCs w:val="22"/>
                <w:lang w:val="en-US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14:paraId="37A4B33D" w14:textId="5BD251A2" w:rsidR="00D401D0" w:rsidRPr="0017469B" w:rsidRDefault="00D401D0" w:rsidP="00D401D0">
            <w:pPr>
              <w:tabs>
                <w:tab w:val="decimal" w:pos="520"/>
              </w:tabs>
              <w:ind w:right="-61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Cs w:val="22"/>
                <w:lang w:val="en-US"/>
              </w:rPr>
              <w:t>-</w:t>
            </w:r>
          </w:p>
        </w:tc>
      </w:tr>
      <w:tr w:rsidR="00263910" w:rsidRPr="00394066" w14:paraId="08CBA91A" w14:textId="77777777" w:rsidTr="5E9B901A">
        <w:trPr>
          <w:trHeight w:val="300"/>
          <w:tblHeader/>
        </w:trPr>
        <w:tc>
          <w:tcPr>
            <w:tcW w:w="1904" w:type="dxa"/>
            <w:vAlign w:val="bottom"/>
          </w:tcPr>
          <w:p w14:paraId="0C5AD57C" w14:textId="29ABC5E9" w:rsidR="00263910" w:rsidRPr="007D66D7" w:rsidRDefault="00263910" w:rsidP="00263910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หนี้สินรวม</w:t>
            </w:r>
          </w:p>
        </w:tc>
        <w:tc>
          <w:tcPr>
            <w:tcW w:w="842" w:type="dxa"/>
            <w:vAlign w:val="center"/>
          </w:tcPr>
          <w:p w14:paraId="13BCAAB9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6" w:type="dxa"/>
            <w:vAlign w:val="center"/>
          </w:tcPr>
          <w:p w14:paraId="47EE4948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4" w:type="dxa"/>
            <w:vAlign w:val="center"/>
          </w:tcPr>
          <w:p w14:paraId="1B7E3357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61" w:type="dxa"/>
            <w:vAlign w:val="center"/>
          </w:tcPr>
          <w:p w14:paraId="53843E76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135D1501" w14:textId="77777777" w:rsidR="00263910" w:rsidRPr="008A2540" w:rsidRDefault="0026391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74FB7C8F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vAlign w:val="center"/>
          </w:tcPr>
          <w:p w14:paraId="6EE678CD" w14:textId="77777777" w:rsidR="00263910" w:rsidRPr="008A2540" w:rsidRDefault="00263910" w:rsidP="0026391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0" w:type="dxa"/>
            <w:vAlign w:val="center"/>
          </w:tcPr>
          <w:p w14:paraId="1AB53E3F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3621AE69" w14:textId="77777777" w:rsidR="00263910" w:rsidRPr="008A2540" w:rsidRDefault="00263910" w:rsidP="0026391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452CBC79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vAlign w:val="center"/>
          </w:tcPr>
          <w:p w14:paraId="60474EFD" w14:textId="77777777" w:rsidR="00263910" w:rsidRPr="008A2540" w:rsidRDefault="0026391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3" w:type="dxa"/>
            <w:vAlign w:val="center"/>
          </w:tcPr>
          <w:p w14:paraId="2AAE225E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1" w:type="dxa"/>
            <w:vAlign w:val="center"/>
          </w:tcPr>
          <w:p w14:paraId="75693D8C" w14:textId="77777777" w:rsidR="00263910" w:rsidRPr="008A2540" w:rsidRDefault="0026391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76" w:type="dxa"/>
            <w:vAlign w:val="center"/>
          </w:tcPr>
          <w:p w14:paraId="616B160C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5" w:type="dxa"/>
            <w:vAlign w:val="center"/>
          </w:tcPr>
          <w:p w14:paraId="6439C3AB" w14:textId="77777777" w:rsidR="00263910" w:rsidRPr="008A2540" w:rsidRDefault="00263910" w:rsidP="0026391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171453E3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1E2DA00" w14:textId="77777777" w:rsidR="00263910" w:rsidRPr="008A2540" w:rsidRDefault="00263910" w:rsidP="0026391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76D1DDC1" w14:textId="77777777" w:rsidR="00263910" w:rsidRPr="008A2540" w:rsidRDefault="00263910" w:rsidP="0026391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6C353850" w14:textId="77777777" w:rsidR="00263910" w:rsidRPr="008A2540" w:rsidRDefault="00263910" w:rsidP="0026391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179" w:type="dxa"/>
            <w:vAlign w:val="center"/>
          </w:tcPr>
          <w:p w14:paraId="50BE47ED" w14:textId="77777777" w:rsidR="00263910" w:rsidRPr="008A2540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2EDA3A79" w14:textId="77777777" w:rsidR="00263910" w:rsidRPr="008A2540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176" w:type="dxa"/>
            <w:vAlign w:val="center"/>
          </w:tcPr>
          <w:p w14:paraId="0501F29A" w14:textId="77777777" w:rsidR="00263910" w:rsidRPr="008A2540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36C4ABBA" w14:textId="77777777" w:rsidR="00263910" w:rsidRPr="008A2540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3" w:type="dxa"/>
            <w:vAlign w:val="center"/>
          </w:tcPr>
          <w:p w14:paraId="31FCD7BC" w14:textId="77777777" w:rsidR="00263910" w:rsidRPr="008A2540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ED26FB" w14:textId="7FF59954" w:rsidR="00263910" w:rsidRPr="008A2540" w:rsidRDefault="00BE7E77" w:rsidP="00FB5FE6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3</w:t>
            </w:r>
            <w:r w:rsidR="00FB5FE6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883</w:t>
            </w:r>
            <w:r w:rsidR="00156852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57</w:t>
            </w: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</w:t>
            </w:r>
          </w:p>
        </w:tc>
        <w:tc>
          <w:tcPr>
            <w:tcW w:w="176" w:type="dxa"/>
            <w:vAlign w:val="center"/>
          </w:tcPr>
          <w:p w14:paraId="63FD434C" w14:textId="77777777" w:rsidR="00263910" w:rsidRPr="008A2540" w:rsidRDefault="00263910" w:rsidP="0026391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0BABD4" w14:textId="155F1E1F" w:rsidR="00263910" w:rsidRPr="008A2540" w:rsidRDefault="00BE7E77" w:rsidP="00263910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11</w:t>
            </w:r>
            <w:r w:rsidR="0026391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437</w:t>
            </w:r>
            <w:r w:rsidR="0026391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5</w:t>
            </w:r>
            <w:r w:rsidRPr="00BE7E7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</w:t>
            </w:r>
            <w:r w:rsidR="004C49B0" w:rsidRPr="004C49B0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4</w:t>
            </w:r>
          </w:p>
        </w:tc>
      </w:tr>
    </w:tbl>
    <w:p w14:paraId="16C76E05" w14:textId="77777777" w:rsidR="00B7766D" w:rsidRPr="000D5C05" w:rsidRDefault="00B7766D" w:rsidP="00B7766D">
      <w:pPr>
        <w:tabs>
          <w:tab w:val="left" w:pos="540"/>
        </w:tabs>
        <w:spacing w:line="240" w:lineRule="atLeast"/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sectPr w:rsidR="00B7766D" w:rsidRPr="000D5C05" w:rsidSect="00981E82">
          <w:footerReference w:type="default" r:id="rId16"/>
          <w:pgSz w:w="16839" w:h="11907" w:orient="landscape" w:code="9"/>
          <w:pgMar w:top="691" w:right="1152" w:bottom="576" w:left="1152" w:header="720" w:footer="720" w:gutter="0"/>
          <w:paperSrc w:first="15" w:other="15"/>
          <w:cols w:space="720"/>
          <w:docGrid w:linePitch="360"/>
        </w:sectPr>
      </w:pPr>
    </w:p>
    <w:tbl>
      <w:tblPr>
        <w:tblW w:w="9150" w:type="dxa"/>
        <w:tblInd w:w="519" w:type="dxa"/>
        <w:tblLayout w:type="fixed"/>
        <w:tblCellMar>
          <w:left w:w="79" w:type="dxa"/>
          <w:right w:w="79" w:type="dxa"/>
        </w:tblCellMar>
        <w:tblLook w:val="00A0" w:firstRow="1" w:lastRow="0" w:firstColumn="1" w:lastColumn="0" w:noHBand="0" w:noVBand="0"/>
      </w:tblPr>
      <w:tblGrid>
        <w:gridCol w:w="6263"/>
        <w:gridCol w:w="1368"/>
        <w:gridCol w:w="180"/>
        <w:gridCol w:w="1330"/>
        <w:gridCol w:w="9"/>
      </w:tblGrid>
      <w:tr w:rsidR="00355408" w14:paraId="41F218BA" w14:textId="77777777" w:rsidTr="00355408">
        <w:trPr>
          <w:cantSplit/>
          <w:trHeight w:val="288"/>
        </w:trPr>
        <w:tc>
          <w:tcPr>
            <w:tcW w:w="6263" w:type="dxa"/>
            <w:hideMark/>
          </w:tcPr>
          <w:p w14:paraId="71B4227B" w14:textId="77777777" w:rsidR="00355408" w:rsidRDefault="00355408">
            <w:pPr>
              <w:shd w:val="clear" w:color="auto" w:fill="FFFFFF"/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lastRenderedPageBreak/>
              <w:tab/>
            </w:r>
          </w:p>
        </w:tc>
        <w:tc>
          <w:tcPr>
            <w:tcW w:w="2887" w:type="dxa"/>
            <w:gridSpan w:val="4"/>
            <w:hideMark/>
          </w:tcPr>
          <w:p w14:paraId="269BCC1C" w14:textId="77777777" w:rsidR="00355408" w:rsidRDefault="00355408">
            <w:pPr>
              <w:pStyle w:val="acctfourfigures"/>
              <w:tabs>
                <w:tab w:val="left" w:pos="720"/>
              </w:tabs>
              <w:spacing w:line="240" w:lineRule="auto"/>
              <w:ind w:left="-7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55408" w14:paraId="71C32CA0" w14:textId="77777777" w:rsidTr="00355408">
        <w:trPr>
          <w:gridAfter w:val="1"/>
          <w:wAfter w:w="9" w:type="dxa"/>
          <w:cantSplit/>
          <w:trHeight w:val="351"/>
        </w:trPr>
        <w:tc>
          <w:tcPr>
            <w:tcW w:w="6263" w:type="dxa"/>
            <w:hideMark/>
          </w:tcPr>
          <w:p w14:paraId="7FAB6724" w14:textId="652FB7C8" w:rsidR="00355408" w:rsidRDefault="0035540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vAlign w:val="center"/>
            <w:hideMark/>
          </w:tcPr>
          <w:p w14:paraId="6DA0CC88" w14:textId="30D27FF8" w:rsidR="00355408" w:rsidRDefault="00BE7E77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80" w:type="dxa"/>
            <w:vAlign w:val="center"/>
          </w:tcPr>
          <w:p w14:paraId="4CD3725E" w14:textId="77777777" w:rsidR="00355408" w:rsidRDefault="0035540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0" w:type="dxa"/>
            <w:vAlign w:val="center"/>
            <w:hideMark/>
          </w:tcPr>
          <w:p w14:paraId="66D76ED1" w14:textId="67C505C3" w:rsidR="00355408" w:rsidRDefault="00BE7E77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</w:tr>
      <w:tr w:rsidR="00355408" w14:paraId="642651B3" w14:textId="77777777" w:rsidTr="00355408">
        <w:trPr>
          <w:gridAfter w:val="1"/>
          <w:wAfter w:w="9" w:type="dxa"/>
          <w:cantSplit/>
          <w:trHeight w:val="351"/>
        </w:trPr>
        <w:tc>
          <w:tcPr>
            <w:tcW w:w="6263" w:type="dxa"/>
          </w:tcPr>
          <w:p w14:paraId="6793FB1F" w14:textId="77777777" w:rsidR="00355408" w:rsidRDefault="0035540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8" w:type="dxa"/>
            <w:gridSpan w:val="3"/>
            <w:vAlign w:val="bottom"/>
            <w:hideMark/>
          </w:tcPr>
          <w:p w14:paraId="3315BDFD" w14:textId="77777777" w:rsidR="00355408" w:rsidRDefault="00355408">
            <w:pPr>
              <w:tabs>
                <w:tab w:val="decimal" w:pos="731"/>
              </w:tabs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55408" w14:paraId="4B864227" w14:textId="77777777" w:rsidTr="00355408">
        <w:trPr>
          <w:gridAfter w:val="1"/>
          <w:wAfter w:w="9" w:type="dxa"/>
          <w:cantSplit/>
          <w:trHeight w:val="351"/>
        </w:trPr>
        <w:tc>
          <w:tcPr>
            <w:tcW w:w="6263" w:type="dxa"/>
            <w:hideMark/>
          </w:tcPr>
          <w:p w14:paraId="2D19221C" w14:textId="77777777" w:rsidR="00355408" w:rsidRDefault="003554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2878" w:type="dxa"/>
            <w:gridSpan w:val="3"/>
            <w:vAlign w:val="bottom"/>
          </w:tcPr>
          <w:p w14:paraId="383E5D18" w14:textId="77777777" w:rsidR="00355408" w:rsidRDefault="00355408" w:rsidP="005A2E45">
            <w:pPr>
              <w:tabs>
                <w:tab w:val="decimal" w:pos="731"/>
              </w:tabs>
              <w:ind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63910" w14:paraId="77FD860C" w14:textId="77777777" w:rsidTr="0028347D">
        <w:trPr>
          <w:gridAfter w:val="1"/>
          <w:wAfter w:w="9" w:type="dxa"/>
          <w:cantSplit/>
          <w:trHeight w:val="245"/>
        </w:trPr>
        <w:tc>
          <w:tcPr>
            <w:tcW w:w="6263" w:type="dxa"/>
            <w:vAlign w:val="bottom"/>
            <w:hideMark/>
          </w:tcPr>
          <w:p w14:paraId="78A4A33D" w14:textId="77777777" w:rsidR="00263910" w:rsidRDefault="00263910" w:rsidP="002639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74987" w14:textId="61E7B719" w:rsidR="00263910" w:rsidRPr="0085303F" w:rsidRDefault="00BE7E77" w:rsidP="00263910">
            <w:pPr>
              <w:tabs>
                <w:tab w:val="decimal" w:pos="488"/>
              </w:tabs>
              <w:ind w:left="-115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6A10C6EE" w:rsidRPr="7CD837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B6CAF50" w14:textId="77777777" w:rsidR="00263910" w:rsidRDefault="00263910" w:rsidP="00263910">
            <w:pPr>
              <w:tabs>
                <w:tab w:val="decimal" w:pos="488"/>
              </w:tabs>
              <w:ind w:left="-115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hideMark/>
          </w:tcPr>
          <w:p w14:paraId="338E5FCA" w14:textId="60E53580" w:rsidR="00263910" w:rsidRDefault="00BE7E77" w:rsidP="00C17F06">
            <w:pPr>
              <w:tabs>
                <w:tab w:val="decimal" w:pos="488"/>
              </w:tabs>
              <w:ind w:left="-115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="002639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969</w:t>
            </w:r>
          </w:p>
        </w:tc>
      </w:tr>
      <w:tr w:rsidR="00263910" w14:paraId="22771B1A" w14:textId="77777777" w:rsidTr="0028347D">
        <w:trPr>
          <w:gridAfter w:val="1"/>
          <w:wAfter w:w="9" w:type="dxa"/>
          <w:cantSplit/>
          <w:trHeight w:val="288"/>
        </w:trPr>
        <w:tc>
          <w:tcPr>
            <w:tcW w:w="6263" w:type="dxa"/>
            <w:vAlign w:val="bottom"/>
            <w:hideMark/>
          </w:tcPr>
          <w:p w14:paraId="540C6701" w14:textId="570FF595" w:rsidR="00263910" w:rsidRDefault="00263910" w:rsidP="002639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จากการให้บริการและบริหารจัดการ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879E3" w14:textId="0F6030A2" w:rsidR="00263910" w:rsidRDefault="00BE7E77" w:rsidP="00263910">
            <w:pPr>
              <w:tabs>
                <w:tab w:val="decimal" w:pos="488"/>
              </w:tabs>
              <w:ind w:left="-115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4553201A" w:rsidRPr="7CD83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DC8E237" w14:textId="77777777" w:rsidR="00263910" w:rsidRDefault="00263910" w:rsidP="00263910">
            <w:pPr>
              <w:tabs>
                <w:tab w:val="decimal" w:pos="488"/>
              </w:tabs>
              <w:ind w:left="-115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9B2F6B" w14:textId="5A8B8AD5" w:rsidR="00263910" w:rsidRDefault="00BE7E77" w:rsidP="00263910">
            <w:pPr>
              <w:tabs>
                <w:tab w:val="decimal" w:pos="488"/>
              </w:tabs>
              <w:ind w:left="-115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  <w:r w:rsidR="002639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969</w:t>
            </w:r>
          </w:p>
        </w:tc>
      </w:tr>
    </w:tbl>
    <w:p w14:paraId="26E63EA4" w14:textId="77777777" w:rsidR="00355408" w:rsidRPr="00310AAA" w:rsidRDefault="00355408" w:rsidP="00245FFC">
      <w:pPr>
        <w:pStyle w:val="BodyText"/>
        <w:widowControl w:val="0"/>
        <w:spacing w:after="0" w:line="240" w:lineRule="auto"/>
        <w:ind w:firstLine="547"/>
        <w:contextualSpacing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85663D" w14:textId="7087DAEA" w:rsidR="00B7766D" w:rsidRPr="006666FA" w:rsidRDefault="00B7766D" w:rsidP="00245FFC">
      <w:pPr>
        <w:pStyle w:val="BodyText"/>
        <w:widowControl w:val="0"/>
        <w:spacing w:after="0" w:line="240" w:lineRule="auto"/>
        <w:ind w:firstLine="547"/>
        <w:contextualSpacing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ส่วนงานภูมิศาสตร์</w:t>
      </w:r>
    </w:p>
    <w:p w14:paraId="4DB013F1" w14:textId="77777777" w:rsidR="00B7766D" w:rsidRPr="00310AAA" w:rsidRDefault="00B7766D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hAnsiTheme="majorBidi" w:cstheme="majorBidi"/>
          <w:sz w:val="30"/>
          <w:szCs w:val="30"/>
          <w:lang w:bidi="th-TH"/>
        </w:rPr>
      </w:pPr>
    </w:p>
    <w:p w14:paraId="76F9DFF6" w14:textId="55FEEB4A" w:rsidR="00B7766D" w:rsidRPr="006666FA" w:rsidRDefault="00B7766D" w:rsidP="0068481D">
      <w:pPr>
        <w:pStyle w:val="BodyText"/>
        <w:widowControl w:val="0"/>
        <w:spacing w:after="0" w:line="240" w:lineRule="auto"/>
        <w:ind w:left="547"/>
        <w:contextualSpacing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6666FA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กลุ่มบริษัทมีการบริหารและจัดการหลักในประเทศไทย โดยไม่มีรายได้ที่สำคัญหรือสินทรัพย์ใดที่มาจากหรืออยู่ในต่างประเทศ</w:t>
      </w:r>
    </w:p>
    <w:p w14:paraId="6B11D148" w14:textId="77777777" w:rsidR="00B7766D" w:rsidRPr="00310AAA" w:rsidRDefault="00B7766D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hAnsiTheme="majorBidi" w:cstheme="majorBidi"/>
          <w:sz w:val="30"/>
          <w:szCs w:val="30"/>
          <w:lang w:bidi="th-TH"/>
        </w:rPr>
      </w:pPr>
    </w:p>
    <w:p w14:paraId="2596AD2C" w14:textId="77777777" w:rsidR="00B7766D" w:rsidRPr="006666FA" w:rsidRDefault="00B7766D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ลูกค้ารายใหญ่</w:t>
      </w:r>
    </w:p>
    <w:p w14:paraId="207E27C2" w14:textId="77777777" w:rsidR="00B7766D" w:rsidRPr="00310AAA" w:rsidRDefault="00B7766D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71076C00" w14:textId="49678C20" w:rsidR="006E2E80" w:rsidRDefault="00B7766D" w:rsidP="00CB011E">
      <w:pPr>
        <w:pStyle w:val="BodyText"/>
        <w:widowControl w:val="0"/>
        <w:spacing w:after="0" w:line="240" w:lineRule="auto"/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กลุ่มบริษัทไม่มีรายได้จากลูกค้ารายใหญ่ที่มีมูลค่ามากกว่าหรือเท่ากับร้อยละ</w:t>
      </w:r>
      <w:r w:rsidRPr="00456DA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ของรายได้รวมของกลุ่มบริษัท</w:t>
      </w:r>
    </w:p>
    <w:p w14:paraId="54506A7E" w14:textId="77777777" w:rsidR="00CB011E" w:rsidRDefault="00CB011E" w:rsidP="00CB011E">
      <w:pPr>
        <w:pStyle w:val="BodyText"/>
        <w:widowControl w:val="0"/>
        <w:spacing w:after="0" w:line="240" w:lineRule="auto"/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0755601" w14:textId="77777777" w:rsidR="00EE1904" w:rsidRPr="00031A42" w:rsidRDefault="00EE1904" w:rsidP="00EE1904">
      <w:pPr>
        <w:pStyle w:val="BodyText"/>
        <w:widowControl w:val="0"/>
        <w:spacing w:after="0" w:line="240" w:lineRule="auto"/>
        <w:ind w:left="547"/>
        <w:contextualSpacing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หนี้สินที่เกิดจากกสัญญาจากการให้สิทธิพิเศษแก่ลูกค้า</w:t>
      </w:r>
    </w:p>
    <w:p w14:paraId="60714552" w14:textId="77777777" w:rsidR="00EE1904" w:rsidRDefault="00EE1904" w:rsidP="00EE1904">
      <w:pPr>
        <w:pStyle w:val="BodyText"/>
        <w:widowControl w:val="0"/>
        <w:spacing w:after="0" w:line="240" w:lineRule="auto"/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47D366C" w14:textId="4C32CE50" w:rsidR="00EE1904" w:rsidRPr="006318B0" w:rsidRDefault="00EE1904" w:rsidP="00EE1904">
      <w:pPr>
        <w:pStyle w:val="BodyText"/>
        <w:widowControl w:val="0"/>
        <w:spacing w:after="0" w:line="240" w:lineRule="auto"/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318B0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หนี้สินที่เกิดจากสัญญาของบริษัท ณ วันที่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318B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318B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568</w:t>
      </w:r>
      <w:r w:rsidRPr="006318B0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47</w:t>
      </w:r>
      <w:r w:rsidR="00177E37">
        <w:rPr>
          <w:rFonts w:asciiTheme="majorBidi" w:hAnsiTheme="majorBidi" w:cstheme="majorBidi"/>
          <w:sz w:val="30"/>
          <w:szCs w:val="30"/>
        </w:rPr>
        <w:t>.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6318B0">
        <w:rPr>
          <w:rFonts w:asciiTheme="majorBidi" w:hAnsiTheme="majorBidi" w:cstheme="majorBidi"/>
          <w:sz w:val="30"/>
          <w:szCs w:val="30"/>
        </w:rPr>
        <w:t xml:space="preserve"> </w:t>
      </w:r>
      <w:r w:rsidRPr="006318B0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6318B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318B0">
        <w:rPr>
          <w:rFonts w:asciiTheme="majorBidi" w:hAnsiTheme="majorBidi" w:cstheme="majorBidi"/>
          <w:i/>
          <w:iCs/>
          <w:sz w:val="30"/>
          <w:szCs w:val="30"/>
          <w:lang w:bidi="th-TH"/>
        </w:rPr>
        <w:t>(</w:t>
      </w:r>
      <w:r w:rsidR="00BE7E77" w:rsidRPr="00BE7E7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567</w:t>
      </w:r>
      <w:r w:rsidRPr="006318B0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: </w:t>
      </w:r>
      <w:r w:rsidR="00BE7E77" w:rsidRPr="00BE7E7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22</w:t>
      </w:r>
      <w:r w:rsidR="00177E37">
        <w:rPr>
          <w:rFonts w:asciiTheme="majorBidi" w:hAnsiTheme="majorBidi" w:cstheme="majorBidi"/>
          <w:i/>
          <w:iCs/>
          <w:sz w:val="30"/>
          <w:szCs w:val="30"/>
          <w:lang w:bidi="th-TH"/>
        </w:rPr>
        <w:t>.</w:t>
      </w:r>
      <w:r w:rsidR="004C49B0" w:rsidRPr="004C49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9</w:t>
      </w:r>
      <w:r w:rsidRPr="006318B0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Pr="006318B0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ล้านบาท</w:t>
      </w:r>
      <w:r w:rsidRPr="006318B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  <w:r w:rsidRPr="006318B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318B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หนี้สินที่เกิดจากสัญญาดังกล่าวเกิดจากการปันส่วนสิ่งตอบแทนที่ได้รับให้กับโปรแกรมสิทธิพิเศษแก่ลูกค้า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6318B0">
        <w:rPr>
          <w:rFonts w:ascii="Angsana New" w:hAnsi="Angsana New" w:cs="Angsana New"/>
          <w:sz w:val="30"/>
          <w:szCs w:val="30"/>
          <w:cs/>
        </w:rPr>
        <w:t>ซึ่งบริษัทจะรับรู้รายได้ดังกล่าวเมื่อลูกค้ามีอำนาจควบคุมในสินค้าหรือบริการซึ่งคาดว่าจะเกิดขึ้น</w:t>
      </w:r>
    </w:p>
    <w:p w14:paraId="62785A15" w14:textId="77777777" w:rsidR="00B350F7" w:rsidRDefault="00B350F7" w:rsidP="00CB011E">
      <w:pPr>
        <w:pStyle w:val="BodyText"/>
        <w:widowControl w:val="0"/>
        <w:spacing w:after="0" w:line="240" w:lineRule="auto"/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3B897BD" w14:textId="1C2D1F37" w:rsidR="00B350F7" w:rsidRPr="005F6873" w:rsidRDefault="001340C4" w:rsidP="00CB011E">
      <w:pPr>
        <w:pStyle w:val="BodyText"/>
        <w:widowControl w:val="0"/>
        <w:spacing w:after="0" w:line="240" w:lineRule="auto"/>
        <w:ind w:left="547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5F687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ยอดคงเหลือของ</w:t>
      </w:r>
      <w:r w:rsidR="0050287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หนี้สินที่เกิดจาก</w:t>
      </w:r>
      <w:r w:rsidRPr="005F687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สัญญา</w:t>
      </w:r>
    </w:p>
    <w:p w14:paraId="0E0A1916" w14:textId="77777777" w:rsidR="00B350F7" w:rsidRDefault="00B350F7" w:rsidP="00CB011E">
      <w:pPr>
        <w:pStyle w:val="BodyText"/>
        <w:widowControl w:val="0"/>
        <w:spacing w:after="0" w:line="240" w:lineRule="auto"/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78"/>
        <w:gridCol w:w="720"/>
        <w:gridCol w:w="990"/>
        <w:gridCol w:w="180"/>
        <w:gridCol w:w="990"/>
        <w:gridCol w:w="180"/>
        <w:gridCol w:w="990"/>
        <w:gridCol w:w="180"/>
        <w:gridCol w:w="992"/>
      </w:tblGrid>
      <w:tr w:rsidR="00B523AD" w:rsidRPr="00B37E38" w14:paraId="6C3B1844" w14:textId="77777777" w:rsidTr="00CA2527">
        <w:trPr>
          <w:tblHeader/>
        </w:trPr>
        <w:tc>
          <w:tcPr>
            <w:tcW w:w="3778" w:type="dxa"/>
          </w:tcPr>
          <w:p w14:paraId="459EB42B" w14:textId="0A1342D9" w:rsidR="00B523AD" w:rsidRPr="004E69DF" w:rsidRDefault="00B523AD">
            <w:pPr>
              <w:tabs>
                <w:tab w:val="left" w:pos="2643"/>
              </w:tabs>
              <w:ind w:right="-126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472A7D1" w14:textId="77777777" w:rsidR="00B523AD" w:rsidRPr="00B523AD" w:rsidRDefault="00B523A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3"/>
            <w:hideMark/>
          </w:tcPr>
          <w:p w14:paraId="6D9CE0BA" w14:textId="63BA5699" w:rsidR="00B523AD" w:rsidRPr="00B523AD" w:rsidRDefault="00B523A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B523A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6663DAD" w14:textId="77777777" w:rsidR="00B523AD" w:rsidRPr="00B523AD" w:rsidRDefault="00B523A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162" w:type="dxa"/>
            <w:gridSpan w:val="3"/>
            <w:hideMark/>
          </w:tcPr>
          <w:p w14:paraId="0B58E44D" w14:textId="2C86FF62" w:rsidR="00B523AD" w:rsidRPr="00B523AD" w:rsidRDefault="00B523A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B523AD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3AD" w:rsidRPr="00B37E38" w14:paraId="6B532582" w14:textId="77777777" w:rsidTr="00CA2527">
        <w:trPr>
          <w:trHeight w:val="103"/>
          <w:tblHeader/>
        </w:trPr>
        <w:tc>
          <w:tcPr>
            <w:tcW w:w="3778" w:type="dxa"/>
          </w:tcPr>
          <w:p w14:paraId="321ECEAF" w14:textId="3547F39E" w:rsidR="00B523AD" w:rsidRPr="00B523AD" w:rsidRDefault="00AA694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4C49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720" w:type="dxa"/>
          </w:tcPr>
          <w:p w14:paraId="62EBCB4A" w14:textId="77777777" w:rsidR="00B523AD" w:rsidRPr="00B523AD" w:rsidRDefault="00B523AD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hideMark/>
          </w:tcPr>
          <w:p w14:paraId="0AE2CD2C" w14:textId="2ACD8D46" w:rsidR="00B523AD" w:rsidRPr="00B523AD" w:rsidRDefault="00BE7E77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7E77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568</w:t>
            </w:r>
          </w:p>
        </w:tc>
        <w:tc>
          <w:tcPr>
            <w:tcW w:w="180" w:type="dxa"/>
          </w:tcPr>
          <w:p w14:paraId="39E5CB0E" w14:textId="77777777" w:rsidR="00B523AD" w:rsidRPr="00B523AD" w:rsidRDefault="00B523A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FABA929" w14:textId="756F0179" w:rsidR="00B523AD" w:rsidRPr="00B523AD" w:rsidRDefault="00BE7E77">
            <w:pPr>
              <w:pStyle w:val="acctmergecolhdg"/>
              <w:spacing w:line="240" w:lineRule="atLeast"/>
              <w:ind w:left="-122" w:right="-36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7E77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567</w:t>
            </w:r>
          </w:p>
        </w:tc>
        <w:tc>
          <w:tcPr>
            <w:tcW w:w="180" w:type="dxa"/>
          </w:tcPr>
          <w:p w14:paraId="378551E7" w14:textId="77777777" w:rsidR="00B523AD" w:rsidRPr="00B523AD" w:rsidRDefault="00B523A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0A3D3C0" w14:textId="7A534539" w:rsidR="00B523AD" w:rsidRPr="00B523AD" w:rsidRDefault="00BE7E77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7E77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568</w:t>
            </w:r>
          </w:p>
        </w:tc>
        <w:tc>
          <w:tcPr>
            <w:tcW w:w="180" w:type="dxa"/>
          </w:tcPr>
          <w:p w14:paraId="77FF3581" w14:textId="77777777" w:rsidR="00B523AD" w:rsidRPr="00B523AD" w:rsidRDefault="00B523A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92" w:type="dxa"/>
            <w:hideMark/>
          </w:tcPr>
          <w:p w14:paraId="14B47E04" w14:textId="244FB14A" w:rsidR="00B523AD" w:rsidRPr="00B523AD" w:rsidRDefault="00BE7E77">
            <w:pPr>
              <w:pStyle w:val="acctmergecolhdg"/>
              <w:spacing w:line="240" w:lineRule="atLeast"/>
              <w:ind w:left="-122" w:right="-36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7E77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567</w:t>
            </w:r>
          </w:p>
        </w:tc>
      </w:tr>
      <w:tr w:rsidR="00B523AD" w:rsidRPr="00B37E38" w14:paraId="18E4DC2B" w14:textId="77777777" w:rsidTr="00CA2527">
        <w:trPr>
          <w:tblHeader/>
        </w:trPr>
        <w:tc>
          <w:tcPr>
            <w:tcW w:w="3778" w:type="dxa"/>
          </w:tcPr>
          <w:p w14:paraId="6FD2E60F" w14:textId="292E4FDF" w:rsidR="00B523AD" w:rsidRPr="00B523AD" w:rsidRDefault="00B523AD">
            <w:pPr>
              <w:tabs>
                <w:tab w:val="left" w:pos="2643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8D0B4C7" w14:textId="77777777" w:rsidR="00B523AD" w:rsidRPr="00B523AD" w:rsidRDefault="00B523A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2" w:type="dxa"/>
            <w:gridSpan w:val="7"/>
            <w:hideMark/>
          </w:tcPr>
          <w:p w14:paraId="49B3FC5A" w14:textId="0ACADC08" w:rsidR="00B523AD" w:rsidRPr="00B523AD" w:rsidRDefault="00B523A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523A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523A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523A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523A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523AD" w:rsidRPr="00B37E38" w14:paraId="09A6B9C8" w14:textId="77777777" w:rsidTr="00CA2527">
        <w:trPr>
          <w:cantSplit/>
        </w:trPr>
        <w:tc>
          <w:tcPr>
            <w:tcW w:w="3778" w:type="dxa"/>
          </w:tcPr>
          <w:p w14:paraId="55FD58D9" w14:textId="77777777" w:rsidR="00B523AD" w:rsidRPr="00B523AD" w:rsidDel="00363926" w:rsidRDefault="00B523AD">
            <w:pPr>
              <w:tabs>
                <w:tab w:val="left" w:pos="2643"/>
              </w:tabs>
              <w:ind w:left="180" w:right="-126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23AD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720" w:type="dxa"/>
          </w:tcPr>
          <w:p w14:paraId="73465B04" w14:textId="77777777" w:rsidR="00B523AD" w:rsidRPr="00B523AD" w:rsidRDefault="00B523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1E8EA7" w14:textId="630B09CE" w:rsidR="00B523AD" w:rsidRPr="00B523AD" w:rsidRDefault="00BE7E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E7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/>
              </w:rPr>
              <w:t>96</w:t>
            </w:r>
            <w:r w:rsidR="007B09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7E77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180" w:type="dxa"/>
          </w:tcPr>
          <w:p w14:paraId="48539394" w14:textId="77777777" w:rsidR="00B523AD" w:rsidRPr="00B523AD" w:rsidRDefault="00B523A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5178CB" w14:textId="1C2853AA" w:rsidR="00B523AD" w:rsidRPr="00B523AD" w:rsidRDefault="00BE7E7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E7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BE7E7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7B09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/>
              </w:rPr>
              <w:t>897</w:t>
            </w:r>
          </w:p>
        </w:tc>
        <w:tc>
          <w:tcPr>
            <w:tcW w:w="180" w:type="dxa"/>
          </w:tcPr>
          <w:p w14:paraId="5593F064" w14:textId="77777777" w:rsidR="00B523AD" w:rsidRPr="00B523AD" w:rsidRDefault="00B523A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7A14B4" w14:textId="0FB02283" w:rsidR="00B523AD" w:rsidRPr="00B523AD" w:rsidRDefault="00747B6E" w:rsidP="00747B6E">
            <w:pPr>
              <w:pStyle w:val="acctfourfigures"/>
              <w:tabs>
                <w:tab w:val="clear" w:pos="765"/>
              </w:tabs>
              <w:spacing w:line="240" w:lineRule="atLeast"/>
              <w:ind w:right="-2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791835" w14:textId="77777777" w:rsidR="00B523AD" w:rsidRPr="00B523AD" w:rsidRDefault="00B523A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DA2626C" w14:textId="7328C1F2" w:rsidR="00B523AD" w:rsidRPr="00B523AD" w:rsidRDefault="00747B6E" w:rsidP="00747B6E">
            <w:pPr>
              <w:pStyle w:val="acctfourfigures"/>
              <w:tabs>
                <w:tab w:val="clear" w:pos="765"/>
              </w:tabs>
              <w:spacing w:line="240" w:lineRule="atLeast"/>
              <w:ind w:right="-2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40A0" w:rsidRPr="00B37E38" w14:paraId="0FA4C878" w14:textId="77777777" w:rsidTr="00CA2527">
        <w:trPr>
          <w:cantSplit/>
        </w:trPr>
        <w:tc>
          <w:tcPr>
            <w:tcW w:w="3778" w:type="dxa"/>
          </w:tcPr>
          <w:p w14:paraId="5C31DA89" w14:textId="77777777" w:rsidR="003A40A0" w:rsidRPr="00B523AD" w:rsidRDefault="003A40A0" w:rsidP="003A40A0">
            <w:pPr>
              <w:tabs>
                <w:tab w:val="left" w:pos="2643"/>
              </w:tabs>
              <w:ind w:left="180" w:right="-126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23AD">
              <w:rPr>
                <w:rFonts w:ascii="Angsana New" w:hAnsi="Angsana New" w:cs="Angsana New"/>
                <w:sz w:val="30"/>
                <w:szCs w:val="30"/>
                <w:cs/>
              </w:rPr>
              <w:t>โปรแกรมสิทธิพิเศษแก่ลูกค้า</w:t>
            </w:r>
          </w:p>
        </w:tc>
        <w:tc>
          <w:tcPr>
            <w:tcW w:w="720" w:type="dxa"/>
          </w:tcPr>
          <w:p w14:paraId="7F99B267" w14:textId="77777777" w:rsidR="003A40A0" w:rsidRPr="00B523AD" w:rsidRDefault="003A40A0" w:rsidP="003A40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5E0431" w14:textId="7010F949" w:rsidR="003A40A0" w:rsidRPr="00B523AD" w:rsidRDefault="004C49B0" w:rsidP="003A40A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49B0">
              <w:rPr>
                <w:rFonts w:ascii="Angsana New" w:hAnsi="Angsana New" w:cs="Angsana New"/>
                <w:sz w:val="30"/>
                <w:szCs w:val="30"/>
                <w:lang w:val="en-US"/>
              </w:rPr>
              <w:t>47</w:t>
            </w:r>
            <w:r w:rsidR="003A40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C49B0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1FD39F7F" w14:textId="77777777" w:rsidR="003A40A0" w:rsidRPr="00B523AD" w:rsidRDefault="003A40A0" w:rsidP="003A40A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9AA0DC" w14:textId="6C1A3DC2" w:rsidR="003A40A0" w:rsidRPr="00B523AD" w:rsidRDefault="00BE7E77" w:rsidP="003A40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E77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="003A40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/>
              </w:rPr>
              <w:t>868</w:t>
            </w:r>
          </w:p>
        </w:tc>
        <w:tc>
          <w:tcPr>
            <w:tcW w:w="180" w:type="dxa"/>
          </w:tcPr>
          <w:p w14:paraId="0B19C39C" w14:textId="77777777" w:rsidR="003A40A0" w:rsidRPr="00B523AD" w:rsidRDefault="003A40A0" w:rsidP="003A40A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71E72C" w14:textId="7AAD14BB" w:rsidR="003A40A0" w:rsidRPr="00B523AD" w:rsidRDefault="004C49B0" w:rsidP="003A40A0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49B0">
              <w:rPr>
                <w:rFonts w:ascii="Angsana New" w:hAnsi="Angsana New" w:cs="Angsana New"/>
                <w:sz w:val="30"/>
                <w:szCs w:val="30"/>
                <w:lang w:val="en-US"/>
              </w:rPr>
              <w:t>47</w:t>
            </w:r>
            <w:r w:rsidR="003A40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C49B0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0ABE8956" w14:textId="77777777" w:rsidR="003A40A0" w:rsidRPr="00B523AD" w:rsidRDefault="003A40A0" w:rsidP="003A40A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AA74F94" w14:textId="2EA64306" w:rsidR="003A40A0" w:rsidRPr="00B523AD" w:rsidRDefault="00BE7E77" w:rsidP="003A40A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7E77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="003A40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C49B0" w:rsidRPr="004C49B0">
              <w:rPr>
                <w:rFonts w:ascii="Angsana New" w:hAnsi="Angsana New" w:cs="Angsana New"/>
                <w:sz w:val="30"/>
                <w:szCs w:val="30"/>
                <w:lang w:val="en-US"/>
              </w:rPr>
              <w:t>868</w:t>
            </w:r>
          </w:p>
        </w:tc>
      </w:tr>
      <w:tr w:rsidR="003A40A0" w:rsidRPr="00B37E38" w14:paraId="7FBEB170" w14:textId="77777777" w:rsidTr="00CA2527">
        <w:trPr>
          <w:cantSplit/>
        </w:trPr>
        <w:tc>
          <w:tcPr>
            <w:tcW w:w="3778" w:type="dxa"/>
            <w:hideMark/>
          </w:tcPr>
          <w:p w14:paraId="3FAB660E" w14:textId="77777777" w:rsidR="003A40A0" w:rsidRPr="00B523AD" w:rsidRDefault="003A40A0" w:rsidP="003A40A0">
            <w:pPr>
              <w:tabs>
                <w:tab w:val="left" w:pos="2643"/>
              </w:tabs>
              <w:ind w:left="180" w:right="-126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23A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2D770559" w14:textId="77777777" w:rsidR="003A40A0" w:rsidRPr="00B523AD" w:rsidRDefault="003A40A0" w:rsidP="003A40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23A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14EE24" w14:textId="23A1D623" w:rsidR="003A40A0" w:rsidRPr="00B523AD" w:rsidRDefault="004C49B0" w:rsidP="003A40A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49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343</w:t>
            </w:r>
            <w:r w:rsidR="00745D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C49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BE7E77" w:rsidRPr="00BE7E7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Pr="004C49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2000A782" w14:textId="77777777" w:rsidR="003A40A0" w:rsidRPr="00B523AD" w:rsidRDefault="003A40A0" w:rsidP="003A40A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26E431" w14:textId="4DB9E24F" w:rsidR="003A40A0" w:rsidRPr="00B523AD" w:rsidRDefault="004C49B0" w:rsidP="003A40A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49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4C49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745D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C49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765</w:t>
            </w:r>
          </w:p>
        </w:tc>
        <w:tc>
          <w:tcPr>
            <w:tcW w:w="180" w:type="dxa"/>
          </w:tcPr>
          <w:p w14:paraId="730D0DF4" w14:textId="77777777" w:rsidR="003A40A0" w:rsidRPr="00B523AD" w:rsidRDefault="003A40A0" w:rsidP="003A40A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DD47E5" w14:textId="52D6774B" w:rsidR="003A40A0" w:rsidRPr="00A10694" w:rsidRDefault="004C49B0" w:rsidP="003A40A0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49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</w:t>
            </w:r>
            <w:r w:rsidR="003A40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C49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</w:t>
            </w:r>
            <w:r w:rsidR="00BE7E77" w:rsidRPr="00BE7E7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021BF895" w14:textId="77777777" w:rsidR="003A40A0" w:rsidRPr="00A10694" w:rsidRDefault="003A40A0" w:rsidP="003A40A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61C1E2F" w14:textId="21F46E9B" w:rsidR="003A40A0" w:rsidRPr="00A10694" w:rsidRDefault="00BE7E77" w:rsidP="003A40A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E7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</w:t>
            </w:r>
            <w:r w:rsidR="003A40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C49B0" w:rsidRPr="004C49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868</w:t>
            </w:r>
          </w:p>
        </w:tc>
      </w:tr>
    </w:tbl>
    <w:p w14:paraId="5A61F51D" w14:textId="77777777" w:rsidR="00327066" w:rsidRDefault="00327066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0D955B1" w14:textId="509B3D71" w:rsidR="00B7766D" w:rsidRPr="007A0708" w:rsidRDefault="00F3277E" w:rsidP="00F62E2A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uto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7A070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ค่าใช้จ่ายตามธรรมชาติ</w:t>
      </w:r>
    </w:p>
    <w:p w14:paraId="1CB94603" w14:textId="77777777" w:rsidR="00B7766D" w:rsidRPr="00F62E2A" w:rsidRDefault="00B7766D" w:rsidP="00F62E2A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44"/>
        <w:gridCol w:w="1260"/>
        <w:gridCol w:w="180"/>
        <w:gridCol w:w="1188"/>
        <w:gridCol w:w="178"/>
        <w:gridCol w:w="1226"/>
        <w:gridCol w:w="178"/>
        <w:gridCol w:w="1172"/>
      </w:tblGrid>
      <w:tr w:rsidR="00B7766D" w:rsidRPr="006666FA" w14:paraId="4D25901F" w14:textId="77777777" w:rsidTr="004B72E4">
        <w:trPr>
          <w:cantSplit/>
          <w:tblHeader/>
        </w:trPr>
        <w:tc>
          <w:tcPr>
            <w:tcW w:w="3744" w:type="dxa"/>
          </w:tcPr>
          <w:p w14:paraId="0ABFAB59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761D2908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7BBFE7B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76" w:type="dxa"/>
            <w:gridSpan w:val="3"/>
          </w:tcPr>
          <w:p w14:paraId="621EA825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910" w:rsidRPr="006666FA" w14:paraId="649DD9E5" w14:textId="77777777" w:rsidTr="004B72E4">
        <w:trPr>
          <w:cantSplit/>
          <w:tblHeader/>
        </w:trPr>
        <w:tc>
          <w:tcPr>
            <w:tcW w:w="3744" w:type="dxa"/>
          </w:tcPr>
          <w:p w14:paraId="3516D8B1" w14:textId="77777777" w:rsidR="00263910" w:rsidRPr="006666FA" w:rsidRDefault="00263910" w:rsidP="0026391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4883D990" w14:textId="7CA8E623" w:rsidR="00263910" w:rsidRPr="006666FA" w:rsidRDefault="00BE7E77" w:rsidP="00263910">
            <w:pPr>
              <w:spacing w:line="240" w:lineRule="atLeast"/>
              <w:ind w:left="-4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80" w:type="dxa"/>
            <w:vAlign w:val="center"/>
          </w:tcPr>
          <w:p w14:paraId="053E4C4C" w14:textId="77777777" w:rsidR="00263910" w:rsidRPr="006666FA" w:rsidRDefault="00263910" w:rsidP="0026391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center"/>
          </w:tcPr>
          <w:p w14:paraId="4201B110" w14:textId="50B47909" w:rsidR="00263910" w:rsidRPr="006666FA" w:rsidRDefault="00BE7E77" w:rsidP="00263910">
            <w:pPr>
              <w:spacing w:line="240" w:lineRule="atLeast"/>
              <w:ind w:left="-136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78" w:type="dxa"/>
          </w:tcPr>
          <w:p w14:paraId="55F28828" w14:textId="77777777" w:rsidR="00263910" w:rsidRPr="006666FA" w:rsidRDefault="00263910" w:rsidP="002639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14:paraId="545E3C19" w14:textId="6B2FDEB9" w:rsidR="00263910" w:rsidRPr="006666FA" w:rsidRDefault="00BE7E77" w:rsidP="00263910">
            <w:pPr>
              <w:spacing w:line="240" w:lineRule="atLeast"/>
              <w:ind w:left="-6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78" w:type="dxa"/>
            <w:vAlign w:val="center"/>
          </w:tcPr>
          <w:p w14:paraId="3E34758E" w14:textId="77777777" w:rsidR="00263910" w:rsidRPr="006666FA" w:rsidRDefault="00263910" w:rsidP="0026391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center"/>
          </w:tcPr>
          <w:p w14:paraId="7D8EA6B1" w14:textId="23F6269F" w:rsidR="00263910" w:rsidRPr="006666FA" w:rsidRDefault="00BE7E77" w:rsidP="00263910">
            <w:pPr>
              <w:spacing w:line="240" w:lineRule="atLeas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</w:tr>
      <w:tr w:rsidR="00E413BA" w:rsidRPr="006666FA" w14:paraId="2957229C" w14:textId="77777777" w:rsidTr="004B72E4">
        <w:trPr>
          <w:cantSplit/>
          <w:tblHeader/>
        </w:trPr>
        <w:tc>
          <w:tcPr>
            <w:tcW w:w="3744" w:type="dxa"/>
          </w:tcPr>
          <w:p w14:paraId="16BD214D" w14:textId="77777777" w:rsidR="00E413BA" w:rsidRPr="006666FA" w:rsidRDefault="00E413BA" w:rsidP="00E413B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2" w:type="dxa"/>
            <w:gridSpan w:val="7"/>
          </w:tcPr>
          <w:p w14:paraId="70B34B28" w14:textId="77777777" w:rsidR="00E413BA" w:rsidRPr="006666FA" w:rsidRDefault="00E413BA" w:rsidP="00E413B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3910" w:rsidRPr="006666FA" w14:paraId="26671E28" w14:textId="77777777" w:rsidTr="004B72E4">
        <w:trPr>
          <w:cantSplit/>
        </w:trPr>
        <w:tc>
          <w:tcPr>
            <w:tcW w:w="3744" w:type="dxa"/>
          </w:tcPr>
          <w:p w14:paraId="0ED795DD" w14:textId="77777777" w:rsidR="00263910" w:rsidRPr="006666FA" w:rsidRDefault="00263910" w:rsidP="00263910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C2A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ต้นทุนขาย</w:t>
            </w:r>
            <w:r w:rsidRPr="00FC2A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F9CF4EE" w14:textId="00D1A19B" w:rsidR="00263910" w:rsidRPr="006D525E" w:rsidRDefault="00BE7E77" w:rsidP="002639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  <w:r w:rsidR="00E66BF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378</w:t>
            </w:r>
            <w:r w:rsidR="00A94DB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180" w:type="dxa"/>
            <w:vAlign w:val="bottom"/>
          </w:tcPr>
          <w:p w14:paraId="436D50C3" w14:textId="77777777" w:rsidR="00263910" w:rsidRPr="006666FA" w:rsidRDefault="00263910" w:rsidP="00263910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3C01DE2" w14:textId="4E28544C" w:rsidR="00263910" w:rsidRPr="00FC2A5B" w:rsidRDefault="00BE7E77" w:rsidP="0026391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639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574</w:t>
            </w:r>
            <w:r w:rsidR="002639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178" w:type="dxa"/>
            <w:vAlign w:val="bottom"/>
          </w:tcPr>
          <w:p w14:paraId="0C47472A" w14:textId="77777777" w:rsidR="00263910" w:rsidRPr="006666FA" w:rsidRDefault="00263910" w:rsidP="00263910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2581C47E" w14:textId="6037BFB8" w:rsidR="00263910" w:rsidRPr="00C42436" w:rsidRDefault="00C42436" w:rsidP="0026391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C424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E5BCC05" w14:textId="77777777" w:rsidR="00263910" w:rsidRPr="006666FA" w:rsidRDefault="00263910" w:rsidP="00263910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22AEC924" w14:textId="17851239" w:rsidR="00263910" w:rsidRPr="006666FA" w:rsidRDefault="00263910" w:rsidP="0026391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A41D4" w:rsidRPr="006666FA" w14:paraId="63D07B24" w14:textId="77777777" w:rsidTr="004B72E4">
        <w:trPr>
          <w:cantSplit/>
        </w:trPr>
        <w:tc>
          <w:tcPr>
            <w:tcW w:w="3744" w:type="dxa"/>
          </w:tcPr>
          <w:p w14:paraId="5328AADD" w14:textId="77777777" w:rsidR="002A41D4" w:rsidRPr="006666FA" w:rsidRDefault="002A41D4" w:rsidP="002A41D4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C2A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ต้นทุนในการให้บริการ</w:t>
            </w:r>
          </w:p>
        </w:tc>
        <w:tc>
          <w:tcPr>
            <w:tcW w:w="1260" w:type="dxa"/>
            <w:vAlign w:val="bottom"/>
          </w:tcPr>
          <w:p w14:paraId="5A2FD339" w14:textId="4CD7D8BF" w:rsidR="002A41D4" w:rsidRPr="006666FA" w:rsidRDefault="00BE7E77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22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  <w:r w:rsidR="002A41D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180" w:type="dxa"/>
            <w:vAlign w:val="bottom"/>
          </w:tcPr>
          <w:p w14:paraId="77C723F8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DBBE15F" w14:textId="7741246E" w:rsidR="002A41D4" w:rsidRPr="00FC2A5B" w:rsidRDefault="00BE7E77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A4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1BC1D228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75A7F76F" w14:textId="55C2D095" w:rsidR="002A41D4" w:rsidRPr="00C42436" w:rsidRDefault="002A41D4" w:rsidP="002A41D4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C424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7CC524A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047DA931" w14:textId="3C5D096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A41D4" w:rsidRPr="006666FA" w14:paraId="19FB8281" w14:textId="77777777" w:rsidTr="004B72E4">
        <w:trPr>
          <w:cantSplit/>
        </w:trPr>
        <w:tc>
          <w:tcPr>
            <w:tcW w:w="3744" w:type="dxa"/>
          </w:tcPr>
          <w:p w14:paraId="41951A57" w14:textId="66D61AA1" w:rsidR="002A41D4" w:rsidRPr="00FC2A5B" w:rsidRDefault="002A41D4" w:rsidP="002A41D4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C2A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ต้นทุนทางตรงจากการให้เช่าและบริการจาก</w:t>
            </w:r>
          </w:p>
        </w:tc>
        <w:tc>
          <w:tcPr>
            <w:tcW w:w="1260" w:type="dxa"/>
            <w:vAlign w:val="bottom"/>
          </w:tcPr>
          <w:p w14:paraId="10206422" w14:textId="77777777" w:rsidR="002A41D4" w:rsidRPr="00EC0575" w:rsidRDefault="002A41D4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5AE2EBD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643DFF4" w14:textId="77777777" w:rsidR="002A41D4" w:rsidRPr="00CA67FC" w:rsidRDefault="002A41D4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4F35E92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777FD317" w14:textId="77777777" w:rsidR="002A41D4" w:rsidRPr="00C42436" w:rsidRDefault="002A41D4" w:rsidP="002A41D4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DD20134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7C851ECC" w14:textId="77777777" w:rsidR="002A41D4" w:rsidRPr="00A75AA4" w:rsidRDefault="002A41D4" w:rsidP="002A41D4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A41D4" w:rsidRPr="006666FA" w14:paraId="545B2047" w14:textId="77777777" w:rsidTr="004B72E4">
        <w:trPr>
          <w:cantSplit/>
        </w:trPr>
        <w:tc>
          <w:tcPr>
            <w:tcW w:w="3744" w:type="dxa"/>
          </w:tcPr>
          <w:p w14:paraId="5010F2B6" w14:textId="3A65609B" w:rsidR="002A41D4" w:rsidRPr="006666FA" w:rsidRDefault="002A41D4" w:rsidP="002A41D4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Pr="00FC2A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าเช่าดำเนินงาน</w:t>
            </w:r>
          </w:p>
        </w:tc>
        <w:tc>
          <w:tcPr>
            <w:tcW w:w="1260" w:type="dxa"/>
            <w:vAlign w:val="bottom"/>
          </w:tcPr>
          <w:p w14:paraId="353C19C4" w14:textId="6BED215D" w:rsidR="002A41D4" w:rsidRPr="006D5A98" w:rsidRDefault="00BE7E77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2A41D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36</w:t>
            </w: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DB55263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026862C" w14:textId="5E24788F" w:rsidR="002A41D4" w:rsidRPr="00FC2A5B" w:rsidRDefault="00BE7E77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2A41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30F5F02C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660B8593" w14:textId="2DC8BCB2" w:rsidR="002A41D4" w:rsidRPr="00C42436" w:rsidRDefault="002A41D4" w:rsidP="002A41D4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C424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3103E14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012A71C4" w14:textId="720F953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A41D4" w:rsidRPr="006666FA" w14:paraId="51A2D9AD" w14:textId="77777777" w:rsidTr="004B72E4">
        <w:trPr>
          <w:cantSplit/>
        </w:trPr>
        <w:tc>
          <w:tcPr>
            <w:tcW w:w="3744" w:type="dxa"/>
          </w:tcPr>
          <w:p w14:paraId="46F226D9" w14:textId="77777777" w:rsidR="002A41D4" w:rsidRPr="006666FA" w:rsidRDefault="002A41D4" w:rsidP="002A41D4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ค่าใช้จ่ายในการนำเข้าสินค้า</w:t>
            </w:r>
          </w:p>
        </w:tc>
        <w:tc>
          <w:tcPr>
            <w:tcW w:w="1260" w:type="dxa"/>
            <w:vAlign w:val="bottom"/>
          </w:tcPr>
          <w:p w14:paraId="52C93D14" w14:textId="703A21F0" w:rsidR="002A41D4" w:rsidRPr="006666FA" w:rsidRDefault="00BE7E77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2A41D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D3917D6" w14:textId="77777777" w:rsidR="002A41D4" w:rsidRPr="00EC0575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625431F9" w14:textId="5FD24ABC" w:rsidR="002A41D4" w:rsidRPr="00FC2A5B" w:rsidRDefault="004C49B0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A4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178" w:type="dxa"/>
            <w:vAlign w:val="bottom"/>
          </w:tcPr>
          <w:p w14:paraId="530E175D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5EA338EE" w14:textId="08FBC6F8" w:rsidR="002A41D4" w:rsidRPr="00C42436" w:rsidRDefault="002A41D4" w:rsidP="002A41D4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C424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6CBDCC0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45E086DE" w14:textId="52E063F5" w:rsidR="002A41D4" w:rsidRPr="006666FA" w:rsidRDefault="002A41D4" w:rsidP="002A41D4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A41D4" w:rsidRPr="006666FA" w14:paraId="09036657" w14:textId="77777777" w:rsidTr="004B72E4">
        <w:trPr>
          <w:cantSplit/>
        </w:trPr>
        <w:tc>
          <w:tcPr>
            <w:tcW w:w="3744" w:type="dxa"/>
          </w:tcPr>
          <w:p w14:paraId="6F859251" w14:textId="77777777" w:rsidR="002A41D4" w:rsidRPr="006666FA" w:rsidRDefault="002A41D4" w:rsidP="002A41D4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ต้นทุนศูนย์บริการและการซ่อม</w:t>
            </w:r>
          </w:p>
        </w:tc>
        <w:tc>
          <w:tcPr>
            <w:tcW w:w="1260" w:type="dxa"/>
            <w:vAlign w:val="bottom"/>
          </w:tcPr>
          <w:p w14:paraId="724B30C6" w14:textId="7E12C7AC" w:rsidR="002A41D4" w:rsidRPr="006666FA" w:rsidRDefault="004C49B0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  <w:r w:rsidR="002A41D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99B05CE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B3A7CA3" w14:textId="668ADDC4" w:rsidR="002A41D4" w:rsidRPr="006666FA" w:rsidRDefault="00BE7E77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  <w:r w:rsidR="002A4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178" w:type="dxa"/>
            <w:vAlign w:val="bottom"/>
          </w:tcPr>
          <w:p w14:paraId="6DCC5A05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53A665BB" w14:textId="3E0CC474" w:rsidR="002A41D4" w:rsidRPr="00C42436" w:rsidRDefault="002A41D4" w:rsidP="002A41D4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C424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19990C6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6B53CD99" w14:textId="735132EB" w:rsidR="002A41D4" w:rsidRPr="006666FA" w:rsidRDefault="002A41D4" w:rsidP="002A41D4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A41D4" w:rsidRPr="006666FA" w14:paraId="5414A490" w14:textId="77777777" w:rsidTr="004B72E4">
        <w:trPr>
          <w:cantSplit/>
        </w:trPr>
        <w:tc>
          <w:tcPr>
            <w:tcW w:w="3744" w:type="dxa"/>
          </w:tcPr>
          <w:p w14:paraId="6279BF8A" w14:textId="77777777" w:rsidR="002A41D4" w:rsidRPr="006666FA" w:rsidRDefault="002A41D4" w:rsidP="002A41D4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260" w:type="dxa"/>
            <w:vAlign w:val="bottom"/>
          </w:tcPr>
          <w:p w14:paraId="73B60A37" w14:textId="2D6FAA91" w:rsidR="002A41D4" w:rsidRPr="006666FA" w:rsidRDefault="004C49B0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  <w:r w:rsidR="00BE7E77"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  <w:r w:rsidR="002A41D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180" w:type="dxa"/>
            <w:vAlign w:val="bottom"/>
          </w:tcPr>
          <w:p w14:paraId="29B2CE34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B9D5BDC" w14:textId="0A3696B0" w:rsidR="002A41D4" w:rsidRPr="006666FA" w:rsidRDefault="004C49B0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739</w:t>
            </w:r>
            <w:r w:rsidR="002A4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ED9DEE3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37488DBF" w14:textId="4ED9F578" w:rsidR="002A41D4" w:rsidRPr="00CF3BEB" w:rsidRDefault="00BE7E77" w:rsidP="002A41D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A41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021</w:t>
            </w:r>
          </w:p>
        </w:tc>
        <w:tc>
          <w:tcPr>
            <w:tcW w:w="178" w:type="dxa"/>
            <w:vAlign w:val="bottom"/>
          </w:tcPr>
          <w:p w14:paraId="7572A5C9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4A4F0236" w14:textId="67FED048" w:rsidR="002A41D4" w:rsidRPr="006666FA" w:rsidRDefault="00BE7E77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A41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</w:p>
        </w:tc>
      </w:tr>
      <w:tr w:rsidR="002A41D4" w:rsidRPr="006666FA" w14:paraId="21CD0912" w14:textId="77777777" w:rsidTr="004B72E4">
        <w:trPr>
          <w:cantSplit/>
        </w:trPr>
        <w:tc>
          <w:tcPr>
            <w:tcW w:w="3744" w:type="dxa"/>
          </w:tcPr>
          <w:p w14:paraId="36FA0513" w14:textId="77777777" w:rsidR="002A41D4" w:rsidRPr="006666FA" w:rsidRDefault="002A41D4" w:rsidP="002A41D4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30A17ECC" w14:textId="3DA9CC02" w:rsidR="002A41D4" w:rsidRPr="005D7313" w:rsidRDefault="00BE7E77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A41D4" w:rsidRPr="00767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2A41D4" w:rsidRPr="00767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80" w:type="dxa"/>
            <w:vAlign w:val="bottom"/>
          </w:tcPr>
          <w:p w14:paraId="3E8A2A3B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582F645" w14:textId="2672B7B0" w:rsidR="002A41D4" w:rsidRPr="006666FA" w:rsidRDefault="00BE7E77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A4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2A4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14:paraId="1C2E90EE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417AC876" w14:textId="33695AD9" w:rsidR="002A41D4" w:rsidRPr="00CF3BEB" w:rsidRDefault="004C49B0" w:rsidP="002A41D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2A41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178" w:type="dxa"/>
            <w:vAlign w:val="bottom"/>
          </w:tcPr>
          <w:p w14:paraId="1E693415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44FFBB9B" w14:textId="42E9D51F" w:rsidR="002A41D4" w:rsidRPr="006666FA" w:rsidRDefault="004C49B0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2A41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843</w:t>
            </w:r>
          </w:p>
        </w:tc>
      </w:tr>
      <w:tr w:rsidR="002A41D4" w:rsidRPr="006666FA" w14:paraId="6F1067A8" w14:textId="77777777" w:rsidTr="004B72E4">
        <w:trPr>
          <w:cantSplit/>
          <w:trHeight w:val="173"/>
        </w:trPr>
        <w:tc>
          <w:tcPr>
            <w:tcW w:w="3744" w:type="dxa"/>
          </w:tcPr>
          <w:p w14:paraId="51E1B042" w14:textId="420AFB79" w:rsidR="002A41D4" w:rsidRPr="006666FA" w:rsidRDefault="002A41D4" w:rsidP="002A41D4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ค่าเช่าพื้นที่ อุปกรณ์และค่าบริการที่เกี่ยวข้อง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A33C112" w14:textId="7FDC7DE1" w:rsidR="002A41D4" w:rsidRPr="005D7313" w:rsidRDefault="004C49B0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59</w:t>
            </w:r>
            <w:r w:rsidR="002A41D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21</w:t>
            </w: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E82BB5D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85AA0DF" w14:textId="19A25DFE" w:rsidR="002A41D4" w:rsidRPr="006666FA" w:rsidRDefault="004C49B0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2A4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57DA6CCB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718C8328" w14:textId="59F40CB6" w:rsidR="002A41D4" w:rsidRPr="00CF3BEB" w:rsidRDefault="004C49B0" w:rsidP="002A41D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A41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78" w:type="dxa"/>
            <w:vAlign w:val="bottom"/>
          </w:tcPr>
          <w:p w14:paraId="36908673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6182B96D" w14:textId="212A6B18" w:rsidR="002A41D4" w:rsidRPr="006666FA" w:rsidRDefault="004C49B0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A41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</w:tr>
      <w:tr w:rsidR="002A41D4" w:rsidRPr="00CD73FC" w14:paraId="0A8CE4BC" w14:textId="77777777" w:rsidTr="004B72E4">
        <w:trPr>
          <w:cantSplit/>
        </w:trPr>
        <w:tc>
          <w:tcPr>
            <w:tcW w:w="3744" w:type="dxa"/>
          </w:tcPr>
          <w:p w14:paraId="636588CC" w14:textId="77777777" w:rsidR="002A41D4" w:rsidRPr="006666FA" w:rsidRDefault="002A41D4" w:rsidP="002A41D4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ค่าคอมมิชชั่น</w:t>
            </w:r>
          </w:p>
        </w:tc>
        <w:tc>
          <w:tcPr>
            <w:tcW w:w="1260" w:type="dxa"/>
            <w:vAlign w:val="bottom"/>
          </w:tcPr>
          <w:p w14:paraId="493DE22F" w14:textId="0FF03EF8" w:rsidR="002A41D4" w:rsidRPr="005D7313" w:rsidRDefault="00BE7E77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22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  <w:r w:rsidR="002A41D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61B0A60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669F4E5" w14:textId="2062B9B6" w:rsidR="002A41D4" w:rsidRPr="00FC2A5B" w:rsidRDefault="00BE7E77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="002A4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178" w:type="dxa"/>
            <w:vAlign w:val="bottom"/>
          </w:tcPr>
          <w:p w14:paraId="19E4BDE0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7754F531" w14:textId="475B8A76" w:rsidR="002A41D4" w:rsidRPr="00CD73FC" w:rsidRDefault="002A41D4" w:rsidP="002A41D4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4F4932" w14:textId="77777777" w:rsidR="002A41D4" w:rsidRPr="00CD73FC" w:rsidRDefault="002A41D4" w:rsidP="002A41D4">
            <w:pPr>
              <w:pStyle w:val="acctfourfigures"/>
              <w:tabs>
                <w:tab w:val="clear" w:pos="765"/>
                <w:tab w:val="decimal" w:pos="727"/>
                <w:tab w:val="decimal" w:pos="85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9B7C853" w14:textId="37E2FFBC" w:rsidR="002A41D4" w:rsidRPr="007E7539" w:rsidRDefault="002A41D4" w:rsidP="002A41D4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A41D4" w:rsidRPr="006666FA" w14:paraId="7B0FD0DD" w14:textId="77777777" w:rsidTr="004B72E4">
        <w:trPr>
          <w:cantSplit/>
        </w:trPr>
        <w:tc>
          <w:tcPr>
            <w:tcW w:w="3744" w:type="dxa"/>
          </w:tcPr>
          <w:p w14:paraId="5A2FA5D6" w14:textId="77777777" w:rsidR="002A41D4" w:rsidRPr="006666FA" w:rsidRDefault="002A41D4" w:rsidP="002A41D4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ค่าใช้จ่ายการตลาด</w:t>
            </w:r>
          </w:p>
        </w:tc>
        <w:tc>
          <w:tcPr>
            <w:tcW w:w="1260" w:type="dxa"/>
            <w:vAlign w:val="bottom"/>
          </w:tcPr>
          <w:p w14:paraId="70F9DCA7" w14:textId="424965C4" w:rsidR="002A41D4" w:rsidRPr="005D7313" w:rsidRDefault="004C49B0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36</w:t>
            </w:r>
            <w:r w:rsidR="00BE7E77"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2A41D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180" w:type="dxa"/>
            <w:vAlign w:val="bottom"/>
          </w:tcPr>
          <w:p w14:paraId="3C92F1AC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C4E28D3" w14:textId="099411C5" w:rsidR="002A41D4" w:rsidRPr="00FC2A5B" w:rsidRDefault="00BE7E77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A4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0D812296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2E1898C1" w14:textId="60D62232" w:rsidR="002A41D4" w:rsidRPr="00CF3BEB" w:rsidRDefault="004C49B0" w:rsidP="002A41D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A41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975</w:t>
            </w:r>
          </w:p>
        </w:tc>
        <w:tc>
          <w:tcPr>
            <w:tcW w:w="178" w:type="dxa"/>
            <w:vAlign w:val="bottom"/>
          </w:tcPr>
          <w:p w14:paraId="00A8E9CD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6B1E0E19" w14:textId="425EC908" w:rsidR="002A41D4" w:rsidRPr="006666FA" w:rsidRDefault="00BE7E77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2A41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</w:p>
        </w:tc>
      </w:tr>
      <w:tr w:rsidR="002A41D4" w:rsidRPr="006666FA" w14:paraId="43423B77" w14:textId="77777777" w:rsidTr="004B72E4">
        <w:trPr>
          <w:cantSplit/>
        </w:trPr>
        <w:tc>
          <w:tcPr>
            <w:tcW w:w="3744" w:type="dxa"/>
          </w:tcPr>
          <w:p w14:paraId="28CC965D" w14:textId="77777777" w:rsidR="002A41D4" w:rsidRPr="006666FA" w:rsidRDefault="002A41D4" w:rsidP="002A41D4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แซมและบำรุง</w:t>
            </w:r>
          </w:p>
        </w:tc>
        <w:tc>
          <w:tcPr>
            <w:tcW w:w="1260" w:type="dxa"/>
            <w:vAlign w:val="bottom"/>
          </w:tcPr>
          <w:p w14:paraId="4BB12CCD" w14:textId="46E4B56C" w:rsidR="002A41D4" w:rsidRPr="005D7313" w:rsidRDefault="00BE7E77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10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="002A41D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389</w:t>
            </w:r>
          </w:p>
        </w:tc>
        <w:tc>
          <w:tcPr>
            <w:tcW w:w="180" w:type="dxa"/>
            <w:vAlign w:val="bottom"/>
          </w:tcPr>
          <w:p w14:paraId="67108518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FCED4A3" w14:textId="517E5413" w:rsidR="002A41D4" w:rsidRPr="00FC2A5B" w:rsidRDefault="004C49B0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2A4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3CC07923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3EF3FA5F" w14:textId="31BEDA36" w:rsidR="002A41D4" w:rsidRPr="00CF3BEB" w:rsidRDefault="00BE7E77" w:rsidP="002A41D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  <w:tc>
          <w:tcPr>
            <w:tcW w:w="178" w:type="dxa"/>
            <w:vAlign w:val="bottom"/>
          </w:tcPr>
          <w:p w14:paraId="30D8F35E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0DFD235C" w14:textId="119AAC8C" w:rsidR="002A41D4" w:rsidRPr="006666FA" w:rsidRDefault="004C49B0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2A41D4" w:rsidRPr="00CD73FC" w14:paraId="33E8BBC8" w14:textId="77777777" w:rsidTr="004B72E4">
        <w:trPr>
          <w:cantSplit/>
        </w:trPr>
        <w:tc>
          <w:tcPr>
            <w:tcW w:w="3744" w:type="dxa"/>
          </w:tcPr>
          <w:p w14:paraId="5EF0232A" w14:textId="77777777" w:rsidR="002A41D4" w:rsidRPr="006666FA" w:rsidRDefault="002A41D4" w:rsidP="002A41D4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260" w:type="dxa"/>
            <w:vAlign w:val="bottom"/>
          </w:tcPr>
          <w:p w14:paraId="3D81E16B" w14:textId="4DB3B59F" w:rsidR="002A41D4" w:rsidRPr="005D7313" w:rsidRDefault="00BE7E77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112</w:t>
            </w:r>
            <w:r w:rsidR="002A41D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AB19393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9772FBD" w14:textId="380A692B" w:rsidR="002A41D4" w:rsidRPr="00FC2A5B" w:rsidRDefault="004C49B0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2A4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7C6F4E7B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5522C94E" w14:textId="2260614F" w:rsidR="002A41D4" w:rsidRPr="003F19F7" w:rsidRDefault="004C49B0" w:rsidP="002A41D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78" w:type="dxa"/>
            <w:vAlign w:val="bottom"/>
          </w:tcPr>
          <w:p w14:paraId="3291A2A8" w14:textId="77777777" w:rsidR="002A41D4" w:rsidRPr="003F19F7" w:rsidRDefault="002A41D4" w:rsidP="002A41D4">
            <w:pPr>
              <w:pStyle w:val="acctfourfigures"/>
              <w:tabs>
                <w:tab w:val="clear" w:pos="765"/>
                <w:tab w:val="decimal" w:pos="727"/>
                <w:tab w:val="decimal" w:pos="850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819E166" w14:textId="20BECE7E" w:rsidR="002A41D4" w:rsidRPr="006666FA" w:rsidRDefault="004C49B0" w:rsidP="002A41D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476</w:t>
            </w:r>
          </w:p>
        </w:tc>
      </w:tr>
      <w:tr w:rsidR="002A41D4" w:rsidRPr="006666FA" w14:paraId="7EB2B266" w14:textId="77777777" w:rsidTr="004B72E4">
        <w:trPr>
          <w:cantSplit/>
        </w:trPr>
        <w:tc>
          <w:tcPr>
            <w:tcW w:w="3744" w:type="dxa"/>
          </w:tcPr>
          <w:p w14:paraId="0278A434" w14:textId="77777777" w:rsidR="002A41D4" w:rsidRPr="006666FA" w:rsidRDefault="002A41D4" w:rsidP="002A41D4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ค่าใช้จ่ายสาธารณูปโภค</w:t>
            </w:r>
          </w:p>
        </w:tc>
        <w:tc>
          <w:tcPr>
            <w:tcW w:w="1260" w:type="dxa"/>
            <w:vAlign w:val="bottom"/>
          </w:tcPr>
          <w:p w14:paraId="6940095F" w14:textId="2D21FC8A" w:rsidR="002A41D4" w:rsidRPr="005D7313" w:rsidRDefault="004C49B0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67</w:t>
            </w:r>
            <w:r w:rsidR="002A41D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87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8B48157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FD2D2CE" w14:textId="68CE76A0" w:rsidR="002A41D4" w:rsidRPr="00FC2A5B" w:rsidRDefault="004C49B0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2A4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78" w:type="dxa"/>
            <w:vAlign w:val="bottom"/>
          </w:tcPr>
          <w:p w14:paraId="75EDE766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42D32798" w14:textId="75F3EE1F" w:rsidR="002A41D4" w:rsidRPr="00CF3BEB" w:rsidRDefault="00BE7E77" w:rsidP="002A41D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A41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</w:p>
        </w:tc>
        <w:tc>
          <w:tcPr>
            <w:tcW w:w="178" w:type="dxa"/>
            <w:vAlign w:val="bottom"/>
          </w:tcPr>
          <w:p w14:paraId="39A2CFA8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360526EA" w14:textId="04D81060" w:rsidR="002A41D4" w:rsidRPr="006666FA" w:rsidRDefault="00BE7E77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A41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</w:tr>
      <w:tr w:rsidR="002A41D4" w:rsidRPr="00421A6A" w14:paraId="025FBDC0" w14:textId="77777777" w:rsidTr="004B72E4">
        <w:trPr>
          <w:cantSplit/>
        </w:trPr>
        <w:tc>
          <w:tcPr>
            <w:tcW w:w="3744" w:type="dxa"/>
          </w:tcPr>
          <w:p w14:paraId="2872F9A1" w14:textId="03D6A8C0" w:rsidR="002A41D4" w:rsidRPr="00194B4E" w:rsidRDefault="002A41D4" w:rsidP="002A41D4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DF51A7" w14:textId="35334A11" w:rsidR="002A41D4" w:rsidRPr="005D7313" w:rsidRDefault="00BE7E77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B54C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B4C6E66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E342D20" w14:textId="111B19DA" w:rsidR="002A41D4" w:rsidRPr="00CA67FC" w:rsidRDefault="00BE7E77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2A41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996</w:t>
            </w:r>
          </w:p>
        </w:tc>
        <w:tc>
          <w:tcPr>
            <w:tcW w:w="178" w:type="dxa"/>
            <w:vAlign w:val="bottom"/>
          </w:tcPr>
          <w:p w14:paraId="52B3F7F2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5D3BD827" w14:textId="2BB4E2EB" w:rsidR="002A41D4" w:rsidRPr="00194B4E" w:rsidRDefault="004C49B0" w:rsidP="002A41D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A41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5BE036D1" w14:textId="77777777" w:rsidR="002A41D4" w:rsidRPr="006666FA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3A3EA49" w14:textId="509E7922" w:rsidR="002A41D4" w:rsidRPr="00A75AA4" w:rsidRDefault="00BE7E77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2A41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2A41D4" w:rsidRPr="006666FA" w14:paraId="149853A1" w14:textId="77777777" w:rsidTr="004B72E4">
        <w:trPr>
          <w:cantSplit/>
        </w:trPr>
        <w:tc>
          <w:tcPr>
            <w:tcW w:w="3744" w:type="dxa"/>
          </w:tcPr>
          <w:p w14:paraId="2DFF3050" w14:textId="6A5E8A4C" w:rsidR="002A41D4" w:rsidRPr="006666FA" w:rsidRDefault="002A41D4" w:rsidP="002A41D4">
            <w:pPr>
              <w:pStyle w:val="BodyText"/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ค่าใช้จ่าย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D446F" w14:textId="2F9CF993" w:rsidR="002A41D4" w:rsidRPr="003F19F7" w:rsidRDefault="00910DB9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 w:rsidR="00BE7E77" w:rsidRPr="00BE7E7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37</w:t>
            </w:r>
            <w:r w:rsidR="00BE7E77" w:rsidRPr="00BE7E7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766718DC" w14:textId="77777777" w:rsidR="002A41D4" w:rsidRPr="003F19F7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19526" w14:textId="408A4C6B" w:rsidR="002A41D4" w:rsidRPr="003F19F7" w:rsidRDefault="00BE7E77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2A41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2A41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4533BBEE" w14:textId="77777777" w:rsidR="002A41D4" w:rsidRPr="003F19F7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D6D4E" w14:textId="5C15D89F" w:rsidR="002A41D4" w:rsidRPr="00CF3BEB" w:rsidRDefault="004C49B0" w:rsidP="002A41D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2A4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458</w:t>
            </w:r>
          </w:p>
        </w:tc>
        <w:tc>
          <w:tcPr>
            <w:tcW w:w="178" w:type="dxa"/>
            <w:vAlign w:val="bottom"/>
          </w:tcPr>
          <w:p w14:paraId="3A172CFE" w14:textId="77777777" w:rsidR="002A41D4" w:rsidRPr="003F19F7" w:rsidRDefault="002A41D4" w:rsidP="002A41D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5D63B" w14:textId="2F3131BC" w:rsidR="002A41D4" w:rsidRPr="003F19F7" w:rsidRDefault="00BE7E77" w:rsidP="002A41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  <w:r w:rsidR="002A4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7F9269AF" w14:textId="77777777" w:rsidR="007E16FE" w:rsidRPr="006666FA" w:rsidRDefault="007E16FE" w:rsidP="00B7766D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7F4FFA4C" w14:textId="77777777" w:rsidR="00327066" w:rsidRDefault="00327066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6449B36" w14:textId="339EB471" w:rsidR="00817CCA" w:rsidRPr="004F04EE" w:rsidRDefault="00B7766D" w:rsidP="00817CCA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4F04EE">
        <w:rPr>
          <w:rFonts w:asciiTheme="majorBidi" w:hAnsiTheme="majorBidi" w:cstheme="majorBidi"/>
          <w:b w:val="0"/>
          <w:bCs/>
          <w:sz w:val="30"/>
          <w:szCs w:val="30"/>
          <w:cs/>
        </w:rPr>
        <w:lastRenderedPageBreak/>
        <w:t>ภาษีเงินได้</w:t>
      </w:r>
      <w:r w:rsidRPr="004F04EE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</w:p>
    <w:p w14:paraId="7F75936C" w14:textId="77777777" w:rsidR="00B7766D" w:rsidRPr="006666FA" w:rsidRDefault="00B7766D" w:rsidP="00B7766D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626"/>
        <w:gridCol w:w="1229"/>
        <w:gridCol w:w="180"/>
        <w:gridCol w:w="1206"/>
        <w:gridCol w:w="178"/>
        <w:gridCol w:w="1199"/>
        <w:gridCol w:w="180"/>
        <w:gridCol w:w="1170"/>
      </w:tblGrid>
      <w:tr w:rsidR="00B7766D" w:rsidRPr="006666FA" w14:paraId="36E0D1CA" w14:textId="77777777" w:rsidTr="00783BF5">
        <w:trPr>
          <w:cantSplit/>
        </w:trPr>
        <w:tc>
          <w:tcPr>
            <w:tcW w:w="3420" w:type="dxa"/>
          </w:tcPr>
          <w:p w14:paraId="5CA59D41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626" w:type="dxa"/>
          </w:tcPr>
          <w:p w14:paraId="588EACBD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15" w:type="dxa"/>
            <w:gridSpan w:val="3"/>
          </w:tcPr>
          <w:p w14:paraId="7485BE9A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9EE0205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3"/>
          </w:tcPr>
          <w:p w14:paraId="4AD05F32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910" w:rsidRPr="006666FA" w14:paraId="38AB4D7E" w14:textId="77777777" w:rsidTr="00B12C08">
        <w:trPr>
          <w:cantSplit/>
        </w:trPr>
        <w:tc>
          <w:tcPr>
            <w:tcW w:w="3420" w:type="dxa"/>
          </w:tcPr>
          <w:p w14:paraId="69DCF6F1" w14:textId="77777777" w:rsidR="00263910" w:rsidRPr="006666FA" w:rsidRDefault="00263910" w:rsidP="0026391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6" w:type="dxa"/>
          </w:tcPr>
          <w:p w14:paraId="5CFA5D1B" w14:textId="77777777" w:rsidR="00263910" w:rsidRPr="006666FA" w:rsidRDefault="00263910" w:rsidP="0026391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29" w:type="dxa"/>
            <w:vAlign w:val="center"/>
          </w:tcPr>
          <w:p w14:paraId="0BD2C1AF" w14:textId="7B0355E8" w:rsidR="00263910" w:rsidRPr="006666FA" w:rsidRDefault="00BE7E77" w:rsidP="00263910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80" w:type="dxa"/>
            <w:vAlign w:val="center"/>
          </w:tcPr>
          <w:p w14:paraId="2F5D0721" w14:textId="77777777" w:rsidR="00263910" w:rsidRPr="006666FA" w:rsidRDefault="00263910" w:rsidP="0026391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vAlign w:val="center"/>
          </w:tcPr>
          <w:p w14:paraId="1EE74B71" w14:textId="0524C382" w:rsidR="00263910" w:rsidRPr="006666FA" w:rsidRDefault="00BE7E77" w:rsidP="00263910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78" w:type="dxa"/>
          </w:tcPr>
          <w:p w14:paraId="2A45E859" w14:textId="77777777" w:rsidR="00263910" w:rsidRPr="006666FA" w:rsidRDefault="00263910" w:rsidP="002639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center"/>
          </w:tcPr>
          <w:p w14:paraId="56EF5DF2" w14:textId="6A40DC60" w:rsidR="00263910" w:rsidRPr="006666FA" w:rsidRDefault="00BE7E77" w:rsidP="00263910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80" w:type="dxa"/>
            <w:vAlign w:val="center"/>
          </w:tcPr>
          <w:p w14:paraId="37F3EEEC" w14:textId="77777777" w:rsidR="00263910" w:rsidRPr="006666FA" w:rsidRDefault="00263910" w:rsidP="0026391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24219DB1" w14:textId="762A99A9" w:rsidR="00263910" w:rsidRPr="006666FA" w:rsidRDefault="00BE7E77" w:rsidP="00263910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</w:tr>
      <w:tr w:rsidR="00783BF5" w:rsidRPr="006666FA" w14:paraId="643C31ED" w14:textId="77777777" w:rsidTr="00783BF5">
        <w:trPr>
          <w:cantSplit/>
        </w:trPr>
        <w:tc>
          <w:tcPr>
            <w:tcW w:w="3420" w:type="dxa"/>
          </w:tcPr>
          <w:p w14:paraId="1EC8AB79" w14:textId="77777777" w:rsidR="00783BF5" w:rsidRPr="006666FA" w:rsidRDefault="00783BF5" w:rsidP="00783BF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6" w:type="dxa"/>
          </w:tcPr>
          <w:p w14:paraId="13670C7D" w14:textId="77777777" w:rsidR="00783BF5" w:rsidRPr="006666FA" w:rsidRDefault="00783BF5" w:rsidP="00783B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42" w:type="dxa"/>
            <w:gridSpan w:val="7"/>
          </w:tcPr>
          <w:p w14:paraId="7356CE7B" w14:textId="77777777" w:rsidR="00783BF5" w:rsidRPr="006666FA" w:rsidRDefault="00783BF5" w:rsidP="00783B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83BF5" w:rsidRPr="006666FA" w14:paraId="7A9F012F" w14:textId="77777777" w:rsidTr="00B12C08">
        <w:trPr>
          <w:cantSplit/>
          <w:trHeight w:val="211"/>
        </w:trPr>
        <w:tc>
          <w:tcPr>
            <w:tcW w:w="3420" w:type="dxa"/>
          </w:tcPr>
          <w:p w14:paraId="74544B01" w14:textId="77777777" w:rsidR="00783BF5" w:rsidRPr="006666FA" w:rsidRDefault="00783BF5" w:rsidP="00783B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626" w:type="dxa"/>
          </w:tcPr>
          <w:p w14:paraId="60CE5382" w14:textId="77777777" w:rsidR="00783BF5" w:rsidRPr="006666FA" w:rsidRDefault="00783BF5" w:rsidP="00783B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66667CAA" w14:textId="77777777" w:rsidR="00783BF5" w:rsidRPr="006666FA" w:rsidRDefault="00783BF5" w:rsidP="00783BF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C968D1" w14:textId="77777777" w:rsidR="00783BF5" w:rsidRPr="006666FA" w:rsidRDefault="00783BF5" w:rsidP="00783BF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3DC6D259" w14:textId="77777777" w:rsidR="00783BF5" w:rsidRPr="006666FA" w:rsidRDefault="00783BF5" w:rsidP="00783BF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F80718F" w14:textId="77777777" w:rsidR="00783BF5" w:rsidRPr="006666FA" w:rsidRDefault="00783BF5" w:rsidP="00783BF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D912A87" w14:textId="77777777" w:rsidR="00783BF5" w:rsidRPr="006666FA" w:rsidRDefault="00783BF5" w:rsidP="00783BF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1963FE" w14:textId="77777777" w:rsidR="00783BF5" w:rsidRPr="006666FA" w:rsidRDefault="00783BF5" w:rsidP="00783BF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DF724" w14:textId="77777777" w:rsidR="00783BF5" w:rsidRPr="006666FA" w:rsidRDefault="00783BF5" w:rsidP="00783BF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3910" w:rsidRPr="006666FA" w14:paraId="626B7C9D" w14:textId="77777777" w:rsidTr="00B12C08">
        <w:trPr>
          <w:cantSplit/>
        </w:trPr>
        <w:tc>
          <w:tcPr>
            <w:tcW w:w="3420" w:type="dxa"/>
          </w:tcPr>
          <w:p w14:paraId="40FD5180" w14:textId="77777777" w:rsidR="00263910" w:rsidRPr="006666FA" w:rsidRDefault="00263910" w:rsidP="002639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626" w:type="dxa"/>
          </w:tcPr>
          <w:p w14:paraId="512C64DB" w14:textId="77777777" w:rsidR="00263910" w:rsidRPr="006666FA" w:rsidRDefault="00263910" w:rsidP="00263910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2F25F8BB" w14:textId="09FCC501" w:rsidR="00263910" w:rsidRPr="008F6B4E" w:rsidRDefault="00BE7E77" w:rsidP="00263910">
            <w:pPr>
              <w:tabs>
                <w:tab w:val="decimal" w:pos="1000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AA06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EC3E93C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1CD791B1" w14:textId="48515C21" w:rsidR="00263910" w:rsidRPr="006666FA" w:rsidRDefault="00BE7E77" w:rsidP="0026391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2639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14FD068D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49F0FB21" w14:textId="70DD9862" w:rsidR="00263910" w:rsidRPr="006666FA" w:rsidRDefault="00AA0629" w:rsidP="00263910">
            <w:pPr>
              <w:tabs>
                <w:tab w:val="decimal" w:pos="737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DF0BC3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D30B75" w14:textId="12A143D5" w:rsidR="00263910" w:rsidRPr="00AB55E7" w:rsidRDefault="00263910" w:rsidP="00263910">
            <w:pPr>
              <w:tabs>
                <w:tab w:val="decimal" w:pos="701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63910" w:rsidRPr="006666FA" w14:paraId="773762A7" w14:textId="77777777" w:rsidTr="00B12C08">
        <w:trPr>
          <w:cantSplit/>
        </w:trPr>
        <w:tc>
          <w:tcPr>
            <w:tcW w:w="3420" w:type="dxa"/>
          </w:tcPr>
          <w:p w14:paraId="455E8C8E" w14:textId="77777777" w:rsidR="00263910" w:rsidRPr="006666FA" w:rsidRDefault="00263910" w:rsidP="0026391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6" w:type="dxa"/>
          </w:tcPr>
          <w:p w14:paraId="5743019F" w14:textId="77777777" w:rsidR="00263910" w:rsidRPr="006666FA" w:rsidRDefault="00263910" w:rsidP="00263910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40A20907" w14:textId="11843256" w:rsidR="00263910" w:rsidRPr="006666FA" w:rsidRDefault="008A7328" w:rsidP="00263910">
            <w:pPr>
              <w:tabs>
                <w:tab w:val="decimal" w:pos="100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fldChar w:fldCharType="separate"/>
            </w:r>
            <w:r w:rsidR="00BE7E77" w:rsidRPr="00BE7E7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12</w:t>
            </w:r>
            <w:r w:rsidR="004C49B0" w:rsidRPr="004C49B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55</w:t>
            </w:r>
            <w:r w:rsidR="00BE7E77" w:rsidRPr="00BE7E7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23412A56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601E216" w14:textId="6A754198" w:rsidR="00263910" w:rsidRPr="006666FA" w:rsidRDefault="00BE7E77" w:rsidP="00263910">
            <w:pPr>
              <w:tabs>
                <w:tab w:val="decimal" w:pos="95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26391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614B2C59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BF141AE" w14:textId="2C18A1A9" w:rsidR="00263910" w:rsidRPr="00F07C00" w:rsidRDefault="00AA0629" w:rsidP="00263910">
            <w:pPr>
              <w:tabs>
                <w:tab w:val="decimal" w:pos="737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7C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71608B" w14:textId="77777777" w:rsidR="00263910" w:rsidRPr="00F07C00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916E0A" w14:textId="05B54227" w:rsidR="00263910" w:rsidRPr="00F07C00" w:rsidRDefault="00263910" w:rsidP="00263910">
            <w:pPr>
              <w:tabs>
                <w:tab w:val="decimal" w:pos="701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7C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263910" w:rsidRPr="006666FA" w14:paraId="55B06B81" w14:textId="77777777" w:rsidTr="00B12C08">
        <w:trPr>
          <w:cantSplit/>
        </w:trPr>
        <w:tc>
          <w:tcPr>
            <w:tcW w:w="3420" w:type="dxa"/>
          </w:tcPr>
          <w:p w14:paraId="22D08586" w14:textId="77777777" w:rsidR="00263910" w:rsidRPr="006666FA" w:rsidRDefault="00263910" w:rsidP="0026391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dxa"/>
          </w:tcPr>
          <w:p w14:paraId="349F2C0A" w14:textId="77777777" w:rsidR="00263910" w:rsidRPr="006666FA" w:rsidRDefault="00263910" w:rsidP="0026391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5969449D" w14:textId="77777777" w:rsidR="00263910" w:rsidRPr="006666FA" w:rsidRDefault="00263910" w:rsidP="00263910">
            <w:pPr>
              <w:tabs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67A11BA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406EC7C" w14:textId="77777777" w:rsidR="00263910" w:rsidRPr="006666FA" w:rsidRDefault="00263910" w:rsidP="00263910">
            <w:pPr>
              <w:tabs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18AAF158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70F97B75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022414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2ECE63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3910" w:rsidRPr="006666FA" w14:paraId="22B5DE64" w14:textId="77777777" w:rsidTr="00B12C08">
        <w:trPr>
          <w:cantSplit/>
        </w:trPr>
        <w:tc>
          <w:tcPr>
            <w:tcW w:w="3420" w:type="dxa"/>
          </w:tcPr>
          <w:p w14:paraId="6C190EE6" w14:textId="77777777" w:rsidR="00263910" w:rsidRPr="006666FA" w:rsidRDefault="00263910" w:rsidP="0026391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26" w:type="dxa"/>
          </w:tcPr>
          <w:p w14:paraId="185D81FF" w14:textId="77777777" w:rsidR="00263910" w:rsidRPr="006666FA" w:rsidRDefault="00263910" w:rsidP="0026391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29" w:type="dxa"/>
          </w:tcPr>
          <w:p w14:paraId="5650D19A" w14:textId="77777777" w:rsidR="00263910" w:rsidRPr="006666FA" w:rsidRDefault="00263910" w:rsidP="00263910">
            <w:pPr>
              <w:tabs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85E319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C663456" w14:textId="77777777" w:rsidR="00263910" w:rsidRPr="006666FA" w:rsidRDefault="00263910" w:rsidP="00263910">
            <w:pPr>
              <w:tabs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67F2A3A0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27C2FE7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4697A5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346FE8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3910" w:rsidRPr="006666FA" w14:paraId="5866B204" w14:textId="77777777" w:rsidTr="00B12C08">
        <w:trPr>
          <w:cantSplit/>
        </w:trPr>
        <w:tc>
          <w:tcPr>
            <w:tcW w:w="3420" w:type="dxa"/>
          </w:tcPr>
          <w:p w14:paraId="36216444" w14:textId="77777777" w:rsidR="00263910" w:rsidRPr="006666FA" w:rsidRDefault="00263910" w:rsidP="0026391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แตก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ต่างชั่วคราว</w:t>
            </w:r>
          </w:p>
        </w:tc>
        <w:tc>
          <w:tcPr>
            <w:tcW w:w="626" w:type="dxa"/>
          </w:tcPr>
          <w:p w14:paraId="3A10588C" w14:textId="77777777" w:rsidR="00263910" w:rsidRPr="006666FA" w:rsidRDefault="00263910" w:rsidP="00263910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2021D684" w14:textId="6115A057" w:rsidR="00263910" w:rsidRPr="006666FA" w:rsidRDefault="004C49B0" w:rsidP="00263910">
            <w:pPr>
              <w:tabs>
                <w:tab w:val="decimal" w:pos="1002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A603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4D2F4FC2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2B139C18" w14:textId="3D000E92" w:rsidR="00263910" w:rsidRPr="006666FA" w:rsidRDefault="004C49B0" w:rsidP="00263910">
            <w:pPr>
              <w:tabs>
                <w:tab w:val="decimal" w:pos="950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639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</w:t>
            </w:r>
          </w:p>
        </w:tc>
        <w:tc>
          <w:tcPr>
            <w:tcW w:w="178" w:type="dxa"/>
            <w:vAlign w:val="bottom"/>
          </w:tcPr>
          <w:p w14:paraId="2A581DA9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1176A72D" w14:textId="70379DE3" w:rsidR="00263910" w:rsidRPr="006666FA" w:rsidRDefault="007747C9" w:rsidP="00263910">
            <w:pPr>
              <w:tabs>
                <w:tab w:val="decimal" w:pos="950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FF82777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0EC9F6" w14:textId="573CF87E" w:rsidR="00263910" w:rsidRPr="00C26AF6" w:rsidRDefault="00263910" w:rsidP="0026391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3910" w:rsidRPr="006666FA" w14:paraId="3C0E4018" w14:textId="77777777" w:rsidTr="00B12C08">
        <w:trPr>
          <w:cantSplit/>
        </w:trPr>
        <w:tc>
          <w:tcPr>
            <w:tcW w:w="3420" w:type="dxa"/>
          </w:tcPr>
          <w:p w14:paraId="76C82083" w14:textId="77777777" w:rsidR="00263910" w:rsidRPr="006666FA" w:rsidRDefault="00263910" w:rsidP="0026391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dxa"/>
          </w:tcPr>
          <w:p w14:paraId="7694325B" w14:textId="77777777" w:rsidR="00263910" w:rsidRPr="006666FA" w:rsidRDefault="00263910" w:rsidP="00263910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CB523" w14:textId="03C5E69A" w:rsidR="00263910" w:rsidRPr="006666FA" w:rsidRDefault="008A7328" w:rsidP="00263910">
            <w:pPr>
              <w:tabs>
                <w:tab w:val="decimal" w:pos="1002"/>
              </w:tabs>
              <w:ind w:left="-80" w:right="-110" w:firstLine="8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fldChar w:fldCharType="separate"/>
            </w:r>
            <w:r w:rsidR="004C49B0" w:rsidRPr="004C49B0">
              <w:rPr>
                <w:rFonts w:asciiTheme="majorBidi" w:hAnsiTheme="majorBidi" w:cstheme="majorBidi"/>
                <w:b/>
                <w:noProof/>
                <w:sz w:val="30"/>
                <w:szCs w:val="30"/>
                <w:lang w:val="en-US"/>
              </w:rPr>
              <w:t>87</w:t>
            </w:r>
            <w:r>
              <w:rPr>
                <w:rFonts w:asciiTheme="majorBidi" w:hAnsiTheme="majorBidi" w:cstheme="majorBidi"/>
                <w:b/>
                <w:noProof/>
                <w:sz w:val="30"/>
                <w:szCs w:val="30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noProof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noProof/>
                <w:sz w:val="30"/>
                <w:szCs w:val="30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b/>
                <w:noProof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359DBEBB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ADC8E" w14:textId="45E102F2" w:rsidR="00263910" w:rsidRPr="006666FA" w:rsidRDefault="004C49B0" w:rsidP="00263910">
            <w:pPr>
              <w:tabs>
                <w:tab w:val="decimal" w:pos="95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5</w:t>
            </w:r>
            <w:r w:rsidR="00263910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364</w:t>
            </w:r>
          </w:p>
        </w:tc>
        <w:tc>
          <w:tcPr>
            <w:tcW w:w="178" w:type="dxa"/>
            <w:vAlign w:val="bottom"/>
          </w:tcPr>
          <w:p w14:paraId="58DC1E82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B42DD" w14:textId="1290139A" w:rsidR="00263910" w:rsidRPr="00164D4D" w:rsidRDefault="007747C9" w:rsidP="00263910">
            <w:pPr>
              <w:tabs>
                <w:tab w:val="decimal" w:pos="95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C90BF65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B7EDB" w14:textId="378BE6E1" w:rsidR="00263910" w:rsidRPr="00C26AF6" w:rsidRDefault="00263910" w:rsidP="0026391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63910" w:rsidRPr="006666FA" w14:paraId="341529D6" w14:textId="77777777" w:rsidTr="00B12C08">
        <w:trPr>
          <w:cantSplit/>
        </w:trPr>
        <w:tc>
          <w:tcPr>
            <w:tcW w:w="3420" w:type="dxa"/>
          </w:tcPr>
          <w:p w14:paraId="09BDBCD4" w14:textId="77777777" w:rsidR="00263910" w:rsidRPr="006666FA" w:rsidRDefault="00263910" w:rsidP="0026391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dxa"/>
          </w:tcPr>
          <w:p w14:paraId="4F01B7E7" w14:textId="77777777" w:rsidR="00263910" w:rsidRPr="006666FA" w:rsidRDefault="00263910" w:rsidP="00263910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FF8FD2D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155C2C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47DDFFE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1C071594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56D37D72" w14:textId="77777777" w:rsidR="00263910" w:rsidRPr="00164D4D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805E7A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B51C8C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63910" w:rsidRPr="006666FA" w14:paraId="19505DA1" w14:textId="77777777" w:rsidTr="00B12C08">
        <w:trPr>
          <w:cantSplit/>
        </w:trPr>
        <w:tc>
          <w:tcPr>
            <w:tcW w:w="3420" w:type="dxa"/>
          </w:tcPr>
          <w:p w14:paraId="2AF2BDB3" w14:textId="77777777" w:rsidR="00263910" w:rsidRPr="006666FA" w:rsidRDefault="00263910" w:rsidP="00263910">
            <w:pPr>
              <w:spacing w:line="240" w:lineRule="atLeast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dxa"/>
          </w:tcPr>
          <w:p w14:paraId="3D645664" w14:textId="77777777" w:rsidR="00263910" w:rsidRPr="006666FA" w:rsidRDefault="00263910" w:rsidP="00263910">
            <w:pPr>
              <w:tabs>
                <w:tab w:val="decimal" w:pos="102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vAlign w:val="bottom"/>
          </w:tcPr>
          <w:p w14:paraId="4D53166A" w14:textId="5C2F1029" w:rsidR="00263910" w:rsidRPr="006666FA" w:rsidRDefault="00BE7E77" w:rsidP="00263910">
            <w:pPr>
              <w:tabs>
                <w:tab w:val="decimal" w:pos="100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9165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078FC36B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31488A5B" w14:textId="00E84603" w:rsidR="00263910" w:rsidRPr="006666FA" w:rsidRDefault="004C49B0" w:rsidP="00263910">
            <w:pPr>
              <w:tabs>
                <w:tab w:val="decimal" w:pos="95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="002639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178" w:type="dxa"/>
            <w:vAlign w:val="bottom"/>
          </w:tcPr>
          <w:p w14:paraId="46F09E86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vAlign w:val="bottom"/>
          </w:tcPr>
          <w:p w14:paraId="17FE4FE0" w14:textId="054CCF20" w:rsidR="00263910" w:rsidRPr="00164D4D" w:rsidRDefault="007747C9" w:rsidP="00263910">
            <w:pPr>
              <w:tabs>
                <w:tab w:val="decimal" w:pos="95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24B0C02" w14:textId="77777777" w:rsidR="00263910" w:rsidRPr="006666FA" w:rsidRDefault="00263910" w:rsidP="00263910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4187514" w14:textId="2449AD86" w:rsidR="00263910" w:rsidRPr="006666FA" w:rsidRDefault="00263910" w:rsidP="0026391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B24A967" w14:textId="77777777" w:rsidR="00B7766D" w:rsidRPr="00F22333" w:rsidRDefault="00B7766D" w:rsidP="00B7766D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439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98"/>
        <w:gridCol w:w="990"/>
        <w:gridCol w:w="180"/>
        <w:gridCol w:w="990"/>
        <w:gridCol w:w="180"/>
        <w:gridCol w:w="961"/>
        <w:gridCol w:w="180"/>
        <w:gridCol w:w="900"/>
        <w:gridCol w:w="180"/>
        <w:gridCol w:w="900"/>
        <w:gridCol w:w="180"/>
        <w:gridCol w:w="900"/>
      </w:tblGrid>
      <w:tr w:rsidR="00B7766D" w:rsidRPr="006666FA" w14:paraId="5AB80C24" w14:textId="77777777" w:rsidTr="00906735">
        <w:trPr>
          <w:cantSplit/>
        </w:trPr>
        <w:tc>
          <w:tcPr>
            <w:tcW w:w="2898" w:type="dxa"/>
          </w:tcPr>
          <w:p w14:paraId="2F964616" w14:textId="2097B0D8" w:rsidR="00B7766D" w:rsidRPr="00517ABC" w:rsidRDefault="00BD26FB" w:rsidP="00607D3A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  <w:r w:rsidRPr="00517ABC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</w:t>
            </w:r>
            <w:r w:rsidR="00517ABC" w:rsidRPr="00517ABC">
              <w:rPr>
                <w:rFonts w:asciiTheme="majorBidi" w:eastAsia="Cordia New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รับรู้ในกำไรขาดทุน</w:t>
            </w:r>
            <w:r w:rsidR="000378A2">
              <w:rPr>
                <w:rFonts w:asciiTheme="majorBidi" w:eastAsia="Cordia New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6541" w:type="dxa"/>
            <w:gridSpan w:val="11"/>
          </w:tcPr>
          <w:p w14:paraId="330B7C9B" w14:textId="1391BF60" w:rsidR="00B7766D" w:rsidRPr="006666FA" w:rsidRDefault="000378A2" w:rsidP="00607D3A">
            <w:pPr>
              <w:tabs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="00B7766D"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7766D" w:rsidRPr="006666FA" w14:paraId="0E99D82B" w14:textId="77777777" w:rsidTr="00906735">
        <w:trPr>
          <w:cantSplit/>
        </w:trPr>
        <w:tc>
          <w:tcPr>
            <w:tcW w:w="2898" w:type="dxa"/>
          </w:tcPr>
          <w:p w14:paraId="61B6A601" w14:textId="76681F9D" w:rsidR="00B7766D" w:rsidRPr="00517ABC" w:rsidRDefault="00B7766D" w:rsidP="00607D3A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301" w:type="dxa"/>
            <w:gridSpan w:val="5"/>
            <w:vAlign w:val="center"/>
          </w:tcPr>
          <w:p w14:paraId="370B67E7" w14:textId="55AE8FA1" w:rsidR="00B7766D" w:rsidRPr="006666FA" w:rsidRDefault="00BE7E77" w:rsidP="00607D3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80" w:type="dxa"/>
            <w:vAlign w:val="center"/>
          </w:tcPr>
          <w:p w14:paraId="4B9DE634" w14:textId="77777777" w:rsidR="00B7766D" w:rsidRPr="006666FA" w:rsidRDefault="00B7766D" w:rsidP="00607D3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5"/>
            <w:vAlign w:val="center"/>
          </w:tcPr>
          <w:p w14:paraId="03953834" w14:textId="4A232E40" w:rsidR="00B7766D" w:rsidRPr="006666FA" w:rsidRDefault="00BE7E77" w:rsidP="00607D3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</w:tr>
      <w:tr w:rsidR="00B7766D" w:rsidRPr="006666FA" w14:paraId="64F7939B" w14:textId="77777777" w:rsidTr="00363486">
        <w:trPr>
          <w:cantSplit/>
        </w:trPr>
        <w:tc>
          <w:tcPr>
            <w:tcW w:w="2898" w:type="dxa"/>
          </w:tcPr>
          <w:p w14:paraId="7C9D300D" w14:textId="6770C641" w:rsidR="00B7766D" w:rsidRPr="00517ABC" w:rsidRDefault="00B7766D" w:rsidP="00607D3A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549604E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B00544B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6AEB7C9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CD5B21" w14:textId="0F2F96BD" w:rsidR="00B7766D" w:rsidRPr="006666FA" w:rsidRDefault="005E44C4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  <w:r w:rsidR="00D179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B7766D"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2DFB45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1B0D70B1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6DA8FBFB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D7C98B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F5B88A1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9545A2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9D13B9" w14:textId="5735637A" w:rsidR="00B7766D" w:rsidRPr="006666FA" w:rsidRDefault="009E4782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70A58B5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F9C996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3B72AF3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7766D" w:rsidRPr="006666FA" w14:paraId="329DAB1E" w14:textId="77777777" w:rsidTr="00906735">
        <w:trPr>
          <w:cantSplit/>
        </w:trPr>
        <w:tc>
          <w:tcPr>
            <w:tcW w:w="2898" w:type="dxa"/>
          </w:tcPr>
          <w:p w14:paraId="08E67E4C" w14:textId="77777777" w:rsidR="00B7766D" w:rsidRPr="006666FA" w:rsidRDefault="00B7766D" w:rsidP="00607D3A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41" w:type="dxa"/>
            <w:gridSpan w:val="11"/>
          </w:tcPr>
          <w:p w14:paraId="0D87ED0C" w14:textId="77777777" w:rsidR="00B7766D" w:rsidRPr="006666FA" w:rsidRDefault="00B7766D" w:rsidP="00607D3A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16465" w:rsidRPr="005F7087" w14:paraId="01200E54" w14:textId="77777777" w:rsidTr="00363486">
        <w:trPr>
          <w:cantSplit/>
        </w:trPr>
        <w:tc>
          <w:tcPr>
            <w:tcW w:w="2898" w:type="dxa"/>
          </w:tcPr>
          <w:p w14:paraId="60E058C8" w14:textId="525FF292" w:rsidR="00E16465" w:rsidRDefault="00A86256" w:rsidP="00E16465">
            <w:pPr>
              <w:spacing w:line="240" w:lineRule="auto"/>
              <w:ind w:left="191" w:right="-84" w:hanging="191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กำไร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 xml:space="preserve">) 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ขาดทุน</w:t>
            </w:r>
            <w:r w:rsidR="00E16465" w:rsidRPr="006666FA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  <w:t>จากการวัดมูลค่าใหม่ของผลประโยชน์พนักงาน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E16465" w:rsidRPr="006666FA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  <w:t>ที่กำหนดไว้</w:t>
            </w:r>
            <w:r w:rsidR="00363486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9BACA20" w14:textId="19113851" w:rsidR="00E16465" w:rsidRPr="006666FA" w:rsidRDefault="00906735" w:rsidP="0016134B">
            <w:pPr>
              <w:tabs>
                <w:tab w:val="decimal" w:pos="64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DE8DC75" w14:textId="77777777" w:rsidR="00E16465" w:rsidRPr="006666FA" w:rsidRDefault="00E16465" w:rsidP="00E16465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95E3C22" w14:textId="4F41163E" w:rsidR="00E16465" w:rsidRPr="006666FA" w:rsidRDefault="00906735" w:rsidP="006D5BF1">
            <w:pPr>
              <w:tabs>
                <w:tab w:val="decimal" w:pos="578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35D712" w14:textId="77777777" w:rsidR="00E16465" w:rsidRPr="006666FA" w:rsidRDefault="00E16465" w:rsidP="00E16465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vAlign w:val="bottom"/>
          </w:tcPr>
          <w:p w14:paraId="1F88848A" w14:textId="54203430" w:rsidR="00E16465" w:rsidRPr="006666FA" w:rsidRDefault="00906735" w:rsidP="00906735">
            <w:pPr>
              <w:tabs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351620C" w14:textId="77777777" w:rsidR="00E16465" w:rsidRPr="006666FA" w:rsidRDefault="00E16465" w:rsidP="00E16465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42B3DDF" w14:textId="78743CF4" w:rsidR="00E16465" w:rsidRDefault="00BE7E77" w:rsidP="0016134B">
            <w:pPr>
              <w:tabs>
                <w:tab w:val="decimal" w:pos="40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164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9F19A36" w14:textId="77777777" w:rsidR="00E16465" w:rsidRPr="00783BF5" w:rsidRDefault="00E16465" w:rsidP="0016134B">
            <w:pPr>
              <w:tabs>
                <w:tab w:val="decimal" w:pos="40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B5C963" w14:textId="46A3D9C3" w:rsidR="00E16465" w:rsidRDefault="00E16465" w:rsidP="001517CC">
            <w:pPr>
              <w:tabs>
                <w:tab w:val="decimal" w:pos="4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CFB7E2E" w14:textId="77777777" w:rsidR="00E16465" w:rsidRPr="00783BF5" w:rsidRDefault="00E16465" w:rsidP="0016134B">
            <w:pPr>
              <w:tabs>
                <w:tab w:val="decimal" w:pos="40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72492C9" w14:textId="7FF81262" w:rsidR="00E16465" w:rsidRDefault="00BE7E77" w:rsidP="0016134B">
            <w:pPr>
              <w:tabs>
                <w:tab w:val="decimal" w:pos="40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E164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978</w:t>
            </w:r>
          </w:p>
        </w:tc>
      </w:tr>
      <w:tr w:rsidR="00263910" w:rsidRPr="005F7087" w14:paraId="0490BE01" w14:textId="77777777" w:rsidTr="00363486">
        <w:trPr>
          <w:cantSplit/>
        </w:trPr>
        <w:tc>
          <w:tcPr>
            <w:tcW w:w="2898" w:type="dxa"/>
          </w:tcPr>
          <w:p w14:paraId="49192A95" w14:textId="7CEB3BBB" w:rsidR="00263910" w:rsidRPr="006666FA" w:rsidRDefault="00E16465" w:rsidP="00263910">
            <w:pPr>
              <w:spacing w:line="240" w:lineRule="auto"/>
              <w:ind w:left="191" w:right="-84" w:hanging="191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กำไร</w:t>
            </w:r>
            <w:r w:rsidR="00263910" w:rsidRPr="006666FA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  <w:t>จากการวัดมูลค่าใหม่ของ</w:t>
            </w:r>
            <w:r w:rsidR="00822B1B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836062" w14:textId="5F76C9FD" w:rsidR="00263910" w:rsidRPr="006666FA" w:rsidRDefault="00906735" w:rsidP="0016134B">
            <w:pPr>
              <w:tabs>
                <w:tab w:val="decimal" w:pos="64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1569A9" w14:textId="77777777" w:rsidR="00263910" w:rsidRPr="006666FA" w:rsidRDefault="00263910" w:rsidP="00263910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838555" w14:textId="216381D6" w:rsidR="00263910" w:rsidRPr="006666FA" w:rsidRDefault="004C49B0" w:rsidP="00263910">
            <w:pPr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6D5B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180" w:type="dxa"/>
          </w:tcPr>
          <w:p w14:paraId="3C9F0158" w14:textId="77777777" w:rsidR="00263910" w:rsidRPr="006666FA" w:rsidRDefault="00263910" w:rsidP="00263910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vAlign w:val="bottom"/>
          </w:tcPr>
          <w:p w14:paraId="3B036349" w14:textId="31086AAD" w:rsidR="00263910" w:rsidRPr="006666FA" w:rsidRDefault="00906735" w:rsidP="0016134B">
            <w:pPr>
              <w:tabs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C04CAF4" w14:textId="77777777" w:rsidR="00263910" w:rsidRPr="006666FA" w:rsidRDefault="00263910" w:rsidP="00263910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EAA78B" w14:textId="6D5E02B8" w:rsidR="00263910" w:rsidRPr="006666FA" w:rsidRDefault="00671DA5" w:rsidP="00671DA5">
            <w:pPr>
              <w:tabs>
                <w:tab w:val="decimal" w:pos="13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2A3C1C" w14:textId="77777777" w:rsidR="00263910" w:rsidRPr="00783BF5" w:rsidRDefault="00263910" w:rsidP="00263910">
            <w:pPr>
              <w:tabs>
                <w:tab w:val="decimal" w:pos="40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E50FC5A" w14:textId="4A9B2C14" w:rsidR="00263910" w:rsidRPr="006666FA" w:rsidRDefault="00671DA5" w:rsidP="00671DA5">
            <w:pPr>
              <w:tabs>
                <w:tab w:val="decimal" w:pos="13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EDDE0A" w14:textId="77777777" w:rsidR="00263910" w:rsidRPr="00783BF5" w:rsidRDefault="00263910" w:rsidP="00263910">
            <w:pPr>
              <w:tabs>
                <w:tab w:val="decimal" w:pos="40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6BFB33" w14:textId="2097A11B" w:rsidR="00263910" w:rsidRPr="006666FA" w:rsidRDefault="00671DA5" w:rsidP="00671DA5">
            <w:pPr>
              <w:tabs>
                <w:tab w:val="decimal" w:pos="13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63910" w:rsidRPr="006666FA" w14:paraId="6F940B55" w14:textId="77777777" w:rsidTr="00363486">
        <w:trPr>
          <w:cantSplit/>
        </w:trPr>
        <w:tc>
          <w:tcPr>
            <w:tcW w:w="2898" w:type="dxa"/>
          </w:tcPr>
          <w:p w14:paraId="3FD5E42F" w14:textId="77777777" w:rsidR="00263910" w:rsidRPr="006666FA" w:rsidRDefault="00263910" w:rsidP="00263910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FC548" w14:textId="044AC774" w:rsidR="00263910" w:rsidRPr="006666FA" w:rsidRDefault="00A01E6A" w:rsidP="0016134B">
            <w:pPr>
              <w:tabs>
                <w:tab w:val="decimal" w:pos="64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B600558" w14:textId="77777777" w:rsidR="00263910" w:rsidRPr="006666FA" w:rsidRDefault="00263910" w:rsidP="00263910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9BE8E" w14:textId="02CA6AF0" w:rsidR="00263910" w:rsidRPr="006666FA" w:rsidRDefault="004C49B0" w:rsidP="00263910">
            <w:pPr>
              <w:spacing w:line="240" w:lineRule="auto"/>
              <w:ind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  <w:r w:rsidR="006D5B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180" w:type="dxa"/>
          </w:tcPr>
          <w:p w14:paraId="59D059A0" w14:textId="77777777" w:rsidR="00263910" w:rsidRPr="006666FA" w:rsidRDefault="00263910" w:rsidP="00263910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B3BB3" w14:textId="75D7A157" w:rsidR="00263910" w:rsidRPr="006666FA" w:rsidRDefault="00A01E6A" w:rsidP="0016134B">
            <w:pPr>
              <w:tabs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EFDFD12" w14:textId="77777777" w:rsidR="00263910" w:rsidRPr="006666FA" w:rsidRDefault="00263910" w:rsidP="00263910">
            <w:pPr>
              <w:tabs>
                <w:tab w:val="decimal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27A79" w14:textId="7D13F0E1" w:rsidR="00263910" w:rsidRPr="006666FA" w:rsidRDefault="00BE7E77" w:rsidP="0016134B">
            <w:pPr>
              <w:tabs>
                <w:tab w:val="decimal" w:pos="40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2639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B81531D" w14:textId="77777777" w:rsidR="00263910" w:rsidRPr="00783BF5" w:rsidRDefault="00263910" w:rsidP="0016134B">
            <w:pPr>
              <w:tabs>
                <w:tab w:val="decimal" w:pos="40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E7399" w14:textId="24FF88F4" w:rsidR="00263910" w:rsidRPr="006666FA" w:rsidRDefault="00263910" w:rsidP="001517CC">
            <w:pPr>
              <w:tabs>
                <w:tab w:val="decimal" w:pos="4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1859C5B" w14:textId="77777777" w:rsidR="00263910" w:rsidRPr="00783BF5" w:rsidRDefault="00263910" w:rsidP="0016134B">
            <w:pPr>
              <w:tabs>
                <w:tab w:val="decimal" w:pos="40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C3EDB" w14:textId="68B78873" w:rsidR="00263910" w:rsidRPr="006666FA" w:rsidRDefault="00BE7E77" w:rsidP="0016134B">
            <w:pPr>
              <w:tabs>
                <w:tab w:val="decimal" w:pos="40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2639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978</w:t>
            </w:r>
          </w:p>
        </w:tc>
      </w:tr>
    </w:tbl>
    <w:p w14:paraId="1D83A96D" w14:textId="00DC7AB7" w:rsidR="00387F6B" w:rsidRDefault="00387F6B" w:rsidP="00CD764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55C65F8" w14:textId="77777777" w:rsidR="00387F6B" w:rsidRDefault="00387F6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39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9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0378A2" w:rsidRPr="006666FA" w14:paraId="7D52214D" w14:textId="77777777" w:rsidTr="00607D3A">
        <w:trPr>
          <w:cantSplit/>
        </w:trPr>
        <w:tc>
          <w:tcPr>
            <w:tcW w:w="3049" w:type="dxa"/>
          </w:tcPr>
          <w:p w14:paraId="5F0783A7" w14:textId="60E2E7DA" w:rsidR="000378A2" w:rsidRPr="006666FA" w:rsidRDefault="000378A2" w:rsidP="000378A2">
            <w:pPr>
              <w:spacing w:line="240" w:lineRule="auto"/>
              <w:ind w:left="191" w:hanging="180"/>
              <w:jc w:val="both"/>
              <w:rPr>
                <w:rFonts w:asciiTheme="majorBidi" w:eastAsia="Cordia New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r w:rsidRPr="00517ABC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ภาษีเงินได้</w:t>
            </w:r>
            <w:r w:rsidRPr="00517ABC">
              <w:rPr>
                <w:rFonts w:asciiTheme="majorBidi" w:eastAsia="Cordia New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รับรู้ในกำไรขาดทุน</w:t>
            </w:r>
            <w:r>
              <w:rPr>
                <w:rFonts w:asciiTheme="majorBidi" w:eastAsia="Cordia New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6390" w:type="dxa"/>
            <w:gridSpan w:val="11"/>
          </w:tcPr>
          <w:p w14:paraId="3E527B54" w14:textId="5F4AD321" w:rsidR="000378A2" w:rsidRPr="006666FA" w:rsidRDefault="000378A2" w:rsidP="000378A2">
            <w:pPr>
              <w:tabs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0378A2" w:rsidRPr="006666FA" w14:paraId="76A69BD1" w14:textId="77777777" w:rsidTr="00607D3A">
        <w:trPr>
          <w:cantSplit/>
        </w:trPr>
        <w:tc>
          <w:tcPr>
            <w:tcW w:w="3049" w:type="dxa"/>
          </w:tcPr>
          <w:p w14:paraId="52D4745E" w14:textId="77777777" w:rsidR="000378A2" w:rsidRPr="006666FA" w:rsidRDefault="000378A2" w:rsidP="000378A2">
            <w:pPr>
              <w:spacing w:line="240" w:lineRule="auto"/>
              <w:ind w:left="191" w:hanging="180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5"/>
            <w:vAlign w:val="center"/>
          </w:tcPr>
          <w:p w14:paraId="3B811B7B" w14:textId="7D9F0CF0" w:rsidR="000378A2" w:rsidRPr="006666FA" w:rsidRDefault="00BE7E77" w:rsidP="000378A2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80" w:type="dxa"/>
            <w:vAlign w:val="center"/>
          </w:tcPr>
          <w:p w14:paraId="630815A6" w14:textId="77777777" w:rsidR="000378A2" w:rsidRPr="006666FA" w:rsidRDefault="000378A2" w:rsidP="000378A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5"/>
            <w:vAlign w:val="center"/>
          </w:tcPr>
          <w:p w14:paraId="48336496" w14:textId="431AEBC3" w:rsidR="000378A2" w:rsidRPr="006666FA" w:rsidRDefault="00BE7E77" w:rsidP="000378A2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</w:tr>
      <w:tr w:rsidR="002F5EFD" w:rsidRPr="006666FA" w14:paraId="6BAB016E" w14:textId="77777777" w:rsidTr="00607D3A">
        <w:trPr>
          <w:cantSplit/>
        </w:trPr>
        <w:tc>
          <w:tcPr>
            <w:tcW w:w="3049" w:type="dxa"/>
          </w:tcPr>
          <w:p w14:paraId="597164F2" w14:textId="633765D7" w:rsidR="002F5EFD" w:rsidRPr="006666FA" w:rsidRDefault="002F5EFD" w:rsidP="002F5EFD">
            <w:pPr>
              <w:spacing w:line="240" w:lineRule="auto"/>
              <w:ind w:left="191" w:hanging="180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E3A7B57" w14:textId="77777777" w:rsidR="002F5EFD" w:rsidRPr="006666FA" w:rsidRDefault="002F5EFD" w:rsidP="002F5EFD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49ABA3B" w14:textId="77777777" w:rsidR="002F5EFD" w:rsidRPr="006666FA" w:rsidRDefault="002F5EFD" w:rsidP="002F5EFD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E74C90" w14:textId="77777777" w:rsidR="002F5EFD" w:rsidRPr="006666FA" w:rsidRDefault="002F5EFD" w:rsidP="002F5EF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C69C52" w14:textId="77777777" w:rsidR="002F5EFD" w:rsidRDefault="002F5EFD" w:rsidP="002F5EFD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7F685746" w14:textId="3B67ACF0" w:rsidR="002F5EFD" w:rsidRPr="006666FA" w:rsidRDefault="002F5EFD" w:rsidP="002F5EFD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0E9151C" w14:textId="77777777" w:rsidR="002F5EFD" w:rsidRPr="006666FA" w:rsidRDefault="002F5EFD" w:rsidP="002F5EF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8DBB699" w14:textId="77777777" w:rsidR="002F5EFD" w:rsidRPr="006666FA" w:rsidRDefault="002F5EFD" w:rsidP="002F5EFD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FF90D35" w14:textId="77777777" w:rsidR="002F5EFD" w:rsidRPr="006666FA" w:rsidRDefault="002F5EFD" w:rsidP="002F5EF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7C8D3D" w14:textId="77777777" w:rsidR="002F5EFD" w:rsidRPr="006666FA" w:rsidRDefault="002F5EFD" w:rsidP="002F5EFD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5430E9C" w14:textId="77777777" w:rsidR="002F5EFD" w:rsidRPr="006666FA" w:rsidRDefault="002F5EFD" w:rsidP="002F5EFD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8947261" w14:textId="77777777" w:rsidR="002F5EFD" w:rsidRPr="006666FA" w:rsidRDefault="002F5EFD" w:rsidP="002F5EF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B3C193E" w14:textId="77777777" w:rsidR="002F5EFD" w:rsidRDefault="002F5EFD" w:rsidP="002F5EFD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51F4C8CE" w14:textId="48310290" w:rsidR="002F5EFD" w:rsidRPr="006666FA" w:rsidRDefault="002F5EFD" w:rsidP="002F5EFD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6C8714F" w14:textId="77777777" w:rsidR="002F5EFD" w:rsidRPr="006666FA" w:rsidRDefault="002F5EFD" w:rsidP="002F5EFD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2AFC1CF" w14:textId="77777777" w:rsidR="002F5EFD" w:rsidRPr="006666FA" w:rsidRDefault="002F5EFD" w:rsidP="002F5EFD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2F5EFD" w:rsidRPr="006666FA" w14:paraId="27264623" w14:textId="77777777" w:rsidTr="00607D3A">
        <w:trPr>
          <w:cantSplit/>
        </w:trPr>
        <w:tc>
          <w:tcPr>
            <w:tcW w:w="3049" w:type="dxa"/>
          </w:tcPr>
          <w:p w14:paraId="1A62D3FF" w14:textId="77777777" w:rsidR="002F5EFD" w:rsidRPr="006666FA" w:rsidRDefault="002F5EFD" w:rsidP="002F5EFD">
            <w:pPr>
              <w:spacing w:line="240" w:lineRule="auto"/>
              <w:ind w:left="191" w:hanging="180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11"/>
          </w:tcPr>
          <w:p w14:paraId="5C6B9B00" w14:textId="77777777" w:rsidR="002F5EFD" w:rsidRPr="006666FA" w:rsidRDefault="002F5EFD" w:rsidP="002F5EFD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F5EFD" w:rsidRPr="006666FA" w14:paraId="747ECABC" w14:textId="77777777" w:rsidTr="00607D3A">
        <w:trPr>
          <w:cantSplit/>
        </w:trPr>
        <w:tc>
          <w:tcPr>
            <w:tcW w:w="3049" w:type="dxa"/>
          </w:tcPr>
          <w:p w14:paraId="5C3AD51F" w14:textId="52398114" w:rsidR="002F5EFD" w:rsidRPr="006666FA" w:rsidRDefault="002F5EFD" w:rsidP="002F5EFD">
            <w:pPr>
              <w:spacing w:line="240" w:lineRule="auto"/>
              <w:ind w:left="191" w:right="-87" w:hanging="18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ขาดทุน</w:t>
            </w:r>
            <w:r w:rsidRPr="006666FA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80EFBE6" w14:textId="497C93BB" w:rsidR="002F5EFD" w:rsidRPr="006666FA" w:rsidRDefault="002F5EFD" w:rsidP="002F5EFD">
            <w:pPr>
              <w:tabs>
                <w:tab w:val="decimal" w:pos="13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E28723" w14:textId="77777777" w:rsidR="002F5EFD" w:rsidRPr="005F3942" w:rsidRDefault="002F5EFD" w:rsidP="002F5EFD">
            <w:pPr>
              <w:tabs>
                <w:tab w:val="decimal" w:pos="133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6728B8" w14:textId="218D97B1" w:rsidR="002F5EFD" w:rsidRPr="006666FA" w:rsidRDefault="002F5EFD" w:rsidP="002F5EFD">
            <w:pPr>
              <w:tabs>
                <w:tab w:val="decimal" w:pos="227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922755" w14:textId="77777777" w:rsidR="002F5EFD" w:rsidRPr="005F3942" w:rsidRDefault="002F5EFD" w:rsidP="002F5EFD">
            <w:pPr>
              <w:tabs>
                <w:tab w:val="decimal" w:pos="133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FBD7E6" w14:textId="56C2EE3A" w:rsidR="002F5EFD" w:rsidRPr="006666FA" w:rsidRDefault="002F5EFD" w:rsidP="002F5EFD">
            <w:pPr>
              <w:tabs>
                <w:tab w:val="decimal" w:pos="13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965B3D" w14:textId="77777777" w:rsidR="002F5EFD" w:rsidRPr="006666FA" w:rsidRDefault="002F5EFD" w:rsidP="002F5EFD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E36EDFA" w14:textId="70FB31EF" w:rsidR="002F5EFD" w:rsidRPr="006666FA" w:rsidRDefault="004C49B0" w:rsidP="002F5EFD">
            <w:pPr>
              <w:tabs>
                <w:tab w:val="decimal" w:pos="410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2F5E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180" w:type="dxa"/>
          </w:tcPr>
          <w:p w14:paraId="2C548037" w14:textId="77777777" w:rsidR="002F5EFD" w:rsidRPr="00682F16" w:rsidRDefault="002F5EFD" w:rsidP="002F5EFD">
            <w:pPr>
              <w:tabs>
                <w:tab w:val="decimal" w:pos="41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C78324" w14:textId="1DAEBCA5" w:rsidR="002F5EFD" w:rsidRPr="006666FA" w:rsidRDefault="002F5EFD" w:rsidP="002F5EFD">
            <w:pPr>
              <w:tabs>
                <w:tab w:val="decimal" w:pos="410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0FEC8A8" w14:textId="77777777" w:rsidR="002F5EFD" w:rsidRPr="00682F16" w:rsidRDefault="002F5EFD" w:rsidP="002F5EFD">
            <w:pPr>
              <w:tabs>
                <w:tab w:val="decimal" w:pos="41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64A0F0" w14:textId="1D47DCDA" w:rsidR="002F5EFD" w:rsidRPr="006666FA" w:rsidRDefault="004C49B0" w:rsidP="002F5EFD">
            <w:pPr>
              <w:tabs>
                <w:tab w:val="decimal" w:pos="410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F5E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2F5EFD" w:rsidRPr="006666FA" w14:paraId="174ADE74" w14:textId="77777777" w:rsidTr="00607D3A">
        <w:trPr>
          <w:cantSplit/>
        </w:trPr>
        <w:tc>
          <w:tcPr>
            <w:tcW w:w="3049" w:type="dxa"/>
          </w:tcPr>
          <w:p w14:paraId="3F348D4D" w14:textId="77777777" w:rsidR="002F5EFD" w:rsidRPr="006666FA" w:rsidRDefault="002F5EFD" w:rsidP="002F5EFD">
            <w:pPr>
              <w:spacing w:line="240" w:lineRule="auto"/>
              <w:ind w:left="191" w:hanging="180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D9851" w14:textId="6248E532" w:rsidR="002F5EFD" w:rsidRPr="006666FA" w:rsidRDefault="002F5EFD" w:rsidP="002F5EFD">
            <w:pPr>
              <w:tabs>
                <w:tab w:val="decimal" w:pos="143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6930FF" w14:textId="77777777" w:rsidR="002F5EFD" w:rsidRPr="005F3942" w:rsidRDefault="002F5EFD" w:rsidP="002F5EFD">
            <w:pPr>
              <w:tabs>
                <w:tab w:val="decimal" w:pos="143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96ABF" w14:textId="500123B0" w:rsidR="002F5EFD" w:rsidRPr="004F6D9A" w:rsidRDefault="002F5EFD" w:rsidP="002F5EFD">
            <w:pPr>
              <w:tabs>
                <w:tab w:val="decimal" w:pos="227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D0FF80" w14:textId="77777777" w:rsidR="002F5EFD" w:rsidRPr="006666FA" w:rsidRDefault="002F5EFD" w:rsidP="002F5EFD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68A5F" w14:textId="0F3A185D" w:rsidR="002F5EFD" w:rsidRPr="006666FA" w:rsidRDefault="002F5EFD" w:rsidP="002F5EFD">
            <w:pPr>
              <w:tabs>
                <w:tab w:val="decimal" w:pos="143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57332F" w14:textId="77777777" w:rsidR="002F5EFD" w:rsidRPr="006666FA" w:rsidRDefault="002F5EFD" w:rsidP="002F5EFD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34F4A" w14:textId="28C5CB45" w:rsidR="002F5EFD" w:rsidRPr="006666FA" w:rsidRDefault="004C49B0" w:rsidP="002F5EFD">
            <w:pPr>
              <w:tabs>
                <w:tab w:val="decimal" w:pos="410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2F5E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180" w:type="dxa"/>
          </w:tcPr>
          <w:p w14:paraId="5615B315" w14:textId="77777777" w:rsidR="002F5EFD" w:rsidRPr="00682F16" w:rsidRDefault="002F5EFD" w:rsidP="002F5EFD">
            <w:pPr>
              <w:tabs>
                <w:tab w:val="decimal" w:pos="41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4075F" w14:textId="64BB422C" w:rsidR="002F5EFD" w:rsidRPr="006666FA" w:rsidRDefault="002F5EFD" w:rsidP="002F5EFD">
            <w:pPr>
              <w:tabs>
                <w:tab w:val="decimal" w:pos="410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6D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4F6D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478</w:t>
            </w:r>
            <w:r w:rsidRPr="004F6D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91B79B6" w14:textId="77777777" w:rsidR="002F5EFD" w:rsidRPr="00682F16" w:rsidRDefault="002F5EFD" w:rsidP="002F5EFD">
            <w:pPr>
              <w:tabs>
                <w:tab w:val="decimal" w:pos="41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92FC8" w14:textId="6C7DA463" w:rsidR="002F5EFD" w:rsidRPr="006666FA" w:rsidRDefault="004C49B0" w:rsidP="002F5EFD">
            <w:pPr>
              <w:tabs>
                <w:tab w:val="decimal" w:pos="410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2F5E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</w:tr>
    </w:tbl>
    <w:p w14:paraId="2E44D6F7" w14:textId="77777777" w:rsidR="00B7766D" w:rsidRPr="006666FA" w:rsidRDefault="00B7766D" w:rsidP="00B7766D">
      <w:pPr>
        <w:spacing w:line="240" w:lineRule="auto"/>
        <w:ind w:left="540" w:hanging="9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0"/>
        <w:gridCol w:w="90"/>
        <w:gridCol w:w="1000"/>
        <w:gridCol w:w="90"/>
        <w:gridCol w:w="182"/>
        <w:gridCol w:w="90"/>
        <w:gridCol w:w="1001"/>
        <w:gridCol w:w="90"/>
        <w:gridCol w:w="183"/>
        <w:gridCol w:w="90"/>
        <w:gridCol w:w="1001"/>
        <w:gridCol w:w="90"/>
        <w:gridCol w:w="183"/>
        <w:gridCol w:w="90"/>
        <w:gridCol w:w="1000"/>
      </w:tblGrid>
      <w:tr w:rsidR="00B7766D" w:rsidRPr="009725A8" w14:paraId="14011E60" w14:textId="77777777" w:rsidTr="00F22333">
        <w:tc>
          <w:tcPr>
            <w:tcW w:w="4270" w:type="dxa"/>
            <w:gridSpan w:val="2"/>
          </w:tcPr>
          <w:p w14:paraId="33967C06" w14:textId="77777777" w:rsidR="00B7766D" w:rsidRPr="009725A8" w:rsidRDefault="00B7766D" w:rsidP="00F22333">
            <w:pPr>
              <w:spacing w:line="240" w:lineRule="auto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90" w:type="dxa"/>
            <w:gridSpan w:val="13"/>
            <w:tcBorders>
              <w:bottom w:val="nil"/>
            </w:tcBorders>
          </w:tcPr>
          <w:p w14:paraId="2F20AFB2" w14:textId="77777777" w:rsidR="00B7766D" w:rsidRPr="009725A8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rtl/>
                <w:cs/>
                <w:lang w:bidi="th-TH"/>
              </w:rPr>
            </w:pPr>
            <w:r w:rsidRPr="009725A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</w:tr>
      <w:tr w:rsidR="00B7766D" w:rsidRPr="009725A8" w14:paraId="29C04A5A" w14:textId="77777777" w:rsidTr="00F22333">
        <w:tc>
          <w:tcPr>
            <w:tcW w:w="4270" w:type="dxa"/>
            <w:gridSpan w:val="2"/>
          </w:tcPr>
          <w:p w14:paraId="09F71322" w14:textId="77777777" w:rsidR="00B7766D" w:rsidRPr="009725A8" w:rsidRDefault="00B7766D" w:rsidP="00F22333">
            <w:pPr>
              <w:ind w:left="-24"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  <w:lang w:val="en-US"/>
              </w:rPr>
            </w:pPr>
          </w:p>
        </w:tc>
        <w:tc>
          <w:tcPr>
            <w:tcW w:w="2453" w:type="dxa"/>
            <w:gridSpan w:val="6"/>
            <w:tcBorders>
              <w:bottom w:val="nil"/>
            </w:tcBorders>
            <w:vAlign w:val="center"/>
          </w:tcPr>
          <w:p w14:paraId="66A5B30D" w14:textId="1F3DF50C" w:rsidR="00B7766D" w:rsidRPr="009725A8" w:rsidRDefault="00BE7E77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568</w:t>
            </w:r>
          </w:p>
        </w:tc>
        <w:tc>
          <w:tcPr>
            <w:tcW w:w="273" w:type="dxa"/>
            <w:gridSpan w:val="2"/>
            <w:tcBorders>
              <w:bottom w:val="nil"/>
            </w:tcBorders>
            <w:vAlign w:val="center"/>
          </w:tcPr>
          <w:p w14:paraId="7DD2E04C" w14:textId="77777777" w:rsidR="00B7766D" w:rsidRPr="009725A8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4" w:type="dxa"/>
            <w:gridSpan w:val="5"/>
            <w:tcBorders>
              <w:bottom w:val="nil"/>
            </w:tcBorders>
            <w:vAlign w:val="center"/>
          </w:tcPr>
          <w:p w14:paraId="1DF3B700" w14:textId="27052117" w:rsidR="00B7766D" w:rsidRPr="009725A8" w:rsidRDefault="00BE7E77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567</w:t>
            </w:r>
          </w:p>
        </w:tc>
      </w:tr>
      <w:tr w:rsidR="00B7766D" w:rsidRPr="009725A8" w14:paraId="62349DC7" w14:textId="77777777" w:rsidTr="00F22333">
        <w:trPr>
          <w:trHeight w:val="470"/>
        </w:trPr>
        <w:tc>
          <w:tcPr>
            <w:tcW w:w="4270" w:type="dxa"/>
            <w:gridSpan w:val="2"/>
          </w:tcPr>
          <w:p w14:paraId="50F11FE2" w14:textId="77777777" w:rsidR="00B7766D" w:rsidRPr="009725A8" w:rsidRDefault="00B7766D" w:rsidP="00F22333">
            <w:pPr>
              <w:ind w:left="-2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top w:val="nil"/>
              <w:bottom w:val="nil"/>
            </w:tcBorders>
          </w:tcPr>
          <w:p w14:paraId="4D60FBFD" w14:textId="77777777" w:rsidR="00B7766D" w:rsidRPr="009725A8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อัตราภาษี</w:t>
            </w:r>
          </w:p>
          <w:p w14:paraId="1CAFFF6A" w14:textId="77777777" w:rsidR="00B7766D" w:rsidRPr="009725A8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9725A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26E64B91" w14:textId="77777777" w:rsidR="00B7766D" w:rsidRPr="009725A8" w:rsidRDefault="00B7766D" w:rsidP="002C047A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</w:tcPr>
          <w:p w14:paraId="6BEDCD25" w14:textId="77777777" w:rsidR="00B7766D" w:rsidRPr="009725A8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1CE3EB9F" w14:textId="77777777" w:rsidR="00B7766D" w:rsidRPr="009725A8" w:rsidRDefault="00B7766D" w:rsidP="009372F4">
            <w:pPr>
              <w:pStyle w:val="acctfourfigures"/>
              <w:tabs>
                <w:tab w:val="clear" w:pos="765"/>
              </w:tabs>
              <w:spacing w:line="240" w:lineRule="atLeast"/>
              <w:ind w:left="-79" w:right="-4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9725A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6ED2EAE1" w14:textId="77777777" w:rsidR="00B7766D" w:rsidRPr="009725A8" w:rsidRDefault="00B7766D" w:rsidP="002C047A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</w:tcPr>
          <w:p w14:paraId="2C89BBD1" w14:textId="77777777" w:rsidR="00B7766D" w:rsidRPr="009725A8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อัตราภาษี</w:t>
            </w:r>
          </w:p>
          <w:p w14:paraId="3AF700FD" w14:textId="77777777" w:rsidR="00B7766D" w:rsidRPr="009725A8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30EDCF5D" w14:textId="77777777" w:rsidR="00B7766D" w:rsidRPr="009725A8" w:rsidRDefault="00B7766D" w:rsidP="002C047A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2E38FA61" w14:textId="77777777" w:rsidR="00B7766D" w:rsidRPr="009725A8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5AEA1BAD" w14:textId="77777777" w:rsidR="00B7766D" w:rsidRPr="009725A8" w:rsidRDefault="00B7766D" w:rsidP="009372F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9725A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263910" w:rsidRPr="009725A8" w14:paraId="5DF62EF5" w14:textId="77777777" w:rsidTr="00F22333">
        <w:tc>
          <w:tcPr>
            <w:tcW w:w="4270" w:type="dxa"/>
            <w:gridSpan w:val="2"/>
          </w:tcPr>
          <w:p w14:paraId="1795C4A5" w14:textId="526B1655" w:rsidR="00263910" w:rsidRPr="009725A8" w:rsidRDefault="00263910" w:rsidP="00263910">
            <w:pPr>
              <w:ind w:left="-24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กำไร</w:t>
            </w:r>
            <w:r w:rsidRPr="009725A8">
              <w:rPr>
                <w:rFonts w:asciiTheme="majorBidi" w:hAnsiTheme="majorBidi" w:cstheme="majorBidi"/>
                <w:sz w:val="29"/>
                <w:szCs w:val="29"/>
                <w:cs/>
              </w:rPr>
              <w:t>ก่อนภาษีเงินได้</w:t>
            </w:r>
          </w:p>
        </w:tc>
        <w:tc>
          <w:tcPr>
            <w:tcW w:w="1090" w:type="dxa"/>
            <w:gridSpan w:val="2"/>
            <w:tcBorders>
              <w:top w:val="nil"/>
            </w:tcBorders>
          </w:tcPr>
          <w:p w14:paraId="67A5B040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  <w:tcBorders>
              <w:top w:val="nil"/>
            </w:tcBorders>
          </w:tcPr>
          <w:p w14:paraId="5A677DEF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double" w:sz="4" w:space="0" w:color="auto"/>
            </w:tcBorders>
          </w:tcPr>
          <w:p w14:paraId="4F572F3C" w14:textId="5ED0F1DB" w:rsidR="00263910" w:rsidRPr="009725A8" w:rsidRDefault="00BE7E77" w:rsidP="0026391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="005A386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498</w:t>
            </w:r>
            <w:r w:rsidR="005A386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757</w:t>
            </w:r>
          </w:p>
        </w:tc>
        <w:tc>
          <w:tcPr>
            <w:tcW w:w="273" w:type="dxa"/>
            <w:gridSpan w:val="2"/>
            <w:tcBorders>
              <w:top w:val="nil"/>
            </w:tcBorders>
          </w:tcPr>
          <w:p w14:paraId="5EBC02D6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</w:tcBorders>
          </w:tcPr>
          <w:p w14:paraId="6DC5B71D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tcBorders>
              <w:top w:val="nil"/>
            </w:tcBorders>
          </w:tcPr>
          <w:p w14:paraId="550EB88A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00" w:type="dxa"/>
            <w:tcBorders>
              <w:top w:val="nil"/>
              <w:bottom w:val="double" w:sz="4" w:space="0" w:color="auto"/>
            </w:tcBorders>
          </w:tcPr>
          <w:p w14:paraId="30CA5A47" w14:textId="45C48A94" w:rsidR="00263910" w:rsidRPr="009725A8" w:rsidRDefault="00BE7E77" w:rsidP="00263910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78</w:t>
            </w:r>
            <w:r w:rsidR="00263910"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93</w:t>
            </w: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</w:p>
        </w:tc>
      </w:tr>
      <w:tr w:rsidR="00263910" w:rsidRPr="009725A8" w14:paraId="5057967F" w14:textId="77777777" w:rsidTr="00F22333">
        <w:tc>
          <w:tcPr>
            <w:tcW w:w="4270" w:type="dxa"/>
            <w:gridSpan w:val="2"/>
            <w:tcBorders>
              <w:bottom w:val="nil"/>
            </w:tcBorders>
          </w:tcPr>
          <w:p w14:paraId="48744CB0" w14:textId="77777777" w:rsidR="00263910" w:rsidRPr="009725A8" w:rsidRDefault="00263910" w:rsidP="00263910">
            <w:pPr>
              <w:ind w:left="-24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090" w:type="dxa"/>
            <w:gridSpan w:val="2"/>
            <w:tcBorders>
              <w:bottom w:val="nil"/>
            </w:tcBorders>
          </w:tcPr>
          <w:p w14:paraId="30AED40E" w14:textId="613C936E" w:rsidR="00263910" w:rsidRPr="009725A8" w:rsidRDefault="00BE7E77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20</w:t>
            </w:r>
            <w:r w:rsidR="00F72FFE" w:rsidRPr="009725A8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00</w:t>
            </w:r>
          </w:p>
        </w:tc>
        <w:tc>
          <w:tcPr>
            <w:tcW w:w="272" w:type="dxa"/>
            <w:gridSpan w:val="2"/>
            <w:tcBorders>
              <w:bottom w:val="nil"/>
            </w:tcBorders>
          </w:tcPr>
          <w:p w14:paraId="3E09E7F1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  <w:bottom w:val="nil"/>
            </w:tcBorders>
          </w:tcPr>
          <w:p w14:paraId="1D13CDA3" w14:textId="0D6B1771" w:rsidR="00263910" w:rsidRPr="009725A8" w:rsidRDefault="00BE7E77" w:rsidP="0026391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99</w:t>
            </w:r>
            <w:r w:rsidR="003B25C9" w:rsidRPr="009725A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75</w:t>
            </w: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</w:p>
        </w:tc>
        <w:tc>
          <w:tcPr>
            <w:tcW w:w="273" w:type="dxa"/>
            <w:gridSpan w:val="2"/>
            <w:tcBorders>
              <w:bottom w:val="nil"/>
            </w:tcBorders>
          </w:tcPr>
          <w:p w14:paraId="1BC4ABD3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</w:tcPr>
          <w:p w14:paraId="63008DAD" w14:textId="1D5CF194" w:rsidR="00263910" w:rsidRPr="009725A8" w:rsidRDefault="00BE7E77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20</w:t>
            </w:r>
            <w:r w:rsidR="00263910" w:rsidRPr="009725A8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00</w:t>
            </w:r>
          </w:p>
        </w:tc>
        <w:tc>
          <w:tcPr>
            <w:tcW w:w="273" w:type="dxa"/>
            <w:gridSpan w:val="2"/>
            <w:tcBorders>
              <w:bottom w:val="nil"/>
            </w:tcBorders>
          </w:tcPr>
          <w:p w14:paraId="2747FF64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nil"/>
            </w:tcBorders>
          </w:tcPr>
          <w:p w14:paraId="101D5521" w14:textId="44B3CBD5" w:rsidR="00263910" w:rsidRPr="009725A8" w:rsidRDefault="004C49B0" w:rsidP="00263910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35</w:t>
            </w:r>
            <w:r w:rsidR="00263910" w:rsidRPr="009725A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786</w:t>
            </w:r>
          </w:p>
        </w:tc>
      </w:tr>
      <w:tr w:rsidR="00D031D8" w:rsidRPr="009725A8" w14:paraId="1CB1B98C" w14:textId="77777777" w:rsidTr="00F22333">
        <w:tc>
          <w:tcPr>
            <w:tcW w:w="4270" w:type="dxa"/>
            <w:gridSpan w:val="2"/>
          </w:tcPr>
          <w:p w14:paraId="04189E76" w14:textId="39FF2164" w:rsidR="00D031D8" w:rsidRPr="009725A8" w:rsidRDefault="00111A69" w:rsidP="003B25C9">
            <w:pPr>
              <w:ind w:left="156" w:hanging="18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111A69">
              <w:rPr>
                <w:rFonts w:asciiTheme="majorBidi" w:hAnsiTheme="majorBidi" w:cs="Angsana New" w:hint="cs"/>
                <w:sz w:val="29"/>
                <w:szCs w:val="29"/>
                <w:cs/>
                <w:lang w:val="en-US" w:bidi="th-TH"/>
              </w:rPr>
              <w:t>กำไรจากการ</w:t>
            </w:r>
            <w:r w:rsidR="00A90F57">
              <w:rPr>
                <w:rFonts w:asciiTheme="majorBidi" w:hAnsiTheme="majorBidi" w:cs="Angsana New" w:hint="cs"/>
                <w:sz w:val="29"/>
                <w:szCs w:val="29"/>
                <w:cs/>
                <w:lang w:val="en-US" w:bidi="th-TH"/>
              </w:rPr>
              <w:t>วัด</w:t>
            </w:r>
            <w:r w:rsidRPr="00111A69">
              <w:rPr>
                <w:rFonts w:asciiTheme="majorBidi" w:hAnsiTheme="majorBidi" w:cs="Angsana New" w:hint="cs"/>
                <w:sz w:val="29"/>
                <w:szCs w:val="29"/>
                <w:cs/>
                <w:lang w:val="en-US" w:bidi="th-TH"/>
              </w:rPr>
              <w:t>มูลค่ายุติธรรมเงินลงทุน</w:t>
            </w:r>
          </w:p>
        </w:tc>
        <w:tc>
          <w:tcPr>
            <w:tcW w:w="1090" w:type="dxa"/>
            <w:gridSpan w:val="2"/>
          </w:tcPr>
          <w:p w14:paraId="3F83B9CF" w14:textId="77777777" w:rsidR="00D031D8" w:rsidRPr="009725A8" w:rsidRDefault="00D031D8" w:rsidP="003B25C9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</w:tcPr>
          <w:p w14:paraId="3B7C02BB" w14:textId="77777777" w:rsidR="00D031D8" w:rsidRPr="009725A8" w:rsidRDefault="00D031D8" w:rsidP="003B25C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1F81932E" w14:textId="4BD62BFE" w:rsidR="00D031D8" w:rsidRPr="009725A8" w:rsidRDefault="00326166" w:rsidP="003B25C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120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63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273" w:type="dxa"/>
            <w:gridSpan w:val="2"/>
          </w:tcPr>
          <w:p w14:paraId="48F81DFB" w14:textId="77777777" w:rsidR="00D031D8" w:rsidRPr="009725A8" w:rsidRDefault="00D031D8" w:rsidP="003B25C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</w:tcPr>
          <w:p w14:paraId="71A310F4" w14:textId="77777777" w:rsidR="00D031D8" w:rsidRPr="009725A8" w:rsidRDefault="00D031D8" w:rsidP="003B2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</w:tcPr>
          <w:p w14:paraId="17CE5AA0" w14:textId="77777777" w:rsidR="00D031D8" w:rsidRPr="009725A8" w:rsidRDefault="00D031D8" w:rsidP="003B25C9">
            <w:pPr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62777ADF" w14:textId="1B703598" w:rsidR="00D031D8" w:rsidRPr="00326166" w:rsidRDefault="00326166" w:rsidP="0032616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263910" w:rsidRPr="009725A8" w14:paraId="24E1B842" w14:textId="77777777" w:rsidTr="00F22333">
        <w:tc>
          <w:tcPr>
            <w:tcW w:w="4270" w:type="dxa"/>
            <w:gridSpan w:val="2"/>
          </w:tcPr>
          <w:p w14:paraId="62DBF46D" w14:textId="7F6C175D" w:rsidR="00263910" w:rsidRPr="009725A8" w:rsidRDefault="00263910" w:rsidP="00263910">
            <w:pPr>
              <w:ind w:left="156" w:hanging="18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9725A8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ส่วนแบ่งกำไรใน</w:t>
            </w: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เงิน</w:t>
            </w:r>
            <w:r w:rsidRPr="009725A8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ลงทุนในบริษัทร่วม</w:t>
            </w:r>
            <w:r w:rsidR="00A90F57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 xml:space="preserve">                     </w:t>
            </w:r>
            <w:r w:rsidRPr="009725A8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และการร่วมค้า</w:t>
            </w:r>
          </w:p>
        </w:tc>
        <w:tc>
          <w:tcPr>
            <w:tcW w:w="1090" w:type="dxa"/>
            <w:gridSpan w:val="2"/>
          </w:tcPr>
          <w:p w14:paraId="2B3CE652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</w:tcPr>
          <w:p w14:paraId="5A5CA0C5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2E907C43" w14:textId="47C2FFC3" w:rsidR="00263910" w:rsidRPr="009725A8" w:rsidRDefault="003B25C9" w:rsidP="0026391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38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273" w:type="dxa"/>
            <w:gridSpan w:val="2"/>
          </w:tcPr>
          <w:p w14:paraId="77FBCFE2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</w:tcPr>
          <w:p w14:paraId="1262FE20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</w:tcPr>
          <w:p w14:paraId="7ABBD030" w14:textId="77777777" w:rsidR="00263910" w:rsidRPr="009725A8" w:rsidRDefault="00263910" w:rsidP="00263910">
            <w:pPr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122EB4FB" w14:textId="7C2C38EF" w:rsidR="00263910" w:rsidRPr="009725A8" w:rsidRDefault="00263910" w:rsidP="00263910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943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263910" w:rsidRPr="009725A8" w14:paraId="61827CAD" w14:textId="77777777" w:rsidTr="00F22333">
        <w:tc>
          <w:tcPr>
            <w:tcW w:w="4270" w:type="dxa"/>
            <w:gridSpan w:val="2"/>
          </w:tcPr>
          <w:p w14:paraId="65C07F89" w14:textId="77777777" w:rsidR="00263910" w:rsidRPr="009725A8" w:rsidRDefault="00263910" w:rsidP="00263910">
            <w:pPr>
              <w:ind w:left="-2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1090" w:type="dxa"/>
            <w:gridSpan w:val="2"/>
          </w:tcPr>
          <w:p w14:paraId="24E9A641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</w:tcPr>
          <w:p w14:paraId="329BCC47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1DF89045" w14:textId="51A9A4EA" w:rsidR="00263910" w:rsidRPr="009725A8" w:rsidRDefault="00BE7E77" w:rsidP="0026391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2F2B59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6,9</w:t>
            </w: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2F2B59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</w:p>
        </w:tc>
        <w:tc>
          <w:tcPr>
            <w:tcW w:w="273" w:type="dxa"/>
            <w:gridSpan w:val="2"/>
          </w:tcPr>
          <w:p w14:paraId="63C35DB0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</w:tcPr>
          <w:p w14:paraId="58EE12BC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</w:tcPr>
          <w:p w14:paraId="4051A26B" w14:textId="77777777" w:rsidR="00263910" w:rsidRPr="009725A8" w:rsidRDefault="00263910" w:rsidP="00263910">
            <w:pPr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16D0C0D6" w14:textId="45FD36F4" w:rsidR="00263910" w:rsidRPr="009725A8" w:rsidRDefault="004C49B0" w:rsidP="00263910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  <w:r w:rsidR="00263910"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43</w:t>
            </w:r>
          </w:p>
        </w:tc>
      </w:tr>
      <w:tr w:rsidR="00263910" w:rsidRPr="009725A8" w14:paraId="6D7992D2" w14:textId="77777777" w:rsidTr="00F22333">
        <w:trPr>
          <w:trHeight w:val="64"/>
        </w:trPr>
        <w:tc>
          <w:tcPr>
            <w:tcW w:w="4270" w:type="dxa"/>
            <w:gridSpan w:val="2"/>
          </w:tcPr>
          <w:p w14:paraId="65F5D5C2" w14:textId="77777777" w:rsidR="00263910" w:rsidRPr="009725A8" w:rsidRDefault="00263910" w:rsidP="00263910">
            <w:pPr>
              <w:ind w:left="-24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ค่าใช้จ่ายที่หักได้เพิ่มทางภาษี</w:t>
            </w:r>
          </w:p>
        </w:tc>
        <w:tc>
          <w:tcPr>
            <w:tcW w:w="1090" w:type="dxa"/>
            <w:gridSpan w:val="2"/>
          </w:tcPr>
          <w:p w14:paraId="2316564F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</w:tcPr>
          <w:p w14:paraId="2AF9DE95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4EDCB15A" w14:textId="60CB6F71" w:rsidR="00263910" w:rsidRPr="009725A8" w:rsidRDefault="003B25C9" w:rsidP="0026391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02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3" w:type="dxa"/>
            <w:gridSpan w:val="2"/>
          </w:tcPr>
          <w:p w14:paraId="038C9E85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</w:tcPr>
          <w:p w14:paraId="44A9F91B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</w:tcPr>
          <w:p w14:paraId="47C661C4" w14:textId="77777777" w:rsidR="00263910" w:rsidRPr="009725A8" w:rsidRDefault="00263910" w:rsidP="00263910">
            <w:pPr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20A177B1" w14:textId="6294690A" w:rsidR="00263910" w:rsidRPr="009725A8" w:rsidRDefault="00263910" w:rsidP="00263910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58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263910" w:rsidRPr="009725A8" w14:paraId="6F55D361" w14:textId="77777777" w:rsidTr="00F22333">
        <w:tc>
          <w:tcPr>
            <w:tcW w:w="4270" w:type="dxa"/>
            <w:gridSpan w:val="2"/>
            <w:tcBorders>
              <w:bottom w:val="nil"/>
            </w:tcBorders>
          </w:tcPr>
          <w:p w14:paraId="352D065A" w14:textId="36F846B8" w:rsidR="00263910" w:rsidRPr="009725A8" w:rsidRDefault="00263910" w:rsidP="00263910">
            <w:pPr>
              <w:ind w:left="156" w:hanging="18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</w:rPr>
              <w:t>ผลขาดทุนในปีปัจจุบันที่ไม่รับรู้เป็นสินทรัพย์</w:t>
            </w:r>
            <w:r w:rsidRPr="009725A8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            </w:t>
            </w:r>
            <w:r w:rsidRPr="009725A8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090" w:type="dxa"/>
            <w:gridSpan w:val="2"/>
            <w:tcBorders>
              <w:bottom w:val="nil"/>
            </w:tcBorders>
          </w:tcPr>
          <w:p w14:paraId="1B597CBF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  <w:tcBorders>
              <w:bottom w:val="nil"/>
            </w:tcBorders>
          </w:tcPr>
          <w:p w14:paraId="53135AE4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  <w:vAlign w:val="bottom"/>
          </w:tcPr>
          <w:p w14:paraId="2892BCD0" w14:textId="18B5B050" w:rsidR="00263910" w:rsidRPr="009725A8" w:rsidRDefault="00BE7E77" w:rsidP="0026391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</w:t>
            </w:r>
            <w:r w:rsidR="00B11319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</w:t>
            </w:r>
            <w:r w:rsidRPr="00BE7E7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01</w:t>
            </w:r>
          </w:p>
        </w:tc>
        <w:tc>
          <w:tcPr>
            <w:tcW w:w="273" w:type="dxa"/>
            <w:gridSpan w:val="2"/>
            <w:tcBorders>
              <w:bottom w:val="nil"/>
            </w:tcBorders>
          </w:tcPr>
          <w:p w14:paraId="20624531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</w:tcPr>
          <w:p w14:paraId="7505232B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tcBorders>
              <w:bottom w:val="nil"/>
            </w:tcBorders>
          </w:tcPr>
          <w:p w14:paraId="61231591" w14:textId="77777777" w:rsidR="00263910" w:rsidRPr="009725A8" w:rsidRDefault="00263910" w:rsidP="00263910">
            <w:pPr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00" w:type="dxa"/>
            <w:tcBorders>
              <w:bottom w:val="nil"/>
            </w:tcBorders>
            <w:vAlign w:val="bottom"/>
          </w:tcPr>
          <w:p w14:paraId="19FF39B7" w14:textId="0383FF3C" w:rsidR="00263910" w:rsidRPr="009725A8" w:rsidRDefault="004C49B0" w:rsidP="00263910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</w:t>
            </w:r>
            <w:r w:rsidR="00263910"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556</w:t>
            </w:r>
          </w:p>
        </w:tc>
      </w:tr>
      <w:tr w:rsidR="00263910" w:rsidRPr="009725A8" w14:paraId="0538ABAF" w14:textId="77777777" w:rsidTr="00F22333">
        <w:tc>
          <w:tcPr>
            <w:tcW w:w="4270" w:type="dxa"/>
            <w:gridSpan w:val="2"/>
          </w:tcPr>
          <w:p w14:paraId="4A9B2F64" w14:textId="28848680" w:rsidR="00263910" w:rsidRPr="009725A8" w:rsidRDefault="00263910" w:rsidP="00263910">
            <w:pPr>
              <w:ind w:left="-24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val="en-US" w:bidi="th-TH"/>
              </w:rPr>
              <w:t>การใช้ขาดทุนทางภาษีเดิมที่ไม่ได้บันทึก</w:t>
            </w:r>
          </w:p>
        </w:tc>
        <w:tc>
          <w:tcPr>
            <w:tcW w:w="1090" w:type="dxa"/>
            <w:gridSpan w:val="2"/>
            <w:tcBorders>
              <w:bottom w:val="nil"/>
            </w:tcBorders>
          </w:tcPr>
          <w:p w14:paraId="3E75F29C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  <w:gridSpan w:val="2"/>
            <w:tcBorders>
              <w:bottom w:val="nil"/>
            </w:tcBorders>
          </w:tcPr>
          <w:p w14:paraId="4DE917FF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  <w:vAlign w:val="bottom"/>
          </w:tcPr>
          <w:p w14:paraId="024A7CDD" w14:textId="7CB2A836" w:rsidR="00263910" w:rsidRPr="009725A8" w:rsidRDefault="00984CCF" w:rsidP="00984CC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2"/>
            <w:tcBorders>
              <w:bottom w:val="nil"/>
            </w:tcBorders>
          </w:tcPr>
          <w:p w14:paraId="7EA4DAFC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</w:tcPr>
          <w:p w14:paraId="1571F84D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tcBorders>
              <w:bottom w:val="nil"/>
            </w:tcBorders>
          </w:tcPr>
          <w:p w14:paraId="504F6B07" w14:textId="77777777" w:rsidR="00263910" w:rsidRPr="009725A8" w:rsidRDefault="00263910" w:rsidP="00263910">
            <w:pPr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00" w:type="dxa"/>
            <w:tcBorders>
              <w:bottom w:val="nil"/>
            </w:tcBorders>
            <w:vAlign w:val="bottom"/>
          </w:tcPr>
          <w:p w14:paraId="11C9C935" w14:textId="75DF2AAA" w:rsidR="00263910" w:rsidRPr="009725A8" w:rsidRDefault="00263910" w:rsidP="00263910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39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263910" w:rsidRPr="009725A8" w14:paraId="3E5C6C4A" w14:textId="77777777" w:rsidTr="00F22333">
        <w:tc>
          <w:tcPr>
            <w:tcW w:w="4270" w:type="dxa"/>
            <w:gridSpan w:val="2"/>
          </w:tcPr>
          <w:p w14:paraId="21408081" w14:textId="2DB718BA" w:rsidR="00263910" w:rsidRPr="009725A8" w:rsidRDefault="00263910" w:rsidP="00263910">
            <w:pPr>
              <w:ind w:left="156" w:hanging="180"/>
              <w:rPr>
                <w:rFonts w:asciiTheme="majorBidi" w:hAnsiTheme="majorBidi" w:cs="Angsana New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ผลขาดทุนทางภาษีที่เคยรับรู้เป็นสินทรัพย์             ภ</w:t>
            </w:r>
            <w:r w:rsidRPr="009725A8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าษีเงินได้รอการตัดบัญชีในงวดก่อน</w:t>
            </w:r>
          </w:p>
        </w:tc>
        <w:tc>
          <w:tcPr>
            <w:tcW w:w="1090" w:type="dxa"/>
            <w:gridSpan w:val="2"/>
            <w:tcBorders>
              <w:bottom w:val="nil"/>
            </w:tcBorders>
          </w:tcPr>
          <w:p w14:paraId="428EA0B1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  <w:tcBorders>
              <w:bottom w:val="nil"/>
            </w:tcBorders>
          </w:tcPr>
          <w:p w14:paraId="74B7793E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  <w:vAlign w:val="bottom"/>
          </w:tcPr>
          <w:p w14:paraId="3DB342A6" w14:textId="008F676C" w:rsidR="00263910" w:rsidRPr="009725A8" w:rsidRDefault="004C49B0" w:rsidP="0026391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45</w:t>
            </w:r>
            <w:r w:rsidR="0072169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789</w:t>
            </w:r>
          </w:p>
        </w:tc>
        <w:tc>
          <w:tcPr>
            <w:tcW w:w="273" w:type="dxa"/>
            <w:gridSpan w:val="2"/>
            <w:tcBorders>
              <w:bottom w:val="nil"/>
            </w:tcBorders>
          </w:tcPr>
          <w:p w14:paraId="2110AF5A" w14:textId="77777777" w:rsidR="00263910" w:rsidRPr="009725A8" w:rsidRDefault="00263910" w:rsidP="00263910">
            <w:pPr>
              <w:ind w:right="2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</w:tcPr>
          <w:p w14:paraId="1823C965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tcBorders>
              <w:bottom w:val="nil"/>
            </w:tcBorders>
          </w:tcPr>
          <w:p w14:paraId="2FF1D5EC" w14:textId="77777777" w:rsidR="00263910" w:rsidRPr="009725A8" w:rsidRDefault="00263910" w:rsidP="00263910">
            <w:pPr>
              <w:ind w:right="2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0" w:type="dxa"/>
            <w:tcBorders>
              <w:bottom w:val="nil"/>
            </w:tcBorders>
            <w:vAlign w:val="bottom"/>
          </w:tcPr>
          <w:p w14:paraId="6BA89B58" w14:textId="650BBAC6" w:rsidR="00263910" w:rsidRPr="009725A8" w:rsidRDefault="00BE7E77" w:rsidP="00263910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BE7E7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</w:t>
            </w:r>
            <w:r w:rsidR="00263910"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433</w:t>
            </w:r>
          </w:p>
        </w:tc>
      </w:tr>
      <w:tr w:rsidR="00263910" w:rsidRPr="009725A8" w14:paraId="2776894F" w14:textId="77777777" w:rsidTr="00F22333">
        <w:tc>
          <w:tcPr>
            <w:tcW w:w="4270" w:type="dxa"/>
            <w:gridSpan w:val="2"/>
          </w:tcPr>
          <w:p w14:paraId="336ABC9C" w14:textId="17A3238E" w:rsidR="00263910" w:rsidRPr="009725A8" w:rsidRDefault="00263910" w:rsidP="00263910">
            <w:pPr>
              <w:ind w:left="156" w:hanging="18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การรับรู้สินทรัพย์ภาษีเงินได้รอตัดบัญชีของ</w:t>
            </w:r>
            <w:r w:rsidRPr="009725A8">
              <w:rPr>
                <w:rFonts w:asciiTheme="majorBidi" w:hAnsiTheme="majorBidi" w:cs="Angsana New"/>
                <w:sz w:val="29"/>
                <w:szCs w:val="29"/>
                <w:lang w:bidi="th-TH"/>
              </w:rPr>
              <w:t xml:space="preserve">                    </w:t>
            </w: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ผลขาดทุนในงวดก่อน</w:t>
            </w:r>
          </w:p>
        </w:tc>
        <w:tc>
          <w:tcPr>
            <w:tcW w:w="1090" w:type="dxa"/>
            <w:gridSpan w:val="2"/>
            <w:tcBorders>
              <w:bottom w:val="nil"/>
            </w:tcBorders>
          </w:tcPr>
          <w:p w14:paraId="20D28E28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  <w:tcBorders>
              <w:bottom w:val="nil"/>
            </w:tcBorders>
          </w:tcPr>
          <w:p w14:paraId="48A45412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  <w:vAlign w:val="bottom"/>
          </w:tcPr>
          <w:p w14:paraId="633A1193" w14:textId="526CDD56" w:rsidR="00263910" w:rsidRPr="00492038" w:rsidRDefault="00492038" w:rsidP="0049203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358</w:t>
            </w: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)</w:t>
            </w:r>
          </w:p>
        </w:tc>
        <w:tc>
          <w:tcPr>
            <w:tcW w:w="273" w:type="dxa"/>
            <w:gridSpan w:val="2"/>
            <w:tcBorders>
              <w:bottom w:val="nil"/>
            </w:tcBorders>
          </w:tcPr>
          <w:p w14:paraId="45C128D7" w14:textId="77777777" w:rsidR="00263910" w:rsidRPr="009725A8" w:rsidRDefault="00263910" w:rsidP="00263910">
            <w:pPr>
              <w:ind w:right="2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</w:tcPr>
          <w:p w14:paraId="1E48A449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tcBorders>
              <w:bottom w:val="nil"/>
            </w:tcBorders>
          </w:tcPr>
          <w:p w14:paraId="63D358BD" w14:textId="77777777" w:rsidR="00263910" w:rsidRPr="009725A8" w:rsidRDefault="00263910" w:rsidP="00263910">
            <w:pPr>
              <w:ind w:right="2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0" w:type="dxa"/>
            <w:tcBorders>
              <w:bottom w:val="nil"/>
            </w:tcBorders>
            <w:vAlign w:val="bottom"/>
          </w:tcPr>
          <w:p w14:paraId="3E002ACB" w14:textId="7CB1088D" w:rsidR="00263910" w:rsidRPr="009725A8" w:rsidRDefault="00263910" w:rsidP="00263910">
            <w:pPr>
              <w:pStyle w:val="acctfourfigures"/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01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  <w:r w:rsidRPr="009725A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</w:tr>
      <w:tr w:rsidR="00263910" w:rsidRPr="009725A8" w14:paraId="27624D6F" w14:textId="77777777" w:rsidTr="00231C66">
        <w:tc>
          <w:tcPr>
            <w:tcW w:w="4270" w:type="dxa"/>
            <w:gridSpan w:val="2"/>
          </w:tcPr>
          <w:p w14:paraId="5B3EC2EB" w14:textId="77777777" w:rsidR="00263910" w:rsidRPr="009725A8" w:rsidRDefault="00263910" w:rsidP="00263910">
            <w:pPr>
              <w:ind w:left="-24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อื่นๆ</w:t>
            </w: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</w:tcPr>
          <w:p w14:paraId="11C89F85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  <w:tcBorders>
              <w:bottom w:val="nil"/>
            </w:tcBorders>
          </w:tcPr>
          <w:p w14:paraId="589C653E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vAlign w:val="bottom"/>
          </w:tcPr>
          <w:p w14:paraId="02E4D0A5" w14:textId="79943C9D" w:rsidR="00263910" w:rsidRPr="009725A8" w:rsidRDefault="002F2B59" w:rsidP="0026391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3,766</w:t>
            </w:r>
          </w:p>
        </w:tc>
        <w:tc>
          <w:tcPr>
            <w:tcW w:w="273" w:type="dxa"/>
            <w:gridSpan w:val="2"/>
            <w:tcBorders>
              <w:bottom w:val="nil"/>
            </w:tcBorders>
          </w:tcPr>
          <w:p w14:paraId="1F250A9B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6B14ACC8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tcBorders>
              <w:bottom w:val="nil"/>
            </w:tcBorders>
          </w:tcPr>
          <w:p w14:paraId="133568A6" w14:textId="77777777" w:rsidR="00263910" w:rsidRPr="009725A8" w:rsidRDefault="00263910" w:rsidP="00263910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02FC62AE" w14:textId="125F7E83" w:rsidR="00263910" w:rsidRPr="009725A8" w:rsidRDefault="004C49B0" w:rsidP="00263910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="00263910" w:rsidRPr="009725A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</w:p>
        </w:tc>
      </w:tr>
      <w:tr w:rsidR="00263910" w:rsidRPr="009725A8" w14:paraId="77622082" w14:textId="77777777" w:rsidTr="00B04416">
        <w:tc>
          <w:tcPr>
            <w:tcW w:w="4270" w:type="dxa"/>
            <w:gridSpan w:val="2"/>
            <w:tcBorders>
              <w:top w:val="nil"/>
              <w:bottom w:val="nil"/>
            </w:tcBorders>
          </w:tcPr>
          <w:p w14:paraId="014152DA" w14:textId="007E6CC9" w:rsidR="00263910" w:rsidRPr="009725A8" w:rsidRDefault="00263910" w:rsidP="00263910">
            <w:pPr>
              <w:ind w:left="-24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bidi="th-TH"/>
              </w:rPr>
              <w:t>สุทธิ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14302A" w14:textId="3188EB8E" w:rsidR="00263910" w:rsidRPr="009725A8" w:rsidRDefault="00BE7E77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</w:t>
            </w:r>
            <w:r w:rsidR="00915E25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.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</w:t>
            </w:r>
            <w:r w:rsidRPr="00BE7E7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272" w:type="dxa"/>
            <w:gridSpan w:val="2"/>
            <w:tcBorders>
              <w:bottom w:val="nil"/>
            </w:tcBorders>
          </w:tcPr>
          <w:p w14:paraId="1B88933A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84E073" w14:textId="0708DC8D" w:rsidR="00263910" w:rsidRPr="009725A8" w:rsidRDefault="00BE7E77" w:rsidP="0026391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</w:t>
            </w:r>
            <w:r w:rsidR="003B25C9" w:rsidRPr="009725A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</w:t>
            </w:r>
            <w:r w:rsidRPr="00BE7E7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21</w:t>
            </w:r>
          </w:p>
        </w:tc>
        <w:tc>
          <w:tcPr>
            <w:tcW w:w="273" w:type="dxa"/>
            <w:gridSpan w:val="2"/>
            <w:tcBorders>
              <w:bottom w:val="nil"/>
            </w:tcBorders>
          </w:tcPr>
          <w:p w14:paraId="41A38773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90214B" w14:textId="42BDA5BB" w:rsidR="00263910" w:rsidRPr="009725A8" w:rsidRDefault="00BE7E77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8</w:t>
            </w:r>
            <w:r w:rsidR="00263910" w:rsidRPr="009725A8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.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65</w:t>
            </w:r>
          </w:p>
        </w:tc>
        <w:tc>
          <w:tcPr>
            <w:tcW w:w="273" w:type="dxa"/>
            <w:gridSpan w:val="2"/>
            <w:tcBorders>
              <w:bottom w:val="nil"/>
            </w:tcBorders>
          </w:tcPr>
          <w:p w14:paraId="6959FDE7" w14:textId="77777777" w:rsidR="00263910" w:rsidRPr="009725A8" w:rsidRDefault="00263910" w:rsidP="00263910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3C6E87F2" w14:textId="68F29B42" w:rsidR="00263910" w:rsidRPr="009725A8" w:rsidRDefault="004C49B0" w:rsidP="00263910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33</w:t>
            </w:r>
            <w:r w:rsidR="00263910" w:rsidRPr="009725A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364</w:t>
            </w:r>
          </w:p>
        </w:tc>
      </w:tr>
      <w:tr w:rsidR="002F2B59" w:rsidRPr="009725A8" w14:paraId="05A0264F" w14:textId="77777777" w:rsidTr="002F2B59">
        <w:tc>
          <w:tcPr>
            <w:tcW w:w="4270" w:type="dxa"/>
            <w:gridSpan w:val="2"/>
            <w:tcBorders>
              <w:top w:val="nil"/>
              <w:bottom w:val="nil"/>
            </w:tcBorders>
          </w:tcPr>
          <w:p w14:paraId="0C091A53" w14:textId="77777777" w:rsidR="002F2B59" w:rsidRPr="009725A8" w:rsidRDefault="002F2B59" w:rsidP="00263910">
            <w:pPr>
              <w:ind w:left="-24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090" w:type="dxa"/>
            <w:gridSpan w:val="2"/>
            <w:tcBorders>
              <w:top w:val="double" w:sz="4" w:space="0" w:color="auto"/>
              <w:bottom w:val="nil"/>
            </w:tcBorders>
          </w:tcPr>
          <w:p w14:paraId="54439015" w14:textId="77777777" w:rsidR="002F2B59" w:rsidRPr="00450F64" w:rsidRDefault="002F2B59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2" w:type="dxa"/>
            <w:gridSpan w:val="2"/>
            <w:tcBorders>
              <w:bottom w:val="nil"/>
            </w:tcBorders>
          </w:tcPr>
          <w:p w14:paraId="3EFB5CBB" w14:textId="77777777" w:rsidR="002F2B59" w:rsidRPr="009725A8" w:rsidRDefault="002F2B59" w:rsidP="00263910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  <w:bottom w:val="nil"/>
            </w:tcBorders>
          </w:tcPr>
          <w:p w14:paraId="4C214960" w14:textId="77777777" w:rsidR="002F2B59" w:rsidRPr="00450F64" w:rsidRDefault="002F2B59" w:rsidP="0026391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3" w:type="dxa"/>
            <w:gridSpan w:val="2"/>
            <w:tcBorders>
              <w:bottom w:val="nil"/>
            </w:tcBorders>
          </w:tcPr>
          <w:p w14:paraId="3408C0BE" w14:textId="77777777" w:rsidR="002F2B59" w:rsidRPr="009725A8" w:rsidRDefault="002F2B59" w:rsidP="00263910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  <w:bottom w:val="nil"/>
            </w:tcBorders>
          </w:tcPr>
          <w:p w14:paraId="4ED6FCD5" w14:textId="77777777" w:rsidR="002F2B59" w:rsidRPr="00450F64" w:rsidRDefault="002F2B59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3" w:type="dxa"/>
            <w:gridSpan w:val="2"/>
            <w:tcBorders>
              <w:bottom w:val="nil"/>
            </w:tcBorders>
          </w:tcPr>
          <w:p w14:paraId="28AE5FFB" w14:textId="77777777" w:rsidR="002F2B59" w:rsidRPr="009725A8" w:rsidRDefault="002F2B59" w:rsidP="00263910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nil"/>
            </w:tcBorders>
          </w:tcPr>
          <w:p w14:paraId="44A4E98A" w14:textId="77777777" w:rsidR="002F2B59" w:rsidRPr="00450F64" w:rsidRDefault="002F2B59" w:rsidP="00263910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</w:tr>
      <w:tr w:rsidR="004203BB" w:rsidRPr="009725A8" w14:paraId="04AE1B24" w14:textId="77777777" w:rsidTr="002F2B59">
        <w:tc>
          <w:tcPr>
            <w:tcW w:w="4270" w:type="dxa"/>
            <w:gridSpan w:val="2"/>
            <w:tcBorders>
              <w:top w:val="nil"/>
              <w:bottom w:val="nil"/>
            </w:tcBorders>
          </w:tcPr>
          <w:p w14:paraId="093AF7ED" w14:textId="77777777" w:rsidR="004203BB" w:rsidRPr="002F2B59" w:rsidRDefault="004203BB" w:rsidP="00263910">
            <w:pPr>
              <w:ind w:left="-24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90" w:type="dxa"/>
            <w:gridSpan w:val="2"/>
            <w:tcBorders>
              <w:top w:val="nil"/>
              <w:bottom w:val="nil"/>
            </w:tcBorders>
          </w:tcPr>
          <w:p w14:paraId="36460695" w14:textId="77777777" w:rsidR="004203BB" w:rsidRPr="002F2B59" w:rsidRDefault="004203BB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3777408C" w14:textId="77777777" w:rsidR="004203BB" w:rsidRPr="002F2B59" w:rsidRDefault="004203BB" w:rsidP="00263910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</w:tcPr>
          <w:p w14:paraId="74F3FA19" w14:textId="77777777" w:rsidR="004203BB" w:rsidRPr="002F2B59" w:rsidRDefault="004203BB" w:rsidP="0026391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4ECE769C" w14:textId="77777777" w:rsidR="004203BB" w:rsidRPr="002F2B59" w:rsidRDefault="004203BB" w:rsidP="00263910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</w:tcPr>
          <w:p w14:paraId="61A91D4E" w14:textId="77777777" w:rsidR="004203BB" w:rsidRPr="002F2B59" w:rsidRDefault="004203BB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2FD622FC" w14:textId="77777777" w:rsidR="004203BB" w:rsidRPr="002F2B59" w:rsidRDefault="004203BB" w:rsidP="00263910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4508FBBB" w14:textId="77777777" w:rsidR="004203BB" w:rsidRPr="002F2B59" w:rsidRDefault="004203BB" w:rsidP="00263910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</w:tr>
      <w:tr w:rsidR="00B7766D" w:rsidRPr="009725A8" w14:paraId="4D60B0AD" w14:textId="77777777" w:rsidTr="00231C66">
        <w:tc>
          <w:tcPr>
            <w:tcW w:w="4180" w:type="dxa"/>
          </w:tcPr>
          <w:p w14:paraId="54BA896F" w14:textId="77777777" w:rsidR="00B7766D" w:rsidRPr="009725A8" w:rsidRDefault="00B7766D" w:rsidP="00F22333">
            <w:pPr>
              <w:ind w:left="-24"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lastRenderedPageBreak/>
              <w:br w:type="page"/>
            </w:r>
            <w:r w:rsidRPr="009725A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80" w:type="dxa"/>
            <w:gridSpan w:val="14"/>
            <w:tcBorders>
              <w:bottom w:val="nil"/>
            </w:tcBorders>
          </w:tcPr>
          <w:p w14:paraId="13375912" w14:textId="77777777" w:rsidR="00B7766D" w:rsidRPr="009725A8" w:rsidRDefault="00B7766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rtl/>
                <w:cs/>
                <w:lang w:bidi="th-TH"/>
              </w:rPr>
            </w:pPr>
            <w:r w:rsidRPr="009725A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B7766D" w:rsidRPr="009725A8" w14:paraId="22D7F6B2" w14:textId="77777777" w:rsidTr="00231C66">
        <w:tc>
          <w:tcPr>
            <w:tcW w:w="4180" w:type="dxa"/>
          </w:tcPr>
          <w:p w14:paraId="1166ABFA" w14:textId="77777777" w:rsidR="00B7766D" w:rsidRPr="009725A8" w:rsidRDefault="00B7766D" w:rsidP="00F22333">
            <w:pPr>
              <w:ind w:left="-24"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453" w:type="dxa"/>
            <w:gridSpan w:val="6"/>
            <w:tcBorders>
              <w:bottom w:val="nil"/>
            </w:tcBorders>
            <w:vAlign w:val="center"/>
          </w:tcPr>
          <w:p w14:paraId="2AE0421B" w14:textId="32EB0670" w:rsidR="00B7766D" w:rsidRPr="009725A8" w:rsidRDefault="00BE7E77" w:rsidP="00F22333">
            <w:pPr>
              <w:spacing w:line="240" w:lineRule="atLeast"/>
              <w:ind w:left="-24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568</w:t>
            </w:r>
          </w:p>
        </w:tc>
        <w:tc>
          <w:tcPr>
            <w:tcW w:w="273" w:type="dxa"/>
            <w:gridSpan w:val="2"/>
            <w:tcBorders>
              <w:bottom w:val="nil"/>
            </w:tcBorders>
            <w:vAlign w:val="center"/>
          </w:tcPr>
          <w:p w14:paraId="7854C6B2" w14:textId="77777777" w:rsidR="00B7766D" w:rsidRPr="009725A8" w:rsidRDefault="00B7766D" w:rsidP="00F22333">
            <w:pPr>
              <w:spacing w:line="240" w:lineRule="atLeast"/>
              <w:ind w:left="-2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454" w:type="dxa"/>
            <w:gridSpan w:val="6"/>
            <w:tcBorders>
              <w:bottom w:val="nil"/>
            </w:tcBorders>
            <w:vAlign w:val="center"/>
          </w:tcPr>
          <w:p w14:paraId="6757800A" w14:textId="520C268B" w:rsidR="00B7766D" w:rsidRPr="009725A8" w:rsidRDefault="00BE7E77" w:rsidP="00F22333">
            <w:pPr>
              <w:spacing w:line="240" w:lineRule="atLeast"/>
              <w:ind w:left="-24" w:right="-10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567</w:t>
            </w:r>
          </w:p>
        </w:tc>
      </w:tr>
      <w:tr w:rsidR="00B7766D" w:rsidRPr="009725A8" w14:paraId="381C6196" w14:textId="77777777" w:rsidTr="00231C66">
        <w:tc>
          <w:tcPr>
            <w:tcW w:w="4180" w:type="dxa"/>
          </w:tcPr>
          <w:p w14:paraId="521FD631" w14:textId="77777777" w:rsidR="00B7766D" w:rsidRPr="009725A8" w:rsidRDefault="00B7766D" w:rsidP="00F22333">
            <w:pPr>
              <w:ind w:left="-2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top w:val="nil"/>
              <w:bottom w:val="nil"/>
            </w:tcBorders>
          </w:tcPr>
          <w:p w14:paraId="2A68F33D" w14:textId="77777777" w:rsidR="00B7766D" w:rsidRPr="009725A8" w:rsidRDefault="00B7766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อัตราภาษี</w:t>
            </w:r>
          </w:p>
          <w:p w14:paraId="1748320C" w14:textId="77777777" w:rsidR="00B7766D" w:rsidRPr="009725A8" w:rsidRDefault="00B7766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18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9725A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47B4A364" w14:textId="77777777" w:rsidR="00B7766D" w:rsidRPr="009725A8" w:rsidRDefault="00B7766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</w:tcPr>
          <w:p w14:paraId="77ED1388" w14:textId="77777777" w:rsidR="00B7766D" w:rsidRPr="009725A8" w:rsidRDefault="00B7766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5D13514C" w14:textId="77777777" w:rsidR="00B7766D" w:rsidRPr="009725A8" w:rsidRDefault="00B7766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9725A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4922CB6B" w14:textId="77777777" w:rsidR="00B7766D" w:rsidRPr="009725A8" w:rsidRDefault="00B7766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</w:tcPr>
          <w:p w14:paraId="56E2968B" w14:textId="77777777" w:rsidR="00B7766D" w:rsidRPr="009725A8" w:rsidRDefault="00B7766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อัตราภาษี</w:t>
            </w:r>
          </w:p>
          <w:p w14:paraId="4DB6480F" w14:textId="77777777" w:rsidR="00B7766D" w:rsidRPr="009725A8" w:rsidRDefault="00B7766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64F74110" w14:textId="77777777" w:rsidR="00B7766D" w:rsidRPr="009725A8" w:rsidRDefault="00B7766D" w:rsidP="00F22333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top w:val="nil"/>
              <w:bottom w:val="nil"/>
            </w:tcBorders>
          </w:tcPr>
          <w:p w14:paraId="7C87E5F0" w14:textId="77777777" w:rsidR="00B7766D" w:rsidRPr="009725A8" w:rsidRDefault="00B7766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048D344F" w14:textId="77777777" w:rsidR="00B7766D" w:rsidRPr="009725A8" w:rsidRDefault="00B7766D" w:rsidP="00F22333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9725A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263910" w:rsidRPr="009725A8" w14:paraId="3E2212AC" w14:textId="77777777" w:rsidTr="00231C66">
        <w:tc>
          <w:tcPr>
            <w:tcW w:w="4180" w:type="dxa"/>
          </w:tcPr>
          <w:p w14:paraId="33D89BBF" w14:textId="05732163" w:rsidR="00263910" w:rsidRPr="009725A8" w:rsidRDefault="00263910" w:rsidP="00263910">
            <w:pPr>
              <w:ind w:left="-24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</w:rPr>
              <w:t>กำไรก่อนภาษีเงินได้</w:t>
            </w:r>
          </w:p>
        </w:tc>
        <w:tc>
          <w:tcPr>
            <w:tcW w:w="1090" w:type="dxa"/>
            <w:gridSpan w:val="2"/>
            <w:tcBorders>
              <w:top w:val="nil"/>
            </w:tcBorders>
          </w:tcPr>
          <w:p w14:paraId="17DBC994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24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2" w:type="dxa"/>
            <w:gridSpan w:val="2"/>
            <w:tcBorders>
              <w:top w:val="nil"/>
            </w:tcBorders>
          </w:tcPr>
          <w:p w14:paraId="65D0E86A" w14:textId="77777777" w:rsidR="00263910" w:rsidRPr="009725A8" w:rsidRDefault="00263910" w:rsidP="00263910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double" w:sz="4" w:space="0" w:color="auto"/>
            </w:tcBorders>
          </w:tcPr>
          <w:p w14:paraId="1A710673" w14:textId="4C0A2123" w:rsidR="00263910" w:rsidRPr="009725A8" w:rsidRDefault="00BE7E77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24" w:right="27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212</w:t>
            </w:r>
            <w:r w:rsidR="00446D8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</w:p>
        </w:tc>
        <w:tc>
          <w:tcPr>
            <w:tcW w:w="273" w:type="dxa"/>
            <w:gridSpan w:val="2"/>
            <w:tcBorders>
              <w:top w:val="nil"/>
            </w:tcBorders>
          </w:tcPr>
          <w:p w14:paraId="7D111861" w14:textId="77777777" w:rsidR="00263910" w:rsidRPr="009725A8" w:rsidRDefault="00263910" w:rsidP="00263910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</w:tcBorders>
          </w:tcPr>
          <w:p w14:paraId="13E140B2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24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3" w:type="dxa"/>
            <w:gridSpan w:val="2"/>
            <w:tcBorders>
              <w:top w:val="nil"/>
            </w:tcBorders>
          </w:tcPr>
          <w:p w14:paraId="437B9F17" w14:textId="77777777" w:rsidR="00263910" w:rsidRPr="009725A8" w:rsidRDefault="00263910" w:rsidP="00263910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top w:val="nil"/>
              <w:bottom w:val="double" w:sz="4" w:space="0" w:color="auto"/>
            </w:tcBorders>
          </w:tcPr>
          <w:p w14:paraId="7893188F" w14:textId="450300C7" w:rsidR="00263910" w:rsidRPr="009725A8" w:rsidRDefault="00BE7E77" w:rsidP="0026391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21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</w:t>
            </w:r>
            <w:r w:rsidR="00263910" w:rsidRPr="009725A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</w:p>
        </w:tc>
      </w:tr>
      <w:tr w:rsidR="00263910" w:rsidRPr="009725A8" w14:paraId="688057E8" w14:textId="77777777" w:rsidTr="00231C66">
        <w:tc>
          <w:tcPr>
            <w:tcW w:w="4180" w:type="dxa"/>
          </w:tcPr>
          <w:p w14:paraId="3C33198A" w14:textId="77777777" w:rsidR="00263910" w:rsidRPr="009725A8" w:rsidRDefault="00263910" w:rsidP="00263910">
            <w:pPr>
              <w:ind w:left="-24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090" w:type="dxa"/>
            <w:gridSpan w:val="2"/>
          </w:tcPr>
          <w:p w14:paraId="0F67A0CC" w14:textId="331F80ED" w:rsidR="00263910" w:rsidRPr="009725A8" w:rsidRDefault="00BE7E77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24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20</w:t>
            </w:r>
            <w:r w:rsidR="00446D80" w:rsidRPr="009725A8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00</w:t>
            </w:r>
          </w:p>
        </w:tc>
        <w:tc>
          <w:tcPr>
            <w:tcW w:w="272" w:type="dxa"/>
            <w:gridSpan w:val="2"/>
          </w:tcPr>
          <w:p w14:paraId="15906789" w14:textId="77777777" w:rsidR="00263910" w:rsidRPr="009725A8" w:rsidRDefault="00263910" w:rsidP="00263910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  <w:bottom w:val="nil"/>
            </w:tcBorders>
          </w:tcPr>
          <w:p w14:paraId="5FE0B9CD" w14:textId="0AF4FE18" w:rsidR="00263910" w:rsidRPr="00D979B9" w:rsidRDefault="004C49B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24" w:right="27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 w:rsidR="00D979B9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585</w:t>
            </w:r>
          </w:p>
        </w:tc>
        <w:tc>
          <w:tcPr>
            <w:tcW w:w="273" w:type="dxa"/>
            <w:gridSpan w:val="2"/>
            <w:tcBorders>
              <w:bottom w:val="nil"/>
            </w:tcBorders>
          </w:tcPr>
          <w:p w14:paraId="4B44CECE" w14:textId="77777777" w:rsidR="00263910" w:rsidRPr="009725A8" w:rsidRDefault="00263910" w:rsidP="00263910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</w:tcPr>
          <w:p w14:paraId="29BE8CCE" w14:textId="5596EBF1" w:rsidR="00263910" w:rsidRPr="009725A8" w:rsidRDefault="00BE7E77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24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20</w:t>
            </w:r>
            <w:r w:rsidR="00263910" w:rsidRPr="009725A8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00</w:t>
            </w:r>
          </w:p>
        </w:tc>
        <w:tc>
          <w:tcPr>
            <w:tcW w:w="273" w:type="dxa"/>
            <w:gridSpan w:val="2"/>
          </w:tcPr>
          <w:p w14:paraId="0E2C77C2" w14:textId="77777777" w:rsidR="00263910" w:rsidRPr="009725A8" w:rsidRDefault="00263910" w:rsidP="00263910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top w:val="double" w:sz="4" w:space="0" w:color="auto"/>
              <w:bottom w:val="nil"/>
            </w:tcBorders>
          </w:tcPr>
          <w:p w14:paraId="5AFAF470" w14:textId="34BB09EF" w:rsidR="00263910" w:rsidRPr="009725A8" w:rsidRDefault="004C49B0" w:rsidP="0026391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43</w:t>
            </w:r>
            <w:r w:rsidR="00263910" w:rsidRPr="009725A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</w:p>
        </w:tc>
      </w:tr>
      <w:tr w:rsidR="00AB0173" w:rsidRPr="009725A8" w14:paraId="76542E6F" w14:textId="77777777" w:rsidTr="00231C66">
        <w:tc>
          <w:tcPr>
            <w:tcW w:w="4180" w:type="dxa"/>
            <w:tcBorders>
              <w:bottom w:val="nil"/>
            </w:tcBorders>
          </w:tcPr>
          <w:p w14:paraId="731F6439" w14:textId="6909CD91" w:rsidR="00AB0173" w:rsidRPr="009725A8" w:rsidRDefault="00590941" w:rsidP="003B25C9">
            <w:pPr>
              <w:ind w:left="-2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รายได้ที่ไม่ต้องเสียภาษี</w:t>
            </w:r>
          </w:p>
        </w:tc>
        <w:tc>
          <w:tcPr>
            <w:tcW w:w="1090" w:type="dxa"/>
            <w:gridSpan w:val="2"/>
          </w:tcPr>
          <w:p w14:paraId="1654CDC1" w14:textId="77777777" w:rsidR="00AB0173" w:rsidRPr="009725A8" w:rsidRDefault="00AB0173" w:rsidP="003B25C9">
            <w:pPr>
              <w:pStyle w:val="acctfourfigures"/>
              <w:tabs>
                <w:tab w:val="clear" w:pos="765"/>
              </w:tabs>
              <w:spacing w:line="240" w:lineRule="atLeast"/>
              <w:ind w:left="-24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</w:tcPr>
          <w:p w14:paraId="4E662015" w14:textId="77777777" w:rsidR="00AB0173" w:rsidRPr="009725A8" w:rsidRDefault="00AB0173" w:rsidP="003B25C9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3EE99D98" w14:textId="21678E17" w:rsidR="00AB0173" w:rsidRPr="009725A8" w:rsidRDefault="001742E0" w:rsidP="003B25C9">
            <w:pPr>
              <w:pStyle w:val="acctfourfigures"/>
              <w:tabs>
                <w:tab w:val="clear" w:pos="765"/>
              </w:tabs>
              <w:spacing w:line="240" w:lineRule="atLeast"/>
              <w:ind w:left="-24" w:right="2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3" w:type="dxa"/>
            <w:gridSpan w:val="2"/>
          </w:tcPr>
          <w:p w14:paraId="234FB380" w14:textId="77777777" w:rsidR="00AB0173" w:rsidRPr="009725A8" w:rsidRDefault="00AB0173" w:rsidP="003B25C9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</w:tcPr>
          <w:p w14:paraId="43A602D3" w14:textId="77777777" w:rsidR="00AB0173" w:rsidRPr="009725A8" w:rsidRDefault="00AB0173" w:rsidP="003B25C9">
            <w:pPr>
              <w:pStyle w:val="acctfourfigures"/>
              <w:tabs>
                <w:tab w:val="clear" w:pos="765"/>
              </w:tabs>
              <w:spacing w:line="240" w:lineRule="atLeast"/>
              <w:ind w:left="-24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</w:tcPr>
          <w:p w14:paraId="52C743E0" w14:textId="77777777" w:rsidR="00AB0173" w:rsidRPr="009725A8" w:rsidRDefault="00AB0173" w:rsidP="003B25C9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4183BF71" w14:textId="7578EE60" w:rsidR="00AB0173" w:rsidRPr="009725A8" w:rsidRDefault="00590941" w:rsidP="003B25C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33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263910" w:rsidRPr="009725A8" w14:paraId="00476FF5" w14:textId="77777777" w:rsidTr="00231C66">
        <w:tc>
          <w:tcPr>
            <w:tcW w:w="4180" w:type="dxa"/>
            <w:tcBorders>
              <w:bottom w:val="nil"/>
            </w:tcBorders>
          </w:tcPr>
          <w:p w14:paraId="52843CC0" w14:textId="77777777" w:rsidR="00263910" w:rsidRPr="009725A8" w:rsidRDefault="00263910" w:rsidP="00263910">
            <w:pPr>
              <w:ind w:left="-2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1090" w:type="dxa"/>
            <w:gridSpan w:val="2"/>
          </w:tcPr>
          <w:p w14:paraId="361B80DF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24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</w:tcPr>
          <w:p w14:paraId="582BACCC" w14:textId="77777777" w:rsidR="00263910" w:rsidRPr="009725A8" w:rsidRDefault="00263910" w:rsidP="00263910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1E90FA62" w14:textId="1AFA3B05" w:rsidR="00263910" w:rsidRPr="009725A8" w:rsidRDefault="00BE7E77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24" w:right="2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423BDA" w:rsidRPr="009725A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11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</w:p>
        </w:tc>
        <w:tc>
          <w:tcPr>
            <w:tcW w:w="273" w:type="dxa"/>
            <w:gridSpan w:val="2"/>
          </w:tcPr>
          <w:p w14:paraId="3AE24723" w14:textId="77777777" w:rsidR="00263910" w:rsidRPr="009725A8" w:rsidRDefault="00263910" w:rsidP="00263910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</w:tcPr>
          <w:p w14:paraId="15CFD2C6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24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</w:tcPr>
          <w:p w14:paraId="60D5AD3A" w14:textId="77777777" w:rsidR="00263910" w:rsidRPr="009725A8" w:rsidRDefault="00263910" w:rsidP="00263910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006365DD" w14:textId="19EAAB30" w:rsidR="00263910" w:rsidRPr="009725A8" w:rsidRDefault="00BE7E77" w:rsidP="0026391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263910" w:rsidRPr="009725A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</w:p>
        </w:tc>
      </w:tr>
      <w:tr w:rsidR="00263910" w:rsidRPr="009725A8" w14:paraId="07F263BB" w14:textId="77777777" w:rsidTr="00231C66">
        <w:tc>
          <w:tcPr>
            <w:tcW w:w="4180" w:type="dxa"/>
            <w:tcBorders>
              <w:bottom w:val="nil"/>
            </w:tcBorders>
          </w:tcPr>
          <w:p w14:paraId="623413EA" w14:textId="18212251" w:rsidR="00263910" w:rsidRPr="009725A8" w:rsidRDefault="00263910" w:rsidP="00263910">
            <w:pPr>
              <w:ind w:left="-24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ค่าใช้จ่ายที่หักได้เพิ่มทางภาษี</w:t>
            </w:r>
          </w:p>
        </w:tc>
        <w:tc>
          <w:tcPr>
            <w:tcW w:w="1090" w:type="dxa"/>
            <w:gridSpan w:val="2"/>
          </w:tcPr>
          <w:p w14:paraId="02ECE4B2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24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</w:tcPr>
          <w:p w14:paraId="550E3304" w14:textId="77777777" w:rsidR="00263910" w:rsidRPr="009725A8" w:rsidRDefault="00263910" w:rsidP="00263910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1CC7FCB2" w14:textId="1CC3E686" w:rsidR="00263910" w:rsidRPr="009725A8" w:rsidRDefault="00423BDA" w:rsidP="00345E3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2"/>
          </w:tcPr>
          <w:p w14:paraId="3F35F3C8" w14:textId="77777777" w:rsidR="00263910" w:rsidRPr="009725A8" w:rsidRDefault="00263910" w:rsidP="00263910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</w:tcPr>
          <w:p w14:paraId="13D62590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24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</w:tcPr>
          <w:p w14:paraId="196BB9FD" w14:textId="77777777" w:rsidR="00263910" w:rsidRPr="009725A8" w:rsidRDefault="00263910" w:rsidP="00263910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54CAECFC" w14:textId="166FFAC6" w:rsidR="00263910" w:rsidRPr="009725A8" w:rsidRDefault="00263910" w:rsidP="0026391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66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263910" w:rsidRPr="009725A8" w14:paraId="6C6B1A3A" w14:textId="77777777" w:rsidTr="00231C66">
        <w:tc>
          <w:tcPr>
            <w:tcW w:w="4180" w:type="dxa"/>
            <w:tcBorders>
              <w:bottom w:val="nil"/>
            </w:tcBorders>
          </w:tcPr>
          <w:p w14:paraId="75261BFC" w14:textId="3C3F441A" w:rsidR="00263910" w:rsidRPr="009725A8" w:rsidRDefault="00263910" w:rsidP="00263910">
            <w:pPr>
              <w:ind w:left="-24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val="en-US" w:bidi="th-TH"/>
              </w:rPr>
              <w:t>การใช้ขาดทุนทางภาษีเดิมที่ไม่ได้บันทึก</w:t>
            </w:r>
          </w:p>
        </w:tc>
        <w:tc>
          <w:tcPr>
            <w:tcW w:w="1090" w:type="dxa"/>
            <w:gridSpan w:val="2"/>
          </w:tcPr>
          <w:p w14:paraId="520C8CD4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24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</w:tcPr>
          <w:p w14:paraId="46838BA3" w14:textId="77777777" w:rsidR="00263910" w:rsidRPr="009725A8" w:rsidRDefault="00263910" w:rsidP="00263910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3F90D843" w14:textId="26EF6FAF" w:rsidR="00263910" w:rsidRPr="009725A8" w:rsidRDefault="00423BDA" w:rsidP="00345E3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2"/>
          </w:tcPr>
          <w:p w14:paraId="32C55955" w14:textId="77777777" w:rsidR="00263910" w:rsidRPr="009725A8" w:rsidRDefault="00263910" w:rsidP="00263910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</w:tcPr>
          <w:p w14:paraId="5800E74C" w14:textId="77777777" w:rsidR="00263910" w:rsidRPr="009725A8" w:rsidRDefault="00263910" w:rsidP="00263910">
            <w:pPr>
              <w:pStyle w:val="acctfourfigures"/>
              <w:tabs>
                <w:tab w:val="clear" w:pos="765"/>
              </w:tabs>
              <w:spacing w:line="240" w:lineRule="atLeast"/>
              <w:ind w:left="-24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</w:tcPr>
          <w:p w14:paraId="35B62B26" w14:textId="77777777" w:rsidR="00263910" w:rsidRPr="009725A8" w:rsidRDefault="00263910" w:rsidP="00263910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28A210CC" w14:textId="5136549F" w:rsidR="00263910" w:rsidRPr="009725A8" w:rsidRDefault="00263910" w:rsidP="0026391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39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7B58C5" w:rsidRPr="009725A8" w14:paraId="168E2713" w14:textId="77777777" w:rsidTr="00231C66">
        <w:tc>
          <w:tcPr>
            <w:tcW w:w="4180" w:type="dxa"/>
            <w:tcBorders>
              <w:bottom w:val="nil"/>
            </w:tcBorders>
          </w:tcPr>
          <w:p w14:paraId="1078BBFE" w14:textId="514BDDBE" w:rsidR="007B58C5" w:rsidRPr="009725A8" w:rsidRDefault="007B58C5" w:rsidP="007B58C5">
            <w:pPr>
              <w:ind w:left="156" w:hanging="180"/>
              <w:rPr>
                <w:rFonts w:asciiTheme="majorBidi" w:hAnsiTheme="majorBidi" w:cs="Angsana New"/>
                <w:sz w:val="29"/>
                <w:szCs w:val="29"/>
                <w:cs/>
                <w:lang w:bidi="th-TH"/>
              </w:rPr>
            </w:pPr>
            <w:r w:rsidRPr="001742E0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ขาดทุนทางภาษีที่เคยรับรู้เป็นสินทรัพย์</w:t>
            </w:r>
            <w:r>
              <w:rPr>
                <w:rFonts w:asciiTheme="majorBidi" w:hAnsiTheme="majorBidi" w:cs="Angsana New"/>
                <w:sz w:val="29"/>
                <w:szCs w:val="29"/>
                <w:lang w:bidi="th-TH"/>
              </w:rPr>
              <w:br/>
            </w:r>
            <w:r w:rsidRPr="001742E0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ภาษีเงินได้รอการตัดบัญชีในงวดก่อน</w:t>
            </w:r>
          </w:p>
        </w:tc>
        <w:tc>
          <w:tcPr>
            <w:tcW w:w="1090" w:type="dxa"/>
            <w:gridSpan w:val="2"/>
          </w:tcPr>
          <w:p w14:paraId="02D0A8CA" w14:textId="77777777" w:rsidR="007B58C5" w:rsidRPr="009725A8" w:rsidRDefault="007B58C5" w:rsidP="007B58C5">
            <w:pPr>
              <w:pStyle w:val="acctfourfigures"/>
              <w:tabs>
                <w:tab w:val="clear" w:pos="765"/>
              </w:tabs>
              <w:spacing w:line="240" w:lineRule="atLeast"/>
              <w:ind w:left="-24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</w:tcPr>
          <w:p w14:paraId="19E7F2A0" w14:textId="77777777" w:rsidR="007B58C5" w:rsidRPr="009725A8" w:rsidRDefault="007B58C5" w:rsidP="007B58C5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7253A22A" w14:textId="14E6FFA2" w:rsidR="007B58C5" w:rsidRPr="009725A8" w:rsidRDefault="004C49B0" w:rsidP="007B58C5">
            <w:pPr>
              <w:pStyle w:val="acctfourfigures"/>
              <w:tabs>
                <w:tab w:val="clear" w:pos="765"/>
              </w:tabs>
              <w:spacing w:line="240" w:lineRule="atLeast"/>
              <w:ind w:left="-24" w:right="2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="007B58C5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020</w:t>
            </w:r>
          </w:p>
        </w:tc>
        <w:tc>
          <w:tcPr>
            <w:tcW w:w="273" w:type="dxa"/>
            <w:gridSpan w:val="2"/>
          </w:tcPr>
          <w:p w14:paraId="0D812563" w14:textId="77777777" w:rsidR="007B58C5" w:rsidRPr="009725A8" w:rsidRDefault="007B58C5" w:rsidP="007B58C5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</w:tcPr>
          <w:p w14:paraId="2E8411D2" w14:textId="77777777" w:rsidR="007B58C5" w:rsidRPr="009725A8" w:rsidRDefault="007B58C5" w:rsidP="007B58C5">
            <w:pPr>
              <w:pStyle w:val="acctfourfigures"/>
              <w:tabs>
                <w:tab w:val="clear" w:pos="765"/>
              </w:tabs>
              <w:spacing w:line="240" w:lineRule="atLeast"/>
              <w:ind w:left="-24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</w:tcPr>
          <w:p w14:paraId="1BAC6A60" w14:textId="77777777" w:rsidR="007B58C5" w:rsidRPr="009725A8" w:rsidRDefault="007B58C5" w:rsidP="007B58C5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4079AA7C" w14:textId="558939C8" w:rsidR="007B58C5" w:rsidRPr="009725A8" w:rsidRDefault="007B58C5" w:rsidP="007B58C5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7B58C5" w:rsidRPr="009725A8" w14:paraId="28BCE22E" w14:textId="77777777" w:rsidTr="00231C66">
        <w:tc>
          <w:tcPr>
            <w:tcW w:w="4180" w:type="dxa"/>
            <w:tcBorders>
              <w:bottom w:val="nil"/>
            </w:tcBorders>
          </w:tcPr>
          <w:p w14:paraId="5F6BFE4C" w14:textId="62B089C8" w:rsidR="007B58C5" w:rsidRPr="009725A8" w:rsidRDefault="007B58C5" w:rsidP="007B58C5">
            <w:pPr>
              <w:ind w:left="156" w:hanging="18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การรับรู้สินทรัพย์ภาษีเงินได้รอตัดบัญชีของ</w:t>
            </w:r>
            <w:r w:rsidRPr="009725A8">
              <w:rPr>
                <w:rFonts w:asciiTheme="majorBidi" w:hAnsiTheme="majorBidi" w:cs="Angsana New"/>
                <w:sz w:val="29"/>
                <w:szCs w:val="29"/>
                <w:lang w:bidi="th-TH"/>
              </w:rPr>
              <w:t xml:space="preserve">                    </w:t>
            </w: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ผลขาดทุนในงวดก่อน</w:t>
            </w:r>
          </w:p>
        </w:tc>
        <w:tc>
          <w:tcPr>
            <w:tcW w:w="1090" w:type="dxa"/>
            <w:gridSpan w:val="2"/>
          </w:tcPr>
          <w:p w14:paraId="4D079A73" w14:textId="77777777" w:rsidR="007B58C5" w:rsidRPr="009725A8" w:rsidRDefault="007B58C5" w:rsidP="007B58C5">
            <w:pPr>
              <w:pStyle w:val="acctfourfigures"/>
              <w:tabs>
                <w:tab w:val="clear" w:pos="765"/>
              </w:tabs>
              <w:spacing w:line="240" w:lineRule="atLeast"/>
              <w:ind w:left="-24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</w:tcPr>
          <w:p w14:paraId="37BD1CBF" w14:textId="77777777" w:rsidR="007B58C5" w:rsidRPr="009725A8" w:rsidRDefault="007B58C5" w:rsidP="007B58C5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6D04A599" w14:textId="078E2EE0" w:rsidR="007B58C5" w:rsidRPr="009725A8" w:rsidRDefault="007B58C5" w:rsidP="007B58C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2"/>
          </w:tcPr>
          <w:p w14:paraId="6651D318" w14:textId="77777777" w:rsidR="007B58C5" w:rsidRPr="009725A8" w:rsidRDefault="007B58C5" w:rsidP="007B58C5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</w:tcPr>
          <w:p w14:paraId="6C1C2AF0" w14:textId="77777777" w:rsidR="007B58C5" w:rsidRPr="009725A8" w:rsidRDefault="007B58C5" w:rsidP="007B58C5">
            <w:pPr>
              <w:pStyle w:val="acctfourfigures"/>
              <w:tabs>
                <w:tab w:val="clear" w:pos="765"/>
              </w:tabs>
              <w:spacing w:line="240" w:lineRule="atLeast"/>
              <w:ind w:left="-24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</w:tcPr>
          <w:p w14:paraId="0FA8369F" w14:textId="77777777" w:rsidR="007B58C5" w:rsidRPr="009725A8" w:rsidRDefault="007B58C5" w:rsidP="007B58C5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434427EF" w14:textId="48E9B797" w:rsidR="007B58C5" w:rsidRPr="009725A8" w:rsidRDefault="007B58C5" w:rsidP="007B58C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24" w:right="-146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01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  <w:r w:rsidRPr="009725A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7B58C5" w:rsidRPr="009725A8" w14:paraId="52708356" w14:textId="77777777">
        <w:tc>
          <w:tcPr>
            <w:tcW w:w="4180" w:type="dxa"/>
            <w:tcBorders>
              <w:top w:val="nil"/>
              <w:bottom w:val="nil"/>
            </w:tcBorders>
          </w:tcPr>
          <w:p w14:paraId="548F2176" w14:textId="48827A76" w:rsidR="007B58C5" w:rsidRPr="009725A8" w:rsidRDefault="007B58C5" w:rsidP="007B58C5">
            <w:pPr>
              <w:ind w:left="156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25A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อื่นๆ</w:t>
            </w:r>
          </w:p>
        </w:tc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</w:tcPr>
          <w:p w14:paraId="12039B10" w14:textId="77777777" w:rsidR="007B58C5" w:rsidRPr="009725A8" w:rsidRDefault="007B58C5" w:rsidP="007B58C5">
            <w:pPr>
              <w:pStyle w:val="acctfourfigures"/>
              <w:tabs>
                <w:tab w:val="clear" w:pos="765"/>
              </w:tabs>
              <w:spacing w:line="240" w:lineRule="atLeast"/>
              <w:ind w:left="-24" w:right="-6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2F607D92" w14:textId="77777777" w:rsidR="007B58C5" w:rsidRPr="009725A8" w:rsidRDefault="007B58C5" w:rsidP="007B58C5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</w:tcPr>
          <w:p w14:paraId="23BE0BD4" w14:textId="10DD88BA" w:rsidR="007B58C5" w:rsidRPr="009725A8" w:rsidRDefault="007B58C5" w:rsidP="007B58C5">
            <w:pPr>
              <w:pStyle w:val="acctfourfigures"/>
              <w:tabs>
                <w:tab w:val="clear" w:pos="765"/>
              </w:tabs>
              <w:spacing w:line="240" w:lineRule="atLeast"/>
              <w:ind w:left="-24" w:right="2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4CD889EC" w14:textId="77777777" w:rsidR="007B58C5" w:rsidRPr="009725A8" w:rsidRDefault="007B58C5" w:rsidP="007B58C5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</w:tcPr>
          <w:p w14:paraId="2A300EA2" w14:textId="77777777" w:rsidR="007B58C5" w:rsidRPr="009725A8" w:rsidRDefault="007B58C5" w:rsidP="007B58C5">
            <w:pPr>
              <w:pStyle w:val="acctfourfigures"/>
              <w:tabs>
                <w:tab w:val="clear" w:pos="765"/>
              </w:tabs>
              <w:spacing w:line="240" w:lineRule="atLeast"/>
              <w:ind w:left="-24" w:right="-12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10AE25E9" w14:textId="77777777" w:rsidR="007B58C5" w:rsidRPr="009725A8" w:rsidRDefault="007B58C5" w:rsidP="007B58C5">
            <w:pPr>
              <w:ind w:left="-24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</w:tcPr>
          <w:p w14:paraId="03F112F2" w14:textId="2D41E347" w:rsidR="007B58C5" w:rsidRPr="00263910" w:rsidRDefault="00BE7E77" w:rsidP="007B58C5">
            <w:pPr>
              <w:pStyle w:val="acctfourfigures"/>
              <w:tabs>
                <w:tab w:val="clear" w:pos="765"/>
              </w:tabs>
              <w:spacing w:line="240" w:lineRule="atLeast"/>
              <w:ind w:left="-24" w:right="2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E7E7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96</w:t>
            </w:r>
          </w:p>
        </w:tc>
      </w:tr>
      <w:tr w:rsidR="007B58C5" w:rsidRPr="009725A8" w14:paraId="2CD62E2D" w14:textId="77777777">
        <w:tc>
          <w:tcPr>
            <w:tcW w:w="4180" w:type="dxa"/>
            <w:tcBorders>
              <w:top w:val="nil"/>
              <w:bottom w:val="nil"/>
            </w:tcBorders>
          </w:tcPr>
          <w:p w14:paraId="29C3057C" w14:textId="7A132035" w:rsidR="007B58C5" w:rsidRPr="009725A8" w:rsidRDefault="007B58C5" w:rsidP="007B58C5">
            <w:pPr>
              <w:ind w:left="-24"/>
              <w:rPr>
                <w:rFonts w:asciiTheme="majorBidi" w:hAnsiTheme="majorBidi" w:cs="Angsana New"/>
                <w:sz w:val="29"/>
                <w:szCs w:val="29"/>
                <w:cs/>
                <w:lang w:bidi="th-TH"/>
              </w:rPr>
            </w:pPr>
            <w:r w:rsidRPr="009725A8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bidi="th-TH"/>
              </w:rPr>
              <w:t>สุทธิ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B6321A" w14:textId="4314D6E7" w:rsidR="007B58C5" w:rsidRPr="009725A8" w:rsidRDefault="00BE7E77" w:rsidP="007B58C5">
            <w:pPr>
              <w:pStyle w:val="acctfourfigures"/>
              <w:tabs>
                <w:tab w:val="clear" w:pos="765"/>
              </w:tabs>
              <w:spacing w:line="240" w:lineRule="atLeast"/>
              <w:ind w:left="-24" w:right="-62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0</w:t>
            </w:r>
            <w:r w:rsidR="007B58C5" w:rsidRPr="009725A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</w:tcPr>
          <w:p w14:paraId="1DACD0EF" w14:textId="77777777" w:rsidR="007B58C5" w:rsidRPr="009725A8" w:rsidRDefault="007B58C5" w:rsidP="007B58C5">
            <w:pPr>
              <w:ind w:left="-24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D8313A" w14:textId="45657ABD" w:rsidR="007B58C5" w:rsidRPr="0044615C" w:rsidRDefault="007B58C5" w:rsidP="005B3D16">
            <w:pPr>
              <w:pStyle w:val="acctfourfigures"/>
              <w:tabs>
                <w:tab w:val="clear" w:pos="765"/>
              </w:tabs>
              <w:spacing w:line="240" w:lineRule="atLeast"/>
              <w:ind w:left="-24" w:right="27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649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45E52DBA" w14:textId="77777777" w:rsidR="007B58C5" w:rsidRPr="009725A8" w:rsidRDefault="007B58C5" w:rsidP="007B58C5">
            <w:pPr>
              <w:ind w:left="-2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180021" w14:textId="114F6B44" w:rsidR="007B58C5" w:rsidRPr="009725A8" w:rsidRDefault="004C49B0" w:rsidP="007B58C5">
            <w:pPr>
              <w:pStyle w:val="acctfourfigures"/>
              <w:tabs>
                <w:tab w:val="clear" w:pos="765"/>
              </w:tabs>
              <w:spacing w:line="240" w:lineRule="atLeast"/>
              <w:ind w:left="-24" w:right="-124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</w:t>
            </w:r>
            <w:r w:rsidR="007B58C5" w:rsidRPr="009725A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4C49B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73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27C9B760" w14:textId="77777777" w:rsidR="007B58C5" w:rsidRPr="009725A8" w:rsidRDefault="007B58C5" w:rsidP="007B58C5">
            <w:pPr>
              <w:ind w:left="-2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8C98FF" w14:textId="411E36BB" w:rsidR="007B58C5" w:rsidRPr="00263910" w:rsidRDefault="007B58C5" w:rsidP="007B58C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9725A8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8</w:t>
            </w:r>
            <w:r w:rsidRPr="009725A8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789</w:t>
            </w:r>
            <w:r w:rsidRPr="009725A8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)</w:t>
            </w:r>
          </w:p>
        </w:tc>
      </w:tr>
    </w:tbl>
    <w:p w14:paraId="5E7BF58B" w14:textId="77777777" w:rsidR="00CB687D" w:rsidRPr="00291955" w:rsidRDefault="00CB687D" w:rsidP="00291955">
      <w:pPr>
        <w:spacing w:line="240" w:lineRule="auto"/>
        <w:rPr>
          <w:sz w:val="18"/>
          <w:szCs w:val="18"/>
          <w:lang w:val="en-US"/>
        </w:rPr>
      </w:pP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87"/>
        <w:gridCol w:w="1134"/>
        <w:gridCol w:w="236"/>
        <w:gridCol w:w="1200"/>
        <w:gridCol w:w="236"/>
        <w:gridCol w:w="1113"/>
        <w:gridCol w:w="236"/>
        <w:gridCol w:w="1200"/>
      </w:tblGrid>
      <w:tr w:rsidR="00B7766D" w:rsidRPr="00607D3A" w14:paraId="0D349E58" w14:textId="77777777" w:rsidTr="002C047A">
        <w:tc>
          <w:tcPr>
            <w:tcW w:w="3987" w:type="dxa"/>
          </w:tcPr>
          <w:p w14:paraId="235E94FE" w14:textId="180033C9" w:rsidR="00B7766D" w:rsidRPr="00607D3A" w:rsidRDefault="00B7766D" w:rsidP="002C047A">
            <w:pPr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5" w:type="dxa"/>
            <w:gridSpan w:val="7"/>
          </w:tcPr>
          <w:p w14:paraId="7E869CA7" w14:textId="6022E2B9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766D" w:rsidRPr="00607D3A" w14:paraId="06408C76" w14:textId="77777777" w:rsidTr="002C047A">
        <w:tc>
          <w:tcPr>
            <w:tcW w:w="3987" w:type="dxa"/>
          </w:tcPr>
          <w:p w14:paraId="36AB4A32" w14:textId="77777777" w:rsidR="00B7766D" w:rsidRPr="00607D3A" w:rsidRDefault="00B7766D" w:rsidP="002C047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70" w:type="dxa"/>
            <w:gridSpan w:val="3"/>
          </w:tcPr>
          <w:p w14:paraId="644A2ACA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0C58844B" w14:textId="77777777" w:rsidR="00B7766D" w:rsidRPr="00607D3A" w:rsidRDefault="00B7766D" w:rsidP="002C047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9" w:type="dxa"/>
            <w:gridSpan w:val="3"/>
          </w:tcPr>
          <w:p w14:paraId="3AD7DCDB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63910" w:rsidRPr="00607D3A" w14:paraId="298F3722" w14:textId="77777777" w:rsidTr="002C047A">
        <w:tc>
          <w:tcPr>
            <w:tcW w:w="3987" w:type="dxa"/>
          </w:tcPr>
          <w:p w14:paraId="7559489B" w14:textId="42F603A1" w:rsidR="00263910" w:rsidRPr="00607D3A" w:rsidRDefault="00263910" w:rsidP="00263910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vAlign w:val="center"/>
          </w:tcPr>
          <w:p w14:paraId="7D4355EB" w14:textId="78B90617" w:rsidR="00263910" w:rsidRPr="00607D3A" w:rsidRDefault="00BE7E77" w:rsidP="00263910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36" w:type="dxa"/>
            <w:vAlign w:val="center"/>
          </w:tcPr>
          <w:p w14:paraId="1B442311" w14:textId="77777777" w:rsidR="00263910" w:rsidRPr="00607D3A" w:rsidRDefault="00263910" w:rsidP="0026391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vAlign w:val="center"/>
          </w:tcPr>
          <w:p w14:paraId="2001FF0C" w14:textId="3D5F63D6" w:rsidR="00263910" w:rsidRPr="00607D3A" w:rsidRDefault="00BE7E77" w:rsidP="00263910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36" w:type="dxa"/>
          </w:tcPr>
          <w:p w14:paraId="07A227DC" w14:textId="77777777" w:rsidR="00263910" w:rsidRPr="00607D3A" w:rsidRDefault="00263910" w:rsidP="0026391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72DFD4BF" w14:textId="1C1359AB" w:rsidR="00263910" w:rsidRPr="00607D3A" w:rsidRDefault="00BE7E77" w:rsidP="00263910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36" w:type="dxa"/>
            <w:vAlign w:val="center"/>
          </w:tcPr>
          <w:p w14:paraId="0FF19B93" w14:textId="77777777" w:rsidR="00263910" w:rsidRPr="00607D3A" w:rsidRDefault="00263910" w:rsidP="0026391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vAlign w:val="center"/>
          </w:tcPr>
          <w:p w14:paraId="42EA175E" w14:textId="65FF67F4" w:rsidR="00263910" w:rsidRPr="00607D3A" w:rsidRDefault="00BE7E77" w:rsidP="00263910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</w:tr>
      <w:tr w:rsidR="006F08B4" w:rsidRPr="00607D3A" w14:paraId="591754CF" w14:textId="77777777" w:rsidTr="002C047A">
        <w:tc>
          <w:tcPr>
            <w:tcW w:w="3987" w:type="dxa"/>
          </w:tcPr>
          <w:p w14:paraId="7642DFDA" w14:textId="77777777" w:rsidR="006F08B4" w:rsidRPr="00607D3A" w:rsidRDefault="006F08B4" w:rsidP="006F08B4">
            <w:pPr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5" w:type="dxa"/>
            <w:gridSpan w:val="7"/>
          </w:tcPr>
          <w:p w14:paraId="7E92997D" w14:textId="77777777" w:rsidR="006F08B4" w:rsidRPr="00607D3A" w:rsidRDefault="006F08B4" w:rsidP="006F08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63910" w:rsidRPr="00607D3A" w14:paraId="4E780A11" w14:textId="77777777">
        <w:tc>
          <w:tcPr>
            <w:tcW w:w="3987" w:type="dxa"/>
          </w:tcPr>
          <w:p w14:paraId="6F1D618A" w14:textId="77777777" w:rsidR="00263910" w:rsidRPr="00607D3A" w:rsidRDefault="00263910" w:rsidP="00263910">
            <w:pPr>
              <w:tabs>
                <w:tab w:val="left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34" w:type="dxa"/>
          </w:tcPr>
          <w:p w14:paraId="5533CAE4" w14:textId="5C22B007" w:rsidR="00263910" w:rsidRPr="009271B9" w:rsidRDefault="004C49B0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82D41"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36" w:type="dxa"/>
          </w:tcPr>
          <w:p w14:paraId="3EFB6C10" w14:textId="77777777" w:rsidR="00263910" w:rsidRPr="009271B9" w:rsidRDefault="00263910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E6D767B" w14:textId="7418A601" w:rsidR="00263910" w:rsidRPr="009271B9" w:rsidRDefault="00BE7E77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263910"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36" w:type="dxa"/>
          </w:tcPr>
          <w:p w14:paraId="58673043" w14:textId="77777777" w:rsidR="00263910" w:rsidRPr="009271B9" w:rsidRDefault="00263910" w:rsidP="0026391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9B3638B" w14:textId="1675B06D" w:rsidR="00263910" w:rsidRPr="009271B9" w:rsidRDefault="00BC2716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="00782D41"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1FE7FDF" w14:textId="77777777" w:rsidR="00263910" w:rsidRPr="009271B9" w:rsidRDefault="00263910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vAlign w:val="bottom"/>
          </w:tcPr>
          <w:p w14:paraId="5B7C6693" w14:textId="3857909A" w:rsidR="00263910" w:rsidRPr="009271B9" w:rsidRDefault="00263910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63910" w:rsidRPr="00607D3A" w14:paraId="5959A84D" w14:textId="77777777">
        <w:tc>
          <w:tcPr>
            <w:tcW w:w="3987" w:type="dxa"/>
          </w:tcPr>
          <w:p w14:paraId="6E2700E5" w14:textId="77777777" w:rsidR="00263910" w:rsidRPr="00607D3A" w:rsidRDefault="00263910" w:rsidP="00263910">
            <w:pPr>
              <w:tabs>
                <w:tab w:val="left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การหักกลบรายการภาษี</w:t>
            </w:r>
          </w:p>
        </w:tc>
        <w:tc>
          <w:tcPr>
            <w:tcW w:w="1134" w:type="dxa"/>
          </w:tcPr>
          <w:p w14:paraId="695A3F69" w14:textId="1A461432" w:rsidR="00263910" w:rsidRPr="009271B9" w:rsidRDefault="00782D41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  <w:r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63F807A" w14:textId="77777777" w:rsidR="00263910" w:rsidRPr="009271B9" w:rsidRDefault="00263910" w:rsidP="00263910">
            <w:pPr>
              <w:tabs>
                <w:tab w:val="decimal" w:pos="7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</w:tcPr>
          <w:p w14:paraId="0D30A04A" w14:textId="23DB4173" w:rsidR="00263910" w:rsidRPr="009271B9" w:rsidRDefault="00263910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D81F3CD" w14:textId="77777777" w:rsidR="00263910" w:rsidRPr="009271B9" w:rsidRDefault="00263910" w:rsidP="0026391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D72CCCD" w14:textId="3D9E82D1" w:rsidR="00263910" w:rsidRPr="009271B9" w:rsidRDefault="00BE7E77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82D41"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236" w:type="dxa"/>
          </w:tcPr>
          <w:p w14:paraId="58279955" w14:textId="77777777" w:rsidR="00263910" w:rsidRPr="009271B9" w:rsidRDefault="00263910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vAlign w:val="bottom"/>
          </w:tcPr>
          <w:p w14:paraId="023228F3" w14:textId="0706FE97" w:rsidR="00263910" w:rsidRPr="009271B9" w:rsidRDefault="00BE7E77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="00263910" w:rsidRPr="00927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263910" w:rsidRPr="00607D3A" w14:paraId="20748B5E" w14:textId="77777777">
        <w:tc>
          <w:tcPr>
            <w:tcW w:w="3987" w:type="dxa"/>
          </w:tcPr>
          <w:p w14:paraId="41F055B2" w14:textId="1E095C39" w:rsidR="00263910" w:rsidRPr="00607D3A" w:rsidRDefault="00343166" w:rsidP="00B07330">
            <w:pPr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3166">
              <w:rPr>
                <w:rFonts w:asciiTheme="majorBidi" w:hAnsiTheme="majorBidi" w:cs="Angsana New" w:hint="cs"/>
                <w:b/>
                <w:bCs/>
                <w:sz w:val="29"/>
                <w:szCs w:val="29"/>
                <w:cs/>
                <w:lang w:bidi="th-TH"/>
              </w:rPr>
              <w:t>สินทรัพย์</w:t>
            </w:r>
            <w:r w:rsidRPr="00343166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  <w:lang w:bidi="th-TH"/>
              </w:rPr>
              <w:t xml:space="preserve"> (</w:t>
            </w:r>
            <w:r w:rsidRPr="00343166">
              <w:rPr>
                <w:rFonts w:asciiTheme="majorBidi" w:hAnsiTheme="majorBidi" w:cs="Angsana New" w:hint="cs"/>
                <w:b/>
                <w:bCs/>
                <w:sz w:val="29"/>
                <w:szCs w:val="29"/>
                <w:cs/>
                <w:lang w:bidi="th-TH"/>
              </w:rPr>
              <w:t>หนี้สิน</w:t>
            </w:r>
            <w:r w:rsidRPr="00343166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  <w:lang w:bidi="th-TH"/>
              </w:rPr>
              <w:t>)</w:t>
            </w:r>
            <w:r w:rsidR="00492706">
              <w:rPr>
                <w:rFonts w:asciiTheme="majorBidi" w:hAnsiTheme="majorBidi" w:cs="Angsana New"/>
                <w:b/>
                <w:bCs/>
                <w:sz w:val="29"/>
                <w:szCs w:val="29"/>
                <w:lang w:bidi="th-TH"/>
              </w:rPr>
              <w:t xml:space="preserve"> </w:t>
            </w:r>
            <w:r w:rsidRPr="00343166">
              <w:rPr>
                <w:rFonts w:asciiTheme="majorBidi" w:hAnsiTheme="majorBidi" w:cs="Angsana New" w:hint="cs"/>
                <w:b/>
                <w:bCs/>
                <w:sz w:val="29"/>
                <w:szCs w:val="29"/>
                <w:cs/>
                <w:lang w:bidi="th-TH"/>
              </w:rPr>
              <w:t>ภาษีเงินได้</w:t>
            </w:r>
            <w:r w:rsidR="00D83497">
              <w:rPr>
                <w:rFonts w:asciiTheme="majorBidi" w:hAnsiTheme="majorBidi" w:cs="Angsana New"/>
                <w:b/>
                <w:bCs/>
                <w:sz w:val="29"/>
                <w:szCs w:val="29"/>
                <w:lang w:bidi="th-TH"/>
              </w:rPr>
              <w:br/>
            </w:r>
            <w:r w:rsidRPr="00343166">
              <w:rPr>
                <w:rFonts w:asciiTheme="majorBidi" w:hAnsiTheme="majorBidi" w:cs="Angsana New" w:hint="cs"/>
                <w:b/>
                <w:bCs/>
                <w:sz w:val="29"/>
                <w:szCs w:val="29"/>
                <w:cs/>
                <w:lang w:bidi="th-TH"/>
              </w:rPr>
              <w:t>รอการตัดบัญชีสุทธิ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71B50DC" w14:textId="77777777" w:rsidR="00AA2718" w:rsidRDefault="00AA2718" w:rsidP="00263910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4A2DF3E" w14:textId="64E366A1" w:rsidR="00263910" w:rsidRPr="009271B9" w:rsidRDefault="00BE7E77" w:rsidP="00263910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782D41"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236" w:type="dxa"/>
          </w:tcPr>
          <w:p w14:paraId="275B35C0" w14:textId="77777777" w:rsidR="00263910" w:rsidRPr="009271B9" w:rsidRDefault="00263910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7061FA0" w14:textId="77777777" w:rsidR="00AA2718" w:rsidRDefault="00AA2718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CAB68C5" w14:textId="6B767F5C" w:rsidR="00263910" w:rsidRPr="009271B9" w:rsidRDefault="00BE7E77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263910"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36" w:type="dxa"/>
          </w:tcPr>
          <w:p w14:paraId="06DF3964" w14:textId="77777777" w:rsidR="00263910" w:rsidRPr="009271B9" w:rsidRDefault="00263910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55718C8" w14:textId="77777777" w:rsidR="00AA2718" w:rsidRDefault="00AA2718" w:rsidP="00D55288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CA9737E" w14:textId="0616AE2F" w:rsidR="00263910" w:rsidRPr="009271B9" w:rsidRDefault="00B07330" w:rsidP="00D55288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="00D552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BC06B29" w14:textId="77777777" w:rsidR="00263910" w:rsidRPr="009271B9" w:rsidRDefault="00263910" w:rsidP="00263910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BDB30" w14:textId="55BD6287" w:rsidR="00263910" w:rsidRPr="009271B9" w:rsidRDefault="00263910" w:rsidP="00263910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6698E30" w14:textId="77777777" w:rsidR="00CC35F9" w:rsidRPr="00291955" w:rsidRDefault="00CC35F9" w:rsidP="00291955">
      <w:pPr>
        <w:spacing w:line="240" w:lineRule="auto"/>
        <w:ind w:right="-72"/>
        <w:rPr>
          <w:rFonts w:asciiTheme="majorBidi" w:hAnsiTheme="majorBidi" w:cstheme="majorBidi"/>
          <w:sz w:val="18"/>
          <w:szCs w:val="18"/>
        </w:rPr>
      </w:pPr>
    </w:p>
    <w:tbl>
      <w:tblPr>
        <w:tblW w:w="9306" w:type="dxa"/>
        <w:tblInd w:w="450" w:type="dxa"/>
        <w:tblLook w:val="04A0" w:firstRow="1" w:lastRow="0" w:firstColumn="1" w:lastColumn="0" w:noHBand="0" w:noVBand="1"/>
      </w:tblPr>
      <w:tblGrid>
        <w:gridCol w:w="3978"/>
        <w:gridCol w:w="1134"/>
        <w:gridCol w:w="236"/>
        <w:gridCol w:w="1213"/>
        <w:gridCol w:w="236"/>
        <w:gridCol w:w="1135"/>
        <w:gridCol w:w="236"/>
        <w:gridCol w:w="1138"/>
      </w:tblGrid>
      <w:tr w:rsidR="005C777A" w:rsidRPr="00607D3A" w14:paraId="76F1693B" w14:textId="77777777" w:rsidTr="00404E9A">
        <w:tc>
          <w:tcPr>
            <w:tcW w:w="3978" w:type="dxa"/>
          </w:tcPr>
          <w:p w14:paraId="2C84C961" w14:textId="77777777" w:rsidR="00B7766D" w:rsidRPr="00607D3A" w:rsidRDefault="00B7766D" w:rsidP="002C047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D2E5EA2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6FA3" w:rsidRPr="00607D3A" w14:paraId="0B652EF2" w14:textId="77777777" w:rsidTr="00404E9A">
        <w:tc>
          <w:tcPr>
            <w:tcW w:w="3978" w:type="dxa"/>
          </w:tcPr>
          <w:p w14:paraId="265EEA5B" w14:textId="77777777" w:rsidR="00B7766D" w:rsidRPr="00607D3A" w:rsidRDefault="00B7766D" w:rsidP="002C047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83" w:type="dxa"/>
            <w:gridSpan w:val="3"/>
          </w:tcPr>
          <w:p w14:paraId="22516A85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28703268" w14:textId="77777777" w:rsidR="00B7766D" w:rsidRPr="00607D3A" w:rsidRDefault="00B7766D" w:rsidP="002C047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734A7B32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176C8" w:rsidRPr="00607D3A" w14:paraId="2A07118F" w14:textId="77777777" w:rsidTr="00404E9A">
        <w:tc>
          <w:tcPr>
            <w:tcW w:w="3978" w:type="dxa"/>
          </w:tcPr>
          <w:p w14:paraId="43C69E1B" w14:textId="5F0E1018" w:rsidR="00263910" w:rsidRPr="00607D3A" w:rsidRDefault="00263910" w:rsidP="00263910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vAlign w:val="center"/>
          </w:tcPr>
          <w:p w14:paraId="35AC4162" w14:textId="0785EA47" w:rsidR="00263910" w:rsidRPr="00607D3A" w:rsidRDefault="00BE7E77" w:rsidP="00263910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36" w:type="dxa"/>
            <w:vAlign w:val="center"/>
          </w:tcPr>
          <w:p w14:paraId="2C5522B2" w14:textId="77777777" w:rsidR="00263910" w:rsidRPr="00607D3A" w:rsidRDefault="00263910" w:rsidP="0026391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3" w:type="dxa"/>
            <w:vAlign w:val="center"/>
          </w:tcPr>
          <w:p w14:paraId="5920D530" w14:textId="43E9EEAE" w:rsidR="00263910" w:rsidRPr="00607D3A" w:rsidRDefault="00BE7E77" w:rsidP="00263910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36" w:type="dxa"/>
          </w:tcPr>
          <w:p w14:paraId="5B9F7A10" w14:textId="77777777" w:rsidR="00263910" w:rsidRPr="00607D3A" w:rsidRDefault="00263910" w:rsidP="0026391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center"/>
          </w:tcPr>
          <w:p w14:paraId="101A99AC" w14:textId="591BD762" w:rsidR="00263910" w:rsidRPr="00607D3A" w:rsidRDefault="00BE7E77" w:rsidP="00263910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36" w:type="dxa"/>
            <w:vAlign w:val="center"/>
          </w:tcPr>
          <w:p w14:paraId="67861780" w14:textId="77777777" w:rsidR="00263910" w:rsidRPr="00607D3A" w:rsidRDefault="00263910" w:rsidP="0026391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8" w:type="dxa"/>
            <w:vAlign w:val="center"/>
          </w:tcPr>
          <w:p w14:paraId="1E40764C" w14:textId="7BD4149A" w:rsidR="00263910" w:rsidRPr="00607D3A" w:rsidRDefault="00BE7E77" w:rsidP="00263910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</w:tr>
      <w:tr w:rsidR="005C777A" w:rsidRPr="00607D3A" w14:paraId="06324229" w14:textId="77777777" w:rsidTr="00404E9A">
        <w:tc>
          <w:tcPr>
            <w:tcW w:w="3978" w:type="dxa"/>
          </w:tcPr>
          <w:p w14:paraId="6C396D85" w14:textId="77777777" w:rsidR="006F08B4" w:rsidRPr="00607D3A" w:rsidRDefault="006F08B4" w:rsidP="006F08B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22B6799" w14:textId="77777777" w:rsidR="006F08B4" w:rsidRPr="00607D3A" w:rsidRDefault="006F08B4" w:rsidP="006F08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176C8" w:rsidRPr="00607D3A" w14:paraId="5F38DF43" w14:textId="77777777" w:rsidTr="001142E4">
        <w:tc>
          <w:tcPr>
            <w:tcW w:w="3978" w:type="dxa"/>
          </w:tcPr>
          <w:p w14:paraId="5120CFD2" w14:textId="77777777" w:rsidR="00263910" w:rsidRPr="00607D3A" w:rsidRDefault="00263910" w:rsidP="00263910">
            <w:pPr>
              <w:tabs>
                <w:tab w:val="left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34" w:type="dxa"/>
          </w:tcPr>
          <w:p w14:paraId="72D19C94" w14:textId="6757E41D" w:rsidR="00263910" w:rsidRPr="001142E4" w:rsidRDefault="00BE7E77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855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6E70CC2E" w14:textId="77777777" w:rsidR="00263910" w:rsidRPr="001142E4" w:rsidRDefault="00263910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</w:tcPr>
          <w:p w14:paraId="7855E8A2" w14:textId="67B8E4A3" w:rsidR="00263910" w:rsidRPr="001142E4" w:rsidRDefault="004C49B0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2639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236" w:type="dxa"/>
          </w:tcPr>
          <w:p w14:paraId="12CA8CA9" w14:textId="77777777" w:rsidR="00263910" w:rsidRPr="001142E4" w:rsidRDefault="00263910" w:rsidP="0026391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F82E1F8" w14:textId="10B34AF2" w:rsidR="00263910" w:rsidRPr="001142E4" w:rsidRDefault="00893723" w:rsidP="00263910">
            <w:pPr>
              <w:spacing w:line="240" w:lineRule="atLeast"/>
              <w:ind w:left="-115"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B23D83C" w14:textId="77777777" w:rsidR="00263910" w:rsidRPr="001142E4" w:rsidRDefault="00263910" w:rsidP="0026391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092B5A6E" w14:textId="0800977D" w:rsidR="00263910" w:rsidRPr="001142E4" w:rsidRDefault="00263910" w:rsidP="00263910">
            <w:pPr>
              <w:spacing w:line="240" w:lineRule="atLeast"/>
              <w:ind w:left="-115"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4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114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14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8176C8" w:rsidRPr="00607D3A" w14:paraId="5F0F017B" w14:textId="77777777" w:rsidTr="001142E4">
        <w:tc>
          <w:tcPr>
            <w:tcW w:w="3978" w:type="dxa"/>
          </w:tcPr>
          <w:p w14:paraId="23D9FB1D" w14:textId="77777777" w:rsidR="00263910" w:rsidRPr="00607D3A" w:rsidRDefault="00263910" w:rsidP="00263910">
            <w:pPr>
              <w:tabs>
                <w:tab w:val="left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การหักกลบรายการภาษี</w:t>
            </w:r>
          </w:p>
        </w:tc>
        <w:tc>
          <w:tcPr>
            <w:tcW w:w="1134" w:type="dxa"/>
          </w:tcPr>
          <w:p w14:paraId="7C833EFB" w14:textId="718C1C46" w:rsidR="00263910" w:rsidRPr="001142E4" w:rsidRDefault="00EC1155" w:rsidP="00263910">
            <w:pPr>
              <w:spacing w:line="240" w:lineRule="atLeast"/>
              <w:ind w:left="-115" w:right="-6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2140CE8" w14:textId="77777777" w:rsidR="00263910" w:rsidRPr="001142E4" w:rsidRDefault="00263910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</w:tcPr>
          <w:p w14:paraId="66400582" w14:textId="03046271" w:rsidR="00263910" w:rsidRPr="001142E4" w:rsidRDefault="00263910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4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114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14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1203547" w14:textId="77777777" w:rsidR="00263910" w:rsidRPr="001142E4" w:rsidRDefault="00263910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0BA8B199" w14:textId="6779E52C" w:rsidR="00263910" w:rsidRPr="001142E4" w:rsidRDefault="004C49B0" w:rsidP="00263910">
            <w:pPr>
              <w:spacing w:line="240" w:lineRule="atLeast"/>
              <w:ind w:left="-115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="00BD35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61B1F506" w14:textId="77777777" w:rsidR="00263910" w:rsidRPr="001142E4" w:rsidRDefault="00263910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0311DB19" w14:textId="10B0DBC5" w:rsidR="00263910" w:rsidRPr="001142E4" w:rsidRDefault="004C49B0" w:rsidP="00263910">
            <w:pPr>
              <w:spacing w:line="240" w:lineRule="atLeast"/>
              <w:ind w:left="-115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263910" w:rsidRPr="00114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176C8" w:rsidRPr="00607D3A" w14:paraId="62FAFC75" w14:textId="77777777" w:rsidTr="001142E4">
        <w:tc>
          <w:tcPr>
            <w:tcW w:w="3978" w:type="dxa"/>
          </w:tcPr>
          <w:p w14:paraId="5DB8BCC0" w14:textId="77777777" w:rsidR="00263910" w:rsidRPr="00607D3A" w:rsidRDefault="00263910" w:rsidP="00263910">
            <w:pPr>
              <w:tabs>
                <w:tab w:val="left" w:pos="6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สินทรัพย์ภาษีเงินได้รอตัดบัญชีสุทธิ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32E0644" w14:textId="71D572D9" w:rsidR="00263910" w:rsidRPr="001142E4" w:rsidRDefault="004C49B0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="007319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946</w:t>
            </w:r>
          </w:p>
        </w:tc>
        <w:tc>
          <w:tcPr>
            <w:tcW w:w="236" w:type="dxa"/>
          </w:tcPr>
          <w:p w14:paraId="67B3237C" w14:textId="77777777" w:rsidR="00263910" w:rsidRPr="001142E4" w:rsidRDefault="00263910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5E654282" w14:textId="4DAB7395" w:rsidR="00263910" w:rsidRPr="001142E4" w:rsidRDefault="004C49B0" w:rsidP="00263910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="00263910" w:rsidRPr="001142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36" w:type="dxa"/>
          </w:tcPr>
          <w:p w14:paraId="6DB555BB" w14:textId="77777777" w:rsidR="00263910" w:rsidRPr="001142E4" w:rsidRDefault="00263910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0A6E556" w14:textId="52DB9E9D" w:rsidR="00263910" w:rsidRPr="001142E4" w:rsidRDefault="00BD3525" w:rsidP="00263910">
            <w:pPr>
              <w:tabs>
                <w:tab w:val="decimal" w:pos="634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42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DB8FE90" w14:textId="77777777" w:rsidR="00263910" w:rsidRPr="001142E4" w:rsidRDefault="00263910" w:rsidP="0026391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3D0AD0D9" w14:textId="77777777" w:rsidR="00263910" w:rsidRPr="001142E4" w:rsidRDefault="00263910" w:rsidP="00263910">
            <w:pPr>
              <w:tabs>
                <w:tab w:val="decimal" w:pos="634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42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1B3F65C" w14:textId="77777777" w:rsidR="00B7766D" w:rsidRPr="006666FA" w:rsidRDefault="00B7766D" w:rsidP="00EF68EF">
      <w:pPr>
        <w:pStyle w:val="ListParagraph"/>
        <w:numPr>
          <w:ilvl w:val="0"/>
          <w:numId w:val="9"/>
        </w:numPr>
        <w:spacing w:line="240" w:lineRule="auto"/>
        <w:rPr>
          <w:rFonts w:asciiTheme="majorBidi" w:hAnsiTheme="majorBidi" w:cstheme="majorBidi"/>
          <w:sz w:val="30"/>
          <w:szCs w:val="30"/>
        </w:rPr>
        <w:sectPr w:rsidR="00B7766D" w:rsidRPr="006666FA" w:rsidSect="00981E82">
          <w:footerReference w:type="default" r:id="rId17"/>
          <w:pgSz w:w="11907" w:h="16839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0EDFB27" w14:textId="03B554A3" w:rsidR="00F00BD5" w:rsidRDefault="007D6E81" w:rsidP="00B7766D">
      <w:pPr>
        <w:pStyle w:val="NoSpacing"/>
        <w:ind w:left="360"/>
        <w:rPr>
          <w:rFonts w:asciiTheme="majorBidi" w:hAnsiTheme="majorBidi" w:cstheme="majorBidi"/>
          <w:sz w:val="2"/>
          <w:szCs w:val="2"/>
          <w:lang w:val="en-US" w:bidi="th-TH"/>
        </w:rPr>
      </w:pPr>
      <w:r>
        <w:rPr>
          <w:rFonts w:asciiTheme="majorBidi" w:hAnsiTheme="majorBidi" w:cstheme="majorBidi"/>
          <w:sz w:val="2"/>
          <w:szCs w:val="2"/>
          <w:cs/>
          <w:lang w:bidi="th-TH"/>
        </w:rPr>
        <w:lastRenderedPageBreak/>
        <w:br w:type="textWrapping" w:clear="all"/>
      </w:r>
    </w:p>
    <w:p w14:paraId="6A74727F" w14:textId="77777777" w:rsidR="00321A8D" w:rsidRPr="00B010EE" w:rsidRDefault="00321A8D" w:rsidP="00B7766D">
      <w:pPr>
        <w:pStyle w:val="NoSpacing"/>
        <w:ind w:left="360"/>
        <w:rPr>
          <w:rFonts w:asciiTheme="majorBidi" w:hAnsiTheme="majorBidi" w:cstheme="majorBidi"/>
          <w:sz w:val="2"/>
          <w:szCs w:val="2"/>
          <w:lang w:val="en-US" w:bidi="th-TH"/>
        </w:rPr>
      </w:pPr>
    </w:p>
    <w:tbl>
      <w:tblPr>
        <w:tblpPr w:leftFromText="180" w:rightFromText="180" w:vertAnchor="text" w:tblpXSpec="center" w:tblpY="1"/>
        <w:tblOverlap w:val="never"/>
        <w:tblW w:w="145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4"/>
        <w:gridCol w:w="1293"/>
        <w:gridCol w:w="38"/>
        <w:gridCol w:w="128"/>
        <w:gridCol w:w="1166"/>
        <w:gridCol w:w="166"/>
        <w:gridCol w:w="1337"/>
        <w:gridCol w:w="125"/>
        <w:gridCol w:w="1404"/>
        <w:gridCol w:w="105"/>
        <w:gridCol w:w="1346"/>
        <w:gridCol w:w="172"/>
        <w:gridCol w:w="1424"/>
        <w:gridCol w:w="172"/>
        <w:gridCol w:w="1343"/>
        <w:gridCol w:w="166"/>
        <w:gridCol w:w="1436"/>
      </w:tblGrid>
      <w:tr w:rsidR="003E510E" w:rsidRPr="003E510E" w14:paraId="5E8E7E5B" w14:textId="77777777" w:rsidTr="003E510E">
        <w:trPr>
          <w:cantSplit/>
          <w:trHeight w:val="196"/>
          <w:tblHeader/>
          <w:jc w:val="center"/>
        </w:trPr>
        <w:tc>
          <w:tcPr>
            <w:tcW w:w="934" w:type="pct"/>
          </w:tcPr>
          <w:p w14:paraId="2336E359" w14:textId="77777777" w:rsidR="003E510E" w:rsidRPr="00A30B85" w:rsidRDefault="003E510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58" w:type="pct"/>
            <w:gridSpan w:val="2"/>
          </w:tcPr>
          <w:p w14:paraId="3CADCB63" w14:textId="77777777" w:rsidR="003E510E" w:rsidRPr="003E510E" w:rsidRDefault="003E510E">
            <w:pPr>
              <w:pStyle w:val="acctfourfigures"/>
              <w:tabs>
                <w:tab w:val="clear" w:pos="765"/>
              </w:tabs>
              <w:spacing w:line="240" w:lineRule="auto"/>
              <w:ind w:right="-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09" w:type="pct"/>
            <w:gridSpan w:val="14"/>
          </w:tcPr>
          <w:p w14:paraId="0BBCA18E" w14:textId="39BA8F42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ind w:righ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5F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E510E" w:rsidRPr="003E510E" w14:paraId="210024ED" w14:textId="77777777" w:rsidTr="00F33C31">
        <w:trPr>
          <w:cantSplit/>
          <w:trHeight w:val="196"/>
          <w:tblHeader/>
          <w:jc w:val="center"/>
        </w:trPr>
        <w:tc>
          <w:tcPr>
            <w:tcW w:w="934" w:type="pct"/>
          </w:tcPr>
          <w:p w14:paraId="1B9244A0" w14:textId="77777777" w:rsidR="003E510E" w:rsidRPr="00DC5F2E" w:rsidRDefault="003E510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45" w:type="pct"/>
          </w:tcPr>
          <w:p w14:paraId="555F6040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" w:type="pct"/>
            <w:gridSpan w:val="2"/>
          </w:tcPr>
          <w:p w14:paraId="46FC64F2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18" w:type="pct"/>
            <w:gridSpan w:val="3"/>
            <w:tcBorders>
              <w:bottom w:val="single" w:sz="4" w:space="0" w:color="auto"/>
            </w:tcBorders>
            <w:vAlign w:val="bottom"/>
          </w:tcPr>
          <w:p w14:paraId="53F98FB1" w14:textId="6ADC61F1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DC5F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5F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DC5F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C5F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43" w:type="pct"/>
          </w:tcPr>
          <w:p w14:paraId="796ABC4A" w14:textId="13984772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3" w:type="pct"/>
          </w:tcPr>
          <w:p w14:paraId="2C68CEC9" w14:textId="726074B8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" w:type="pct"/>
          </w:tcPr>
          <w:p w14:paraId="4BD1B455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3" w:type="pct"/>
          </w:tcPr>
          <w:p w14:paraId="47000D60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9" w:type="pct"/>
          </w:tcPr>
          <w:p w14:paraId="680DF650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11" w:type="pct"/>
            <w:gridSpan w:val="3"/>
            <w:tcBorders>
              <w:bottom w:val="single" w:sz="4" w:space="0" w:color="auto"/>
            </w:tcBorders>
          </w:tcPr>
          <w:p w14:paraId="7AAF3E1D" w14:textId="782985A1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5F2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DC5F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DC5F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C5F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57" w:type="pct"/>
          </w:tcPr>
          <w:p w14:paraId="2FEEE3AF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4" w:type="pct"/>
          </w:tcPr>
          <w:p w14:paraId="7AA181DE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E510E" w:rsidRPr="003E510E" w14:paraId="6CE556C0" w14:textId="77777777" w:rsidTr="00F33C31">
        <w:trPr>
          <w:cantSplit/>
          <w:trHeight w:val="196"/>
          <w:tblHeader/>
          <w:jc w:val="center"/>
        </w:trPr>
        <w:tc>
          <w:tcPr>
            <w:tcW w:w="934" w:type="pct"/>
          </w:tcPr>
          <w:p w14:paraId="1D955491" w14:textId="77777777" w:rsidR="003E510E" w:rsidRPr="00DC5F2E" w:rsidRDefault="003E510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  <w:p w14:paraId="04DA088F" w14:textId="77777777" w:rsidR="003E510E" w:rsidRPr="00DC5F2E" w:rsidRDefault="003E51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5F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445" w:type="pct"/>
          </w:tcPr>
          <w:p w14:paraId="3B870D2C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5F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71125CE" w14:textId="0F397C98" w:rsidR="003E510E" w:rsidRPr="00DC5F2E" w:rsidRDefault="00BE7E7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3E510E" w:rsidRPr="00DC5F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มกราคม</w:t>
            </w:r>
            <w:r w:rsidR="003E510E" w:rsidRPr="00DC5F2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57" w:type="pct"/>
            <w:gridSpan w:val="2"/>
          </w:tcPr>
          <w:p w14:paraId="77E41AFC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04EC3CDF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75E7EC48" w14:textId="2839EDF8" w:rsidR="003E510E" w:rsidRPr="00DC5F2E" w:rsidRDefault="00A572EB">
            <w:pPr>
              <w:pStyle w:val="acctfourfigures"/>
              <w:tabs>
                <w:tab w:val="clear" w:pos="765"/>
              </w:tabs>
              <w:spacing w:line="240" w:lineRule="auto"/>
              <w:ind w:left="-8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3E510E" w:rsidRPr="00DC5F2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57" w:type="pct"/>
            <w:tcBorders>
              <w:left w:val="nil"/>
            </w:tcBorders>
          </w:tcPr>
          <w:p w14:paraId="5D608BFA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60" w:type="pct"/>
          </w:tcPr>
          <w:p w14:paraId="32A53EE1" w14:textId="77777777" w:rsidR="00DC5F2E" w:rsidRPr="00DC5F2E" w:rsidRDefault="00DC5F2E" w:rsidP="00DC5F2E">
            <w:pPr>
              <w:pStyle w:val="acctfourfigures"/>
              <w:tabs>
                <w:tab w:val="clear" w:pos="765"/>
              </w:tabs>
              <w:spacing w:line="240" w:lineRule="auto"/>
              <w:ind w:left="-85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32ADD503" w14:textId="086A1782" w:rsidR="003E510E" w:rsidRPr="00DC5F2E" w:rsidRDefault="00DC5F2E" w:rsidP="00DC5F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เบ็ด</w:t>
            </w:r>
            <w:r w:rsidRPr="00DC5F2E">
              <w:rPr>
                <w:rFonts w:asciiTheme="majorBidi" w:hAnsiTheme="majorBidi" w:cstheme="majorBidi"/>
                <w:sz w:val="28"/>
                <w:szCs w:val="28"/>
                <w:cs/>
              </w:rPr>
              <w:t>เสร็จอื่น</w:t>
            </w:r>
          </w:p>
        </w:tc>
        <w:tc>
          <w:tcPr>
            <w:tcW w:w="43" w:type="pct"/>
          </w:tcPr>
          <w:p w14:paraId="68F9F596" w14:textId="280A6ABE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3" w:type="pct"/>
          </w:tcPr>
          <w:p w14:paraId="5BE6DF8B" w14:textId="0EC6500F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5F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31ABCA6" w14:textId="2281FB99" w:rsidR="003E510E" w:rsidRPr="00DC5F2E" w:rsidRDefault="004C49B0">
            <w:pPr>
              <w:pStyle w:val="acctfourfigures"/>
              <w:tabs>
                <w:tab w:val="clear" w:pos="765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3E510E" w:rsidRPr="00DC5F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="003E510E" w:rsidRPr="00DC5F2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36" w:type="pct"/>
          </w:tcPr>
          <w:p w14:paraId="73C40E62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3" w:type="pct"/>
          </w:tcPr>
          <w:p w14:paraId="4368BCE3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5F2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ได้มาจากการซื้อธุรกิจ</w:t>
            </w:r>
          </w:p>
        </w:tc>
        <w:tc>
          <w:tcPr>
            <w:tcW w:w="59" w:type="pct"/>
          </w:tcPr>
          <w:p w14:paraId="242330E6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7517B8A0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2A12C07F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59" w:type="pct"/>
            <w:tcBorders>
              <w:top w:val="single" w:sz="4" w:space="0" w:color="auto"/>
            </w:tcBorders>
          </w:tcPr>
          <w:p w14:paraId="2C6F910B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4F1C22B8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ind w:left="-85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056CD0E0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ind w:left="-85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เบ็ด</w:t>
            </w:r>
            <w:r w:rsidRPr="00DC5F2E">
              <w:rPr>
                <w:rFonts w:asciiTheme="majorBidi" w:hAnsiTheme="majorBidi" w:cstheme="majorBidi"/>
                <w:sz w:val="28"/>
                <w:szCs w:val="28"/>
                <w:cs/>
              </w:rPr>
              <w:t>เสร็จอื่น</w:t>
            </w:r>
          </w:p>
        </w:tc>
        <w:tc>
          <w:tcPr>
            <w:tcW w:w="57" w:type="pct"/>
          </w:tcPr>
          <w:p w14:paraId="3A95E7A9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4" w:type="pct"/>
          </w:tcPr>
          <w:p w14:paraId="23E50069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5F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34D7099" w14:textId="1814F527" w:rsidR="003E510E" w:rsidRPr="00DC5F2E" w:rsidRDefault="004C49B0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3E510E" w:rsidRPr="00DC5F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="003E510E" w:rsidRPr="00DC5F2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568</w:t>
            </w:r>
          </w:p>
        </w:tc>
      </w:tr>
      <w:tr w:rsidR="00155C35" w:rsidRPr="003E510E" w14:paraId="1C06180C" w14:textId="77777777" w:rsidTr="00155C35">
        <w:trPr>
          <w:cantSplit/>
          <w:trHeight w:val="351"/>
          <w:jc w:val="center"/>
        </w:trPr>
        <w:tc>
          <w:tcPr>
            <w:tcW w:w="934" w:type="pct"/>
            <w:vAlign w:val="center"/>
          </w:tcPr>
          <w:p w14:paraId="353DF44B" w14:textId="77777777" w:rsidR="00155C35" w:rsidRPr="00DC5F2E" w:rsidRDefault="00155C3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66" w:type="pct"/>
            <w:gridSpan w:val="16"/>
          </w:tcPr>
          <w:p w14:paraId="24D1B47E" w14:textId="51D1B3B3" w:rsidR="00155C35" w:rsidRPr="00DC5F2E" w:rsidRDefault="00155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E510E" w:rsidRPr="003E510E" w14:paraId="6EA1F7BF" w14:textId="77777777" w:rsidTr="00F33C31">
        <w:trPr>
          <w:cantSplit/>
          <w:trHeight w:val="351"/>
          <w:jc w:val="center"/>
        </w:trPr>
        <w:tc>
          <w:tcPr>
            <w:tcW w:w="934" w:type="pct"/>
            <w:vAlign w:val="center"/>
          </w:tcPr>
          <w:p w14:paraId="30D548C5" w14:textId="77777777" w:rsidR="003E510E" w:rsidRPr="00DC5F2E" w:rsidRDefault="003E510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5F2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</w:t>
            </w:r>
            <w:r w:rsidRPr="00DC5F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445" w:type="pct"/>
          </w:tcPr>
          <w:p w14:paraId="01558131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" w:type="pct"/>
            <w:gridSpan w:val="2"/>
          </w:tcPr>
          <w:p w14:paraId="4849DD30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1" w:type="pct"/>
          </w:tcPr>
          <w:p w14:paraId="54B7509B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pct"/>
          </w:tcPr>
          <w:p w14:paraId="179C2B45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0" w:type="pct"/>
          </w:tcPr>
          <w:p w14:paraId="4045B103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" w:type="pct"/>
          </w:tcPr>
          <w:p w14:paraId="5BE84DA7" w14:textId="769EAC52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</w:tcPr>
          <w:p w14:paraId="5D34AB30" w14:textId="6F9FAE22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" w:type="pct"/>
          </w:tcPr>
          <w:p w14:paraId="48984853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3" w:type="pct"/>
          </w:tcPr>
          <w:p w14:paraId="151B639C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" w:type="pct"/>
          </w:tcPr>
          <w:p w14:paraId="56C907C6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</w:tcPr>
          <w:p w14:paraId="793C284B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" w:type="pct"/>
          </w:tcPr>
          <w:p w14:paraId="13E2BEA2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2" w:type="pct"/>
          </w:tcPr>
          <w:p w14:paraId="7CB80A37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pct"/>
          </w:tcPr>
          <w:p w14:paraId="3B6CD71E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</w:tcPr>
          <w:p w14:paraId="59856C8B" w14:textId="77777777" w:rsidR="003E510E" w:rsidRPr="00DC5F2E" w:rsidRDefault="003E51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33C31" w:rsidRPr="003E510E" w14:paraId="6F81D193" w14:textId="77777777" w:rsidTr="00F33C31">
        <w:trPr>
          <w:cantSplit/>
          <w:trHeight w:val="358"/>
          <w:jc w:val="center"/>
        </w:trPr>
        <w:tc>
          <w:tcPr>
            <w:tcW w:w="934" w:type="pct"/>
            <w:vAlign w:val="center"/>
          </w:tcPr>
          <w:p w14:paraId="56AA3FC3" w14:textId="77777777" w:rsidR="00DC5F2E" w:rsidRPr="00DC5F2E" w:rsidRDefault="00DC5F2E" w:rsidP="00DC5F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ลูกหนี้ </w:t>
            </w:r>
          </w:p>
        </w:tc>
        <w:tc>
          <w:tcPr>
            <w:tcW w:w="445" w:type="pct"/>
          </w:tcPr>
          <w:p w14:paraId="5C5D12E6" w14:textId="608B4893" w:rsidR="00DC5F2E" w:rsidRPr="00DC5F2E" w:rsidRDefault="004C49B0" w:rsidP="00DC5F2E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C5F2E" w:rsidRPr="00DC5F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57" w:type="pct"/>
            <w:gridSpan w:val="2"/>
          </w:tcPr>
          <w:p w14:paraId="79AAF371" w14:textId="77777777" w:rsidR="00DC5F2E" w:rsidRPr="00DC5F2E" w:rsidRDefault="00DC5F2E" w:rsidP="00DC5F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1" w:type="pct"/>
          </w:tcPr>
          <w:p w14:paraId="2E4A39DA" w14:textId="663CED8B" w:rsidR="00DC5F2E" w:rsidRPr="00DC5F2E" w:rsidRDefault="00DC5F2E" w:rsidP="00A572EB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Pr="00DC5F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7" w:type="pct"/>
            <w:vAlign w:val="bottom"/>
          </w:tcPr>
          <w:p w14:paraId="709A2726" w14:textId="77777777" w:rsidR="00DC5F2E" w:rsidRPr="00DC5F2E" w:rsidRDefault="00DC5F2E" w:rsidP="00DC5F2E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0" w:type="pct"/>
          </w:tcPr>
          <w:p w14:paraId="614A95C9" w14:textId="1B45AEC9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37E0F98D" w14:textId="4CA4973B" w:rsidR="00DC5F2E" w:rsidRPr="00DC5F2E" w:rsidRDefault="00DC5F2E" w:rsidP="00DC5F2E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3" w:type="pct"/>
          </w:tcPr>
          <w:p w14:paraId="64DCDD88" w14:textId="7EE1D339" w:rsidR="00DC5F2E" w:rsidRPr="00DC5F2E" w:rsidRDefault="004C49B0" w:rsidP="00DC5F2E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C5F2E" w:rsidRPr="00DC5F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36" w:type="pct"/>
          </w:tcPr>
          <w:p w14:paraId="082B86A6" w14:textId="77777777" w:rsidR="00DC5F2E" w:rsidRPr="00DC5F2E" w:rsidRDefault="00DC5F2E" w:rsidP="00DC5F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3" w:type="pct"/>
          </w:tcPr>
          <w:p w14:paraId="08D9326C" w14:textId="77777777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" w:type="pct"/>
          </w:tcPr>
          <w:p w14:paraId="0F7021D8" w14:textId="77777777" w:rsidR="00DC5F2E" w:rsidRPr="00DC5F2E" w:rsidRDefault="00DC5F2E" w:rsidP="00DC5F2E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90" w:type="pct"/>
          </w:tcPr>
          <w:p w14:paraId="5BCF0F51" w14:textId="175F5A39" w:rsidR="00DC5F2E" w:rsidRPr="00DC5F2E" w:rsidRDefault="004C49B0" w:rsidP="00DC5F2E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59" w:type="pct"/>
          </w:tcPr>
          <w:p w14:paraId="318B8AF1" w14:textId="77777777" w:rsidR="00DC5F2E" w:rsidRPr="00DC5F2E" w:rsidRDefault="00DC5F2E" w:rsidP="00DC5F2E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62" w:type="pct"/>
          </w:tcPr>
          <w:p w14:paraId="515E0456" w14:textId="77777777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</w:tcPr>
          <w:p w14:paraId="1ED92758" w14:textId="77777777" w:rsidR="00DC5F2E" w:rsidRPr="00DC5F2E" w:rsidRDefault="00DC5F2E" w:rsidP="00DC5F2E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4" w:type="pct"/>
          </w:tcPr>
          <w:p w14:paraId="0BC7151E" w14:textId="0CCD5F54" w:rsidR="00DC5F2E" w:rsidRPr="00DC5F2E" w:rsidRDefault="004C49B0" w:rsidP="00DC5F2E">
            <w:pPr>
              <w:tabs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49B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  <w:r w:rsidR="00DC5F2E" w:rsidRPr="00DC5F2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F33C31" w:rsidRPr="003E510E" w14:paraId="12D347A0" w14:textId="77777777" w:rsidTr="00F33C31">
        <w:trPr>
          <w:cantSplit/>
          <w:trHeight w:val="347"/>
          <w:jc w:val="center"/>
        </w:trPr>
        <w:tc>
          <w:tcPr>
            <w:tcW w:w="934" w:type="pct"/>
            <w:vAlign w:val="center"/>
          </w:tcPr>
          <w:p w14:paraId="6251DEA6" w14:textId="77777777" w:rsidR="00DC5F2E" w:rsidRPr="00DC5F2E" w:rsidRDefault="00DC5F2E" w:rsidP="00DC5F2E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สินค้าคงเหลือ </w:t>
            </w:r>
          </w:p>
        </w:tc>
        <w:tc>
          <w:tcPr>
            <w:tcW w:w="445" w:type="pct"/>
          </w:tcPr>
          <w:p w14:paraId="79D77605" w14:textId="0FF9895B" w:rsidR="00DC5F2E" w:rsidRPr="00DC5F2E" w:rsidRDefault="004C49B0" w:rsidP="00DC5F2E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C5F2E" w:rsidRPr="00DC5F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393</w:t>
            </w:r>
          </w:p>
        </w:tc>
        <w:tc>
          <w:tcPr>
            <w:tcW w:w="57" w:type="pct"/>
            <w:gridSpan w:val="2"/>
          </w:tcPr>
          <w:p w14:paraId="59D79759" w14:textId="77777777" w:rsidR="00DC5F2E" w:rsidRPr="00DC5F2E" w:rsidRDefault="00DC5F2E" w:rsidP="00DC5F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1" w:type="pct"/>
          </w:tcPr>
          <w:p w14:paraId="3ED62326" w14:textId="41224361" w:rsidR="00DC5F2E" w:rsidRPr="00DC5F2E" w:rsidRDefault="004C49B0" w:rsidP="00A572EB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57" w:type="pct"/>
            <w:vAlign w:val="bottom"/>
          </w:tcPr>
          <w:p w14:paraId="380F3F46" w14:textId="77777777" w:rsidR="00DC5F2E" w:rsidRPr="00DC5F2E" w:rsidRDefault="00DC5F2E" w:rsidP="00DC5F2E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0" w:type="pct"/>
          </w:tcPr>
          <w:p w14:paraId="7E14E5F2" w14:textId="5B4F07BF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3D1F8A25" w14:textId="05613AAE" w:rsidR="00DC5F2E" w:rsidRPr="00DC5F2E" w:rsidRDefault="00DC5F2E" w:rsidP="00DC5F2E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3" w:type="pct"/>
          </w:tcPr>
          <w:p w14:paraId="3BFB2B6F" w14:textId="043626EF" w:rsidR="00DC5F2E" w:rsidRPr="00DC5F2E" w:rsidRDefault="004C49B0" w:rsidP="00DC5F2E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C5F2E" w:rsidRPr="00DC5F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464</w:t>
            </w:r>
          </w:p>
        </w:tc>
        <w:tc>
          <w:tcPr>
            <w:tcW w:w="36" w:type="pct"/>
          </w:tcPr>
          <w:p w14:paraId="2DBE1459" w14:textId="77777777" w:rsidR="00DC5F2E" w:rsidRPr="00DC5F2E" w:rsidRDefault="00DC5F2E" w:rsidP="00DC5F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3" w:type="pct"/>
          </w:tcPr>
          <w:p w14:paraId="701F57B2" w14:textId="77777777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" w:type="pct"/>
          </w:tcPr>
          <w:p w14:paraId="7D743ECC" w14:textId="77777777" w:rsidR="00DC5F2E" w:rsidRPr="00DC5F2E" w:rsidRDefault="00DC5F2E" w:rsidP="00DC5F2E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90" w:type="pct"/>
          </w:tcPr>
          <w:p w14:paraId="6F9A111E" w14:textId="6E32840B" w:rsidR="00DC5F2E" w:rsidRPr="00DC5F2E" w:rsidRDefault="00BE7E77" w:rsidP="00DC5F2E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C5F2E" w:rsidRPr="00DC5F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59" w:type="pct"/>
          </w:tcPr>
          <w:p w14:paraId="048F933A" w14:textId="77777777" w:rsidR="00DC5F2E" w:rsidRPr="00DC5F2E" w:rsidRDefault="00DC5F2E" w:rsidP="00DC5F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2" w:type="pct"/>
          </w:tcPr>
          <w:p w14:paraId="130FDE22" w14:textId="77777777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</w:tcPr>
          <w:p w14:paraId="62C96B75" w14:textId="77777777" w:rsidR="00DC5F2E" w:rsidRPr="00DC5F2E" w:rsidRDefault="00DC5F2E" w:rsidP="00DC5F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</w:tcPr>
          <w:p w14:paraId="642C4EAE" w14:textId="6BCDAFC8" w:rsidR="00DC5F2E" w:rsidRPr="00DC5F2E" w:rsidRDefault="004C49B0" w:rsidP="00DC5F2E">
            <w:pPr>
              <w:tabs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DC5F2E" w:rsidRPr="00DC5F2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</w:tr>
      <w:tr w:rsidR="00F33C31" w:rsidRPr="003E510E" w14:paraId="6BED04FA" w14:textId="77777777" w:rsidTr="00F33C31">
        <w:trPr>
          <w:cantSplit/>
          <w:trHeight w:val="358"/>
          <w:jc w:val="center"/>
        </w:trPr>
        <w:tc>
          <w:tcPr>
            <w:tcW w:w="934" w:type="pct"/>
            <w:vAlign w:val="center"/>
          </w:tcPr>
          <w:p w14:paraId="4E6F7381" w14:textId="77777777" w:rsidR="00DC5F2E" w:rsidRPr="00DC5F2E" w:rsidRDefault="00DC5F2E" w:rsidP="00DC5F2E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5F2E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ยานพาหนะรอการขาย</w:t>
            </w:r>
          </w:p>
        </w:tc>
        <w:tc>
          <w:tcPr>
            <w:tcW w:w="445" w:type="pct"/>
          </w:tcPr>
          <w:p w14:paraId="24AF066A" w14:textId="59E4DC8E" w:rsidR="00DC5F2E" w:rsidRPr="00DC5F2E" w:rsidRDefault="00BE7E77" w:rsidP="00DC5F2E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57" w:type="pct"/>
            <w:gridSpan w:val="2"/>
          </w:tcPr>
          <w:p w14:paraId="6995CF38" w14:textId="77777777" w:rsidR="00DC5F2E" w:rsidRPr="00DC5F2E" w:rsidRDefault="00DC5F2E" w:rsidP="00DC5F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1" w:type="pct"/>
          </w:tcPr>
          <w:p w14:paraId="333B98D2" w14:textId="1144F72A" w:rsidR="00DC5F2E" w:rsidRPr="00DC5F2E" w:rsidRDefault="004C49B0" w:rsidP="00A572EB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57" w:type="pct"/>
            <w:vAlign w:val="bottom"/>
          </w:tcPr>
          <w:p w14:paraId="10628556" w14:textId="77777777" w:rsidR="00DC5F2E" w:rsidRPr="00DC5F2E" w:rsidRDefault="00DC5F2E" w:rsidP="00DC5F2E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0" w:type="pct"/>
          </w:tcPr>
          <w:p w14:paraId="122BD5C9" w14:textId="01E9031B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6721F592" w14:textId="02C672B9" w:rsidR="00DC5F2E" w:rsidRPr="00DC5F2E" w:rsidRDefault="00DC5F2E" w:rsidP="00DC5F2E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3" w:type="pct"/>
          </w:tcPr>
          <w:p w14:paraId="2EA1EDF0" w14:textId="3F726794" w:rsidR="00DC5F2E" w:rsidRPr="00DC5F2E" w:rsidRDefault="004C49B0" w:rsidP="00DC5F2E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36" w:type="pct"/>
          </w:tcPr>
          <w:p w14:paraId="1531E4C9" w14:textId="77777777" w:rsidR="00DC5F2E" w:rsidRPr="00DC5F2E" w:rsidRDefault="00DC5F2E" w:rsidP="00DC5F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3" w:type="pct"/>
          </w:tcPr>
          <w:p w14:paraId="3622A945" w14:textId="77777777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" w:type="pct"/>
          </w:tcPr>
          <w:p w14:paraId="6AC48305" w14:textId="77777777" w:rsidR="00DC5F2E" w:rsidRPr="00DC5F2E" w:rsidRDefault="00DC5F2E" w:rsidP="00DC5F2E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90" w:type="pct"/>
          </w:tcPr>
          <w:p w14:paraId="0FE3578C" w14:textId="07DD6B5E" w:rsidR="00DC5F2E" w:rsidRPr="00DC5F2E" w:rsidRDefault="004C49B0" w:rsidP="00DC5F2E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59" w:type="pct"/>
          </w:tcPr>
          <w:p w14:paraId="1FA24B96" w14:textId="77777777" w:rsidR="00DC5F2E" w:rsidRPr="00DC5F2E" w:rsidRDefault="00DC5F2E" w:rsidP="00DC5F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2" w:type="pct"/>
          </w:tcPr>
          <w:p w14:paraId="303A7609" w14:textId="77777777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</w:tcPr>
          <w:p w14:paraId="4DCF081E" w14:textId="77777777" w:rsidR="00DC5F2E" w:rsidRPr="00DC5F2E" w:rsidRDefault="00DC5F2E" w:rsidP="00DC5F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</w:tcPr>
          <w:p w14:paraId="1A77405E" w14:textId="506C7675" w:rsidR="00DC5F2E" w:rsidRPr="00DC5F2E" w:rsidRDefault="004C49B0" w:rsidP="00DC5F2E">
            <w:pPr>
              <w:tabs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633</w:t>
            </w:r>
          </w:p>
        </w:tc>
      </w:tr>
      <w:tr w:rsidR="00F33C31" w:rsidRPr="003E510E" w14:paraId="55DCA59E" w14:textId="77777777" w:rsidTr="00F33C31">
        <w:trPr>
          <w:cantSplit/>
          <w:trHeight w:val="358"/>
          <w:jc w:val="center"/>
        </w:trPr>
        <w:tc>
          <w:tcPr>
            <w:tcW w:w="934" w:type="pct"/>
            <w:vAlign w:val="center"/>
          </w:tcPr>
          <w:p w14:paraId="7EE4D8D0" w14:textId="77777777" w:rsidR="00DC5F2E" w:rsidRPr="00DC5F2E" w:rsidRDefault="00DC5F2E" w:rsidP="00DC5F2E">
            <w:pPr>
              <w:spacing w:line="240" w:lineRule="auto"/>
              <w:ind w:left="167" w:hanging="16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DC5F2E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เงินลงทุนระยะยาวอื่น</w:t>
            </w:r>
          </w:p>
        </w:tc>
        <w:tc>
          <w:tcPr>
            <w:tcW w:w="445" w:type="pct"/>
          </w:tcPr>
          <w:p w14:paraId="2C5E9647" w14:textId="77777777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gridSpan w:val="2"/>
          </w:tcPr>
          <w:p w14:paraId="43B7FF3B" w14:textId="77777777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1" w:type="pct"/>
          </w:tcPr>
          <w:p w14:paraId="04C74152" w14:textId="77777777" w:rsidR="00DC5F2E" w:rsidRPr="00DC5F2E" w:rsidRDefault="00DC5F2E" w:rsidP="00A572EB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vAlign w:val="bottom"/>
          </w:tcPr>
          <w:p w14:paraId="6B2193D2" w14:textId="77777777" w:rsidR="00DC5F2E" w:rsidRPr="00DC5F2E" w:rsidRDefault="00DC5F2E" w:rsidP="00DC5F2E">
            <w:pPr>
              <w:tabs>
                <w:tab w:val="decimal" w:pos="833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0" w:type="pct"/>
          </w:tcPr>
          <w:p w14:paraId="64036F97" w14:textId="6D5D04B1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764B68E3" w14:textId="36B54ACD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pct"/>
          </w:tcPr>
          <w:p w14:paraId="0230BF80" w14:textId="1CD6C4DF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" w:type="pct"/>
          </w:tcPr>
          <w:p w14:paraId="232F4DAB" w14:textId="77777777" w:rsidR="00DC5F2E" w:rsidRPr="00DC5F2E" w:rsidRDefault="00DC5F2E" w:rsidP="00DC5F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3" w:type="pct"/>
          </w:tcPr>
          <w:p w14:paraId="68C36D7E" w14:textId="77777777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" w:type="pct"/>
          </w:tcPr>
          <w:p w14:paraId="2C4C597C" w14:textId="77777777" w:rsidR="00DC5F2E" w:rsidRPr="00DC5F2E" w:rsidRDefault="00DC5F2E" w:rsidP="00DC5F2E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90" w:type="pct"/>
          </w:tcPr>
          <w:p w14:paraId="0811B44E" w14:textId="4866C5C2" w:rsidR="00DC5F2E" w:rsidRPr="00DC5F2E" w:rsidRDefault="00BE7E77" w:rsidP="00DC5F2E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59" w:type="pct"/>
          </w:tcPr>
          <w:p w14:paraId="2A3EC80A" w14:textId="77777777" w:rsidR="00DC5F2E" w:rsidRPr="00DC5F2E" w:rsidRDefault="00DC5F2E" w:rsidP="00DC5F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2" w:type="pct"/>
          </w:tcPr>
          <w:p w14:paraId="458CE7D9" w14:textId="012D03B3" w:rsidR="00DC5F2E" w:rsidRPr="00DC5F2E" w:rsidRDefault="003F1D6A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</w:tcPr>
          <w:p w14:paraId="49A73CDC" w14:textId="77777777" w:rsidR="00DC5F2E" w:rsidRPr="00DC5F2E" w:rsidRDefault="00DC5F2E" w:rsidP="00DC5F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</w:tcPr>
          <w:p w14:paraId="2FD69346" w14:textId="660757E3" w:rsidR="00DC5F2E" w:rsidRPr="00DC5F2E" w:rsidRDefault="00BE7E77" w:rsidP="00DC5F2E">
            <w:pPr>
              <w:tabs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</w:p>
        </w:tc>
      </w:tr>
      <w:tr w:rsidR="00F33C31" w:rsidRPr="003E510E" w14:paraId="1B94652B" w14:textId="77777777" w:rsidTr="00F33C31">
        <w:trPr>
          <w:cantSplit/>
          <w:trHeight w:val="358"/>
          <w:jc w:val="center"/>
        </w:trPr>
        <w:tc>
          <w:tcPr>
            <w:tcW w:w="934" w:type="pct"/>
            <w:vAlign w:val="center"/>
          </w:tcPr>
          <w:p w14:paraId="0CCA794A" w14:textId="77777777" w:rsidR="00DC5F2E" w:rsidRPr="00DC5F2E" w:rsidRDefault="00DC5F2E" w:rsidP="00DC5F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DC5F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45" w:type="pct"/>
          </w:tcPr>
          <w:p w14:paraId="4E9BCC05" w14:textId="7B0B0080" w:rsidR="00DC5F2E" w:rsidRPr="00DC5F2E" w:rsidRDefault="00BE7E77" w:rsidP="00DC5F2E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57" w:type="pct"/>
            <w:gridSpan w:val="2"/>
          </w:tcPr>
          <w:p w14:paraId="49EEC83D" w14:textId="77777777" w:rsidR="00DC5F2E" w:rsidRPr="00DC5F2E" w:rsidRDefault="00DC5F2E" w:rsidP="00DC5F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1" w:type="pct"/>
          </w:tcPr>
          <w:p w14:paraId="68849FA1" w14:textId="65CD67F8" w:rsidR="00DC5F2E" w:rsidRPr="00DC5F2E" w:rsidRDefault="00DC5F2E" w:rsidP="00A572EB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DC5F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57" w:type="pct"/>
            <w:vAlign w:val="bottom"/>
          </w:tcPr>
          <w:p w14:paraId="42ECCAAA" w14:textId="77777777" w:rsidR="00DC5F2E" w:rsidRPr="00DC5F2E" w:rsidRDefault="00DC5F2E" w:rsidP="00DC5F2E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0" w:type="pct"/>
          </w:tcPr>
          <w:p w14:paraId="1DC5E094" w14:textId="6328D8AE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1B5F4767" w14:textId="72DCDAE1" w:rsidR="00DC5F2E" w:rsidRPr="00DC5F2E" w:rsidRDefault="00DC5F2E" w:rsidP="00DC5F2E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3" w:type="pct"/>
          </w:tcPr>
          <w:p w14:paraId="1127BA2C" w14:textId="7497E06E" w:rsidR="00DC5F2E" w:rsidRPr="00DC5F2E" w:rsidRDefault="00BE7E77" w:rsidP="00DC5F2E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36" w:type="pct"/>
          </w:tcPr>
          <w:p w14:paraId="3C1DD85E" w14:textId="77777777" w:rsidR="00DC5F2E" w:rsidRPr="00DC5F2E" w:rsidRDefault="00DC5F2E" w:rsidP="00DC5F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3" w:type="pct"/>
          </w:tcPr>
          <w:p w14:paraId="60025255" w14:textId="77777777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" w:type="pct"/>
          </w:tcPr>
          <w:p w14:paraId="541D6BF5" w14:textId="77777777" w:rsidR="00DC5F2E" w:rsidRPr="00DC5F2E" w:rsidRDefault="00DC5F2E" w:rsidP="00DC5F2E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90" w:type="pct"/>
          </w:tcPr>
          <w:p w14:paraId="07C3711F" w14:textId="63A9974E" w:rsidR="00DC5F2E" w:rsidRPr="00DC5F2E" w:rsidRDefault="00DC5F2E" w:rsidP="00DC5F2E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5F2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4C49B0" w:rsidRPr="004C49B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  <w:r w:rsidRPr="00DC5F2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59" w:type="pct"/>
          </w:tcPr>
          <w:p w14:paraId="6FD760F1" w14:textId="77777777" w:rsidR="00DC5F2E" w:rsidRPr="00DC5F2E" w:rsidRDefault="00DC5F2E" w:rsidP="00DC5F2E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2" w:type="pct"/>
          </w:tcPr>
          <w:p w14:paraId="34AEDD9C" w14:textId="77777777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</w:tcPr>
          <w:p w14:paraId="33787E6B" w14:textId="77777777" w:rsidR="00DC5F2E" w:rsidRPr="00DC5F2E" w:rsidRDefault="00DC5F2E" w:rsidP="00DC5F2E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</w:tcPr>
          <w:p w14:paraId="3096930F" w14:textId="7038CBB9" w:rsidR="00DC5F2E" w:rsidRPr="00DC5F2E" w:rsidRDefault="00BE7E77" w:rsidP="00DC5F2E">
            <w:pPr>
              <w:tabs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</w:tr>
      <w:tr w:rsidR="00F33C31" w:rsidRPr="003E510E" w14:paraId="13A2E435" w14:textId="77777777" w:rsidTr="00F33C31">
        <w:trPr>
          <w:cantSplit/>
          <w:trHeight w:val="358"/>
          <w:jc w:val="center"/>
        </w:trPr>
        <w:tc>
          <w:tcPr>
            <w:tcW w:w="934" w:type="pct"/>
            <w:vAlign w:val="center"/>
          </w:tcPr>
          <w:p w14:paraId="5FE6E9C2" w14:textId="77777777" w:rsidR="00DC5F2E" w:rsidRPr="00DC5F2E" w:rsidRDefault="00DC5F2E" w:rsidP="00DC5F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5F2E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445" w:type="pct"/>
            <w:vAlign w:val="bottom"/>
          </w:tcPr>
          <w:p w14:paraId="38A29896" w14:textId="21C73DE2" w:rsidR="00DC5F2E" w:rsidRPr="00DC5F2E" w:rsidRDefault="00BE7E77" w:rsidP="00DC5F2E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="00DC5F2E" w:rsidRPr="00DC5F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57" w:type="pct"/>
            <w:gridSpan w:val="2"/>
            <w:vAlign w:val="bottom"/>
          </w:tcPr>
          <w:p w14:paraId="50C4758D" w14:textId="77777777" w:rsidR="00DC5F2E" w:rsidRPr="00DC5F2E" w:rsidRDefault="00DC5F2E" w:rsidP="00DC5F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1" w:type="pct"/>
            <w:vAlign w:val="bottom"/>
          </w:tcPr>
          <w:p w14:paraId="1BDE91DE" w14:textId="56817A87" w:rsidR="00DC5F2E" w:rsidRPr="00DC5F2E" w:rsidRDefault="00BE7E77" w:rsidP="00A572EB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DC5F2E" w:rsidRPr="00DC5F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485</w:t>
            </w:r>
          </w:p>
        </w:tc>
        <w:tc>
          <w:tcPr>
            <w:tcW w:w="57" w:type="pct"/>
            <w:vAlign w:val="bottom"/>
          </w:tcPr>
          <w:p w14:paraId="448EBDDA" w14:textId="77777777" w:rsidR="00DC5F2E" w:rsidRPr="00DC5F2E" w:rsidRDefault="00DC5F2E" w:rsidP="00DC5F2E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0" w:type="pct"/>
          </w:tcPr>
          <w:p w14:paraId="701A6349" w14:textId="57755DB6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7D9A1685" w14:textId="2B83888D" w:rsidR="00DC5F2E" w:rsidRPr="00DC5F2E" w:rsidRDefault="00DC5F2E" w:rsidP="00DC5F2E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3" w:type="pct"/>
            <w:vAlign w:val="bottom"/>
          </w:tcPr>
          <w:p w14:paraId="3316239F" w14:textId="69BD2890" w:rsidR="00DC5F2E" w:rsidRPr="00DC5F2E" w:rsidRDefault="00BE7E77" w:rsidP="00DC5F2E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="00DC5F2E" w:rsidRPr="00DC5F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967</w:t>
            </w:r>
          </w:p>
        </w:tc>
        <w:tc>
          <w:tcPr>
            <w:tcW w:w="36" w:type="pct"/>
            <w:vAlign w:val="bottom"/>
          </w:tcPr>
          <w:p w14:paraId="736152EA" w14:textId="77777777" w:rsidR="00DC5F2E" w:rsidRPr="00DC5F2E" w:rsidRDefault="00DC5F2E" w:rsidP="00DC5F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3" w:type="pct"/>
          </w:tcPr>
          <w:p w14:paraId="77B6D823" w14:textId="77777777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" w:type="pct"/>
          </w:tcPr>
          <w:p w14:paraId="3C8E9DBE" w14:textId="77777777" w:rsidR="00DC5F2E" w:rsidRPr="00DC5F2E" w:rsidRDefault="00DC5F2E" w:rsidP="00DC5F2E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90" w:type="pct"/>
            <w:vAlign w:val="bottom"/>
          </w:tcPr>
          <w:p w14:paraId="46465292" w14:textId="64F43E46" w:rsidR="00DC5F2E" w:rsidRPr="00DC5F2E" w:rsidRDefault="004C49B0" w:rsidP="00DC5F2E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DC5F2E" w:rsidRPr="00DC5F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7C31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59" w:type="pct"/>
          </w:tcPr>
          <w:p w14:paraId="12DA8EFF" w14:textId="77777777" w:rsidR="00DC5F2E" w:rsidRPr="00DC5F2E" w:rsidRDefault="00DC5F2E" w:rsidP="00DC5F2E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2" w:type="pct"/>
          </w:tcPr>
          <w:p w14:paraId="65AC8BF3" w14:textId="77777777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vAlign w:val="bottom"/>
          </w:tcPr>
          <w:p w14:paraId="2781D5C6" w14:textId="77777777" w:rsidR="00DC5F2E" w:rsidRPr="00DC5F2E" w:rsidRDefault="00DC5F2E" w:rsidP="00DC5F2E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  <w:vAlign w:val="bottom"/>
          </w:tcPr>
          <w:p w14:paraId="3AF2E75E" w14:textId="44ECA5D6" w:rsidR="00DC5F2E" w:rsidRPr="00DC5F2E" w:rsidRDefault="00BE7E77" w:rsidP="00DC5F2E">
            <w:pPr>
              <w:tabs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DC5F2E" w:rsidRPr="00DC5F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</w:tr>
      <w:tr w:rsidR="00F33C31" w:rsidRPr="003E510E" w14:paraId="07BFBB2B" w14:textId="77777777" w:rsidTr="00F33C31">
        <w:trPr>
          <w:cantSplit/>
          <w:trHeight w:val="74"/>
          <w:jc w:val="center"/>
        </w:trPr>
        <w:tc>
          <w:tcPr>
            <w:tcW w:w="934" w:type="pct"/>
            <w:vAlign w:val="center"/>
          </w:tcPr>
          <w:p w14:paraId="6B197DAC" w14:textId="58631E46" w:rsidR="00DC5F2E" w:rsidRPr="00DC5F2E" w:rsidRDefault="00DC5F2E" w:rsidP="00DC5F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ประมาณการหนี้สินสำหรับ</w:t>
            </w:r>
            <w:r w:rsidR="006445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3F1D6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DC5F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ผลประโยชน์พนักงาน</w:t>
            </w:r>
          </w:p>
        </w:tc>
        <w:tc>
          <w:tcPr>
            <w:tcW w:w="445" w:type="pct"/>
            <w:vAlign w:val="bottom"/>
          </w:tcPr>
          <w:p w14:paraId="4BF72712" w14:textId="4D1D9B10" w:rsidR="00DC5F2E" w:rsidRPr="00DC5F2E" w:rsidRDefault="00BE7E77" w:rsidP="00DC5F2E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C5F2E" w:rsidRPr="00DC5F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57" w:type="pct"/>
            <w:gridSpan w:val="2"/>
            <w:vAlign w:val="bottom"/>
          </w:tcPr>
          <w:p w14:paraId="63A2B37B" w14:textId="77777777" w:rsidR="00DC5F2E" w:rsidRPr="00DC5F2E" w:rsidRDefault="00DC5F2E" w:rsidP="00DC5F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1" w:type="pct"/>
            <w:vAlign w:val="bottom"/>
          </w:tcPr>
          <w:p w14:paraId="73CC5CA2" w14:textId="433608E3" w:rsidR="00DC5F2E" w:rsidRPr="00DC5F2E" w:rsidRDefault="00BE7E77" w:rsidP="00A572EB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C5F2E" w:rsidRPr="00DC5F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655</w:t>
            </w:r>
          </w:p>
        </w:tc>
        <w:tc>
          <w:tcPr>
            <w:tcW w:w="57" w:type="pct"/>
            <w:vAlign w:val="bottom"/>
          </w:tcPr>
          <w:p w14:paraId="020AA2B9" w14:textId="77777777" w:rsidR="00DC5F2E" w:rsidRPr="00DC5F2E" w:rsidRDefault="00DC5F2E" w:rsidP="00DC5F2E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5972622F" w14:textId="4149DC3C" w:rsidR="00DC5F2E" w:rsidRPr="00DC5F2E" w:rsidRDefault="00BE7E77" w:rsidP="00DC5F2E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C5F2E" w:rsidRPr="00DC5F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636</w:t>
            </w:r>
          </w:p>
        </w:tc>
        <w:tc>
          <w:tcPr>
            <w:tcW w:w="43" w:type="pct"/>
          </w:tcPr>
          <w:p w14:paraId="24A4507B" w14:textId="3F5FCE19" w:rsidR="00DC5F2E" w:rsidRPr="00DC5F2E" w:rsidRDefault="00DC5F2E" w:rsidP="00DC5F2E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3" w:type="pct"/>
            <w:vAlign w:val="bottom"/>
          </w:tcPr>
          <w:p w14:paraId="6D114E06" w14:textId="3D99BEFF" w:rsidR="00DC5F2E" w:rsidRPr="00DC5F2E" w:rsidRDefault="004C49B0" w:rsidP="00DC5F2E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DC5F2E" w:rsidRPr="00DC5F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36" w:type="pct"/>
            <w:vAlign w:val="bottom"/>
          </w:tcPr>
          <w:p w14:paraId="4BEB2C93" w14:textId="77777777" w:rsidR="00DC5F2E" w:rsidRPr="00DC5F2E" w:rsidRDefault="00DC5F2E" w:rsidP="00DC5F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3" w:type="pct"/>
          </w:tcPr>
          <w:p w14:paraId="1819DFA4" w14:textId="77777777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A5610F" w14:textId="77777777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" w:type="pct"/>
          </w:tcPr>
          <w:p w14:paraId="6A89450D" w14:textId="77777777" w:rsidR="00DC5F2E" w:rsidRPr="00DC5F2E" w:rsidRDefault="00DC5F2E" w:rsidP="00DC5F2E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90" w:type="pct"/>
            <w:vAlign w:val="bottom"/>
          </w:tcPr>
          <w:p w14:paraId="2F2B044D" w14:textId="0327435F" w:rsidR="00DC5F2E" w:rsidRPr="00DC5F2E" w:rsidRDefault="00BE7E77" w:rsidP="00DC5F2E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DC5F2E" w:rsidRPr="00DC5F2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7C31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59" w:type="pct"/>
          </w:tcPr>
          <w:p w14:paraId="2050CC20" w14:textId="77777777" w:rsidR="00DC5F2E" w:rsidRPr="00DC5F2E" w:rsidRDefault="00DC5F2E" w:rsidP="00DC5F2E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2" w:type="pct"/>
          </w:tcPr>
          <w:p w14:paraId="56B3AC68" w14:textId="77777777" w:rsidR="00DC5F2E" w:rsidRPr="00DC5F2E" w:rsidRDefault="00DC5F2E" w:rsidP="00DC5F2E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EA083E" w14:textId="77777777" w:rsidR="00DC5F2E" w:rsidRPr="00DC5F2E" w:rsidRDefault="00DC5F2E" w:rsidP="00DC5F2E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vAlign w:val="bottom"/>
          </w:tcPr>
          <w:p w14:paraId="3E4B1308" w14:textId="77777777" w:rsidR="00DC5F2E" w:rsidRPr="00DC5F2E" w:rsidRDefault="00DC5F2E" w:rsidP="00DC5F2E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  <w:vAlign w:val="bottom"/>
          </w:tcPr>
          <w:p w14:paraId="6125F1F2" w14:textId="1E1D5940" w:rsidR="00DC5F2E" w:rsidRPr="00DC5F2E" w:rsidRDefault="004C49B0" w:rsidP="00DC5F2E">
            <w:pPr>
              <w:tabs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49B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C5F2E" w:rsidRPr="00DC5F2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693936" w:rsidRPr="003E510E" w14:paraId="6323C4C4" w14:textId="77777777">
        <w:trPr>
          <w:cantSplit/>
          <w:trHeight w:val="74"/>
          <w:jc w:val="center"/>
        </w:trPr>
        <w:tc>
          <w:tcPr>
            <w:tcW w:w="934" w:type="pct"/>
            <w:vAlign w:val="center"/>
          </w:tcPr>
          <w:p w14:paraId="340AC4CE" w14:textId="523BE069" w:rsidR="00693936" w:rsidRPr="00DC5F2E" w:rsidRDefault="00693936" w:rsidP="006939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5F2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ประมาณการหนี้สินอื่น</w:t>
            </w:r>
          </w:p>
        </w:tc>
        <w:tc>
          <w:tcPr>
            <w:tcW w:w="445" w:type="pct"/>
          </w:tcPr>
          <w:p w14:paraId="1C2CDF6A" w14:textId="5E1D0C3C" w:rsidR="00693936" w:rsidRPr="00ED73A2" w:rsidRDefault="00693936" w:rsidP="00ED73A2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gridSpan w:val="2"/>
          </w:tcPr>
          <w:p w14:paraId="0083B16A" w14:textId="77777777" w:rsidR="00693936" w:rsidRPr="00DC5F2E" w:rsidRDefault="00693936" w:rsidP="00ED73A2">
            <w:pPr>
              <w:tabs>
                <w:tab w:val="decimal" w:pos="83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1" w:type="pct"/>
          </w:tcPr>
          <w:p w14:paraId="5739E30F" w14:textId="1B6B4FD0" w:rsidR="00693936" w:rsidRPr="00ED73A2" w:rsidRDefault="00693936" w:rsidP="00A572EB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vAlign w:val="bottom"/>
          </w:tcPr>
          <w:p w14:paraId="62C88F17" w14:textId="77777777" w:rsidR="00693936" w:rsidRPr="00DC5F2E" w:rsidRDefault="00693936" w:rsidP="00ED73A2">
            <w:pPr>
              <w:tabs>
                <w:tab w:val="decimal" w:pos="833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0" w:type="pct"/>
          </w:tcPr>
          <w:p w14:paraId="43264617" w14:textId="7EE19542" w:rsidR="00693936" w:rsidRPr="00ED73A2" w:rsidRDefault="00693936" w:rsidP="00ED73A2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2E5BA6F0" w14:textId="77777777" w:rsidR="00693936" w:rsidRPr="00ED73A2" w:rsidRDefault="00693936" w:rsidP="00ED73A2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pct"/>
          </w:tcPr>
          <w:p w14:paraId="0D202313" w14:textId="2F27F5BF" w:rsidR="00693936" w:rsidRPr="00ED73A2" w:rsidRDefault="00693936" w:rsidP="00ED73A2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" w:type="pct"/>
          </w:tcPr>
          <w:p w14:paraId="24EE5A3C" w14:textId="77777777" w:rsidR="00693936" w:rsidRPr="00DC5F2E" w:rsidRDefault="00693936" w:rsidP="006939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3" w:type="pct"/>
          </w:tcPr>
          <w:p w14:paraId="67086A77" w14:textId="2EF8214E" w:rsidR="00693936" w:rsidRPr="00DC5F2E" w:rsidRDefault="004C49B0" w:rsidP="00693936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93936" w:rsidRPr="00DC5F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59" w:type="pct"/>
          </w:tcPr>
          <w:p w14:paraId="48E939B0" w14:textId="77777777" w:rsidR="00693936" w:rsidRPr="00DC5F2E" w:rsidRDefault="00693936" w:rsidP="00693936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90" w:type="pct"/>
          </w:tcPr>
          <w:p w14:paraId="3656E257" w14:textId="7C7B4082" w:rsidR="00693936" w:rsidRPr="00450F64" w:rsidRDefault="00693936" w:rsidP="00693936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Pr="00DC5F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DC5F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59" w:type="pct"/>
          </w:tcPr>
          <w:p w14:paraId="3E35EF6F" w14:textId="77777777" w:rsidR="00693936" w:rsidRPr="00DC5F2E" w:rsidRDefault="00693936" w:rsidP="00693936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2" w:type="pct"/>
          </w:tcPr>
          <w:p w14:paraId="362F4845" w14:textId="39C9259F" w:rsidR="00693936" w:rsidRPr="00DC5F2E" w:rsidRDefault="00693936" w:rsidP="00A508F0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</w:tcPr>
          <w:p w14:paraId="4EF45BD4" w14:textId="77777777" w:rsidR="00693936" w:rsidRPr="00DC5F2E" w:rsidRDefault="00693936" w:rsidP="00693936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</w:tcPr>
          <w:p w14:paraId="0F73A8EA" w14:textId="69E589A1" w:rsidR="00693936" w:rsidRPr="00450F64" w:rsidRDefault="004C49B0" w:rsidP="00693936">
            <w:pPr>
              <w:tabs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693936" w:rsidRPr="00DC5F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693936" w:rsidRPr="003E510E" w14:paraId="34925760" w14:textId="77777777">
        <w:trPr>
          <w:cantSplit/>
          <w:trHeight w:val="74"/>
          <w:jc w:val="center"/>
        </w:trPr>
        <w:tc>
          <w:tcPr>
            <w:tcW w:w="934" w:type="pct"/>
            <w:vAlign w:val="center"/>
          </w:tcPr>
          <w:p w14:paraId="7475F086" w14:textId="60D4691A" w:rsidR="00693936" w:rsidRPr="00DC5F2E" w:rsidRDefault="00693936" w:rsidP="006939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5F2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ประมาณการหนี้สินค่ารื้อถอน</w:t>
            </w:r>
          </w:p>
        </w:tc>
        <w:tc>
          <w:tcPr>
            <w:tcW w:w="445" w:type="pct"/>
          </w:tcPr>
          <w:p w14:paraId="6B992868" w14:textId="4FD0F6DE" w:rsidR="00693936" w:rsidRPr="00ED73A2" w:rsidRDefault="00693936" w:rsidP="00ED73A2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gridSpan w:val="2"/>
          </w:tcPr>
          <w:p w14:paraId="6DB014FD" w14:textId="77777777" w:rsidR="00693936" w:rsidRPr="00DC5F2E" w:rsidRDefault="00693936" w:rsidP="00ED73A2">
            <w:pPr>
              <w:tabs>
                <w:tab w:val="decimal" w:pos="83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1" w:type="pct"/>
          </w:tcPr>
          <w:p w14:paraId="17222DD1" w14:textId="1E9B761F" w:rsidR="00693936" w:rsidRPr="00ED73A2" w:rsidRDefault="00693936" w:rsidP="00A572EB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vAlign w:val="bottom"/>
          </w:tcPr>
          <w:p w14:paraId="154460CD" w14:textId="77777777" w:rsidR="00693936" w:rsidRPr="00DC5F2E" w:rsidRDefault="00693936" w:rsidP="00ED73A2">
            <w:pPr>
              <w:tabs>
                <w:tab w:val="decimal" w:pos="833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0" w:type="pct"/>
          </w:tcPr>
          <w:p w14:paraId="7B4262F3" w14:textId="4D0F4413" w:rsidR="00693936" w:rsidRPr="00ED73A2" w:rsidRDefault="00693936" w:rsidP="00ED73A2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3CDAF33F" w14:textId="77777777" w:rsidR="00693936" w:rsidRPr="00ED73A2" w:rsidRDefault="00693936" w:rsidP="00ED73A2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pct"/>
          </w:tcPr>
          <w:p w14:paraId="36B2922D" w14:textId="5DB36B4F" w:rsidR="00693936" w:rsidRPr="00ED73A2" w:rsidRDefault="00693936" w:rsidP="00ED73A2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" w:type="pct"/>
          </w:tcPr>
          <w:p w14:paraId="7B9E9D76" w14:textId="77777777" w:rsidR="00693936" w:rsidRPr="00DC5F2E" w:rsidRDefault="00693936" w:rsidP="006939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3" w:type="pct"/>
          </w:tcPr>
          <w:p w14:paraId="0F0BC543" w14:textId="4728B0CE" w:rsidR="00693936" w:rsidRPr="00DC5F2E" w:rsidRDefault="00693936" w:rsidP="00693936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" w:type="pct"/>
          </w:tcPr>
          <w:p w14:paraId="519B4586" w14:textId="77777777" w:rsidR="00693936" w:rsidRPr="00DC5F2E" w:rsidRDefault="00693936" w:rsidP="00693936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90" w:type="pct"/>
          </w:tcPr>
          <w:p w14:paraId="4CC709A2" w14:textId="596C2EFC" w:rsidR="00693936" w:rsidRPr="00450F64" w:rsidRDefault="004C49B0" w:rsidP="00693936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335</w:t>
            </w:r>
          </w:p>
        </w:tc>
        <w:tc>
          <w:tcPr>
            <w:tcW w:w="59" w:type="pct"/>
          </w:tcPr>
          <w:p w14:paraId="0AC97188" w14:textId="77777777" w:rsidR="00693936" w:rsidRPr="00DC5F2E" w:rsidRDefault="00693936" w:rsidP="00693936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2" w:type="pct"/>
          </w:tcPr>
          <w:p w14:paraId="6D153489" w14:textId="32BBC9AE" w:rsidR="00693936" w:rsidRPr="00DC5F2E" w:rsidRDefault="00693936" w:rsidP="00A508F0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</w:tcPr>
          <w:p w14:paraId="618D6C92" w14:textId="77777777" w:rsidR="00693936" w:rsidRPr="00DC5F2E" w:rsidRDefault="00693936" w:rsidP="00693936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</w:tcPr>
          <w:p w14:paraId="098B002C" w14:textId="6598EFCC" w:rsidR="00693936" w:rsidRPr="00450F64" w:rsidRDefault="004C49B0" w:rsidP="00693936">
            <w:pPr>
              <w:tabs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335</w:t>
            </w:r>
          </w:p>
        </w:tc>
      </w:tr>
      <w:tr w:rsidR="00693936" w:rsidRPr="003E510E" w14:paraId="09690333" w14:textId="77777777" w:rsidTr="00F33C31">
        <w:trPr>
          <w:cantSplit/>
          <w:trHeight w:val="74"/>
          <w:jc w:val="center"/>
        </w:trPr>
        <w:tc>
          <w:tcPr>
            <w:tcW w:w="934" w:type="pct"/>
            <w:vAlign w:val="center"/>
          </w:tcPr>
          <w:p w14:paraId="617C0376" w14:textId="77777777" w:rsidR="00693936" w:rsidRPr="00DC5F2E" w:rsidRDefault="00693936" w:rsidP="006939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5F2E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ยอดขาดทุนยกไป</w:t>
            </w:r>
          </w:p>
        </w:tc>
        <w:tc>
          <w:tcPr>
            <w:tcW w:w="445" w:type="pct"/>
            <w:vAlign w:val="bottom"/>
          </w:tcPr>
          <w:p w14:paraId="6D9DB176" w14:textId="25922223" w:rsidR="00693936" w:rsidRPr="00DC5F2E" w:rsidRDefault="004C49B0" w:rsidP="00693936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="00693936" w:rsidRPr="00DC5F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</w:p>
        </w:tc>
        <w:tc>
          <w:tcPr>
            <w:tcW w:w="57" w:type="pct"/>
            <w:gridSpan w:val="2"/>
            <w:vAlign w:val="bottom"/>
          </w:tcPr>
          <w:p w14:paraId="55ADF5C6" w14:textId="77777777" w:rsidR="00693936" w:rsidRPr="00DC5F2E" w:rsidRDefault="00693936" w:rsidP="006939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1" w:type="pct"/>
            <w:vAlign w:val="bottom"/>
          </w:tcPr>
          <w:p w14:paraId="0DBA9B27" w14:textId="6B33ED03" w:rsidR="00693936" w:rsidRPr="00DC5F2E" w:rsidRDefault="00693936" w:rsidP="00A572EB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DC5F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668</w:t>
            </w:r>
            <w:r w:rsidRPr="00DC5F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57" w:type="pct"/>
            <w:vAlign w:val="bottom"/>
          </w:tcPr>
          <w:p w14:paraId="4ADEE210" w14:textId="77777777" w:rsidR="00693936" w:rsidRPr="00DC5F2E" w:rsidRDefault="00693936" w:rsidP="00693936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2FE38EC2" w14:textId="4C98FA7D" w:rsidR="00693936" w:rsidRPr="00DC5F2E" w:rsidRDefault="00693936" w:rsidP="00693936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5AF6A43E" w14:textId="142D7B65" w:rsidR="00693936" w:rsidRPr="00DC5F2E" w:rsidRDefault="00693936" w:rsidP="00693936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3" w:type="pct"/>
            <w:vAlign w:val="bottom"/>
          </w:tcPr>
          <w:p w14:paraId="639350CF" w14:textId="469A672D" w:rsidR="00693936" w:rsidRPr="00DC5F2E" w:rsidRDefault="004C49B0" w:rsidP="00693936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693936" w:rsidRPr="00DC5F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36" w:type="pct"/>
            <w:vAlign w:val="bottom"/>
          </w:tcPr>
          <w:p w14:paraId="258FFC9A" w14:textId="77777777" w:rsidR="00693936" w:rsidRPr="00DC5F2E" w:rsidRDefault="00693936" w:rsidP="006939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1FDA6CE6" w14:textId="77777777" w:rsidR="00693936" w:rsidRPr="00DC5F2E" w:rsidRDefault="00693936" w:rsidP="00693936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" w:type="pct"/>
          </w:tcPr>
          <w:p w14:paraId="19907BF0" w14:textId="77777777" w:rsidR="00693936" w:rsidRPr="00DC5F2E" w:rsidRDefault="00693936" w:rsidP="00693936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90" w:type="pct"/>
            <w:vAlign w:val="bottom"/>
          </w:tcPr>
          <w:p w14:paraId="56EF6B7F" w14:textId="7ABD1DFD" w:rsidR="00693936" w:rsidRPr="00DC5F2E" w:rsidRDefault="00693936" w:rsidP="00693936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5F2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Pr="00DC5F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  <w:r w:rsidRPr="00DC5F2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59" w:type="pct"/>
          </w:tcPr>
          <w:p w14:paraId="39FBC1A7" w14:textId="77777777" w:rsidR="00693936" w:rsidRPr="00DC5F2E" w:rsidRDefault="00693936" w:rsidP="00693936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2" w:type="pct"/>
          </w:tcPr>
          <w:p w14:paraId="0A40E755" w14:textId="77777777" w:rsidR="00693936" w:rsidRPr="00DC5F2E" w:rsidRDefault="00693936" w:rsidP="00A508F0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vAlign w:val="bottom"/>
          </w:tcPr>
          <w:p w14:paraId="76F75C2D" w14:textId="77777777" w:rsidR="00693936" w:rsidRPr="00DC5F2E" w:rsidRDefault="00693936" w:rsidP="00693936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  <w:vAlign w:val="bottom"/>
          </w:tcPr>
          <w:p w14:paraId="0A982250" w14:textId="2086A2CF" w:rsidR="00693936" w:rsidRPr="00DC5F2E" w:rsidRDefault="00BE7E77" w:rsidP="00693936">
            <w:pPr>
              <w:tabs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93936" w:rsidRPr="00DC5F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</w:tr>
      <w:tr w:rsidR="00693936" w:rsidRPr="003E510E" w14:paraId="7C682921" w14:textId="77777777" w:rsidTr="00F33C31">
        <w:trPr>
          <w:cantSplit/>
          <w:trHeight w:val="70"/>
          <w:jc w:val="center"/>
        </w:trPr>
        <w:tc>
          <w:tcPr>
            <w:tcW w:w="934" w:type="pct"/>
            <w:vAlign w:val="center"/>
          </w:tcPr>
          <w:p w14:paraId="1CAC6E7B" w14:textId="77777777" w:rsidR="00693936" w:rsidRPr="00DC5F2E" w:rsidRDefault="00693936" w:rsidP="0069393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5F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1E172BF1" w14:textId="434DFB6A" w:rsidR="00693936" w:rsidRPr="00DC5F2E" w:rsidRDefault="00BE7E77" w:rsidP="00693936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</w:t>
            </w:r>
            <w:r w:rsidR="00693936" w:rsidRPr="00DC5F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57" w:type="pct"/>
            <w:gridSpan w:val="2"/>
          </w:tcPr>
          <w:p w14:paraId="79FD8C6C" w14:textId="77777777" w:rsidR="00693936" w:rsidRPr="00DC5F2E" w:rsidRDefault="00693936" w:rsidP="0069393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14:paraId="0F00FD34" w14:textId="688860AA" w:rsidR="00693936" w:rsidRPr="00DC5F2E" w:rsidRDefault="004C49B0" w:rsidP="00A572EB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93936" w:rsidRPr="00DC5F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57" w:type="pct"/>
            <w:vAlign w:val="bottom"/>
          </w:tcPr>
          <w:p w14:paraId="33FE7202" w14:textId="77777777" w:rsidR="00693936" w:rsidRPr="00DC5F2E" w:rsidRDefault="00693936" w:rsidP="00693936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14:paraId="3E12CCA4" w14:textId="0E7FB647" w:rsidR="00693936" w:rsidRPr="00DC5F2E" w:rsidRDefault="00BE7E77" w:rsidP="00693936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693936" w:rsidRPr="00DC5F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636</w:t>
            </w:r>
          </w:p>
        </w:tc>
        <w:tc>
          <w:tcPr>
            <w:tcW w:w="43" w:type="pct"/>
          </w:tcPr>
          <w:p w14:paraId="1CE1DACF" w14:textId="47E883BD" w:rsidR="00693936" w:rsidRPr="00DC5F2E" w:rsidRDefault="00693936" w:rsidP="00693936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14:paraId="43688075" w14:textId="1FBE0BF1" w:rsidR="00693936" w:rsidRPr="00DC5F2E" w:rsidRDefault="00BE7E77" w:rsidP="00693936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693936" w:rsidRPr="00DC5F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</w:p>
        </w:tc>
        <w:tc>
          <w:tcPr>
            <w:tcW w:w="36" w:type="pct"/>
          </w:tcPr>
          <w:p w14:paraId="1B14D828" w14:textId="77777777" w:rsidR="00693936" w:rsidRPr="00DC5F2E" w:rsidRDefault="00693936" w:rsidP="0069393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14:paraId="09B52D3C" w14:textId="38DC2F2C" w:rsidR="00693936" w:rsidRPr="00DC5F2E" w:rsidRDefault="004C49B0" w:rsidP="00693936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693936" w:rsidRPr="00DC5F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59" w:type="pct"/>
          </w:tcPr>
          <w:p w14:paraId="0694FAD7" w14:textId="77777777" w:rsidR="00693936" w:rsidRPr="00DC5F2E" w:rsidRDefault="00693936" w:rsidP="00693936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1C67CBBF" w14:textId="36955FF2" w:rsidR="00693936" w:rsidRPr="00DC5F2E" w:rsidRDefault="00693936" w:rsidP="00693936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C5F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</w:t>
            </w:r>
            <w:r w:rsidRPr="00DC5F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</w:t>
            </w:r>
            <w:r w:rsidR="00347D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DC5F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59" w:type="pct"/>
          </w:tcPr>
          <w:p w14:paraId="5500165B" w14:textId="77777777" w:rsidR="00693936" w:rsidRPr="00DC5F2E" w:rsidRDefault="00693936" w:rsidP="00693936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</w:tcPr>
          <w:p w14:paraId="7F669532" w14:textId="77777777" w:rsidR="00693936" w:rsidRPr="00DC5F2E" w:rsidRDefault="00693936" w:rsidP="00693936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5F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7" w:type="pct"/>
          </w:tcPr>
          <w:p w14:paraId="1D768DD6" w14:textId="77777777" w:rsidR="00693936" w:rsidRPr="00DC5F2E" w:rsidRDefault="00693936" w:rsidP="00693936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</w:tcPr>
          <w:p w14:paraId="682C0928" w14:textId="7F65946C" w:rsidR="00693936" w:rsidRPr="00DC5F2E" w:rsidRDefault="004C49B0" w:rsidP="00693936">
            <w:pPr>
              <w:tabs>
                <w:tab w:val="decimal" w:pos="11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693936" w:rsidRPr="00DC5F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</w:t>
            </w:r>
          </w:p>
        </w:tc>
      </w:tr>
    </w:tbl>
    <w:p w14:paraId="3FA8BBE5" w14:textId="77777777" w:rsidR="00B7766D" w:rsidRPr="003E510E" w:rsidRDefault="00B7766D" w:rsidP="00EA107C">
      <w:pPr>
        <w:rPr>
          <w:rFonts w:asciiTheme="majorBidi" w:hAnsiTheme="majorBidi" w:cstheme="majorBidi"/>
          <w:highlight w:val="yellow"/>
          <w:lang w:bidi="th-TH"/>
        </w:rPr>
      </w:pPr>
    </w:p>
    <w:tbl>
      <w:tblPr>
        <w:tblpPr w:leftFromText="180" w:rightFromText="180" w:vertAnchor="text" w:tblpXSpec="center" w:tblpY="1"/>
        <w:tblOverlap w:val="never"/>
        <w:tblW w:w="145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4"/>
        <w:gridCol w:w="1293"/>
        <w:gridCol w:w="38"/>
        <w:gridCol w:w="128"/>
        <w:gridCol w:w="1166"/>
        <w:gridCol w:w="166"/>
        <w:gridCol w:w="1337"/>
        <w:gridCol w:w="125"/>
        <w:gridCol w:w="1404"/>
        <w:gridCol w:w="105"/>
        <w:gridCol w:w="1346"/>
        <w:gridCol w:w="172"/>
        <w:gridCol w:w="1424"/>
        <w:gridCol w:w="172"/>
        <w:gridCol w:w="1343"/>
        <w:gridCol w:w="166"/>
        <w:gridCol w:w="1436"/>
      </w:tblGrid>
      <w:tr w:rsidR="00FD47E6" w:rsidRPr="003E510E" w14:paraId="7A08FE0E" w14:textId="77777777" w:rsidTr="00FD47E6">
        <w:trPr>
          <w:cantSplit/>
          <w:trHeight w:val="196"/>
          <w:tblHeader/>
          <w:jc w:val="center"/>
        </w:trPr>
        <w:tc>
          <w:tcPr>
            <w:tcW w:w="934" w:type="pct"/>
          </w:tcPr>
          <w:p w14:paraId="50D91F63" w14:textId="77777777" w:rsidR="00FD47E6" w:rsidRPr="00065884" w:rsidRDefault="00FD47E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458" w:type="pct"/>
            <w:gridSpan w:val="2"/>
          </w:tcPr>
          <w:p w14:paraId="64B657B8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ind w:righ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09" w:type="pct"/>
            <w:gridSpan w:val="14"/>
          </w:tcPr>
          <w:p w14:paraId="3496034A" w14:textId="7A5604D2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ind w:righ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47E6" w:rsidRPr="003E510E" w14:paraId="77DCD33D" w14:textId="77777777" w:rsidTr="00F33C31">
        <w:trPr>
          <w:cantSplit/>
          <w:trHeight w:val="196"/>
          <w:tblHeader/>
          <w:jc w:val="center"/>
        </w:trPr>
        <w:tc>
          <w:tcPr>
            <w:tcW w:w="934" w:type="pct"/>
          </w:tcPr>
          <w:p w14:paraId="46074690" w14:textId="77777777" w:rsidR="00FD47E6" w:rsidRPr="00065884" w:rsidRDefault="00FD47E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45" w:type="pct"/>
          </w:tcPr>
          <w:p w14:paraId="202AD64F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" w:type="pct"/>
            <w:gridSpan w:val="2"/>
          </w:tcPr>
          <w:p w14:paraId="266C5FEE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18" w:type="pct"/>
            <w:gridSpan w:val="3"/>
            <w:tcBorders>
              <w:bottom w:val="single" w:sz="4" w:space="0" w:color="auto"/>
            </w:tcBorders>
            <w:vAlign w:val="bottom"/>
          </w:tcPr>
          <w:p w14:paraId="7B261EB4" w14:textId="548BF13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06588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58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06588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0658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43" w:type="pct"/>
          </w:tcPr>
          <w:p w14:paraId="173488DB" w14:textId="1B613475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3" w:type="pct"/>
          </w:tcPr>
          <w:p w14:paraId="5D441CC1" w14:textId="425021FC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" w:type="pct"/>
          </w:tcPr>
          <w:p w14:paraId="19100669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3" w:type="pct"/>
          </w:tcPr>
          <w:p w14:paraId="16D2AC02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9" w:type="pct"/>
          </w:tcPr>
          <w:p w14:paraId="2B1D959B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11" w:type="pct"/>
            <w:gridSpan w:val="3"/>
            <w:tcBorders>
              <w:bottom w:val="single" w:sz="4" w:space="0" w:color="auto"/>
            </w:tcBorders>
          </w:tcPr>
          <w:p w14:paraId="29011CB9" w14:textId="2C9C02F0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88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0658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06588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0658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57" w:type="pct"/>
          </w:tcPr>
          <w:p w14:paraId="2AB7AEA3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4" w:type="pct"/>
          </w:tcPr>
          <w:p w14:paraId="63B37D5A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D47E6" w:rsidRPr="003E510E" w14:paraId="0C601A9E" w14:textId="77777777" w:rsidTr="00F33C31">
        <w:trPr>
          <w:cantSplit/>
          <w:trHeight w:val="196"/>
          <w:tblHeader/>
          <w:jc w:val="center"/>
        </w:trPr>
        <w:tc>
          <w:tcPr>
            <w:tcW w:w="934" w:type="pct"/>
          </w:tcPr>
          <w:p w14:paraId="6DA0BA6D" w14:textId="77777777" w:rsidR="00FD47E6" w:rsidRPr="00065884" w:rsidRDefault="00FD47E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  <w:p w14:paraId="4A1CDDC2" w14:textId="6F9F7541" w:rsidR="00FD47E6" w:rsidRPr="00065884" w:rsidRDefault="00FD47E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58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445" w:type="pct"/>
          </w:tcPr>
          <w:p w14:paraId="5074468C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7C3585B" w14:textId="2BDD3A6E" w:rsidR="00FD47E6" w:rsidRPr="00065884" w:rsidRDefault="00BE7E7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FD47E6"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มกราคม</w:t>
            </w:r>
            <w:r w:rsidR="00FD47E6"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57" w:type="pct"/>
            <w:gridSpan w:val="2"/>
          </w:tcPr>
          <w:p w14:paraId="3C215953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666C9CD1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6FC8EBB1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ind w:left="-8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57" w:type="pct"/>
            <w:tcBorders>
              <w:left w:val="nil"/>
            </w:tcBorders>
          </w:tcPr>
          <w:p w14:paraId="0A06E97A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60" w:type="pct"/>
          </w:tcPr>
          <w:p w14:paraId="181DAAD5" w14:textId="77777777" w:rsidR="00FD47E6" w:rsidRPr="00065884" w:rsidRDefault="00FD47E6" w:rsidP="00FD47E6">
            <w:pPr>
              <w:pStyle w:val="acctfourfigures"/>
              <w:tabs>
                <w:tab w:val="clear" w:pos="765"/>
              </w:tabs>
              <w:spacing w:line="240" w:lineRule="auto"/>
              <w:ind w:left="-85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1CF7EFE2" w14:textId="452F65F3" w:rsidR="00FD47E6" w:rsidRPr="00065884" w:rsidRDefault="00FD47E6" w:rsidP="00FD4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เบ็ด</w:t>
            </w:r>
            <w:r w:rsidRPr="00065884">
              <w:rPr>
                <w:rFonts w:asciiTheme="majorBidi" w:hAnsiTheme="majorBidi" w:cstheme="majorBidi"/>
                <w:sz w:val="28"/>
                <w:szCs w:val="28"/>
                <w:cs/>
              </w:rPr>
              <w:t>เสร็จอื่น</w:t>
            </w:r>
          </w:p>
        </w:tc>
        <w:tc>
          <w:tcPr>
            <w:tcW w:w="43" w:type="pct"/>
          </w:tcPr>
          <w:p w14:paraId="369D1131" w14:textId="0074D40F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3" w:type="pct"/>
          </w:tcPr>
          <w:p w14:paraId="4637B0AE" w14:textId="5572F7E6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181E85D" w14:textId="5763B2C2" w:rsidR="00FD47E6" w:rsidRPr="00065884" w:rsidRDefault="004C49B0">
            <w:pPr>
              <w:pStyle w:val="acctfourfigures"/>
              <w:tabs>
                <w:tab w:val="clear" w:pos="765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FD47E6"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="00FD47E6"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36" w:type="pct"/>
          </w:tcPr>
          <w:p w14:paraId="4FBC19DE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3" w:type="pct"/>
          </w:tcPr>
          <w:p w14:paraId="7E392A91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588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ได้มาจากการซื้อธุรกิจ</w:t>
            </w:r>
          </w:p>
        </w:tc>
        <w:tc>
          <w:tcPr>
            <w:tcW w:w="59" w:type="pct"/>
          </w:tcPr>
          <w:p w14:paraId="72230378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44490A1B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41157CDC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59" w:type="pct"/>
            <w:tcBorders>
              <w:top w:val="single" w:sz="4" w:space="0" w:color="auto"/>
            </w:tcBorders>
          </w:tcPr>
          <w:p w14:paraId="7063CF99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40200BF4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ind w:left="-85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287774B8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ind w:left="-85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เบ็ด</w:t>
            </w:r>
            <w:r w:rsidRPr="00065884">
              <w:rPr>
                <w:rFonts w:asciiTheme="majorBidi" w:hAnsiTheme="majorBidi" w:cstheme="majorBidi"/>
                <w:sz w:val="28"/>
                <w:szCs w:val="28"/>
                <w:cs/>
              </w:rPr>
              <w:t>เสร็จอื่น</w:t>
            </w:r>
          </w:p>
        </w:tc>
        <w:tc>
          <w:tcPr>
            <w:tcW w:w="57" w:type="pct"/>
          </w:tcPr>
          <w:p w14:paraId="09C591F6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4" w:type="pct"/>
          </w:tcPr>
          <w:p w14:paraId="7B7D390B" w14:textId="77777777" w:rsidR="00FD47E6" w:rsidRPr="00065884" w:rsidRDefault="00FD47E6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E02616C" w14:textId="3B6DAC2C" w:rsidR="00FD47E6" w:rsidRPr="00065884" w:rsidRDefault="004C49B0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FD47E6"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="00FD47E6"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568</w:t>
            </w:r>
          </w:p>
        </w:tc>
      </w:tr>
      <w:tr w:rsidR="00155C35" w:rsidRPr="003E510E" w14:paraId="7790BC5D" w14:textId="77777777" w:rsidTr="00155C35">
        <w:trPr>
          <w:cantSplit/>
          <w:trHeight w:val="351"/>
          <w:jc w:val="center"/>
        </w:trPr>
        <w:tc>
          <w:tcPr>
            <w:tcW w:w="934" w:type="pct"/>
            <w:vAlign w:val="center"/>
          </w:tcPr>
          <w:p w14:paraId="5DE9E395" w14:textId="77777777" w:rsidR="00155C35" w:rsidRPr="00065884" w:rsidRDefault="00155C3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66" w:type="pct"/>
            <w:gridSpan w:val="16"/>
          </w:tcPr>
          <w:p w14:paraId="70CCB034" w14:textId="6EBA7FED" w:rsidR="00155C35" w:rsidRPr="00065884" w:rsidRDefault="00155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666EF" w:rsidRPr="003E510E" w14:paraId="13D12D4E" w14:textId="77777777" w:rsidTr="00F33C31">
        <w:trPr>
          <w:cantSplit/>
          <w:trHeight w:val="351"/>
          <w:jc w:val="center"/>
        </w:trPr>
        <w:tc>
          <w:tcPr>
            <w:tcW w:w="934" w:type="pct"/>
            <w:vAlign w:val="center"/>
          </w:tcPr>
          <w:p w14:paraId="3731BDA4" w14:textId="38486412" w:rsidR="003666EF" w:rsidRPr="00065884" w:rsidRDefault="003666EF" w:rsidP="003666E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588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</w:t>
            </w:r>
            <w:r w:rsidRPr="000658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445" w:type="pct"/>
            <w:vAlign w:val="bottom"/>
          </w:tcPr>
          <w:p w14:paraId="0A451AD7" w14:textId="77777777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" w:type="pct"/>
            <w:gridSpan w:val="2"/>
            <w:vAlign w:val="bottom"/>
          </w:tcPr>
          <w:p w14:paraId="182370EA" w14:textId="77777777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1" w:type="pct"/>
            <w:vAlign w:val="bottom"/>
          </w:tcPr>
          <w:p w14:paraId="22AF8D70" w14:textId="77777777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" w:type="pct"/>
            <w:vAlign w:val="bottom"/>
          </w:tcPr>
          <w:p w14:paraId="43D1BFA7" w14:textId="77777777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60" w:type="pct"/>
            <w:vAlign w:val="bottom"/>
          </w:tcPr>
          <w:p w14:paraId="60B24BD3" w14:textId="77777777" w:rsidR="003666EF" w:rsidRPr="00065884" w:rsidRDefault="003666EF" w:rsidP="003666EF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" w:type="pct"/>
          </w:tcPr>
          <w:p w14:paraId="3313B58B" w14:textId="77777777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3" w:type="pct"/>
            <w:vAlign w:val="bottom"/>
          </w:tcPr>
          <w:p w14:paraId="162871D0" w14:textId="77777777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" w:type="pct"/>
            <w:vAlign w:val="bottom"/>
          </w:tcPr>
          <w:p w14:paraId="28A2E3A6" w14:textId="77777777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63" w:type="pct"/>
          </w:tcPr>
          <w:p w14:paraId="0C041BCB" w14:textId="77777777" w:rsidR="003666EF" w:rsidRPr="00065884" w:rsidRDefault="003666EF" w:rsidP="003666EF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" w:type="pct"/>
          </w:tcPr>
          <w:p w14:paraId="14AAEEF9" w14:textId="77777777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vAlign w:val="bottom"/>
          </w:tcPr>
          <w:p w14:paraId="7C9E9115" w14:textId="77777777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9" w:type="pct"/>
          </w:tcPr>
          <w:p w14:paraId="6A30CF88" w14:textId="77777777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62" w:type="pct"/>
          </w:tcPr>
          <w:p w14:paraId="6D968CD0" w14:textId="77777777" w:rsidR="003666EF" w:rsidRPr="00065884" w:rsidRDefault="003666EF" w:rsidP="003666EF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pct"/>
            <w:vAlign w:val="bottom"/>
          </w:tcPr>
          <w:p w14:paraId="43A503CB" w14:textId="77777777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4" w:type="pct"/>
            <w:vAlign w:val="bottom"/>
          </w:tcPr>
          <w:p w14:paraId="2C8F62E1" w14:textId="77777777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666EF" w:rsidRPr="003E510E" w14:paraId="1E49E989" w14:textId="77777777" w:rsidTr="00F33C31">
        <w:trPr>
          <w:cantSplit/>
          <w:trHeight w:val="351"/>
          <w:jc w:val="center"/>
        </w:trPr>
        <w:tc>
          <w:tcPr>
            <w:tcW w:w="934" w:type="pct"/>
            <w:vAlign w:val="center"/>
          </w:tcPr>
          <w:p w14:paraId="06973732" w14:textId="77777777" w:rsidR="003666EF" w:rsidRPr="00065884" w:rsidRDefault="003666EF" w:rsidP="003666E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588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445" w:type="pct"/>
            <w:vAlign w:val="bottom"/>
          </w:tcPr>
          <w:p w14:paraId="722D32EE" w14:textId="34D3361E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Pr="000658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0658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57" w:type="pct"/>
            <w:gridSpan w:val="2"/>
            <w:vAlign w:val="bottom"/>
          </w:tcPr>
          <w:p w14:paraId="4B07D663" w14:textId="77777777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1" w:type="pct"/>
            <w:vAlign w:val="bottom"/>
          </w:tcPr>
          <w:p w14:paraId="06B86C9C" w14:textId="7C2C80F0" w:rsidR="003666EF" w:rsidRPr="00065884" w:rsidRDefault="003666EF" w:rsidP="00313F7A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0658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Pr="000658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57" w:type="pct"/>
            <w:vAlign w:val="bottom"/>
          </w:tcPr>
          <w:p w14:paraId="6C2B4B93" w14:textId="77777777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60" w:type="pct"/>
            <w:vAlign w:val="bottom"/>
          </w:tcPr>
          <w:p w14:paraId="476BFA86" w14:textId="055CDED6" w:rsidR="003666EF" w:rsidRPr="00065884" w:rsidRDefault="003666EF" w:rsidP="003666EF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45DDE7C5" w14:textId="0CF8FF6F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3" w:type="pct"/>
            <w:vAlign w:val="bottom"/>
          </w:tcPr>
          <w:p w14:paraId="53FF3B5D" w14:textId="259803D6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Pr="000658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0658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36" w:type="pct"/>
            <w:vAlign w:val="bottom"/>
          </w:tcPr>
          <w:p w14:paraId="01954D75" w14:textId="77777777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63" w:type="pct"/>
          </w:tcPr>
          <w:p w14:paraId="57C93FD8" w14:textId="77777777" w:rsidR="003666EF" w:rsidRPr="00065884" w:rsidRDefault="003666EF" w:rsidP="003666EF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" w:type="pct"/>
          </w:tcPr>
          <w:p w14:paraId="5EA3201A" w14:textId="77777777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vAlign w:val="bottom"/>
          </w:tcPr>
          <w:p w14:paraId="33137A8F" w14:textId="471DC037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Pr="000658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</w:t>
            </w:r>
            <w:r w:rsidRPr="000658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9" w:type="pct"/>
          </w:tcPr>
          <w:p w14:paraId="0D51961F" w14:textId="77777777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62" w:type="pct"/>
          </w:tcPr>
          <w:p w14:paraId="0DF8D265" w14:textId="77777777" w:rsidR="003666EF" w:rsidRPr="00065884" w:rsidRDefault="003666EF" w:rsidP="003666EF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vAlign w:val="bottom"/>
          </w:tcPr>
          <w:p w14:paraId="1DAC29D6" w14:textId="77777777" w:rsidR="003666EF" w:rsidRPr="00065884" w:rsidRDefault="003666EF" w:rsidP="003666E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4" w:type="pct"/>
            <w:vAlign w:val="bottom"/>
          </w:tcPr>
          <w:p w14:paraId="70CDB29B" w14:textId="400BB156" w:rsidR="003666EF" w:rsidRPr="00065884" w:rsidRDefault="003666EF" w:rsidP="00065884">
            <w:pPr>
              <w:tabs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Pr="000658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4C6C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658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666EF" w:rsidRPr="003E510E" w14:paraId="52C6624E" w14:textId="77777777" w:rsidTr="00F33C31">
        <w:trPr>
          <w:cantSplit/>
          <w:trHeight w:val="358"/>
          <w:jc w:val="center"/>
        </w:trPr>
        <w:tc>
          <w:tcPr>
            <w:tcW w:w="934" w:type="pct"/>
            <w:vAlign w:val="center"/>
          </w:tcPr>
          <w:p w14:paraId="14BE2526" w14:textId="0EE311F5" w:rsidR="003666EF" w:rsidRPr="00065884" w:rsidRDefault="003D2866" w:rsidP="003666E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588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ที่ดิน อาคารและอุปกรณ</w:t>
            </w:r>
            <w:r w:rsidR="00691F2E" w:rsidRPr="0006588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์</w:t>
            </w:r>
          </w:p>
        </w:tc>
        <w:tc>
          <w:tcPr>
            <w:tcW w:w="445" w:type="pct"/>
            <w:vAlign w:val="bottom"/>
          </w:tcPr>
          <w:p w14:paraId="5DA3DB86" w14:textId="77777777" w:rsidR="003666EF" w:rsidRPr="00065884" w:rsidRDefault="003666EF" w:rsidP="003666EF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gridSpan w:val="2"/>
            <w:vAlign w:val="bottom"/>
          </w:tcPr>
          <w:p w14:paraId="722990C6" w14:textId="77777777" w:rsidR="003666EF" w:rsidRPr="00065884" w:rsidRDefault="003666EF" w:rsidP="003666E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1" w:type="pct"/>
            <w:vAlign w:val="bottom"/>
          </w:tcPr>
          <w:p w14:paraId="3FA3E7C0" w14:textId="77777777" w:rsidR="003666EF" w:rsidRPr="00313F7A" w:rsidRDefault="003666EF" w:rsidP="00313F7A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13F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vAlign w:val="bottom"/>
          </w:tcPr>
          <w:p w14:paraId="0DFE9947" w14:textId="77777777" w:rsidR="003666EF" w:rsidRPr="00065884" w:rsidRDefault="003666EF" w:rsidP="003666EF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2A90C251" w14:textId="56DD5869" w:rsidR="003666EF" w:rsidRPr="00065884" w:rsidRDefault="003666EF" w:rsidP="003666EF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43" w:type="pct"/>
          </w:tcPr>
          <w:p w14:paraId="4CE457FE" w14:textId="1476BF2C" w:rsidR="003666EF" w:rsidRPr="00065884" w:rsidRDefault="003666EF" w:rsidP="003666EF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7B4AFB2D" w14:textId="6D115485" w:rsidR="003666EF" w:rsidRPr="00065884" w:rsidRDefault="003666EF" w:rsidP="003666EF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" w:type="pct"/>
            <w:vAlign w:val="bottom"/>
          </w:tcPr>
          <w:p w14:paraId="0692EB02" w14:textId="77777777" w:rsidR="003666EF" w:rsidRPr="00065884" w:rsidRDefault="003666EF" w:rsidP="003666E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3" w:type="pct"/>
          </w:tcPr>
          <w:p w14:paraId="506DF92B" w14:textId="77777777" w:rsidR="003666EF" w:rsidRPr="00065884" w:rsidRDefault="003666EF" w:rsidP="003666EF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" w:type="pct"/>
          </w:tcPr>
          <w:p w14:paraId="25FCCA5A" w14:textId="77777777" w:rsidR="003666EF" w:rsidRPr="00065884" w:rsidRDefault="003666EF" w:rsidP="003666EF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90" w:type="pct"/>
            <w:vAlign w:val="bottom"/>
          </w:tcPr>
          <w:p w14:paraId="6DEBAF77" w14:textId="77777777" w:rsidR="003666EF" w:rsidRPr="00065884" w:rsidRDefault="003666EF" w:rsidP="003666EF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" w:type="pct"/>
          </w:tcPr>
          <w:p w14:paraId="05B76118" w14:textId="77777777" w:rsidR="003666EF" w:rsidRPr="00065884" w:rsidRDefault="003666EF" w:rsidP="003666EF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62" w:type="pct"/>
          </w:tcPr>
          <w:p w14:paraId="19CED59D" w14:textId="1982A103" w:rsidR="003666EF" w:rsidRPr="00065884" w:rsidRDefault="003666EF" w:rsidP="003666EF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Pr="000658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  <w:r w:rsidRPr="000658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7" w:type="pct"/>
            <w:vAlign w:val="bottom"/>
          </w:tcPr>
          <w:p w14:paraId="2EE5B3CA" w14:textId="77777777" w:rsidR="003666EF" w:rsidRPr="00065884" w:rsidRDefault="003666EF" w:rsidP="003666EF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4" w:type="pct"/>
            <w:vAlign w:val="bottom"/>
          </w:tcPr>
          <w:p w14:paraId="3D2F185C" w14:textId="7A84BD23" w:rsidR="003666EF" w:rsidRPr="00065884" w:rsidRDefault="003666EF" w:rsidP="003666EF">
            <w:pPr>
              <w:tabs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 w:rsidRPr="000658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558</w:t>
            </w:r>
            <w:r w:rsidRPr="000658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3666EF" w:rsidRPr="003E510E" w14:paraId="024B4876" w14:textId="77777777" w:rsidTr="001B4058">
        <w:trPr>
          <w:cantSplit/>
          <w:trHeight w:val="347"/>
          <w:jc w:val="center"/>
        </w:trPr>
        <w:tc>
          <w:tcPr>
            <w:tcW w:w="934" w:type="pct"/>
            <w:vAlign w:val="center"/>
          </w:tcPr>
          <w:p w14:paraId="1FB61EDB" w14:textId="77777777" w:rsidR="003666EF" w:rsidRPr="00065884" w:rsidRDefault="003666EF" w:rsidP="003666EF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6588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สินทรัพย์ไม่มีตัวตนอื่น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28CA8D34" w14:textId="77777777" w:rsidR="003666EF" w:rsidRPr="00065884" w:rsidRDefault="003666EF" w:rsidP="003666EF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gridSpan w:val="2"/>
            <w:vAlign w:val="bottom"/>
          </w:tcPr>
          <w:p w14:paraId="7D97CEF7" w14:textId="77777777" w:rsidR="003666EF" w:rsidRPr="00065884" w:rsidRDefault="003666EF" w:rsidP="003666E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vAlign w:val="bottom"/>
          </w:tcPr>
          <w:p w14:paraId="43EBDA15" w14:textId="77777777" w:rsidR="003666EF" w:rsidRPr="00313F7A" w:rsidRDefault="003666EF" w:rsidP="00313F7A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13F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vAlign w:val="bottom"/>
          </w:tcPr>
          <w:p w14:paraId="4A1A3750" w14:textId="77777777" w:rsidR="003666EF" w:rsidRPr="00065884" w:rsidRDefault="003666EF" w:rsidP="003666EF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3128428D" w14:textId="79944148" w:rsidR="003666EF" w:rsidRPr="00065884" w:rsidRDefault="003666EF" w:rsidP="003666EF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43" w:type="pct"/>
          </w:tcPr>
          <w:p w14:paraId="6A9E1AE0" w14:textId="0E7B7445" w:rsidR="003666EF" w:rsidRPr="00065884" w:rsidRDefault="003666EF" w:rsidP="003666EF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6AC8D02D" w14:textId="6F1097D8" w:rsidR="003666EF" w:rsidRPr="00065884" w:rsidRDefault="003666EF" w:rsidP="003666EF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" w:type="pct"/>
            <w:vAlign w:val="bottom"/>
          </w:tcPr>
          <w:p w14:paraId="34E73F91" w14:textId="77777777" w:rsidR="003666EF" w:rsidRPr="00065884" w:rsidRDefault="003666EF" w:rsidP="003666E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267E62D6" w14:textId="69090A51" w:rsidR="003666EF" w:rsidRPr="00065884" w:rsidRDefault="003666EF" w:rsidP="003666EF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0658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Pr="000658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59" w:type="pct"/>
          </w:tcPr>
          <w:p w14:paraId="59A27851" w14:textId="77777777" w:rsidR="003666EF" w:rsidRPr="00065884" w:rsidRDefault="003666EF" w:rsidP="003666EF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48EEADB1" w14:textId="65CBC321" w:rsidR="003666EF" w:rsidRPr="00065884" w:rsidRDefault="004C49B0" w:rsidP="003666EF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3666EF" w:rsidRPr="000658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733</w:t>
            </w:r>
          </w:p>
        </w:tc>
        <w:tc>
          <w:tcPr>
            <w:tcW w:w="59" w:type="pct"/>
          </w:tcPr>
          <w:p w14:paraId="078A3938" w14:textId="77777777" w:rsidR="003666EF" w:rsidRPr="00065884" w:rsidRDefault="003666EF" w:rsidP="003666E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5CC1CB9F" w14:textId="77777777" w:rsidR="003666EF" w:rsidRPr="00065884" w:rsidRDefault="003666EF" w:rsidP="003666EF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vAlign w:val="bottom"/>
          </w:tcPr>
          <w:p w14:paraId="11AD6809" w14:textId="77777777" w:rsidR="003666EF" w:rsidRPr="00065884" w:rsidRDefault="003666EF" w:rsidP="003666E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14:paraId="447CC982" w14:textId="4541CDB5" w:rsidR="003666EF" w:rsidRPr="00065884" w:rsidRDefault="003666EF" w:rsidP="003666EF">
            <w:pPr>
              <w:tabs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58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0658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433</w:t>
            </w:r>
            <w:r w:rsidRPr="000658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B050DF" w:rsidRPr="003E510E" w14:paraId="6A0BE8EA" w14:textId="77777777" w:rsidTr="008D3AB0">
        <w:trPr>
          <w:cantSplit/>
          <w:trHeight w:val="358"/>
          <w:jc w:val="center"/>
        </w:trPr>
        <w:tc>
          <w:tcPr>
            <w:tcW w:w="934" w:type="pct"/>
            <w:vAlign w:val="center"/>
          </w:tcPr>
          <w:p w14:paraId="03DCCCE7" w14:textId="0013357F" w:rsidR="00B050DF" w:rsidRPr="00065884" w:rsidRDefault="00B050DF" w:rsidP="00B050DF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48AD79E8" w14:textId="42D02AD6" w:rsidR="00B050DF" w:rsidRPr="00065884" w:rsidRDefault="00B050DF" w:rsidP="00B050D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</w:t>
            </w: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57" w:type="pct"/>
            <w:gridSpan w:val="2"/>
          </w:tcPr>
          <w:p w14:paraId="422A97C4" w14:textId="77777777" w:rsidR="00B050DF" w:rsidRPr="00065884" w:rsidRDefault="00B050DF" w:rsidP="00B050D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14:paraId="770D15EA" w14:textId="756AFF0E" w:rsidR="00B050DF" w:rsidRPr="00313F7A" w:rsidRDefault="00B050DF" w:rsidP="00B050DF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13F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313F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</w:t>
            </w:r>
            <w:r w:rsidRPr="00313F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57" w:type="pct"/>
            <w:vAlign w:val="bottom"/>
          </w:tcPr>
          <w:p w14:paraId="4C0E986F" w14:textId="77777777" w:rsidR="00B050DF" w:rsidRPr="00065884" w:rsidRDefault="00B050DF" w:rsidP="00B050DF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14:paraId="66FABFDA" w14:textId="1E181D36" w:rsidR="00B050DF" w:rsidRPr="00065884" w:rsidRDefault="00B050DF" w:rsidP="00B050DF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43" w:type="pct"/>
          </w:tcPr>
          <w:p w14:paraId="3C9EECC1" w14:textId="77777777" w:rsidR="00B050DF" w:rsidRPr="00065884" w:rsidRDefault="00B050DF" w:rsidP="00B050DF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14:paraId="37ED8ACB" w14:textId="73F0A3E0" w:rsidR="00B050DF" w:rsidRPr="00065884" w:rsidRDefault="00B050DF" w:rsidP="00B050DF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</w:t>
            </w: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36" w:type="pct"/>
          </w:tcPr>
          <w:p w14:paraId="2EF2700E" w14:textId="77777777" w:rsidR="00B050DF" w:rsidRPr="00065884" w:rsidRDefault="00B050DF" w:rsidP="00B050D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14:paraId="25C1888D" w14:textId="3DEBF9CF" w:rsidR="00B050DF" w:rsidRPr="00065884" w:rsidRDefault="00B050DF" w:rsidP="00B050DF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</w:t>
            </w: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59" w:type="pct"/>
          </w:tcPr>
          <w:p w14:paraId="0CA05D4C" w14:textId="77777777" w:rsidR="00B050DF" w:rsidRPr="00065884" w:rsidRDefault="00B050DF" w:rsidP="00B050DF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7F27D870" w14:textId="206124B4" w:rsidR="00B050DF" w:rsidRPr="00065884" w:rsidRDefault="00B050DF" w:rsidP="00B050DF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</w:t>
            </w: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59" w:type="pct"/>
          </w:tcPr>
          <w:p w14:paraId="36A74ADB" w14:textId="77777777" w:rsidR="00B050DF" w:rsidRPr="00065884" w:rsidRDefault="00B050DF" w:rsidP="00B050D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</w:tcPr>
          <w:p w14:paraId="4AEF8B4D" w14:textId="5F6DD3A4" w:rsidR="00B050DF" w:rsidRPr="00065884" w:rsidRDefault="00B050DF" w:rsidP="00B050DF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</w:t>
            </w: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558</w:t>
            </w: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7" w:type="pct"/>
          </w:tcPr>
          <w:p w14:paraId="62BFD759" w14:textId="77777777" w:rsidR="00B050DF" w:rsidRPr="00065884" w:rsidRDefault="00B050DF" w:rsidP="00B050D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</w:tcPr>
          <w:p w14:paraId="74B54B05" w14:textId="606B231B" w:rsidR="00B050DF" w:rsidRPr="00065884" w:rsidRDefault="00B050DF" w:rsidP="00B050DF">
            <w:pPr>
              <w:tabs>
                <w:tab w:val="decimal" w:pos="11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</w:t>
            </w: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953</w:t>
            </w: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8D3AB0" w:rsidRPr="003E510E" w14:paraId="29E77BD8" w14:textId="77777777" w:rsidTr="008D3AB0">
        <w:trPr>
          <w:cantSplit/>
          <w:trHeight w:val="358"/>
          <w:jc w:val="center"/>
        </w:trPr>
        <w:tc>
          <w:tcPr>
            <w:tcW w:w="934" w:type="pct"/>
            <w:vAlign w:val="center"/>
          </w:tcPr>
          <w:p w14:paraId="19E4DF06" w14:textId="77777777" w:rsidR="008D3AB0" w:rsidRPr="008F27C1" w:rsidRDefault="008D3AB0" w:rsidP="008F27C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7C4CAB0A" w14:textId="77777777" w:rsidR="008D3AB0" w:rsidRPr="008F27C1" w:rsidRDefault="008D3AB0" w:rsidP="008F27C1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57" w:type="pct"/>
            <w:gridSpan w:val="2"/>
          </w:tcPr>
          <w:p w14:paraId="244A91E0" w14:textId="77777777" w:rsidR="008D3AB0" w:rsidRPr="008F27C1" w:rsidRDefault="008D3AB0" w:rsidP="008F27C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5BCAFFF0" w14:textId="77777777" w:rsidR="008D3AB0" w:rsidRPr="008F27C1" w:rsidRDefault="008D3AB0" w:rsidP="008F27C1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15C9718F" w14:textId="77777777" w:rsidR="008D3AB0" w:rsidRPr="008F27C1" w:rsidRDefault="008D3AB0" w:rsidP="008F27C1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</w:tcPr>
          <w:p w14:paraId="6C16267B" w14:textId="77777777" w:rsidR="008D3AB0" w:rsidRPr="008F27C1" w:rsidRDefault="008D3AB0" w:rsidP="008F27C1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43" w:type="pct"/>
          </w:tcPr>
          <w:p w14:paraId="28CF2AFB" w14:textId="77777777" w:rsidR="008D3AB0" w:rsidRPr="008F27C1" w:rsidRDefault="008D3AB0" w:rsidP="008F27C1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2EB0A10C" w14:textId="77777777" w:rsidR="008D3AB0" w:rsidRPr="008F27C1" w:rsidRDefault="008D3AB0" w:rsidP="008F27C1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36" w:type="pct"/>
          </w:tcPr>
          <w:p w14:paraId="491F163C" w14:textId="77777777" w:rsidR="008D3AB0" w:rsidRPr="008F27C1" w:rsidRDefault="008D3AB0" w:rsidP="008F27C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48A4E393" w14:textId="77777777" w:rsidR="008D3AB0" w:rsidRPr="008F27C1" w:rsidRDefault="008D3AB0" w:rsidP="008F27C1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59" w:type="pct"/>
          </w:tcPr>
          <w:p w14:paraId="78BB47D4" w14:textId="77777777" w:rsidR="008D3AB0" w:rsidRPr="008F27C1" w:rsidRDefault="008D3AB0" w:rsidP="008F27C1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43BF9085" w14:textId="77777777" w:rsidR="008D3AB0" w:rsidRPr="008F27C1" w:rsidRDefault="008D3AB0" w:rsidP="008F27C1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59" w:type="pct"/>
          </w:tcPr>
          <w:p w14:paraId="27180593" w14:textId="77777777" w:rsidR="008D3AB0" w:rsidRPr="008F27C1" w:rsidRDefault="008D3AB0" w:rsidP="008F27C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5F9AA846" w14:textId="77777777" w:rsidR="008D3AB0" w:rsidRPr="008F27C1" w:rsidRDefault="008D3AB0" w:rsidP="008F27C1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57" w:type="pct"/>
          </w:tcPr>
          <w:p w14:paraId="4B367765" w14:textId="77777777" w:rsidR="008D3AB0" w:rsidRPr="008F27C1" w:rsidRDefault="008D3AB0" w:rsidP="008F27C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</w:tcPr>
          <w:p w14:paraId="038F4219" w14:textId="77777777" w:rsidR="008D3AB0" w:rsidRPr="008F27C1" w:rsidRDefault="008D3AB0" w:rsidP="008F27C1">
            <w:pPr>
              <w:tabs>
                <w:tab w:val="decimal" w:pos="11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B050DF" w:rsidRPr="003E510E" w14:paraId="78BBA624" w14:textId="77777777" w:rsidTr="008D3AB0">
        <w:trPr>
          <w:cantSplit/>
          <w:trHeight w:val="358"/>
          <w:jc w:val="center"/>
        </w:trPr>
        <w:tc>
          <w:tcPr>
            <w:tcW w:w="934" w:type="pct"/>
            <w:vAlign w:val="center"/>
          </w:tcPr>
          <w:p w14:paraId="1D278E3E" w14:textId="0534F7E4" w:rsidR="00B050DF" w:rsidRPr="00B050DF" w:rsidRDefault="00B050DF" w:rsidP="00B050DF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050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445" w:type="pct"/>
            <w:tcBorders>
              <w:bottom w:val="double" w:sz="4" w:space="0" w:color="auto"/>
            </w:tcBorders>
          </w:tcPr>
          <w:p w14:paraId="11889CEC" w14:textId="3B57CAAC" w:rsidR="00B050DF" w:rsidRPr="00065884" w:rsidRDefault="00BE7E77" w:rsidP="00B050DF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="00940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B050DF"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57" w:type="pct"/>
            <w:gridSpan w:val="2"/>
          </w:tcPr>
          <w:p w14:paraId="40F8BD49" w14:textId="77777777" w:rsidR="00B050DF" w:rsidRPr="00065884" w:rsidRDefault="00B050DF" w:rsidP="00B050D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1" w:type="pct"/>
            <w:tcBorders>
              <w:bottom w:val="double" w:sz="4" w:space="0" w:color="auto"/>
            </w:tcBorders>
          </w:tcPr>
          <w:p w14:paraId="21827229" w14:textId="0F1B3960" w:rsidR="00B050DF" w:rsidRPr="00313F7A" w:rsidRDefault="00B050DF" w:rsidP="00B050DF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13F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313F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364</w:t>
            </w:r>
            <w:r w:rsidRPr="00313F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57" w:type="pct"/>
            <w:vAlign w:val="bottom"/>
          </w:tcPr>
          <w:p w14:paraId="2462642A" w14:textId="77777777" w:rsidR="00B050DF" w:rsidRPr="00065884" w:rsidRDefault="00B050DF" w:rsidP="00B050DF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0" w:type="pct"/>
            <w:tcBorders>
              <w:bottom w:val="double" w:sz="4" w:space="0" w:color="auto"/>
            </w:tcBorders>
          </w:tcPr>
          <w:p w14:paraId="0CE327D2" w14:textId="4340FF2A" w:rsidR="00B050DF" w:rsidRPr="00065884" w:rsidRDefault="00BE7E77" w:rsidP="00CB374F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CB374F" w:rsidRPr="00313F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636</w:t>
            </w:r>
          </w:p>
        </w:tc>
        <w:tc>
          <w:tcPr>
            <w:tcW w:w="43" w:type="pct"/>
          </w:tcPr>
          <w:p w14:paraId="34EBCFDC" w14:textId="708DD9A3" w:rsidR="00B050DF" w:rsidRPr="00065884" w:rsidRDefault="00B050DF" w:rsidP="00B050DF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83" w:type="pct"/>
            <w:tcBorders>
              <w:bottom w:val="double" w:sz="4" w:space="0" w:color="auto"/>
            </w:tcBorders>
          </w:tcPr>
          <w:p w14:paraId="6DA96DDB" w14:textId="562F9D56" w:rsidR="00B050DF" w:rsidRPr="00065884" w:rsidRDefault="00BE7E77" w:rsidP="00B050DF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B050DF"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</w:t>
            </w:r>
          </w:p>
        </w:tc>
        <w:tc>
          <w:tcPr>
            <w:tcW w:w="36" w:type="pct"/>
          </w:tcPr>
          <w:p w14:paraId="17E85928" w14:textId="77777777" w:rsidR="00B050DF" w:rsidRPr="00065884" w:rsidRDefault="00B050DF" w:rsidP="00B050D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3" w:type="pct"/>
            <w:tcBorders>
              <w:bottom w:val="double" w:sz="4" w:space="0" w:color="auto"/>
            </w:tcBorders>
          </w:tcPr>
          <w:p w14:paraId="47B10AE7" w14:textId="65626F08" w:rsidR="00B050DF" w:rsidRPr="00065884" w:rsidRDefault="004C49B0" w:rsidP="00B050DF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</w:t>
            </w:r>
            <w:r w:rsidR="00B050DF"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59" w:type="pct"/>
          </w:tcPr>
          <w:p w14:paraId="6DFC22AC" w14:textId="77777777" w:rsidR="00B050DF" w:rsidRPr="00065884" w:rsidRDefault="00B050DF" w:rsidP="00B050DF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</w:tcPr>
          <w:p w14:paraId="7CCB09C1" w14:textId="1629E684" w:rsidR="00B050DF" w:rsidRPr="00065884" w:rsidRDefault="00940E27" w:rsidP="00B050DF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</w:t>
            </w:r>
            <w:r w:rsidR="00B050DF"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2)</w:t>
            </w:r>
          </w:p>
        </w:tc>
        <w:tc>
          <w:tcPr>
            <w:tcW w:w="59" w:type="pct"/>
          </w:tcPr>
          <w:p w14:paraId="14423943" w14:textId="77777777" w:rsidR="00B050DF" w:rsidRPr="00065884" w:rsidRDefault="00B050DF" w:rsidP="00B050D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</w:tcPr>
          <w:p w14:paraId="4B9B7477" w14:textId="2825AFFF" w:rsidR="00B050DF" w:rsidRPr="00065884" w:rsidRDefault="00B050DF" w:rsidP="00B050DF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</w:t>
            </w: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558</w:t>
            </w:r>
            <w:r w:rsidRPr="000658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7" w:type="pct"/>
          </w:tcPr>
          <w:p w14:paraId="25CFCAC1" w14:textId="77777777" w:rsidR="00B050DF" w:rsidRPr="00065884" w:rsidRDefault="00B050DF" w:rsidP="00B050D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bottom w:val="double" w:sz="4" w:space="0" w:color="auto"/>
            </w:tcBorders>
          </w:tcPr>
          <w:p w14:paraId="2FA21991" w14:textId="3BFF1713" w:rsidR="00B050DF" w:rsidRPr="00065884" w:rsidRDefault="00BE7E77" w:rsidP="00B050DF">
            <w:pPr>
              <w:tabs>
                <w:tab w:val="decimal" w:pos="11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B050DF" w:rsidRPr="000658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</w:tbl>
    <w:p w14:paraId="68B3BC50" w14:textId="77777777" w:rsidR="00AA3406" w:rsidRDefault="00AA3406" w:rsidP="00EA107C">
      <w:pPr>
        <w:rPr>
          <w:rFonts w:asciiTheme="majorBidi" w:hAnsiTheme="majorBidi" w:cstheme="majorBidi"/>
        </w:rPr>
      </w:pPr>
    </w:p>
    <w:p w14:paraId="518CDF6E" w14:textId="77777777" w:rsidR="00AA3406" w:rsidRDefault="00AA3406" w:rsidP="00EA107C">
      <w:pPr>
        <w:rPr>
          <w:rFonts w:asciiTheme="majorBidi" w:hAnsiTheme="majorBidi" w:cstheme="majorBidi"/>
        </w:rPr>
      </w:pPr>
    </w:p>
    <w:p w14:paraId="62861185" w14:textId="418FBB80" w:rsidR="00881A51" w:rsidRDefault="00881A51">
      <w:pPr>
        <w:spacing w:line="240" w:lineRule="auto"/>
        <w:rPr>
          <w:rFonts w:asciiTheme="majorBidi" w:hAnsiTheme="majorBidi" w:cstheme="majorBidi"/>
          <w:lang w:val="en-US" w:bidi="th-TH"/>
        </w:rPr>
      </w:pPr>
      <w:r>
        <w:rPr>
          <w:rFonts w:asciiTheme="majorBidi" w:hAnsiTheme="majorBidi" w:cstheme="majorBidi"/>
          <w:lang w:val="en-US" w:bidi="th-TH"/>
        </w:rPr>
        <w:br w:type="page"/>
      </w:r>
    </w:p>
    <w:tbl>
      <w:tblPr>
        <w:tblpPr w:leftFromText="180" w:rightFromText="180" w:vertAnchor="text" w:tblpY="1"/>
        <w:tblOverlap w:val="never"/>
        <w:tblW w:w="140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4"/>
        <w:gridCol w:w="1429"/>
        <w:gridCol w:w="171"/>
        <w:gridCol w:w="1415"/>
        <w:gridCol w:w="171"/>
        <w:gridCol w:w="1415"/>
        <w:gridCol w:w="191"/>
        <w:gridCol w:w="1432"/>
        <w:gridCol w:w="191"/>
        <w:gridCol w:w="1252"/>
        <w:gridCol w:w="177"/>
        <w:gridCol w:w="1261"/>
        <w:gridCol w:w="180"/>
        <w:gridCol w:w="1351"/>
      </w:tblGrid>
      <w:tr w:rsidR="0086659C" w:rsidRPr="009949F9" w14:paraId="4B85A9B8" w14:textId="77777777">
        <w:trPr>
          <w:cantSplit/>
          <w:trHeight w:val="196"/>
          <w:tblHeader/>
        </w:trPr>
        <w:tc>
          <w:tcPr>
            <w:tcW w:w="1212" w:type="pct"/>
          </w:tcPr>
          <w:p w14:paraId="4DE2439A" w14:textId="711DF0A8" w:rsidR="0086659C" w:rsidRPr="00A30B85" w:rsidRDefault="0086659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570" w:type="pct"/>
            <w:gridSpan w:val="2"/>
          </w:tcPr>
          <w:p w14:paraId="7C485BC9" w14:textId="77777777" w:rsidR="0086659C" w:rsidRPr="00607D3A" w:rsidRDefault="0086659C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pct"/>
          </w:tcPr>
          <w:p w14:paraId="7EF61CFC" w14:textId="77777777" w:rsidR="0086659C" w:rsidRPr="00607D3A" w:rsidRDefault="0086659C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4" w:type="pct"/>
            <w:gridSpan w:val="10"/>
          </w:tcPr>
          <w:p w14:paraId="42C2F033" w14:textId="77777777" w:rsidR="0086659C" w:rsidRPr="006666FA" w:rsidRDefault="0086659C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6659C" w:rsidRPr="009949F9" w14:paraId="230CC0F0" w14:textId="77777777">
        <w:trPr>
          <w:cantSplit/>
          <w:trHeight w:val="196"/>
          <w:tblHeader/>
        </w:trPr>
        <w:tc>
          <w:tcPr>
            <w:tcW w:w="1212" w:type="pct"/>
          </w:tcPr>
          <w:p w14:paraId="61CCE5D6" w14:textId="77777777" w:rsidR="0086659C" w:rsidRPr="00A30B85" w:rsidRDefault="0086659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509" w:type="pct"/>
          </w:tcPr>
          <w:p w14:paraId="0C9A3576" w14:textId="77777777" w:rsidR="0086659C" w:rsidRPr="006666FA" w:rsidRDefault="008665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" w:type="pct"/>
          </w:tcPr>
          <w:p w14:paraId="1301A6DE" w14:textId="77777777" w:rsidR="0086659C" w:rsidRPr="00A30B85" w:rsidRDefault="008665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69" w:type="pct"/>
            <w:gridSpan w:val="3"/>
          </w:tcPr>
          <w:p w14:paraId="416B5290" w14:textId="6B2B27C1" w:rsidR="0086659C" w:rsidRPr="006666FA" w:rsidRDefault="008665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68" w:type="pct"/>
            <w:tcBorders>
              <w:left w:val="nil"/>
            </w:tcBorders>
          </w:tcPr>
          <w:p w14:paraId="4D4B35D4" w14:textId="77777777" w:rsidR="0086659C" w:rsidRPr="006666FA" w:rsidRDefault="008665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" w:type="pct"/>
          </w:tcPr>
          <w:p w14:paraId="595CE5D9" w14:textId="77777777" w:rsidR="0086659C" w:rsidRPr="006666FA" w:rsidRDefault="0086659C">
            <w:pPr>
              <w:pStyle w:val="acctfourfigures"/>
              <w:tabs>
                <w:tab w:val="clear" w:pos="765"/>
              </w:tabs>
              <w:spacing w:line="240" w:lineRule="auto"/>
              <w:ind w:left="-10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" w:type="pct"/>
          </w:tcPr>
          <w:p w14:paraId="5BEA9BE2" w14:textId="77777777" w:rsidR="0086659C" w:rsidRPr="006666FA" w:rsidRDefault="008665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8" w:type="pct"/>
            <w:gridSpan w:val="3"/>
            <w:tcBorders>
              <w:bottom w:val="single" w:sz="4" w:space="0" w:color="auto"/>
            </w:tcBorders>
          </w:tcPr>
          <w:p w14:paraId="713AC319" w14:textId="64800C64" w:rsidR="0086659C" w:rsidRPr="006666FA" w:rsidRDefault="0086659C" w:rsidP="00C74388">
            <w:pPr>
              <w:pStyle w:val="acctfourfigures"/>
              <w:tabs>
                <w:tab w:val="clear" w:pos="765"/>
              </w:tabs>
              <w:spacing w:line="240" w:lineRule="auto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บันทึกเป็น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64" w:type="pct"/>
          </w:tcPr>
          <w:p w14:paraId="765B7B02" w14:textId="77777777" w:rsidR="0086659C" w:rsidRPr="006666FA" w:rsidRDefault="008665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" w:type="pct"/>
          </w:tcPr>
          <w:p w14:paraId="2E8AEF58" w14:textId="77777777" w:rsidR="0086659C" w:rsidRPr="006666FA" w:rsidRDefault="0086659C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81A51" w:rsidRPr="009949F9" w14:paraId="57B2853A" w14:textId="77777777">
        <w:trPr>
          <w:cantSplit/>
          <w:trHeight w:val="196"/>
          <w:tblHeader/>
        </w:trPr>
        <w:tc>
          <w:tcPr>
            <w:tcW w:w="1212" w:type="pct"/>
          </w:tcPr>
          <w:p w14:paraId="3B5272FB" w14:textId="77777777" w:rsidR="00881A51" w:rsidRPr="00A30B85" w:rsidRDefault="00881A51" w:rsidP="00881A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  <w:p w14:paraId="6511DF13" w14:textId="77777777" w:rsidR="00881A51" w:rsidRPr="006666FA" w:rsidRDefault="00881A51" w:rsidP="00881A5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509" w:type="pct"/>
          </w:tcPr>
          <w:p w14:paraId="79A7B836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252E76E" w14:textId="5D89F850" w:rsidR="00881A51" w:rsidRPr="006666FA" w:rsidRDefault="00BE7E77" w:rsidP="00881A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881A51"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มกราคม</w:t>
            </w:r>
            <w:r w:rsidR="00881A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61" w:type="pct"/>
          </w:tcPr>
          <w:p w14:paraId="31852B86" w14:textId="77777777" w:rsidR="00881A51" w:rsidRPr="00A30B85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5CE36EDF" w14:textId="77777777" w:rsidR="00881A51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1C214DE3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61" w:type="pct"/>
            <w:tcBorders>
              <w:top w:val="single" w:sz="4" w:space="0" w:color="auto"/>
            </w:tcBorders>
          </w:tcPr>
          <w:p w14:paraId="44B5AE05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5833455C" w14:textId="283B65BA" w:rsidR="00881A51" w:rsidRPr="00327211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68" w:type="pct"/>
            <w:tcBorders>
              <w:left w:val="nil"/>
            </w:tcBorders>
          </w:tcPr>
          <w:p w14:paraId="41F8C066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ind w:right="4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" w:type="pct"/>
          </w:tcPr>
          <w:p w14:paraId="7EF9EB0F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4BB8EC4" w14:textId="7B788227" w:rsidR="00881A51" w:rsidRPr="006666FA" w:rsidRDefault="004C49B0" w:rsidP="00881A51">
            <w:pPr>
              <w:pStyle w:val="acctfourfigures"/>
              <w:tabs>
                <w:tab w:val="clear" w:pos="765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881A51"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="00881A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68" w:type="pct"/>
            <w:tcBorders>
              <w:top w:val="single" w:sz="4" w:space="0" w:color="auto"/>
            </w:tcBorders>
          </w:tcPr>
          <w:p w14:paraId="3A60D9D5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</w:tcPr>
          <w:p w14:paraId="3091980C" w14:textId="77777777" w:rsidR="00881A51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5C82CBC4" w14:textId="77777777" w:rsidR="00881A51" w:rsidRPr="009949F9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63" w:type="pct"/>
            <w:tcBorders>
              <w:top w:val="single" w:sz="4" w:space="0" w:color="auto"/>
            </w:tcBorders>
          </w:tcPr>
          <w:p w14:paraId="20CFFC04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6603E8D0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ind w:left="-85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64" w:type="pct"/>
          </w:tcPr>
          <w:p w14:paraId="3F0758B7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" w:type="pct"/>
          </w:tcPr>
          <w:p w14:paraId="17E34690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516D33D" w14:textId="220C35BF" w:rsidR="00881A51" w:rsidRPr="004114A4" w:rsidRDefault="004C49B0" w:rsidP="00881A51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881A51"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="00881A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568</w:t>
            </w:r>
          </w:p>
        </w:tc>
      </w:tr>
      <w:tr w:rsidR="00881A51" w:rsidRPr="006666FA" w14:paraId="262D9EB4" w14:textId="77777777">
        <w:trPr>
          <w:cantSplit/>
          <w:trHeight w:val="351"/>
        </w:trPr>
        <w:tc>
          <w:tcPr>
            <w:tcW w:w="1212" w:type="pct"/>
            <w:vAlign w:val="center"/>
          </w:tcPr>
          <w:p w14:paraId="76ADF981" w14:textId="77777777" w:rsidR="00881A51" w:rsidRPr="006666FA" w:rsidRDefault="00881A51" w:rsidP="00881A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8" w:type="pct"/>
            <w:gridSpan w:val="13"/>
          </w:tcPr>
          <w:p w14:paraId="0B49B83C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1A51" w:rsidRPr="006666FA" w14:paraId="65EF0AC6" w14:textId="77777777">
        <w:trPr>
          <w:cantSplit/>
          <w:trHeight w:val="351"/>
        </w:trPr>
        <w:tc>
          <w:tcPr>
            <w:tcW w:w="1212" w:type="pct"/>
            <w:vAlign w:val="center"/>
          </w:tcPr>
          <w:p w14:paraId="3F2E2F1D" w14:textId="77777777" w:rsidR="00881A51" w:rsidRPr="006666FA" w:rsidRDefault="00881A51" w:rsidP="00881A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09" w:type="pct"/>
          </w:tcPr>
          <w:p w14:paraId="69D24F90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" w:type="pct"/>
          </w:tcPr>
          <w:p w14:paraId="444333F5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612D2661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</w:tcPr>
          <w:p w14:paraId="1C26320E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005AFC43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" w:type="pct"/>
          </w:tcPr>
          <w:p w14:paraId="3D8C3A28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479FE3A1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" w:type="pct"/>
          </w:tcPr>
          <w:p w14:paraId="5BEC6A35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14:paraId="17B3617A" w14:textId="77777777" w:rsidR="00881A51" w:rsidRPr="00A30B85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pct"/>
          </w:tcPr>
          <w:p w14:paraId="57AF4036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9" w:type="pct"/>
          </w:tcPr>
          <w:p w14:paraId="793F4EFA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" w:type="pct"/>
          </w:tcPr>
          <w:p w14:paraId="0CC5B43A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</w:tcPr>
          <w:p w14:paraId="179FBBA9" w14:textId="77777777" w:rsidR="00881A51" w:rsidRPr="006666FA" w:rsidRDefault="00881A51" w:rsidP="00881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81A51" w:rsidRPr="006666FA" w14:paraId="01ED5582" w14:textId="77777777">
        <w:trPr>
          <w:cantSplit/>
          <w:trHeight w:val="358"/>
        </w:trPr>
        <w:tc>
          <w:tcPr>
            <w:tcW w:w="1212" w:type="pct"/>
            <w:vAlign w:val="center"/>
          </w:tcPr>
          <w:p w14:paraId="1E7D399B" w14:textId="77777777" w:rsidR="00881A51" w:rsidRPr="006666FA" w:rsidRDefault="00881A51" w:rsidP="00881A5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509" w:type="pct"/>
          </w:tcPr>
          <w:p w14:paraId="4517A375" w14:textId="634F0C93" w:rsidR="00881A51" w:rsidRPr="000F243A" w:rsidRDefault="004C49B0" w:rsidP="00881A51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C49B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61" w:type="pct"/>
          </w:tcPr>
          <w:p w14:paraId="36E6A987" w14:textId="77777777" w:rsidR="00881A51" w:rsidRPr="000F243A" w:rsidRDefault="00881A51" w:rsidP="00881A5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4A027AB5" w14:textId="77335FBA" w:rsidR="00881A51" w:rsidRPr="000F243A" w:rsidRDefault="004C49B0" w:rsidP="00881A51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61" w:type="pct"/>
          </w:tcPr>
          <w:p w14:paraId="5C2A4359" w14:textId="77777777" w:rsidR="00881A51" w:rsidRPr="000F243A" w:rsidRDefault="00881A51" w:rsidP="00881A51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5C66A61D" w14:textId="77777777" w:rsidR="00881A51" w:rsidRPr="00F5531F" w:rsidRDefault="00881A51" w:rsidP="00881A51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53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68" w:type="pct"/>
          </w:tcPr>
          <w:p w14:paraId="68FF9F3E" w14:textId="77777777" w:rsidR="00881A51" w:rsidRPr="000F243A" w:rsidRDefault="00881A51" w:rsidP="00881A51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318CFF44" w14:textId="6DE33BE2" w:rsidR="00881A51" w:rsidRPr="000F243A" w:rsidRDefault="004C49B0" w:rsidP="00881A51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C49B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68" w:type="pct"/>
          </w:tcPr>
          <w:p w14:paraId="0929A335" w14:textId="77777777" w:rsidR="00881A51" w:rsidRPr="000F243A" w:rsidRDefault="00881A51" w:rsidP="00881A5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14:paraId="1D66D104" w14:textId="0367F026" w:rsidR="00881A51" w:rsidRPr="000F243A" w:rsidRDefault="004C49B0" w:rsidP="00881A51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881A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63" w:type="pct"/>
          </w:tcPr>
          <w:p w14:paraId="0C6D591A" w14:textId="77777777" w:rsidR="00881A51" w:rsidRPr="000F243A" w:rsidRDefault="00881A51" w:rsidP="00881A51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49" w:type="pct"/>
          </w:tcPr>
          <w:p w14:paraId="59FFFB55" w14:textId="77777777" w:rsidR="00881A51" w:rsidRPr="00A53792" w:rsidRDefault="00881A51" w:rsidP="00881A51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37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4C59D142" w14:textId="77777777" w:rsidR="00881A51" w:rsidRPr="000F243A" w:rsidRDefault="00881A51" w:rsidP="00881A51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1" w:type="pct"/>
          </w:tcPr>
          <w:p w14:paraId="2CBDA19A" w14:textId="00C4A6EC" w:rsidR="00881A51" w:rsidRPr="000F243A" w:rsidRDefault="004C49B0" w:rsidP="004A053C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881A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1570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881A51" w:rsidRPr="006666FA" w14:paraId="542BD109" w14:textId="77777777">
        <w:trPr>
          <w:cantSplit/>
          <w:trHeight w:val="358"/>
        </w:trPr>
        <w:tc>
          <w:tcPr>
            <w:tcW w:w="1212" w:type="pct"/>
            <w:vAlign w:val="center"/>
          </w:tcPr>
          <w:p w14:paraId="08F6176C" w14:textId="77777777" w:rsidR="00881A51" w:rsidRPr="006666FA" w:rsidRDefault="00881A51" w:rsidP="00881A5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509" w:type="pct"/>
          </w:tcPr>
          <w:p w14:paraId="63ED50BE" w14:textId="7F757B3E" w:rsidR="00881A51" w:rsidRPr="000F243A" w:rsidRDefault="004C49B0" w:rsidP="00881A51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81A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61" w:type="pct"/>
          </w:tcPr>
          <w:p w14:paraId="223F76F0" w14:textId="77777777" w:rsidR="00881A51" w:rsidRPr="000F243A" w:rsidRDefault="00881A51" w:rsidP="00881A5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77C28B48" w14:textId="77777777" w:rsidR="00881A51" w:rsidRPr="000F243A" w:rsidRDefault="00881A51" w:rsidP="00881A51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61" w:type="pct"/>
          </w:tcPr>
          <w:p w14:paraId="7D664EE6" w14:textId="77777777" w:rsidR="00881A51" w:rsidRPr="000F243A" w:rsidRDefault="00881A51" w:rsidP="00881A51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58EDD699" w14:textId="77777777" w:rsidR="00881A51" w:rsidRPr="000F243A" w:rsidRDefault="00881A51" w:rsidP="00881A51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53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68" w:type="pct"/>
          </w:tcPr>
          <w:p w14:paraId="374E8DF7" w14:textId="77777777" w:rsidR="00881A51" w:rsidRPr="000F243A" w:rsidRDefault="00881A51" w:rsidP="00881A51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5BA90329" w14:textId="52A3C4D6" w:rsidR="00881A51" w:rsidRPr="000F243A" w:rsidRDefault="004C49B0" w:rsidP="00881A51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49B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</w:t>
            </w:r>
            <w:r w:rsidR="00881A51" w:rsidRPr="000F243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68" w:type="pct"/>
          </w:tcPr>
          <w:p w14:paraId="7DEB3234" w14:textId="77777777" w:rsidR="00881A51" w:rsidRPr="000F243A" w:rsidRDefault="00881A51" w:rsidP="00881A5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14:paraId="42F1EDD3" w14:textId="77777777" w:rsidR="00881A51" w:rsidRPr="00C149A5" w:rsidRDefault="00881A51" w:rsidP="00881A51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63" w:type="pct"/>
          </w:tcPr>
          <w:p w14:paraId="563D9816" w14:textId="77777777" w:rsidR="00881A51" w:rsidRPr="000F243A" w:rsidRDefault="00881A51" w:rsidP="00881A51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49" w:type="pct"/>
          </w:tcPr>
          <w:p w14:paraId="14005511" w14:textId="77777777" w:rsidR="00881A51" w:rsidRPr="00A53792" w:rsidRDefault="00881A51" w:rsidP="00881A51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37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6BCC352E" w14:textId="77777777" w:rsidR="00881A51" w:rsidRPr="000F243A" w:rsidRDefault="00881A51" w:rsidP="00881A51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1" w:type="pct"/>
          </w:tcPr>
          <w:p w14:paraId="142114E8" w14:textId="2E9EE646" w:rsidR="00881A51" w:rsidRPr="000F243A" w:rsidRDefault="004C49B0" w:rsidP="004A053C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881A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</w:tr>
      <w:tr w:rsidR="00CF1EE4" w:rsidRPr="006666FA" w14:paraId="59DF2702" w14:textId="77777777">
        <w:trPr>
          <w:cantSplit/>
          <w:trHeight w:val="358"/>
        </w:trPr>
        <w:tc>
          <w:tcPr>
            <w:tcW w:w="1212" w:type="pct"/>
            <w:vAlign w:val="center"/>
          </w:tcPr>
          <w:p w14:paraId="073335DE" w14:textId="2487AE6C" w:rsidR="00CF1EE4" w:rsidRPr="00EB44A4" w:rsidRDefault="00CF1EE4" w:rsidP="00CF1EE4">
            <w:pPr>
              <w:spacing w:line="240" w:lineRule="auto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เงินลงทุนระยะยาวอื่น</w:t>
            </w:r>
          </w:p>
        </w:tc>
        <w:tc>
          <w:tcPr>
            <w:tcW w:w="509" w:type="pct"/>
          </w:tcPr>
          <w:p w14:paraId="52A62DA9" w14:textId="3DE684A6" w:rsidR="00CF1EE4" w:rsidRPr="00450F64" w:rsidRDefault="00CF1EE4" w:rsidP="00CF1EE4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D01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" w:type="pct"/>
          </w:tcPr>
          <w:p w14:paraId="4C328615" w14:textId="77777777" w:rsidR="00CF1EE4" w:rsidRPr="000F243A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494EBDBA" w14:textId="4F7BA514" w:rsidR="00CF1EE4" w:rsidRPr="00450F64" w:rsidRDefault="00CF1EE4" w:rsidP="00CF1EE4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" w:type="pct"/>
          </w:tcPr>
          <w:p w14:paraId="6CD16A33" w14:textId="77777777" w:rsidR="00CF1EE4" w:rsidRPr="00EB44A4" w:rsidRDefault="00CF1EE4" w:rsidP="00CF1EE4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38E41A5E" w14:textId="5578C2C3" w:rsidR="00CF1EE4" w:rsidRPr="00F5531F" w:rsidRDefault="00CF1EE4" w:rsidP="00CF1EE4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" w:type="pct"/>
          </w:tcPr>
          <w:p w14:paraId="21D45B19" w14:textId="77777777" w:rsidR="00CF1EE4" w:rsidRPr="000F243A" w:rsidRDefault="00CF1EE4" w:rsidP="00CF1EE4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6AB7847A" w14:textId="14D48C28" w:rsidR="00CF1EE4" w:rsidRPr="00450F64" w:rsidRDefault="00CF1EE4" w:rsidP="00CF1EE4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D01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" w:type="pct"/>
          </w:tcPr>
          <w:p w14:paraId="1D623794" w14:textId="77777777" w:rsidR="00CF1EE4" w:rsidRPr="000F243A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14:paraId="5BFAFAE3" w14:textId="7159BDE3" w:rsidR="00CF1EE4" w:rsidRPr="00450F64" w:rsidRDefault="00BE7E77" w:rsidP="00CF1EE4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63" w:type="pct"/>
          </w:tcPr>
          <w:p w14:paraId="4677B34D" w14:textId="77777777" w:rsidR="00CF1EE4" w:rsidRPr="000F243A" w:rsidRDefault="00CF1EE4" w:rsidP="00CF1EE4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49" w:type="pct"/>
          </w:tcPr>
          <w:p w14:paraId="79266CD5" w14:textId="74789241" w:rsidR="00CF1EE4" w:rsidRPr="00A53792" w:rsidRDefault="00CF1EE4" w:rsidP="00CF1EE4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37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522A1BBE" w14:textId="77777777" w:rsidR="00CF1EE4" w:rsidRPr="000F243A" w:rsidRDefault="00CF1EE4" w:rsidP="00CF1EE4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1" w:type="pct"/>
          </w:tcPr>
          <w:p w14:paraId="3477254F" w14:textId="34FFF6D7" w:rsidR="00CF1EE4" w:rsidRPr="00450F64" w:rsidRDefault="00BE7E77" w:rsidP="004A053C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</w:p>
        </w:tc>
      </w:tr>
      <w:tr w:rsidR="00CF1EE4" w:rsidRPr="006666FA" w14:paraId="4FBF0F03" w14:textId="77777777">
        <w:trPr>
          <w:cantSplit/>
          <w:trHeight w:val="358"/>
        </w:trPr>
        <w:tc>
          <w:tcPr>
            <w:tcW w:w="1212" w:type="pct"/>
            <w:vAlign w:val="center"/>
          </w:tcPr>
          <w:p w14:paraId="2FFF2E6C" w14:textId="77777777" w:rsidR="00CF1EE4" w:rsidRPr="006666FA" w:rsidRDefault="00CF1EE4" w:rsidP="00CF1EE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44A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509" w:type="pct"/>
            <w:vAlign w:val="bottom"/>
          </w:tcPr>
          <w:p w14:paraId="6BA4AB24" w14:textId="48E91CE4" w:rsidR="00CF1EE4" w:rsidRPr="000F243A" w:rsidRDefault="004C49B0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F1EE4" w:rsidRPr="00EB44A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</w:t>
            </w:r>
          </w:p>
        </w:tc>
        <w:tc>
          <w:tcPr>
            <w:tcW w:w="61" w:type="pct"/>
          </w:tcPr>
          <w:p w14:paraId="27466FFA" w14:textId="77777777" w:rsidR="00CF1EE4" w:rsidRPr="000F243A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544292E0" w14:textId="797932BB" w:rsidR="00CF1EE4" w:rsidRPr="00EB44A4" w:rsidRDefault="00BE7E77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F1E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61" w:type="pct"/>
          </w:tcPr>
          <w:p w14:paraId="1909790A" w14:textId="77777777" w:rsidR="00CF1EE4" w:rsidRPr="00EB44A4" w:rsidRDefault="00CF1EE4" w:rsidP="00CF1EE4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1B752A0F" w14:textId="77777777" w:rsidR="00CF1EE4" w:rsidRPr="000F243A" w:rsidRDefault="00CF1EE4" w:rsidP="00CF1EE4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53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68" w:type="pct"/>
            <w:vAlign w:val="bottom"/>
          </w:tcPr>
          <w:p w14:paraId="78DB487A" w14:textId="77777777" w:rsidR="00CF1EE4" w:rsidRPr="000F243A" w:rsidRDefault="00CF1EE4" w:rsidP="00CF1EE4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vAlign w:val="bottom"/>
          </w:tcPr>
          <w:p w14:paraId="0F787805" w14:textId="31AE4B7E" w:rsidR="00CF1EE4" w:rsidRPr="000F243A" w:rsidRDefault="004C49B0" w:rsidP="00CF1EE4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="00CF1EE4" w:rsidRPr="00EB44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68" w:type="pct"/>
            <w:vAlign w:val="bottom"/>
          </w:tcPr>
          <w:p w14:paraId="1BA1097F" w14:textId="77777777" w:rsidR="00CF1EE4" w:rsidRPr="000F243A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0BF61106" w14:textId="4FE747BB" w:rsidR="00CF1EE4" w:rsidRPr="006200B5" w:rsidRDefault="00BE7E77" w:rsidP="00CF1EE4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CF1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339</w:t>
            </w:r>
          </w:p>
        </w:tc>
        <w:tc>
          <w:tcPr>
            <w:tcW w:w="63" w:type="pct"/>
          </w:tcPr>
          <w:p w14:paraId="79F7DC62" w14:textId="77777777" w:rsidR="00CF1EE4" w:rsidRPr="000F243A" w:rsidRDefault="00CF1EE4" w:rsidP="00CF1EE4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49" w:type="pct"/>
          </w:tcPr>
          <w:p w14:paraId="34CE8733" w14:textId="77777777" w:rsidR="00CF1EE4" w:rsidRPr="00A53792" w:rsidRDefault="00CF1EE4" w:rsidP="00CF1EE4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37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64" w:type="pct"/>
            <w:vAlign w:val="bottom"/>
          </w:tcPr>
          <w:p w14:paraId="72258312" w14:textId="77777777" w:rsidR="00CF1EE4" w:rsidRPr="000F243A" w:rsidRDefault="00CF1EE4" w:rsidP="00CF1EE4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242237B0" w14:textId="73F71868" w:rsidR="00CF1EE4" w:rsidRPr="000F243A" w:rsidRDefault="004C49B0" w:rsidP="004A053C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 w:rsidR="00CF1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</w:tr>
      <w:tr w:rsidR="00CF1EE4" w:rsidRPr="006666FA" w14:paraId="3A5B3458" w14:textId="77777777">
        <w:trPr>
          <w:cantSplit/>
          <w:trHeight w:val="347"/>
        </w:trPr>
        <w:tc>
          <w:tcPr>
            <w:tcW w:w="1212" w:type="pct"/>
            <w:vAlign w:val="center"/>
          </w:tcPr>
          <w:p w14:paraId="6FAFC924" w14:textId="08BA511C" w:rsidR="00CF1EE4" w:rsidRPr="006666FA" w:rsidRDefault="00CF1EE4" w:rsidP="00CF1EE4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ประมาณการหนี้สินสำหรับ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ผลประโยชน์พนักงาน</w:t>
            </w:r>
          </w:p>
        </w:tc>
        <w:tc>
          <w:tcPr>
            <w:tcW w:w="509" w:type="pct"/>
          </w:tcPr>
          <w:p w14:paraId="5D2701A4" w14:textId="77777777" w:rsidR="00CF1EE4" w:rsidRDefault="00CF1EE4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5C46F3A" w14:textId="02C34E56" w:rsidR="00CF1EE4" w:rsidRPr="000F243A" w:rsidRDefault="004C49B0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CF1E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995</w:t>
            </w:r>
          </w:p>
        </w:tc>
        <w:tc>
          <w:tcPr>
            <w:tcW w:w="61" w:type="pct"/>
          </w:tcPr>
          <w:p w14:paraId="1BEBD55F" w14:textId="77777777" w:rsidR="00CF1EE4" w:rsidRPr="000F243A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3634660B" w14:textId="77777777" w:rsidR="00CF1EE4" w:rsidRDefault="00CF1EE4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165540F" w14:textId="0218FD56" w:rsidR="00CF1EE4" w:rsidRPr="00122833" w:rsidRDefault="004C49B0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61" w:type="pct"/>
          </w:tcPr>
          <w:p w14:paraId="6756A647" w14:textId="77777777" w:rsidR="00CF1EE4" w:rsidRPr="000F243A" w:rsidRDefault="00CF1EE4" w:rsidP="00CF1EE4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04" w:type="pct"/>
          </w:tcPr>
          <w:p w14:paraId="6AB24AF8" w14:textId="77777777" w:rsidR="00CF1EE4" w:rsidRDefault="00CF1EE4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235E20A" w14:textId="3693B030" w:rsidR="00CF1EE4" w:rsidRPr="000F243A" w:rsidRDefault="00BE7E77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7E7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CF1EE4" w:rsidRPr="000F243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47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68" w:type="pct"/>
          </w:tcPr>
          <w:p w14:paraId="682D50DA" w14:textId="77777777" w:rsidR="00CF1EE4" w:rsidRPr="000F243A" w:rsidRDefault="00CF1EE4" w:rsidP="00CF1EE4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093767CA" w14:textId="77777777" w:rsidR="00CF1EE4" w:rsidRDefault="00CF1EE4" w:rsidP="00CF1EE4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D83B662" w14:textId="1A296F88" w:rsidR="00CF1EE4" w:rsidRPr="000F243A" w:rsidRDefault="004C49B0" w:rsidP="00CF1EE4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49B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</w:t>
            </w:r>
            <w:r w:rsidR="00CF1EE4" w:rsidRPr="000F243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68" w:type="pct"/>
          </w:tcPr>
          <w:p w14:paraId="30F88965" w14:textId="77777777" w:rsidR="00CF1EE4" w:rsidRPr="000F243A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14:paraId="554D55CD" w14:textId="77777777" w:rsidR="00CF1EE4" w:rsidRDefault="00CF1EE4" w:rsidP="00CF1EE4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9BBBF95" w14:textId="56044877" w:rsidR="00CF1EE4" w:rsidRPr="000F243A" w:rsidRDefault="00BE7E77" w:rsidP="00CF1EE4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F1EE4" w:rsidRPr="00C149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63" w:type="pct"/>
          </w:tcPr>
          <w:p w14:paraId="42B19371" w14:textId="77777777" w:rsidR="00CF1EE4" w:rsidRPr="000F243A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9" w:type="pct"/>
          </w:tcPr>
          <w:p w14:paraId="05B87D9B" w14:textId="77777777" w:rsidR="00CF1EE4" w:rsidRDefault="00CF1EE4" w:rsidP="00CF1EE4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722780" w14:textId="168EE68E" w:rsidR="00505EA3" w:rsidRPr="00A53792" w:rsidRDefault="00505EA3" w:rsidP="00CF1EE4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03621DFD" w14:textId="77777777" w:rsidR="00CF1EE4" w:rsidRPr="000F243A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</w:tcPr>
          <w:p w14:paraId="718CADA4" w14:textId="77777777" w:rsidR="00CF1EE4" w:rsidRDefault="00CF1EE4" w:rsidP="004A053C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6252722" w14:textId="6EDBB1E3" w:rsidR="00CF1EE4" w:rsidRPr="000F243A" w:rsidRDefault="004C49B0" w:rsidP="004A053C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CF1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</w:tr>
      <w:tr w:rsidR="00CF1EE4" w:rsidRPr="006666FA" w14:paraId="1BD56ED2" w14:textId="77777777">
        <w:trPr>
          <w:cantSplit/>
          <w:trHeight w:val="358"/>
        </w:trPr>
        <w:tc>
          <w:tcPr>
            <w:tcW w:w="1212" w:type="pct"/>
            <w:vAlign w:val="center"/>
          </w:tcPr>
          <w:p w14:paraId="2EEA6742" w14:textId="77777777" w:rsidR="00CF1EE4" w:rsidRPr="006666FA" w:rsidRDefault="00CF1EE4" w:rsidP="00CF1EE4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30717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ยอดขาดทุนยกไป</w:t>
            </w:r>
          </w:p>
        </w:tc>
        <w:tc>
          <w:tcPr>
            <w:tcW w:w="509" w:type="pct"/>
          </w:tcPr>
          <w:p w14:paraId="71882BBC" w14:textId="77777777" w:rsidR="00CF1EE4" w:rsidRPr="000F243A" w:rsidRDefault="00CF1EE4" w:rsidP="00CF1EE4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" w:type="pct"/>
          </w:tcPr>
          <w:p w14:paraId="1002C68F" w14:textId="77777777" w:rsidR="00CF1EE4" w:rsidRPr="000F243A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558807C8" w14:textId="6D36CDFE" w:rsidR="00CF1EE4" w:rsidRPr="000F243A" w:rsidRDefault="00BE7E77" w:rsidP="00CF1EE4">
            <w:pPr>
              <w:tabs>
                <w:tab w:val="decimal" w:pos="11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CF1E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61" w:type="pct"/>
          </w:tcPr>
          <w:p w14:paraId="5E9F6776" w14:textId="77777777" w:rsidR="00CF1EE4" w:rsidRPr="000F243A" w:rsidRDefault="00CF1EE4" w:rsidP="00CF1EE4">
            <w:pPr>
              <w:tabs>
                <w:tab w:val="decimal" w:pos="11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2450F19C" w14:textId="77777777" w:rsidR="00CF1EE4" w:rsidRPr="000F243A" w:rsidRDefault="00CF1EE4" w:rsidP="00CF1EE4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45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68" w:type="pct"/>
          </w:tcPr>
          <w:p w14:paraId="5051BC0C" w14:textId="77777777" w:rsidR="00CF1EE4" w:rsidRPr="000F243A" w:rsidRDefault="00CF1EE4" w:rsidP="00CF1EE4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6AA7F20C" w14:textId="7BAC674E" w:rsidR="00CF1EE4" w:rsidRPr="000F243A" w:rsidRDefault="00BE7E77" w:rsidP="00CF1EE4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E7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</w:t>
            </w:r>
            <w:r w:rsidR="00CF1EE4" w:rsidRPr="000F243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68" w:type="pct"/>
          </w:tcPr>
          <w:p w14:paraId="47FDA075" w14:textId="77777777" w:rsidR="00CF1EE4" w:rsidRPr="000F243A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14:paraId="68018A22" w14:textId="18622714" w:rsidR="00CF1EE4" w:rsidRPr="000F243A" w:rsidRDefault="00CF1EE4" w:rsidP="00CF1EE4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63" w:type="pct"/>
          </w:tcPr>
          <w:p w14:paraId="1E1D2E31" w14:textId="77777777" w:rsidR="00CF1EE4" w:rsidRPr="000F243A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9" w:type="pct"/>
          </w:tcPr>
          <w:p w14:paraId="6081E098" w14:textId="77777777" w:rsidR="00CF1EE4" w:rsidRPr="00A53792" w:rsidRDefault="00CF1EE4" w:rsidP="00CF1EE4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37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71921C67" w14:textId="77777777" w:rsidR="00CF1EE4" w:rsidRPr="000F243A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</w:tcPr>
          <w:p w14:paraId="0D589EEC" w14:textId="514F60C0" w:rsidR="00CF1EE4" w:rsidRPr="000F243A" w:rsidRDefault="00BE7E77" w:rsidP="004A053C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CF1E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CF1EE4" w:rsidRPr="006666FA" w14:paraId="322A62D0" w14:textId="77777777">
        <w:trPr>
          <w:cantSplit/>
          <w:trHeight w:val="74"/>
        </w:trPr>
        <w:tc>
          <w:tcPr>
            <w:tcW w:w="1212" w:type="pct"/>
            <w:vAlign w:val="center"/>
          </w:tcPr>
          <w:p w14:paraId="660932C6" w14:textId="77777777" w:rsidR="00CF1EE4" w:rsidRPr="006666FA" w:rsidRDefault="00CF1EE4" w:rsidP="00CF1EE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14:paraId="09EDB086" w14:textId="53BC0E97" w:rsidR="00CF1EE4" w:rsidRPr="00FB7155" w:rsidRDefault="004C49B0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  <w:r w:rsidR="00CF1E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746</w:t>
            </w:r>
          </w:p>
        </w:tc>
        <w:tc>
          <w:tcPr>
            <w:tcW w:w="61" w:type="pct"/>
          </w:tcPr>
          <w:p w14:paraId="7E99A8F1" w14:textId="77777777" w:rsidR="00CF1EE4" w:rsidRPr="001A7B26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</w:tcPr>
          <w:p w14:paraId="67F32274" w14:textId="366528AB" w:rsidR="00CF1EE4" w:rsidRPr="00FB7155" w:rsidRDefault="004C49B0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="00CF1E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61" w:type="pct"/>
          </w:tcPr>
          <w:p w14:paraId="757DB48C" w14:textId="77777777" w:rsidR="00CF1EE4" w:rsidRPr="00FB7155" w:rsidRDefault="00CF1EE4" w:rsidP="00CF1EE4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</w:tcPr>
          <w:p w14:paraId="72845B16" w14:textId="69751347" w:rsidR="00CF1EE4" w:rsidRPr="00FB7155" w:rsidRDefault="00BE7E77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F1EE4" w:rsidRPr="00FB715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47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68" w:type="pct"/>
          </w:tcPr>
          <w:p w14:paraId="5AA7617D" w14:textId="77777777" w:rsidR="00CF1EE4" w:rsidRPr="00F5531F" w:rsidRDefault="00CF1EE4" w:rsidP="00CF1EE4">
            <w:pPr>
              <w:tabs>
                <w:tab w:val="decimal" w:pos="1010"/>
                <w:tab w:val="decimal" w:pos="109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</w:tcPr>
          <w:p w14:paraId="6253D40C" w14:textId="28F58EDF" w:rsidR="00CF1EE4" w:rsidRPr="00F5531F" w:rsidRDefault="004C49B0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</w:t>
            </w:r>
            <w:r w:rsidR="00CF1EE4" w:rsidRPr="00F5531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68" w:type="pct"/>
          </w:tcPr>
          <w:p w14:paraId="44FAAFD1" w14:textId="77777777" w:rsidR="00CF1EE4" w:rsidRPr="00F5531F" w:rsidRDefault="00CF1EE4" w:rsidP="00CF1EE4">
            <w:pPr>
              <w:tabs>
                <w:tab w:val="decimal" w:pos="109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14:paraId="6037CE80" w14:textId="77FC8103" w:rsidR="00CF1EE4" w:rsidRPr="00F5531F" w:rsidRDefault="00BE7E77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CF1E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677</w:t>
            </w:r>
          </w:p>
        </w:tc>
        <w:tc>
          <w:tcPr>
            <w:tcW w:w="63" w:type="pct"/>
          </w:tcPr>
          <w:p w14:paraId="57F9DBB7" w14:textId="77777777" w:rsidR="00CF1EE4" w:rsidRPr="00F5531F" w:rsidRDefault="00CF1EE4" w:rsidP="00CF1EE4">
            <w:pPr>
              <w:tabs>
                <w:tab w:val="decimal" w:pos="595"/>
                <w:tab w:val="decimal" w:pos="109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14:paraId="276EE5CE" w14:textId="77777777" w:rsidR="00CF1EE4" w:rsidRPr="00FB7155" w:rsidRDefault="00CF1EE4" w:rsidP="00CF1EE4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4" w:type="pct"/>
          </w:tcPr>
          <w:p w14:paraId="6472E002" w14:textId="77777777" w:rsidR="00CF1EE4" w:rsidRPr="00F5531F" w:rsidRDefault="00CF1EE4" w:rsidP="00CF1EE4">
            <w:pPr>
              <w:tabs>
                <w:tab w:val="decimal" w:pos="595"/>
                <w:tab w:val="decimal" w:pos="109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</w:tcPr>
          <w:p w14:paraId="26089434" w14:textId="0EC1CAFD" w:rsidR="00CF1EE4" w:rsidRPr="00F5531F" w:rsidRDefault="00BE7E77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CF1E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CF1EE4" w:rsidRPr="006666FA" w14:paraId="7607F043" w14:textId="77777777">
        <w:trPr>
          <w:cantSplit/>
          <w:trHeight w:val="74"/>
        </w:trPr>
        <w:tc>
          <w:tcPr>
            <w:tcW w:w="1212" w:type="pct"/>
            <w:vAlign w:val="center"/>
          </w:tcPr>
          <w:p w14:paraId="1F1D89D3" w14:textId="77777777" w:rsidR="00CF1EE4" w:rsidRPr="00103D82" w:rsidRDefault="00CF1EE4" w:rsidP="00CF1E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4B3D2956" w14:textId="77777777" w:rsidR="00CF1EE4" w:rsidRPr="00103D82" w:rsidRDefault="00CF1EE4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1" w:type="pct"/>
          </w:tcPr>
          <w:p w14:paraId="04679F3D" w14:textId="77777777" w:rsidR="00CF1EE4" w:rsidRPr="00103D82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16549638" w14:textId="77777777" w:rsidR="00CF1EE4" w:rsidRPr="00103D82" w:rsidRDefault="00CF1EE4" w:rsidP="00CF1EE4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1" w:type="pct"/>
          </w:tcPr>
          <w:p w14:paraId="46139884" w14:textId="77777777" w:rsidR="00CF1EE4" w:rsidRPr="00103D82" w:rsidRDefault="00CF1EE4" w:rsidP="00CF1EE4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78CEE64D" w14:textId="77777777" w:rsidR="00CF1EE4" w:rsidRPr="00103D82" w:rsidRDefault="00CF1EE4" w:rsidP="00CF1EE4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8" w:type="pct"/>
          </w:tcPr>
          <w:p w14:paraId="34661CD2" w14:textId="77777777" w:rsidR="00CF1EE4" w:rsidRPr="00103D82" w:rsidRDefault="00CF1EE4" w:rsidP="00CF1EE4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4C6C8013" w14:textId="77777777" w:rsidR="00CF1EE4" w:rsidRPr="00103D82" w:rsidRDefault="00CF1EE4" w:rsidP="00CF1EE4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8" w:type="pct"/>
          </w:tcPr>
          <w:p w14:paraId="797A464B" w14:textId="77777777" w:rsidR="00CF1EE4" w:rsidRPr="00103D82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</w:tcPr>
          <w:p w14:paraId="62E7B2F0" w14:textId="77777777" w:rsidR="00CF1EE4" w:rsidRPr="00103D82" w:rsidRDefault="00CF1EE4" w:rsidP="00CF1EE4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63" w:type="pct"/>
          </w:tcPr>
          <w:p w14:paraId="6DC89F97" w14:textId="77777777" w:rsidR="00CF1EE4" w:rsidRPr="00103D82" w:rsidRDefault="00CF1EE4" w:rsidP="00CF1EE4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449F4E1B" w14:textId="77777777" w:rsidR="00CF1EE4" w:rsidRPr="00103D82" w:rsidRDefault="00CF1EE4" w:rsidP="00CF1EE4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" w:type="pct"/>
          </w:tcPr>
          <w:p w14:paraId="2E842B2A" w14:textId="77777777" w:rsidR="00CF1EE4" w:rsidRPr="00103D82" w:rsidRDefault="00CF1EE4" w:rsidP="00CF1EE4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1F78BD6E" w14:textId="77777777" w:rsidR="00CF1EE4" w:rsidRPr="00103D82" w:rsidRDefault="00CF1EE4" w:rsidP="00CF1EE4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</w:tr>
      <w:tr w:rsidR="00CF1EE4" w:rsidRPr="006666FA" w14:paraId="7245D2BA" w14:textId="77777777">
        <w:trPr>
          <w:cantSplit/>
          <w:trHeight w:val="74"/>
        </w:trPr>
        <w:tc>
          <w:tcPr>
            <w:tcW w:w="1212" w:type="pct"/>
            <w:vAlign w:val="center"/>
          </w:tcPr>
          <w:p w14:paraId="2999293C" w14:textId="77777777" w:rsidR="00CF1EE4" w:rsidRPr="006666FA" w:rsidRDefault="00CF1EE4" w:rsidP="00CF1E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</w:t>
            </w: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509" w:type="pct"/>
          </w:tcPr>
          <w:p w14:paraId="73CFB60A" w14:textId="77777777" w:rsidR="00CF1EE4" w:rsidRPr="00FB7155" w:rsidRDefault="00CF1EE4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1" w:type="pct"/>
          </w:tcPr>
          <w:p w14:paraId="02879645" w14:textId="77777777" w:rsidR="00CF1EE4" w:rsidRPr="001A7B26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269C99A1" w14:textId="77777777" w:rsidR="00CF1EE4" w:rsidRPr="00FB7155" w:rsidRDefault="00CF1EE4" w:rsidP="00CF1EE4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1" w:type="pct"/>
          </w:tcPr>
          <w:p w14:paraId="60BE70AF" w14:textId="77777777" w:rsidR="00CF1EE4" w:rsidRPr="00FB7155" w:rsidRDefault="00CF1EE4" w:rsidP="00CF1EE4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04" w:type="pct"/>
          </w:tcPr>
          <w:p w14:paraId="04F5C717" w14:textId="77777777" w:rsidR="00CF1EE4" w:rsidRPr="00FB7155" w:rsidRDefault="00CF1EE4" w:rsidP="00CF1EE4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" w:type="pct"/>
          </w:tcPr>
          <w:p w14:paraId="63E364D7" w14:textId="77777777" w:rsidR="00CF1EE4" w:rsidRPr="00B808AB" w:rsidRDefault="00CF1EE4" w:rsidP="00CF1EE4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25A081BF" w14:textId="77777777" w:rsidR="00CF1EE4" w:rsidRPr="00FB7155" w:rsidRDefault="00CF1EE4" w:rsidP="00CF1EE4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" w:type="pct"/>
          </w:tcPr>
          <w:p w14:paraId="199E369C" w14:textId="77777777" w:rsidR="00CF1EE4" w:rsidRPr="001A7B26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14:paraId="65A1B751" w14:textId="77777777" w:rsidR="00CF1EE4" w:rsidRPr="00FB7155" w:rsidRDefault="00CF1EE4" w:rsidP="00CF1EE4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3" w:type="pct"/>
          </w:tcPr>
          <w:p w14:paraId="0802848F" w14:textId="77777777" w:rsidR="00CF1EE4" w:rsidRPr="001A7B26" w:rsidRDefault="00CF1EE4" w:rsidP="00CF1EE4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9" w:type="pct"/>
          </w:tcPr>
          <w:p w14:paraId="63A4052A" w14:textId="77777777" w:rsidR="00CF1EE4" w:rsidRPr="00FB7155" w:rsidRDefault="00CF1EE4" w:rsidP="00CF1EE4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" w:type="pct"/>
          </w:tcPr>
          <w:p w14:paraId="26670456" w14:textId="77777777" w:rsidR="00CF1EE4" w:rsidRPr="001A7B26" w:rsidRDefault="00CF1EE4" w:rsidP="00CF1EE4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</w:tcPr>
          <w:p w14:paraId="591E162E" w14:textId="77777777" w:rsidR="00CF1EE4" w:rsidRPr="00FB7155" w:rsidRDefault="00CF1EE4" w:rsidP="00CF1EE4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CF1EE4" w:rsidRPr="006666FA" w14:paraId="1DCE0F7D" w14:textId="77777777">
        <w:trPr>
          <w:cantSplit/>
          <w:trHeight w:val="74"/>
        </w:trPr>
        <w:tc>
          <w:tcPr>
            <w:tcW w:w="1212" w:type="pct"/>
            <w:vAlign w:val="center"/>
          </w:tcPr>
          <w:p w14:paraId="7BB2189C" w14:textId="77777777" w:rsidR="00CF1EE4" w:rsidRPr="006666FA" w:rsidRDefault="00CF1EE4" w:rsidP="00CF1E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62931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bottom"/>
          </w:tcPr>
          <w:p w14:paraId="7A67205D" w14:textId="60B12CA2" w:rsidR="00CF1EE4" w:rsidRPr="00FB7155" w:rsidRDefault="00CF1EE4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44A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EB44A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EB44A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61" w:type="pct"/>
          </w:tcPr>
          <w:p w14:paraId="61518E30" w14:textId="77777777" w:rsidR="00CF1EE4" w:rsidRPr="001A7B26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10C8B1C4" w14:textId="4DD8BB93" w:rsidR="00CF1EE4" w:rsidRPr="00EB44A4" w:rsidRDefault="00CF1EE4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61" w:type="pct"/>
          </w:tcPr>
          <w:p w14:paraId="7E585602" w14:textId="77777777" w:rsidR="00CF1EE4" w:rsidRPr="00EB44A4" w:rsidRDefault="00CF1EE4" w:rsidP="00CF1EE4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1DE89891" w14:textId="77777777" w:rsidR="00CF1EE4" w:rsidRPr="00FB7155" w:rsidRDefault="00CF1EE4" w:rsidP="00CF1EE4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45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68" w:type="pct"/>
            <w:vAlign w:val="bottom"/>
          </w:tcPr>
          <w:p w14:paraId="7F31C6AB" w14:textId="77777777" w:rsidR="00CF1EE4" w:rsidRPr="00B808AB" w:rsidRDefault="00CF1EE4" w:rsidP="00CF1EE4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  <w:vAlign w:val="bottom"/>
          </w:tcPr>
          <w:p w14:paraId="339F7FB7" w14:textId="4CF9AE52" w:rsidR="00CF1EE4" w:rsidRPr="00FB7155" w:rsidRDefault="00CF1EE4" w:rsidP="00CF1EE4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44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Pr="00EB44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EB44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68" w:type="pct"/>
            <w:vAlign w:val="bottom"/>
          </w:tcPr>
          <w:p w14:paraId="08F3510C" w14:textId="77777777" w:rsidR="00CF1EE4" w:rsidRPr="001A7B26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vAlign w:val="bottom"/>
          </w:tcPr>
          <w:p w14:paraId="7978EA5C" w14:textId="1D94A5CB" w:rsidR="00CF1EE4" w:rsidRPr="00FB7155" w:rsidRDefault="00CF1EE4" w:rsidP="00CF1EE4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C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2B7C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2B7C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63" w:type="pct"/>
          </w:tcPr>
          <w:p w14:paraId="2EC3C3AF" w14:textId="77777777" w:rsidR="00CF1EE4" w:rsidRPr="001A7B26" w:rsidRDefault="00CF1EE4" w:rsidP="00CF1EE4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2736D895" w14:textId="77777777" w:rsidR="00CF1EE4" w:rsidRPr="00054CE1" w:rsidRDefault="00CF1EE4" w:rsidP="00CF1EE4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" w:type="pct"/>
            <w:vAlign w:val="bottom"/>
          </w:tcPr>
          <w:p w14:paraId="7E1F94F5" w14:textId="77777777" w:rsidR="00CF1EE4" w:rsidRPr="001A7B26" w:rsidRDefault="00CF1EE4" w:rsidP="00CF1EE4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</w:tcPr>
          <w:p w14:paraId="1CA26A20" w14:textId="45C37B6E" w:rsidR="00CF1EE4" w:rsidRPr="00FB7155" w:rsidRDefault="00CF1EE4" w:rsidP="00CF1EE4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D5E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Pr="007D5E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D5E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F1EE4" w:rsidRPr="006666FA" w14:paraId="2BABCF97" w14:textId="77777777">
        <w:trPr>
          <w:cantSplit/>
          <w:trHeight w:val="74"/>
        </w:trPr>
        <w:tc>
          <w:tcPr>
            <w:tcW w:w="1212" w:type="pct"/>
            <w:vAlign w:val="center"/>
          </w:tcPr>
          <w:p w14:paraId="0534FB4A" w14:textId="77777777" w:rsidR="00CF1EE4" w:rsidRPr="006666FA" w:rsidRDefault="00CF1EE4" w:rsidP="00CF1E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9074B" w14:textId="46CFB9F3" w:rsidR="00CF1EE4" w:rsidRPr="00054CE1" w:rsidRDefault="00CF1EE4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54CE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054CE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054CE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61" w:type="pct"/>
          </w:tcPr>
          <w:p w14:paraId="75B9B809" w14:textId="77777777" w:rsidR="00CF1EE4" w:rsidRPr="00054CE1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</w:tcPr>
          <w:p w14:paraId="70D631C5" w14:textId="75896DBA" w:rsidR="00CF1EE4" w:rsidRPr="00054CE1" w:rsidRDefault="00CF1EE4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61" w:type="pct"/>
          </w:tcPr>
          <w:p w14:paraId="6440402F" w14:textId="77777777" w:rsidR="00CF1EE4" w:rsidRPr="00054CE1" w:rsidRDefault="00CF1EE4" w:rsidP="00CF1EE4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</w:tcPr>
          <w:p w14:paraId="0FEB4164" w14:textId="77777777" w:rsidR="00CF1EE4" w:rsidRPr="00054CE1" w:rsidRDefault="00CF1EE4" w:rsidP="00CF1EE4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54C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8" w:type="pct"/>
            <w:vAlign w:val="bottom"/>
          </w:tcPr>
          <w:p w14:paraId="4F384589" w14:textId="77777777" w:rsidR="00CF1EE4" w:rsidRPr="00054CE1" w:rsidRDefault="00CF1EE4" w:rsidP="00CF1EE4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0790E" w14:textId="18C854EC" w:rsidR="00CF1EE4" w:rsidRPr="00054CE1" w:rsidRDefault="00CF1EE4" w:rsidP="00CF1EE4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54C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  <w:r w:rsidRPr="00054C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054C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68" w:type="pct"/>
            <w:vAlign w:val="bottom"/>
          </w:tcPr>
          <w:p w14:paraId="24C0D139" w14:textId="77777777" w:rsidR="00CF1EE4" w:rsidRPr="00054CE1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747F5" w14:textId="0E14DE99" w:rsidR="00CF1EE4" w:rsidRPr="00054CE1" w:rsidRDefault="00CF1EE4" w:rsidP="00CF1EE4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948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6948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6948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63" w:type="pct"/>
          </w:tcPr>
          <w:p w14:paraId="42004A16" w14:textId="77777777" w:rsidR="00CF1EE4" w:rsidRPr="00054CE1" w:rsidRDefault="00CF1EE4" w:rsidP="00CF1EE4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14:paraId="2026FDCB" w14:textId="77777777" w:rsidR="00CF1EE4" w:rsidRPr="00054CE1" w:rsidRDefault="00CF1EE4" w:rsidP="00CF1EE4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4" w:type="pct"/>
            <w:vAlign w:val="bottom"/>
          </w:tcPr>
          <w:p w14:paraId="12E31962" w14:textId="77777777" w:rsidR="00CF1EE4" w:rsidRPr="00054CE1" w:rsidRDefault="00CF1EE4" w:rsidP="00CF1EE4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186C4" w14:textId="052A2F26" w:rsidR="00CF1EE4" w:rsidRPr="00054CE1" w:rsidRDefault="00CF1EE4" w:rsidP="00CF1EE4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CF1EE4" w:rsidRPr="006666FA" w14:paraId="71CF8851" w14:textId="77777777">
        <w:trPr>
          <w:cantSplit/>
          <w:trHeight w:val="74"/>
        </w:trPr>
        <w:tc>
          <w:tcPr>
            <w:tcW w:w="1212" w:type="pct"/>
            <w:vAlign w:val="center"/>
          </w:tcPr>
          <w:p w14:paraId="7947AB25" w14:textId="77777777" w:rsidR="00CF1EE4" w:rsidRPr="00103D82" w:rsidRDefault="00CF1EE4" w:rsidP="00CF1E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4D7D9BBC" w14:textId="77777777" w:rsidR="00CF1EE4" w:rsidRPr="00103D82" w:rsidRDefault="00CF1EE4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1" w:type="pct"/>
          </w:tcPr>
          <w:p w14:paraId="66CC4759" w14:textId="77777777" w:rsidR="00CF1EE4" w:rsidRPr="00103D82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45DA092F" w14:textId="77777777" w:rsidR="00CF1EE4" w:rsidRPr="00103D82" w:rsidRDefault="00CF1EE4" w:rsidP="00CF1EE4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1" w:type="pct"/>
          </w:tcPr>
          <w:p w14:paraId="589F2079" w14:textId="77777777" w:rsidR="00CF1EE4" w:rsidRPr="00103D82" w:rsidRDefault="00CF1EE4" w:rsidP="00CF1EE4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6BAD97F9" w14:textId="77777777" w:rsidR="00CF1EE4" w:rsidRPr="00103D82" w:rsidRDefault="00CF1EE4" w:rsidP="00CF1EE4">
            <w:pPr>
              <w:tabs>
                <w:tab w:val="decimal" w:pos="13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8" w:type="pct"/>
          </w:tcPr>
          <w:p w14:paraId="7DAC1960" w14:textId="77777777" w:rsidR="00CF1EE4" w:rsidRPr="00103D82" w:rsidRDefault="00CF1EE4" w:rsidP="00CF1EE4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4E5663B2" w14:textId="77777777" w:rsidR="00CF1EE4" w:rsidRPr="00103D82" w:rsidRDefault="00CF1EE4" w:rsidP="00CF1EE4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8" w:type="pct"/>
          </w:tcPr>
          <w:p w14:paraId="633B8C30" w14:textId="77777777" w:rsidR="00CF1EE4" w:rsidRPr="00103D82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</w:tcPr>
          <w:p w14:paraId="7E7DF62F" w14:textId="77777777" w:rsidR="00CF1EE4" w:rsidRPr="00103D82" w:rsidRDefault="00CF1EE4" w:rsidP="00CF1EE4">
            <w:pPr>
              <w:tabs>
                <w:tab w:val="decimal" w:pos="11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63" w:type="pct"/>
          </w:tcPr>
          <w:p w14:paraId="415A66BB" w14:textId="77777777" w:rsidR="00CF1EE4" w:rsidRPr="00103D82" w:rsidRDefault="00CF1EE4" w:rsidP="00CF1EE4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4423DEF0" w14:textId="77777777" w:rsidR="00CF1EE4" w:rsidRPr="00103D82" w:rsidRDefault="00CF1EE4" w:rsidP="00CF1EE4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" w:type="pct"/>
          </w:tcPr>
          <w:p w14:paraId="2F2C7036" w14:textId="77777777" w:rsidR="00CF1EE4" w:rsidRPr="00103D82" w:rsidRDefault="00CF1EE4" w:rsidP="00CF1EE4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56D984FB" w14:textId="77777777" w:rsidR="00CF1EE4" w:rsidRPr="00103D82" w:rsidRDefault="00CF1EE4" w:rsidP="00CF1EE4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</w:tr>
      <w:tr w:rsidR="00CF1EE4" w:rsidRPr="006666FA" w14:paraId="03C9C767" w14:textId="77777777">
        <w:trPr>
          <w:cantSplit/>
          <w:trHeight w:val="74"/>
        </w:trPr>
        <w:tc>
          <w:tcPr>
            <w:tcW w:w="1212" w:type="pct"/>
            <w:vAlign w:val="center"/>
          </w:tcPr>
          <w:p w14:paraId="41AD8449" w14:textId="77777777" w:rsidR="00CF1EE4" w:rsidRPr="006666FA" w:rsidRDefault="00CF1EE4" w:rsidP="00CF1E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509" w:type="pct"/>
            <w:tcBorders>
              <w:bottom w:val="double" w:sz="4" w:space="0" w:color="auto"/>
            </w:tcBorders>
          </w:tcPr>
          <w:p w14:paraId="38B8BDE9" w14:textId="4B341E4F" w:rsidR="00CF1EE4" w:rsidRPr="00FB7155" w:rsidRDefault="00BE7E77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E7E7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CF1EE4" w:rsidRPr="00FB715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61" w:type="pct"/>
          </w:tcPr>
          <w:p w14:paraId="225A61DF" w14:textId="77777777" w:rsidR="00CF1EE4" w:rsidRPr="001A7B26" w:rsidRDefault="00CF1EE4" w:rsidP="00CF1E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double" w:sz="4" w:space="0" w:color="auto"/>
            </w:tcBorders>
          </w:tcPr>
          <w:p w14:paraId="006973C5" w14:textId="08A95703" w:rsidR="00CF1EE4" w:rsidRPr="00FB7155" w:rsidRDefault="00BE7E77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E7E7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CF1EE4" w:rsidRPr="00FB715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789</w:t>
            </w:r>
          </w:p>
        </w:tc>
        <w:tc>
          <w:tcPr>
            <w:tcW w:w="61" w:type="pct"/>
          </w:tcPr>
          <w:p w14:paraId="688AF22E" w14:textId="77777777" w:rsidR="00CF1EE4" w:rsidRPr="00FB7155" w:rsidRDefault="00CF1EE4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04" w:type="pct"/>
            <w:tcBorders>
              <w:bottom w:val="double" w:sz="4" w:space="0" w:color="auto"/>
            </w:tcBorders>
          </w:tcPr>
          <w:p w14:paraId="3579AF98" w14:textId="1C5EF921" w:rsidR="00CF1EE4" w:rsidRPr="007B6456" w:rsidRDefault="00BE7E77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F1EE4" w:rsidRPr="00FB715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47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68" w:type="pct"/>
          </w:tcPr>
          <w:p w14:paraId="18523D20" w14:textId="77777777" w:rsidR="00CF1EE4" w:rsidRPr="007B6456" w:rsidRDefault="00CF1EE4" w:rsidP="00CF1EE4">
            <w:pPr>
              <w:tabs>
                <w:tab w:val="decimal" w:pos="1010"/>
                <w:tab w:val="decimal" w:pos="109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25FFC579" w14:textId="5B25E57D" w:rsidR="00CF1EE4" w:rsidRPr="007B6456" w:rsidRDefault="004C49B0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49B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33</w:t>
            </w:r>
            <w:r w:rsidR="00CF1EE4" w:rsidRPr="007B64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68" w:type="pct"/>
          </w:tcPr>
          <w:p w14:paraId="60478C6B" w14:textId="77777777" w:rsidR="00CF1EE4" w:rsidRPr="007B6456" w:rsidRDefault="00CF1EE4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46" w:type="pct"/>
            <w:tcBorders>
              <w:bottom w:val="double" w:sz="4" w:space="0" w:color="auto"/>
            </w:tcBorders>
          </w:tcPr>
          <w:p w14:paraId="33E2E06E" w14:textId="659BDA1E" w:rsidR="00CF1EE4" w:rsidRPr="00FB7155" w:rsidRDefault="004C49B0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649</w:t>
            </w:r>
          </w:p>
        </w:tc>
        <w:tc>
          <w:tcPr>
            <w:tcW w:w="63" w:type="pct"/>
          </w:tcPr>
          <w:p w14:paraId="21C8A398" w14:textId="77777777" w:rsidR="00CF1EE4" w:rsidRPr="007B6456" w:rsidRDefault="00CF1EE4" w:rsidP="00CF1EE4">
            <w:pPr>
              <w:tabs>
                <w:tab w:val="decimal" w:pos="595"/>
                <w:tab w:val="decimal" w:pos="109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49" w:type="pct"/>
            <w:tcBorders>
              <w:bottom w:val="double" w:sz="4" w:space="0" w:color="auto"/>
            </w:tcBorders>
          </w:tcPr>
          <w:p w14:paraId="2938CA93" w14:textId="77777777" w:rsidR="00CF1EE4" w:rsidRPr="007B6456" w:rsidRDefault="00CF1EE4" w:rsidP="00CF1EE4">
            <w:pPr>
              <w:tabs>
                <w:tab w:val="decimal" w:pos="8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4" w:type="pct"/>
          </w:tcPr>
          <w:p w14:paraId="02C02067" w14:textId="77777777" w:rsidR="00CF1EE4" w:rsidRPr="007B6456" w:rsidRDefault="00CF1EE4" w:rsidP="00CF1EE4">
            <w:pPr>
              <w:tabs>
                <w:tab w:val="decimal" w:pos="595"/>
                <w:tab w:val="decimal" w:pos="109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</w:tcPr>
          <w:p w14:paraId="1FA7CF56" w14:textId="05A48EFC" w:rsidR="00CF1EE4" w:rsidRPr="007B6456" w:rsidRDefault="004C49B0" w:rsidP="00CF1EE4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="00CF1EE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946</w:t>
            </w:r>
          </w:p>
        </w:tc>
      </w:tr>
    </w:tbl>
    <w:p w14:paraId="10CB7704" w14:textId="31A5C5F9" w:rsidR="00321A8D" w:rsidRPr="00876720" w:rsidRDefault="00321A8D" w:rsidP="00EA107C">
      <w:pPr>
        <w:rPr>
          <w:rFonts w:asciiTheme="majorBidi" w:hAnsiTheme="majorBidi" w:cstheme="majorBidi"/>
          <w:lang w:val="en-US" w:bidi="th-TH"/>
        </w:rPr>
        <w:sectPr w:rsidR="00321A8D" w:rsidRPr="00876720" w:rsidSect="00981E82">
          <w:footerReference w:type="default" r:id="rId18"/>
          <w:pgSz w:w="16839" w:h="11907" w:orient="landscape" w:code="9"/>
          <w:pgMar w:top="691" w:right="1152" w:bottom="576" w:left="1152" w:header="720" w:footer="720" w:gutter="0"/>
          <w:paperSrc w:first="15" w:other="15"/>
          <w:cols w:space="720"/>
          <w:docGrid w:linePitch="360"/>
        </w:sect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140"/>
        <w:gridCol w:w="1113"/>
        <w:gridCol w:w="269"/>
        <w:gridCol w:w="1081"/>
        <w:gridCol w:w="270"/>
        <w:gridCol w:w="1080"/>
        <w:gridCol w:w="270"/>
        <w:gridCol w:w="1227"/>
      </w:tblGrid>
      <w:tr w:rsidR="006B6FA3" w:rsidRPr="006666FA" w14:paraId="04DA3225" w14:textId="77777777" w:rsidTr="002C047A">
        <w:trPr>
          <w:tblHeader/>
        </w:trPr>
        <w:tc>
          <w:tcPr>
            <w:tcW w:w="4140" w:type="dxa"/>
          </w:tcPr>
          <w:p w14:paraId="68A17E69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463" w:type="dxa"/>
            <w:gridSpan w:val="3"/>
          </w:tcPr>
          <w:p w14:paraId="167B778F" w14:textId="77777777" w:rsidR="00B7766D" w:rsidRPr="006666FA" w:rsidRDefault="00B7766D" w:rsidP="002C047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9A674A1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77" w:type="dxa"/>
            <w:gridSpan w:val="3"/>
          </w:tcPr>
          <w:p w14:paraId="21D50980" w14:textId="77777777" w:rsidR="00B7766D" w:rsidRPr="006666FA" w:rsidRDefault="00B7766D" w:rsidP="002C047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176C8" w:rsidRPr="006666FA" w14:paraId="04F6AF75" w14:textId="77777777" w:rsidTr="002C047A">
        <w:trPr>
          <w:tblHeader/>
        </w:trPr>
        <w:tc>
          <w:tcPr>
            <w:tcW w:w="4140" w:type="dxa"/>
          </w:tcPr>
          <w:p w14:paraId="41C26339" w14:textId="77777777" w:rsidR="00080613" w:rsidRPr="006666FA" w:rsidRDefault="00080613" w:rsidP="00080613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3" w:type="dxa"/>
            <w:vAlign w:val="center"/>
          </w:tcPr>
          <w:p w14:paraId="59655ADF" w14:textId="0C962A61" w:rsidR="00080613" w:rsidRPr="006666FA" w:rsidRDefault="00BE7E77" w:rsidP="0008061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69" w:type="dxa"/>
            <w:vAlign w:val="center"/>
          </w:tcPr>
          <w:p w14:paraId="205BFCB3" w14:textId="77777777" w:rsidR="00080613" w:rsidRPr="006666FA" w:rsidRDefault="00080613" w:rsidP="0008061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vAlign w:val="center"/>
          </w:tcPr>
          <w:p w14:paraId="03FA10C9" w14:textId="17227E85" w:rsidR="00080613" w:rsidRPr="006666FA" w:rsidRDefault="00BE7E77" w:rsidP="0008061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70" w:type="dxa"/>
          </w:tcPr>
          <w:p w14:paraId="2B629383" w14:textId="77777777" w:rsidR="00080613" w:rsidRPr="006666FA" w:rsidRDefault="00080613" w:rsidP="0008061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7FC1CDAC" w14:textId="7539B80C" w:rsidR="00080613" w:rsidRPr="006666FA" w:rsidRDefault="00BE7E77" w:rsidP="0008061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70" w:type="dxa"/>
            <w:vAlign w:val="center"/>
          </w:tcPr>
          <w:p w14:paraId="48FC2B75" w14:textId="77777777" w:rsidR="00080613" w:rsidRPr="006666FA" w:rsidRDefault="00080613" w:rsidP="0008061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  <w:vAlign w:val="center"/>
          </w:tcPr>
          <w:p w14:paraId="0D1BF79B" w14:textId="0FE0067A" w:rsidR="00080613" w:rsidRPr="006666FA" w:rsidRDefault="00BE7E77" w:rsidP="0008061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</w:tr>
      <w:tr w:rsidR="005C777A" w:rsidRPr="006666FA" w14:paraId="520E7192" w14:textId="77777777" w:rsidTr="002C047A">
        <w:trPr>
          <w:tblHeader/>
        </w:trPr>
        <w:tc>
          <w:tcPr>
            <w:tcW w:w="4140" w:type="dxa"/>
          </w:tcPr>
          <w:p w14:paraId="06B5CD2F" w14:textId="77777777" w:rsidR="008F024F" w:rsidRPr="006666FA" w:rsidRDefault="008F024F" w:rsidP="008F024F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310" w:type="dxa"/>
            <w:gridSpan w:val="7"/>
          </w:tcPr>
          <w:p w14:paraId="078D47F7" w14:textId="77777777" w:rsidR="008F024F" w:rsidRPr="006666FA" w:rsidRDefault="008F024F" w:rsidP="008F024F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8176C8" w:rsidRPr="006666FA" w14:paraId="50EF0F03" w14:textId="77777777" w:rsidTr="002C047A">
        <w:tc>
          <w:tcPr>
            <w:tcW w:w="4140" w:type="dxa"/>
          </w:tcPr>
          <w:p w14:paraId="0F27D9A4" w14:textId="694EEE8C" w:rsidR="00080613" w:rsidRPr="004539AC" w:rsidRDefault="00080613" w:rsidP="00080613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ลูกหนี้</w:t>
            </w:r>
          </w:p>
        </w:tc>
        <w:tc>
          <w:tcPr>
            <w:tcW w:w="1113" w:type="dxa"/>
          </w:tcPr>
          <w:p w14:paraId="06D515C4" w14:textId="3522EC21" w:rsidR="00080613" w:rsidRPr="00B4587D" w:rsidRDefault="004C49B0" w:rsidP="00080613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69" w:type="dxa"/>
          </w:tcPr>
          <w:p w14:paraId="37B0A19F" w14:textId="77777777" w:rsidR="00080613" w:rsidRPr="006666FA" w:rsidRDefault="00080613" w:rsidP="0008061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0E352B0E" w14:textId="3AF612B2" w:rsidR="00080613" w:rsidRPr="006666FA" w:rsidRDefault="00BE7E77" w:rsidP="00080613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28C166D8" w14:textId="77777777" w:rsidR="00080613" w:rsidRPr="006666FA" w:rsidRDefault="00080613" w:rsidP="0008061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1E932D22" w14:textId="1B0927E4" w:rsidR="00080613" w:rsidRPr="00FC0E19" w:rsidRDefault="003964AC" w:rsidP="0008061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F3741D4" w14:textId="77777777" w:rsidR="00080613" w:rsidRPr="006666FA" w:rsidRDefault="00080613" w:rsidP="00080613">
            <w:pPr>
              <w:tabs>
                <w:tab w:val="decimal" w:pos="634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27" w:type="dxa"/>
          </w:tcPr>
          <w:p w14:paraId="55E518A3" w14:textId="2E145330" w:rsidR="00080613" w:rsidRPr="00FC0E19" w:rsidRDefault="00080613" w:rsidP="0008061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176C8" w:rsidRPr="006666FA" w14:paraId="4465D015" w14:textId="77777777" w:rsidTr="002C047A">
        <w:tc>
          <w:tcPr>
            <w:tcW w:w="4140" w:type="dxa"/>
          </w:tcPr>
          <w:p w14:paraId="7E1FD235" w14:textId="77777777" w:rsidR="00080613" w:rsidRPr="004539AC" w:rsidRDefault="00080613" w:rsidP="00080613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  <w:tc>
          <w:tcPr>
            <w:tcW w:w="1113" w:type="dxa"/>
          </w:tcPr>
          <w:p w14:paraId="25D03F94" w14:textId="39E6D8A9" w:rsidR="00080613" w:rsidRPr="006666FA" w:rsidRDefault="00BE7E77" w:rsidP="00080613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53C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269" w:type="dxa"/>
          </w:tcPr>
          <w:p w14:paraId="4123E237" w14:textId="77777777" w:rsidR="00080613" w:rsidRPr="006666FA" w:rsidRDefault="00080613" w:rsidP="0008061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18AA1C78" w14:textId="66C748D6" w:rsidR="00080613" w:rsidRPr="006666FA" w:rsidRDefault="00BE7E77" w:rsidP="00080613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08061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38</w:t>
            </w: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112DBD1" w14:textId="77777777" w:rsidR="00080613" w:rsidRPr="006666FA" w:rsidRDefault="00080613" w:rsidP="0008061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5B87D1EB" w14:textId="494C0FBF" w:rsidR="00080613" w:rsidRPr="00FC0E19" w:rsidRDefault="003964AC" w:rsidP="0008061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48CFAEB" w14:textId="77777777" w:rsidR="00080613" w:rsidRPr="006666FA" w:rsidRDefault="00080613" w:rsidP="00080613">
            <w:pPr>
              <w:tabs>
                <w:tab w:val="decimal" w:pos="634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27" w:type="dxa"/>
          </w:tcPr>
          <w:p w14:paraId="2F82B4FB" w14:textId="05B990ED" w:rsidR="00080613" w:rsidRPr="00FC0E19" w:rsidRDefault="00080613" w:rsidP="0008061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176C8" w:rsidRPr="006666FA" w14:paraId="49795A5D" w14:textId="77777777" w:rsidTr="002C047A">
        <w:tc>
          <w:tcPr>
            <w:tcW w:w="4140" w:type="dxa"/>
          </w:tcPr>
          <w:p w14:paraId="4514F803" w14:textId="369FAD34" w:rsidR="00080613" w:rsidRPr="004539AC" w:rsidRDefault="00080613" w:rsidP="0008061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113" w:type="dxa"/>
          </w:tcPr>
          <w:p w14:paraId="507B653A" w14:textId="3293CEAB" w:rsidR="00080613" w:rsidRPr="00126368" w:rsidRDefault="00BE7E77" w:rsidP="00080613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758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69" w:type="dxa"/>
          </w:tcPr>
          <w:p w14:paraId="28E74F9E" w14:textId="77777777" w:rsidR="00080613" w:rsidRPr="006666FA" w:rsidRDefault="00080613" w:rsidP="0008061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4CE6294E" w14:textId="350804C2" w:rsidR="00080613" w:rsidRPr="006666FA" w:rsidRDefault="004C49B0" w:rsidP="00080613">
            <w:pPr>
              <w:tabs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4CB6510" w14:textId="77777777" w:rsidR="00080613" w:rsidRPr="006666FA" w:rsidRDefault="00080613" w:rsidP="0008061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79F0D47A" w14:textId="0604FBE4" w:rsidR="00080613" w:rsidRPr="00FC0E19" w:rsidRDefault="003964AC" w:rsidP="0008061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71438F8" w14:textId="77777777" w:rsidR="00080613" w:rsidRPr="006666FA" w:rsidRDefault="00080613" w:rsidP="00080613">
            <w:pPr>
              <w:tabs>
                <w:tab w:val="decimal" w:pos="634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27" w:type="dxa"/>
          </w:tcPr>
          <w:p w14:paraId="4DDA4441" w14:textId="14A4639E" w:rsidR="00080613" w:rsidRPr="00FC0E19" w:rsidRDefault="00080613" w:rsidP="0008061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176C8" w:rsidRPr="006666FA" w14:paraId="3AD8E446" w14:textId="77777777" w:rsidTr="002C047A">
        <w:tc>
          <w:tcPr>
            <w:tcW w:w="4140" w:type="dxa"/>
          </w:tcPr>
          <w:p w14:paraId="53D24961" w14:textId="77777777" w:rsidR="00080613" w:rsidRPr="004539AC" w:rsidRDefault="00080613" w:rsidP="00080613">
            <w:pPr>
              <w:spacing w:line="240" w:lineRule="atLeast"/>
              <w:ind w:right="-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13" w:type="dxa"/>
          </w:tcPr>
          <w:p w14:paraId="4555E109" w14:textId="08BFAF06" w:rsidR="00080613" w:rsidRPr="00344BC7" w:rsidRDefault="00BE7E77" w:rsidP="00080613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B08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755</w:t>
            </w:r>
          </w:p>
        </w:tc>
        <w:tc>
          <w:tcPr>
            <w:tcW w:w="269" w:type="dxa"/>
          </w:tcPr>
          <w:p w14:paraId="0AA6E519" w14:textId="77777777" w:rsidR="00080613" w:rsidRPr="006666FA" w:rsidRDefault="00080613" w:rsidP="0008061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3FAFA6DB" w14:textId="6726DEB6" w:rsidR="00080613" w:rsidRPr="006666FA" w:rsidRDefault="00BE7E77" w:rsidP="00080613">
            <w:pPr>
              <w:tabs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08061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270" w:type="dxa"/>
          </w:tcPr>
          <w:p w14:paraId="50A0F0EE" w14:textId="77777777" w:rsidR="00080613" w:rsidRPr="006666FA" w:rsidRDefault="00080613" w:rsidP="0008061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4947BE57" w14:textId="084003B7" w:rsidR="00080613" w:rsidRPr="00FC0E19" w:rsidRDefault="003964AC" w:rsidP="0008061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05DEE50" w14:textId="77777777" w:rsidR="00080613" w:rsidRPr="006666FA" w:rsidRDefault="00080613" w:rsidP="00080613">
            <w:pPr>
              <w:tabs>
                <w:tab w:val="decimal" w:pos="634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27" w:type="dxa"/>
          </w:tcPr>
          <w:p w14:paraId="0E8C63AF" w14:textId="4CF35C5D" w:rsidR="00080613" w:rsidRPr="00FC0E19" w:rsidRDefault="00080613" w:rsidP="0008061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176C8" w:rsidRPr="006666FA" w14:paraId="5852AC52" w14:textId="77777777" w:rsidTr="002C047A">
        <w:tc>
          <w:tcPr>
            <w:tcW w:w="4140" w:type="dxa"/>
          </w:tcPr>
          <w:p w14:paraId="2DBA3802" w14:textId="77777777" w:rsidR="00080613" w:rsidRPr="004539AC" w:rsidRDefault="00080613" w:rsidP="0008061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ยอดขาดทุนยกไป</w:t>
            </w:r>
            <w:r w:rsidRPr="004539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113" w:type="dxa"/>
          </w:tcPr>
          <w:p w14:paraId="5C0371C0" w14:textId="409DA499" w:rsidR="00080613" w:rsidRPr="00344BC7" w:rsidRDefault="004C49B0" w:rsidP="00080613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="003964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69" w:type="dxa"/>
          </w:tcPr>
          <w:p w14:paraId="0B2FC877" w14:textId="77777777" w:rsidR="00080613" w:rsidRPr="006666FA" w:rsidRDefault="00080613" w:rsidP="0008061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432A3E6B" w14:textId="38454705" w:rsidR="00080613" w:rsidRPr="006666FA" w:rsidRDefault="00BE7E77" w:rsidP="00080613">
            <w:pPr>
              <w:tabs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08061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70" w:type="dxa"/>
          </w:tcPr>
          <w:p w14:paraId="46A969C2" w14:textId="77777777" w:rsidR="00080613" w:rsidRPr="006666FA" w:rsidRDefault="00080613" w:rsidP="0008061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6C4B1DFA" w14:textId="1ADB4B90" w:rsidR="00080613" w:rsidRPr="00CB4240" w:rsidRDefault="003964AC" w:rsidP="0008061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42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8C9EC3F" w14:textId="77777777" w:rsidR="00080613" w:rsidRPr="005C375F" w:rsidRDefault="00080613" w:rsidP="0008061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</w:tcPr>
          <w:p w14:paraId="1578DA12" w14:textId="2B1C1114" w:rsidR="00080613" w:rsidRPr="00080613" w:rsidRDefault="00080613" w:rsidP="0008061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42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176C8" w:rsidRPr="006666FA" w14:paraId="3D8E6377" w14:textId="77777777" w:rsidTr="002C047A">
        <w:tc>
          <w:tcPr>
            <w:tcW w:w="4140" w:type="dxa"/>
          </w:tcPr>
          <w:p w14:paraId="76A9A013" w14:textId="77777777" w:rsidR="00080613" w:rsidRPr="006666FA" w:rsidRDefault="00080613" w:rsidP="0008061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46EF462" w14:textId="3D809270" w:rsidR="00080613" w:rsidRPr="0026372B" w:rsidRDefault="003964AC" w:rsidP="00080613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 w:rsidR="004C49B0" w:rsidRPr="004C49B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79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8</w:t>
            </w:r>
            <w:r w:rsidR="00BE7E77" w:rsidRPr="00BE7E7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  <w:tc>
          <w:tcPr>
            <w:tcW w:w="269" w:type="dxa"/>
          </w:tcPr>
          <w:p w14:paraId="0FA23AA2" w14:textId="77777777" w:rsidR="00080613" w:rsidRPr="006666FA" w:rsidRDefault="00080613" w:rsidP="0008061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DB002F6" w14:textId="179CBA1C" w:rsidR="00080613" w:rsidRPr="006666FA" w:rsidRDefault="00BE7E77" w:rsidP="00080613">
            <w:pPr>
              <w:tabs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="000806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46E745A" w14:textId="77777777" w:rsidR="00080613" w:rsidRPr="006666FA" w:rsidRDefault="00080613" w:rsidP="0008061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728A7E" w14:textId="69EEA31C" w:rsidR="00080613" w:rsidRPr="003964AC" w:rsidRDefault="003964AC" w:rsidP="0008061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A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137EFE5" w14:textId="77777777" w:rsidR="00080613" w:rsidRPr="005C375F" w:rsidRDefault="00080613" w:rsidP="0008061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49FB0227" w14:textId="06327E70" w:rsidR="00080613" w:rsidRPr="00080613" w:rsidRDefault="00080613" w:rsidP="0008061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806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1A8AA925" w14:textId="77777777" w:rsidR="00B7766D" w:rsidRPr="009465E5" w:rsidRDefault="00B7766D" w:rsidP="00B7766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87ACE8" w14:textId="6DD2E488" w:rsidR="00B7766D" w:rsidRDefault="00B7766D" w:rsidP="00AB2AA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AB2AA6">
        <w:rPr>
          <w:rFonts w:asciiTheme="majorBidi" w:hAnsiTheme="majorBidi" w:cstheme="majorBidi"/>
          <w:spacing w:val="-2"/>
          <w:sz w:val="30"/>
          <w:szCs w:val="30"/>
          <w:cs/>
        </w:rPr>
        <w:t>ขาดทุนทางภาษีจะสิ้นอายุใน</w:t>
      </w:r>
      <w:r w:rsidRPr="00AB2AA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ระหว่าง</w:t>
      </w:r>
      <w:r w:rsidRPr="00AB2AA6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</w:t>
      </w:r>
      <w:r w:rsidR="00BE7E77" w:rsidRPr="00BE7E77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pacing w:val="-2"/>
          <w:sz w:val="30"/>
          <w:szCs w:val="30"/>
          <w:lang w:val="en-US"/>
        </w:rPr>
        <w:t>569</w:t>
      </w:r>
      <w:r w:rsidRPr="00AB2AA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B2AA6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ถึง </w:t>
      </w:r>
      <w:r w:rsidR="00BE7E77" w:rsidRPr="00BE7E77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="004C49B0" w:rsidRPr="004C49B0">
        <w:rPr>
          <w:rFonts w:asciiTheme="majorBidi" w:hAnsiTheme="majorBidi" w:cstheme="majorBidi"/>
          <w:spacing w:val="-2"/>
          <w:sz w:val="30"/>
          <w:szCs w:val="30"/>
          <w:lang w:val="en-US"/>
        </w:rPr>
        <w:t>573</w:t>
      </w:r>
      <w:r w:rsidRPr="00AB2AA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36EA34A1" w14:textId="77777777" w:rsidR="000C39A7" w:rsidRPr="009465E5" w:rsidRDefault="000C39A7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8B8E7D4" w14:textId="2F1406D0" w:rsidR="00E938B1" w:rsidRPr="00F75772" w:rsidRDefault="00B7766D" w:rsidP="00AB2AA6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Cs/>
          <w:sz w:val="30"/>
          <w:szCs w:val="30"/>
          <w:lang w:val="en-US"/>
        </w:rPr>
      </w:pPr>
      <w:r w:rsidRPr="00F75772">
        <w:rPr>
          <w:rFonts w:asciiTheme="majorBidi" w:hAnsiTheme="majorBidi" w:cstheme="majorBidi"/>
          <w:bCs/>
          <w:i/>
          <w:sz w:val="30"/>
          <w:szCs w:val="30"/>
          <w:cs/>
        </w:rPr>
        <w:t>กำ</w:t>
      </w:r>
      <w:r w:rsidRPr="00F75772">
        <w:rPr>
          <w:rFonts w:asciiTheme="majorBidi" w:hAnsiTheme="majorBidi" w:cstheme="majorBidi"/>
          <w:bCs/>
          <w:sz w:val="30"/>
          <w:szCs w:val="30"/>
          <w:cs/>
        </w:rPr>
        <w:t>ไรต่อหุ้น</w:t>
      </w:r>
      <w:r w:rsidR="00145C21" w:rsidRPr="00F75772">
        <w:rPr>
          <w:rFonts w:asciiTheme="majorBidi" w:hAnsiTheme="majorBidi" w:cstheme="majorBidi" w:hint="cs"/>
          <w:bCs/>
          <w:sz w:val="30"/>
          <w:szCs w:val="30"/>
          <w:cs/>
          <w:lang w:bidi="th-TH"/>
        </w:rPr>
        <w:t>ขั้นพื้นฐาน</w:t>
      </w:r>
    </w:p>
    <w:p w14:paraId="5F67D342" w14:textId="77777777" w:rsidR="00E938B1" w:rsidRPr="009465E5" w:rsidRDefault="00E938B1" w:rsidP="00E938B1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684C9F6" w14:textId="2E035D98" w:rsidR="00AB2AA6" w:rsidRPr="000066F6" w:rsidRDefault="00E938B1" w:rsidP="00AB2AA6">
      <w:pPr>
        <w:ind w:left="518" w:firstLine="22"/>
        <w:jc w:val="thaiDistribute"/>
        <w:rPr>
          <w:rFonts w:asciiTheme="majorBidi" w:hAnsiTheme="majorBidi" w:cstheme="majorBidi"/>
          <w:i/>
          <w:sz w:val="30"/>
          <w:szCs w:val="30"/>
          <w:cs/>
          <w:lang w:val="en-US" w:bidi="th-TH"/>
        </w:rPr>
      </w:pPr>
      <w:r w:rsidRPr="009E3D8E">
        <w:rPr>
          <w:rFonts w:asciiTheme="majorBidi" w:hAnsiTheme="majorBidi" w:cstheme="majorBidi"/>
          <w:i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>
        <w:rPr>
          <w:rFonts w:asciiTheme="majorBidi" w:hAnsiTheme="majorBidi" w:cstheme="majorBidi"/>
          <w:i/>
          <w:sz w:val="30"/>
          <w:szCs w:val="30"/>
          <w:cs/>
          <w:lang w:bidi="th-TH"/>
        </w:rPr>
        <w:br/>
      </w:r>
      <w:r w:rsidRPr="009E3D8E">
        <w:rPr>
          <w:rFonts w:asciiTheme="majorBidi" w:hAnsiTheme="majorBidi" w:cstheme="majorBidi"/>
          <w:i/>
          <w:sz w:val="30"/>
          <w:szCs w:val="30"/>
          <w:cs/>
        </w:rPr>
        <w:t>ถัวเฉลี่ยถ่วงน้ำหนักที่ออกจำหน่ายระหว่าง</w:t>
      </w:r>
      <w:r w:rsidR="000066F6">
        <w:rPr>
          <w:rFonts w:asciiTheme="majorBidi" w:hAnsiTheme="majorBidi" w:cstheme="majorBidi" w:hint="cs"/>
          <w:i/>
          <w:sz w:val="30"/>
          <w:szCs w:val="30"/>
          <w:cs/>
          <w:lang w:bidi="th-TH"/>
        </w:rPr>
        <w:t xml:space="preserve">ปี </w:t>
      </w:r>
      <w:r w:rsidR="0055629D">
        <w:rPr>
          <w:rFonts w:asciiTheme="majorBidi" w:hAnsiTheme="majorBidi" w:cstheme="majorBidi" w:hint="cs"/>
          <w:i/>
          <w:sz w:val="30"/>
          <w:szCs w:val="30"/>
          <w:cs/>
          <w:lang w:bidi="th-TH"/>
        </w:rPr>
        <w:t>ปรับปรุงรายการด้วยผลกระทบจาก</w:t>
      </w:r>
      <w:r w:rsidR="00814731">
        <w:rPr>
          <w:rFonts w:asciiTheme="majorBidi" w:hAnsiTheme="majorBidi" w:cstheme="majorBidi" w:hint="cs"/>
          <w:i/>
          <w:sz w:val="30"/>
          <w:szCs w:val="30"/>
          <w:cs/>
          <w:lang w:bidi="th-TH"/>
        </w:rPr>
        <w:t>หุ้นทุนซื้อคืน</w:t>
      </w:r>
    </w:p>
    <w:p w14:paraId="2DDE71C4" w14:textId="77777777" w:rsidR="009465E5" w:rsidRPr="009465E5" w:rsidRDefault="009465E5" w:rsidP="00AB2AA6">
      <w:pPr>
        <w:ind w:left="518" w:firstLine="22"/>
        <w:jc w:val="thaiDistribute"/>
        <w:rPr>
          <w:rFonts w:asciiTheme="majorBidi" w:hAnsiTheme="majorBidi" w:cstheme="majorBidi"/>
          <w:i/>
          <w:sz w:val="24"/>
          <w:szCs w:val="24"/>
          <w:cs/>
          <w:lang w:bidi="th-TH"/>
        </w:r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48"/>
        <w:gridCol w:w="1220"/>
        <w:gridCol w:w="178"/>
        <w:gridCol w:w="1212"/>
        <w:gridCol w:w="213"/>
        <w:gridCol w:w="1217"/>
        <w:gridCol w:w="178"/>
        <w:gridCol w:w="1222"/>
      </w:tblGrid>
      <w:tr w:rsidR="00BC2F5E" w:rsidRPr="00BC2F5E" w14:paraId="382C6A27" w14:textId="77777777" w:rsidTr="00AB2AA6">
        <w:trPr>
          <w:cantSplit/>
          <w:trHeight w:val="417"/>
          <w:tblHeader/>
        </w:trPr>
        <w:tc>
          <w:tcPr>
            <w:tcW w:w="3748" w:type="dxa"/>
          </w:tcPr>
          <w:p w14:paraId="31731660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272E2F40" w14:textId="77777777" w:rsidR="00BC2F5E" w:rsidRPr="00BC2F5E" w:rsidRDefault="00BC2F5E" w:rsidP="00BC2F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3" w:type="dxa"/>
          </w:tcPr>
          <w:p w14:paraId="31D783F1" w14:textId="77777777" w:rsidR="00BC2F5E" w:rsidRPr="00BC2F5E" w:rsidRDefault="00BC2F5E" w:rsidP="00BC2F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</w:tcPr>
          <w:p w14:paraId="33ED7849" w14:textId="77777777" w:rsidR="00BC2F5E" w:rsidRPr="00BC2F5E" w:rsidRDefault="00BC2F5E" w:rsidP="00BC2F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0613" w:rsidRPr="00BC2F5E" w14:paraId="02700D0B" w14:textId="77777777" w:rsidTr="00AB2AA6">
        <w:trPr>
          <w:cantSplit/>
          <w:trHeight w:val="417"/>
          <w:tblHeader/>
        </w:trPr>
        <w:tc>
          <w:tcPr>
            <w:tcW w:w="3748" w:type="dxa"/>
          </w:tcPr>
          <w:p w14:paraId="1AF127A5" w14:textId="75ED085B" w:rsidR="00080613" w:rsidRPr="00BC2F5E" w:rsidRDefault="00080613" w:rsidP="000806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20" w:type="dxa"/>
            <w:vAlign w:val="center"/>
          </w:tcPr>
          <w:p w14:paraId="308AB7BD" w14:textId="727F7FD5" w:rsidR="00080613" w:rsidRPr="00BC2F5E" w:rsidRDefault="00BE7E77" w:rsidP="000806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78" w:type="dxa"/>
            <w:vAlign w:val="center"/>
          </w:tcPr>
          <w:p w14:paraId="54B79C7C" w14:textId="77777777" w:rsidR="00080613" w:rsidRPr="00BC2F5E" w:rsidRDefault="00080613" w:rsidP="000806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vAlign w:val="center"/>
          </w:tcPr>
          <w:p w14:paraId="22FB1E2F" w14:textId="6A3A7E38" w:rsidR="00080613" w:rsidRPr="00BC2F5E" w:rsidRDefault="00BE7E77" w:rsidP="000806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13" w:type="dxa"/>
          </w:tcPr>
          <w:p w14:paraId="16C1C273" w14:textId="77777777" w:rsidR="00080613" w:rsidRPr="00BC2F5E" w:rsidRDefault="00080613" w:rsidP="0008061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vAlign w:val="center"/>
          </w:tcPr>
          <w:p w14:paraId="224D734C" w14:textId="36A6BA8F" w:rsidR="00080613" w:rsidRPr="00BC2F5E" w:rsidRDefault="00BE7E77" w:rsidP="000806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78" w:type="dxa"/>
            <w:vAlign w:val="center"/>
          </w:tcPr>
          <w:p w14:paraId="104CE2F5" w14:textId="77777777" w:rsidR="00080613" w:rsidRPr="00BC2F5E" w:rsidRDefault="00080613" w:rsidP="000806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center"/>
          </w:tcPr>
          <w:p w14:paraId="70AB9B41" w14:textId="53434D7A" w:rsidR="00080613" w:rsidRPr="00BC2F5E" w:rsidRDefault="00BE7E77" w:rsidP="000806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</w:tr>
      <w:tr w:rsidR="008F024F" w:rsidRPr="00BC2F5E" w14:paraId="2F159F13" w14:textId="77777777" w:rsidTr="00AB2AA6">
        <w:trPr>
          <w:cantSplit/>
          <w:trHeight w:val="160"/>
          <w:tblHeader/>
        </w:trPr>
        <w:tc>
          <w:tcPr>
            <w:tcW w:w="3748" w:type="dxa"/>
          </w:tcPr>
          <w:p w14:paraId="1FB11F5D" w14:textId="77777777" w:rsidR="008F024F" w:rsidRPr="00BC2F5E" w:rsidRDefault="008F024F" w:rsidP="008F02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40" w:type="dxa"/>
            <w:gridSpan w:val="7"/>
          </w:tcPr>
          <w:p w14:paraId="690CE763" w14:textId="77777777" w:rsidR="008F024F" w:rsidRPr="00BC2F5E" w:rsidRDefault="008F024F" w:rsidP="008F024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F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2F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 / พันหุ้น)</w:t>
            </w:r>
          </w:p>
        </w:tc>
      </w:tr>
      <w:tr w:rsidR="00080613" w:rsidRPr="00BC2F5E" w14:paraId="09005C81" w14:textId="77777777" w:rsidTr="00AB2AA6">
        <w:trPr>
          <w:cantSplit/>
          <w:trHeight w:val="160"/>
        </w:trPr>
        <w:tc>
          <w:tcPr>
            <w:tcW w:w="3748" w:type="dxa"/>
          </w:tcPr>
          <w:p w14:paraId="26920F48" w14:textId="6CEF77CC" w:rsidR="00080613" w:rsidRPr="00BC2F5E" w:rsidRDefault="00080613" w:rsidP="000806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กำไรที่เป็นส่วนของผู้ถือหุ้นสามัญ</w:t>
            </w:r>
          </w:p>
          <w:p w14:paraId="4C610BE8" w14:textId="77777777" w:rsidR="00080613" w:rsidRPr="00BC2F5E" w:rsidRDefault="00080613" w:rsidP="000806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ของบริษัท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(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ขั้นพื้นฐาน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42129973" w14:textId="20FBF8B2" w:rsidR="00080613" w:rsidRPr="002808CD" w:rsidRDefault="00BE7E77" w:rsidP="004D5954">
            <w:pPr>
              <w:tabs>
                <w:tab w:val="decimal" w:pos="9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56C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</w:t>
            </w:r>
            <w:r w:rsidR="00F56C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  <w:r w:rsidR="005D21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5E95A645" w14:textId="77777777" w:rsidR="00080613" w:rsidRPr="002808CD" w:rsidRDefault="00080613" w:rsidP="000806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bottom"/>
          </w:tcPr>
          <w:p w14:paraId="2E188893" w14:textId="37415398" w:rsidR="00080613" w:rsidRPr="00924625" w:rsidRDefault="00BE7E77" w:rsidP="004D5954">
            <w:pPr>
              <w:tabs>
                <w:tab w:val="decimal" w:pos="9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 w:rsidR="000806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698</w:t>
            </w:r>
          </w:p>
        </w:tc>
        <w:tc>
          <w:tcPr>
            <w:tcW w:w="213" w:type="dxa"/>
            <w:vAlign w:val="bottom"/>
          </w:tcPr>
          <w:p w14:paraId="7E3C2B44" w14:textId="77777777" w:rsidR="00080613" w:rsidRPr="002808CD" w:rsidRDefault="00080613" w:rsidP="000806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6554D4EC" w14:textId="11200D0B" w:rsidR="00080613" w:rsidRPr="004D5954" w:rsidRDefault="00BE7E77" w:rsidP="004D5954">
            <w:pPr>
              <w:tabs>
                <w:tab w:val="decimal" w:pos="9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D5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4C49B0" w:rsidRPr="004D5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96555" w:rsidRPr="004D5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D5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  <w:r w:rsidRPr="004D5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02796071" w14:textId="77777777" w:rsidR="00080613" w:rsidRPr="002808CD" w:rsidRDefault="00080613" w:rsidP="0092462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05758873" w14:textId="6305F2D2" w:rsidR="00080613" w:rsidRPr="002808CD" w:rsidRDefault="00BE7E77" w:rsidP="004D5954">
            <w:pPr>
              <w:tabs>
                <w:tab w:val="decimal" w:pos="9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="000806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080613" w:rsidRPr="00BC2F5E" w14:paraId="1D8FC014" w14:textId="77777777" w:rsidTr="00AB2AA6">
        <w:trPr>
          <w:cantSplit/>
          <w:trHeight w:val="35"/>
        </w:trPr>
        <w:tc>
          <w:tcPr>
            <w:tcW w:w="3748" w:type="dxa"/>
          </w:tcPr>
          <w:p w14:paraId="6DE97839" w14:textId="77777777" w:rsidR="00080613" w:rsidRPr="001D19E5" w:rsidRDefault="00080613" w:rsidP="000806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30B61C92" w14:textId="77777777" w:rsidR="00080613" w:rsidRPr="001D19E5" w:rsidRDefault="00080613" w:rsidP="004D5954">
            <w:pPr>
              <w:tabs>
                <w:tab w:val="decimal" w:pos="938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5572D558" w14:textId="77777777" w:rsidR="00080613" w:rsidRPr="001D19E5" w:rsidRDefault="00080613" w:rsidP="000806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  <w:vAlign w:val="bottom"/>
          </w:tcPr>
          <w:p w14:paraId="316F75AC" w14:textId="77777777" w:rsidR="00080613" w:rsidRPr="00924625" w:rsidRDefault="00080613" w:rsidP="00924625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3" w:type="dxa"/>
          </w:tcPr>
          <w:p w14:paraId="1C02261F" w14:textId="77777777" w:rsidR="00080613" w:rsidRPr="001D19E5" w:rsidRDefault="00080613" w:rsidP="000806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bottom"/>
          </w:tcPr>
          <w:p w14:paraId="197D368D" w14:textId="77777777" w:rsidR="00080613" w:rsidRPr="004D5954" w:rsidRDefault="00080613" w:rsidP="004D5954">
            <w:pPr>
              <w:tabs>
                <w:tab w:val="decimal" w:pos="9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73A2770B" w14:textId="77777777" w:rsidR="00080613" w:rsidRPr="00924625" w:rsidRDefault="00080613" w:rsidP="00924625">
            <w:pPr>
              <w:tabs>
                <w:tab w:val="left" w:pos="227"/>
                <w:tab w:val="left" w:pos="680"/>
                <w:tab w:val="left" w:pos="907"/>
                <w:tab w:val="decimal" w:pos="97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vAlign w:val="bottom"/>
          </w:tcPr>
          <w:p w14:paraId="3ABDC733" w14:textId="77777777" w:rsidR="00080613" w:rsidRPr="00924625" w:rsidRDefault="00080613" w:rsidP="00924625">
            <w:pPr>
              <w:tabs>
                <w:tab w:val="decimal" w:pos="978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80613" w:rsidRPr="00BC2F5E" w14:paraId="283CD684" w14:textId="77777777" w:rsidTr="00AB2AA6">
        <w:trPr>
          <w:cantSplit/>
          <w:trHeight w:val="160"/>
        </w:trPr>
        <w:tc>
          <w:tcPr>
            <w:tcW w:w="3748" w:type="dxa"/>
          </w:tcPr>
          <w:p w14:paraId="2EC87CDC" w14:textId="77777777" w:rsidR="00080613" w:rsidRPr="00BC2F5E" w:rsidRDefault="00080613" w:rsidP="00080613">
            <w:pPr>
              <w:tabs>
                <w:tab w:val="left" w:pos="16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จำนวนหุ้นสามัญที่ออกจำหน่ายแล้ว</w:t>
            </w:r>
          </w:p>
        </w:tc>
        <w:tc>
          <w:tcPr>
            <w:tcW w:w="1220" w:type="dxa"/>
            <w:vAlign w:val="bottom"/>
          </w:tcPr>
          <w:p w14:paraId="5C6AC33C" w14:textId="77777777" w:rsidR="00080613" w:rsidRPr="00505EA3" w:rsidRDefault="00080613" w:rsidP="004D5954">
            <w:pPr>
              <w:tabs>
                <w:tab w:val="decimal" w:pos="9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06D0C14C" w14:textId="77777777" w:rsidR="00080613" w:rsidRPr="00BC2F5E" w:rsidRDefault="00080613" w:rsidP="000806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vAlign w:val="bottom"/>
          </w:tcPr>
          <w:p w14:paraId="119434B0" w14:textId="77777777" w:rsidR="00080613" w:rsidRPr="00BC2F5E" w:rsidRDefault="00080613" w:rsidP="00924625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3" w:type="dxa"/>
          </w:tcPr>
          <w:p w14:paraId="7DB600A0" w14:textId="77777777" w:rsidR="00080613" w:rsidRPr="00BC2F5E" w:rsidRDefault="00080613" w:rsidP="000806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4A42FF46" w14:textId="77777777" w:rsidR="00080613" w:rsidRPr="004D5954" w:rsidRDefault="00080613" w:rsidP="004D5954">
            <w:pPr>
              <w:tabs>
                <w:tab w:val="decimal" w:pos="9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747F1BB" w14:textId="77777777" w:rsidR="00080613" w:rsidRPr="00BC2F5E" w:rsidRDefault="00080613" w:rsidP="00924625">
            <w:pPr>
              <w:tabs>
                <w:tab w:val="left" w:pos="227"/>
                <w:tab w:val="left" w:pos="680"/>
                <w:tab w:val="left" w:pos="907"/>
                <w:tab w:val="decimal" w:pos="97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6E11497B" w14:textId="77777777" w:rsidR="00080613" w:rsidRPr="00BC2F5E" w:rsidRDefault="00080613" w:rsidP="00924625">
            <w:pPr>
              <w:tabs>
                <w:tab w:val="decimal" w:pos="978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039DC" w:rsidRPr="00BC2F5E" w14:paraId="5B2C8A9E" w14:textId="77777777" w:rsidTr="00AB2AA6">
        <w:trPr>
          <w:cantSplit/>
          <w:trHeight w:val="310"/>
        </w:trPr>
        <w:tc>
          <w:tcPr>
            <w:tcW w:w="3748" w:type="dxa"/>
          </w:tcPr>
          <w:p w14:paraId="40FE4FE8" w14:textId="1CA2E05D" w:rsidR="00E039DC" w:rsidRPr="00BC2F5E" w:rsidRDefault="00E039DC" w:rsidP="00E039DC">
            <w:pPr>
              <w:tabs>
                <w:tab w:val="left" w:pos="16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จำนวนหุ้นสามัญที่ออก ณ วันที่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C2F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BC2F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220" w:type="dxa"/>
            <w:vAlign w:val="bottom"/>
          </w:tcPr>
          <w:p w14:paraId="774C5BD5" w14:textId="4227D314" w:rsidR="00E039DC" w:rsidRPr="00505EA3" w:rsidRDefault="00BE7E77" w:rsidP="004D5954">
            <w:pPr>
              <w:tabs>
                <w:tab w:val="decimal" w:pos="9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5EA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E039DC" w:rsidRPr="00505EA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505EA3">
              <w:rPr>
                <w:rFonts w:asciiTheme="majorBidi" w:hAnsiTheme="majorBidi" w:cstheme="majorBidi" w:hint="cs"/>
                <w:sz w:val="30"/>
                <w:szCs w:val="30"/>
              </w:rPr>
              <w:t>120</w:t>
            </w:r>
            <w:r w:rsidR="00E039DC" w:rsidRPr="00505EA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505EA3">
              <w:rPr>
                <w:rFonts w:asciiTheme="majorBidi" w:hAnsiTheme="majorBidi" w:cstheme="majorBidi" w:hint="cs"/>
                <w:sz w:val="30"/>
                <w:szCs w:val="30"/>
              </w:rPr>
              <w:t>000</w:t>
            </w:r>
          </w:p>
        </w:tc>
        <w:tc>
          <w:tcPr>
            <w:tcW w:w="178" w:type="dxa"/>
          </w:tcPr>
          <w:p w14:paraId="476BF171" w14:textId="77777777" w:rsidR="00E039DC" w:rsidRPr="00BC2F5E" w:rsidRDefault="00E039DC" w:rsidP="00E039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vAlign w:val="bottom"/>
          </w:tcPr>
          <w:p w14:paraId="131A47A8" w14:textId="10844CEE" w:rsidR="00E039DC" w:rsidRPr="00924625" w:rsidRDefault="00BE7E77" w:rsidP="004D5954">
            <w:pPr>
              <w:tabs>
                <w:tab w:val="decimal" w:pos="9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46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039DC" w:rsidRPr="009246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46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  <w:r w:rsidR="00E039DC" w:rsidRPr="009246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46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13" w:type="dxa"/>
          </w:tcPr>
          <w:p w14:paraId="723BB612" w14:textId="77777777" w:rsidR="00E039DC" w:rsidRPr="00924625" w:rsidRDefault="00E039DC" w:rsidP="00E039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77C4B9A9" w14:textId="02EAEE16" w:rsidR="00E039DC" w:rsidRPr="004D5954" w:rsidRDefault="00BE7E77" w:rsidP="004D5954">
            <w:pPr>
              <w:tabs>
                <w:tab w:val="decimal" w:pos="9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595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E039DC" w:rsidRPr="004D595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4D595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120</w:t>
            </w:r>
            <w:r w:rsidR="00E039DC" w:rsidRPr="004D595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4D595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5113829A" w14:textId="77777777" w:rsidR="00E039DC" w:rsidRPr="00924625" w:rsidRDefault="00E039DC" w:rsidP="00924625">
            <w:pPr>
              <w:tabs>
                <w:tab w:val="left" w:pos="227"/>
                <w:tab w:val="left" w:pos="680"/>
                <w:tab w:val="left" w:pos="907"/>
                <w:tab w:val="decimal" w:pos="97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748631AC" w14:textId="1D46D608" w:rsidR="00E039DC" w:rsidRPr="004D5954" w:rsidRDefault="00BE7E77" w:rsidP="004D5954">
            <w:pPr>
              <w:tabs>
                <w:tab w:val="decimal" w:pos="9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5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039DC" w:rsidRPr="004D5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D5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  <w:r w:rsidR="00E039DC" w:rsidRPr="004D5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D5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E039DC" w:rsidRPr="00BC2F5E" w14:paraId="18972EE2" w14:textId="77777777" w:rsidTr="00AB2AA6">
        <w:trPr>
          <w:cantSplit/>
          <w:trHeight w:val="310"/>
        </w:trPr>
        <w:tc>
          <w:tcPr>
            <w:tcW w:w="3748" w:type="dxa"/>
          </w:tcPr>
          <w:p w14:paraId="627A04B7" w14:textId="30748100" w:rsidR="00E039DC" w:rsidRPr="00BC2F5E" w:rsidRDefault="00E039DC" w:rsidP="00541ABB">
            <w:pPr>
              <w:tabs>
                <w:tab w:val="left" w:pos="16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</w:t>
            </w:r>
            <w:r w:rsidR="00541A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ที่ถือโดยบริษัท</w:t>
            </w:r>
          </w:p>
        </w:tc>
        <w:tc>
          <w:tcPr>
            <w:tcW w:w="1220" w:type="dxa"/>
            <w:vAlign w:val="bottom"/>
          </w:tcPr>
          <w:p w14:paraId="7E13D896" w14:textId="72189719" w:rsidR="00E039DC" w:rsidRPr="00505EA3" w:rsidRDefault="00E039DC" w:rsidP="004D5954">
            <w:pPr>
              <w:tabs>
                <w:tab w:val="decimal" w:pos="9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5E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E77" w:rsidRPr="00505E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05E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505EA3">
              <w:rPr>
                <w:rFonts w:asciiTheme="majorBidi" w:hAnsiTheme="majorBidi" w:cstheme="majorBidi"/>
                <w:sz w:val="30"/>
                <w:szCs w:val="30"/>
              </w:rPr>
              <w:t>955</w:t>
            </w:r>
            <w:r w:rsidRPr="00505E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5A68F936" w14:textId="77777777" w:rsidR="00E039DC" w:rsidRPr="00BC2F5E" w:rsidRDefault="00E039DC" w:rsidP="00E039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vAlign w:val="bottom"/>
          </w:tcPr>
          <w:p w14:paraId="082D7D3D" w14:textId="63B1E068" w:rsidR="00E039DC" w:rsidRPr="00924625" w:rsidRDefault="00E039DC" w:rsidP="004D5954">
            <w:pPr>
              <w:tabs>
                <w:tab w:val="decimal" w:pos="7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46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542A40DC" w14:textId="77777777" w:rsidR="00E039DC" w:rsidRPr="00924625" w:rsidRDefault="00E039DC" w:rsidP="00E039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74071E7F" w14:textId="5093283C" w:rsidR="00E039DC" w:rsidRPr="004D5954" w:rsidRDefault="00541ABB" w:rsidP="004D5954">
            <w:pPr>
              <w:tabs>
                <w:tab w:val="decimal" w:pos="9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D5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4D5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D5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D5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955</w:t>
            </w:r>
            <w:r w:rsidRPr="004D5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029E187" w14:textId="77777777" w:rsidR="00E039DC" w:rsidRPr="00924625" w:rsidRDefault="00E039DC" w:rsidP="00924625">
            <w:pPr>
              <w:tabs>
                <w:tab w:val="left" w:pos="227"/>
                <w:tab w:val="left" w:pos="680"/>
                <w:tab w:val="left" w:pos="907"/>
                <w:tab w:val="decimal" w:pos="97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71BDC764" w14:textId="1BC8C1A6" w:rsidR="00E039DC" w:rsidRPr="004D5954" w:rsidRDefault="00E039DC" w:rsidP="004D5954">
            <w:pPr>
              <w:tabs>
                <w:tab w:val="decimal" w:pos="7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5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72FAD" w:rsidRPr="000E6FCE" w14:paraId="392754B1" w14:textId="77777777" w:rsidTr="00AB2AA6">
        <w:trPr>
          <w:cantSplit/>
          <w:trHeight w:val="160"/>
        </w:trPr>
        <w:tc>
          <w:tcPr>
            <w:tcW w:w="3748" w:type="dxa"/>
          </w:tcPr>
          <w:p w14:paraId="530E753B" w14:textId="4E6F7EA8" w:rsidR="00D72FAD" w:rsidRPr="00BC2F5E" w:rsidRDefault="00D72FAD" w:rsidP="00D72FAD">
            <w:pPr>
              <w:tabs>
                <w:tab w:val="left" w:pos="16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43E69" w14:textId="4EBEF064" w:rsidR="00D72FAD" w:rsidRPr="008004BC" w:rsidRDefault="00BE7E77" w:rsidP="004D5954">
            <w:pPr>
              <w:tabs>
                <w:tab w:val="decimal" w:pos="9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D72F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D72F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78" w:type="dxa"/>
          </w:tcPr>
          <w:p w14:paraId="59CB2426" w14:textId="77777777" w:rsidR="00D72FAD" w:rsidRPr="008004BC" w:rsidRDefault="00D72FAD" w:rsidP="00D72F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6B61F" w14:textId="73BCB798" w:rsidR="00D72FAD" w:rsidRPr="008004BC" w:rsidRDefault="00BE7E77" w:rsidP="004D5954">
            <w:pPr>
              <w:tabs>
                <w:tab w:val="decimal" w:pos="9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72FAD" w:rsidRPr="00B34C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  <w:r w:rsidR="00D72FAD" w:rsidRPr="00B34C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13" w:type="dxa"/>
          </w:tcPr>
          <w:p w14:paraId="0AF5A7D2" w14:textId="77777777" w:rsidR="00D72FAD" w:rsidRPr="008004BC" w:rsidRDefault="00D72FAD" w:rsidP="00D72F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3CDA1" w14:textId="3D85854F" w:rsidR="00D72FAD" w:rsidRPr="008004BC" w:rsidRDefault="00BE7E77" w:rsidP="004D5954">
            <w:pPr>
              <w:tabs>
                <w:tab w:val="decimal" w:pos="9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541A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541A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78" w:type="dxa"/>
          </w:tcPr>
          <w:p w14:paraId="17643EA8" w14:textId="77777777" w:rsidR="00D72FAD" w:rsidRPr="00BC2F5E" w:rsidRDefault="00D72FAD" w:rsidP="00924625">
            <w:pPr>
              <w:tabs>
                <w:tab w:val="left" w:pos="227"/>
                <w:tab w:val="left" w:pos="680"/>
                <w:tab w:val="left" w:pos="907"/>
                <w:tab w:val="decimal" w:pos="97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46A1A" w14:textId="0120E418" w:rsidR="00D72FAD" w:rsidRPr="00BC2F5E" w:rsidRDefault="00BE7E77" w:rsidP="004D5954">
            <w:pPr>
              <w:tabs>
                <w:tab w:val="decimal" w:pos="9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72FAD" w:rsidRPr="00B34C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  <w:r w:rsidR="00D72FAD" w:rsidRPr="00B34C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D72FAD" w:rsidRPr="00BC2F5E" w14:paraId="66558840" w14:textId="77777777" w:rsidTr="00AB2AA6">
        <w:trPr>
          <w:cantSplit/>
          <w:trHeight w:val="160"/>
        </w:trPr>
        <w:tc>
          <w:tcPr>
            <w:tcW w:w="3748" w:type="dxa"/>
          </w:tcPr>
          <w:p w14:paraId="34E8DDD9" w14:textId="77777777" w:rsidR="00D72FAD" w:rsidRPr="001D19E5" w:rsidRDefault="00D72FAD" w:rsidP="00D72F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220" w:type="dxa"/>
            <w:vAlign w:val="bottom"/>
          </w:tcPr>
          <w:p w14:paraId="6493959D" w14:textId="77777777" w:rsidR="00D72FAD" w:rsidRPr="001D19E5" w:rsidRDefault="00D72FAD" w:rsidP="00D72FAD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0CDF8254" w14:textId="77777777" w:rsidR="00D72FAD" w:rsidRPr="001D19E5" w:rsidRDefault="00D72FAD" w:rsidP="00D72F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12" w:type="dxa"/>
            <w:vAlign w:val="bottom"/>
          </w:tcPr>
          <w:p w14:paraId="75977F45" w14:textId="77777777" w:rsidR="00D72FAD" w:rsidRPr="001D19E5" w:rsidRDefault="00D72FAD" w:rsidP="00D72FAD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13" w:type="dxa"/>
          </w:tcPr>
          <w:p w14:paraId="4FFA6118" w14:textId="77777777" w:rsidR="00D72FAD" w:rsidRPr="001D19E5" w:rsidRDefault="00D72FAD" w:rsidP="00D72F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536BA644" w14:textId="77777777" w:rsidR="00D72FAD" w:rsidRPr="00924625" w:rsidRDefault="00D72FAD" w:rsidP="00924625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63D662A8" w14:textId="77777777" w:rsidR="00D72FAD" w:rsidRPr="00924625" w:rsidRDefault="00D72FAD" w:rsidP="00924625">
            <w:pPr>
              <w:tabs>
                <w:tab w:val="left" w:pos="227"/>
                <w:tab w:val="left" w:pos="680"/>
                <w:tab w:val="left" w:pos="907"/>
                <w:tab w:val="decimal" w:pos="97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3293ACB6" w14:textId="77777777" w:rsidR="00D72FAD" w:rsidRPr="00924625" w:rsidRDefault="00D72FAD" w:rsidP="00924625">
            <w:pPr>
              <w:tabs>
                <w:tab w:val="decimal" w:pos="978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2FAD" w:rsidRPr="00BC2F5E" w14:paraId="52266294" w14:textId="77777777" w:rsidTr="00AB2AA6">
        <w:trPr>
          <w:cantSplit/>
          <w:trHeight w:val="160"/>
        </w:trPr>
        <w:tc>
          <w:tcPr>
            <w:tcW w:w="3748" w:type="dxa"/>
          </w:tcPr>
          <w:p w14:paraId="7A58D9AF" w14:textId="7360ABBA" w:rsidR="00D72FAD" w:rsidRPr="00BC2F5E" w:rsidRDefault="00D72FAD" w:rsidP="00D72F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กำไรต่อหุ้นขั้นพื้นฐาน </w:t>
            </w:r>
            <w:r w:rsidRPr="00BC2F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3DA417FE" w14:textId="71B190CC" w:rsidR="00D72FAD" w:rsidRPr="00BC2F5E" w:rsidRDefault="00BE7E77" w:rsidP="00924625">
            <w:pPr>
              <w:tabs>
                <w:tab w:val="decimal" w:pos="851"/>
              </w:tabs>
              <w:spacing w:line="240" w:lineRule="auto"/>
              <w:ind w:right="1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200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5B394A35" w14:textId="77777777" w:rsidR="00D72FAD" w:rsidRPr="00BC2F5E" w:rsidRDefault="00D72FAD" w:rsidP="00D72F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bottom"/>
          </w:tcPr>
          <w:p w14:paraId="3FE0B26A" w14:textId="3AD7A577" w:rsidR="00D72FAD" w:rsidRPr="00BC2F5E" w:rsidRDefault="00BE7E77" w:rsidP="004D5954">
            <w:pPr>
              <w:tabs>
                <w:tab w:val="decimal" w:pos="851"/>
              </w:tabs>
              <w:spacing w:line="240" w:lineRule="auto"/>
              <w:ind w:right="1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D72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13" w:type="dxa"/>
            <w:vAlign w:val="bottom"/>
          </w:tcPr>
          <w:p w14:paraId="2A295A36" w14:textId="77777777" w:rsidR="00D72FAD" w:rsidRPr="00924625" w:rsidRDefault="00D72FAD" w:rsidP="00924625">
            <w:pPr>
              <w:tabs>
                <w:tab w:val="left" w:pos="227"/>
                <w:tab w:val="left" w:pos="454"/>
                <w:tab w:val="left" w:pos="680"/>
                <w:tab w:val="decimal" w:pos="85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0F768AF5" w14:textId="06D7BE23" w:rsidR="00D72FAD" w:rsidRPr="00924625" w:rsidRDefault="00BE7E77" w:rsidP="00924625">
            <w:pPr>
              <w:tabs>
                <w:tab w:val="decimal" w:pos="851"/>
              </w:tabs>
              <w:spacing w:line="240" w:lineRule="auto"/>
              <w:ind w:right="1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3702E6" w:rsidRPr="009246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51BD9B77" w14:textId="77777777" w:rsidR="00D72FAD" w:rsidRPr="00924625" w:rsidRDefault="00D72FAD" w:rsidP="00924625">
            <w:pPr>
              <w:tabs>
                <w:tab w:val="left" w:pos="227"/>
                <w:tab w:val="left" w:pos="680"/>
                <w:tab w:val="decimal" w:pos="851"/>
                <w:tab w:val="left" w:pos="907"/>
                <w:tab w:val="decimal" w:pos="97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7202027D" w14:textId="2038A951" w:rsidR="00D72FAD" w:rsidRPr="00924625" w:rsidRDefault="00BE7E77" w:rsidP="00924625">
            <w:pPr>
              <w:tabs>
                <w:tab w:val="decimal" w:pos="851"/>
              </w:tabs>
              <w:spacing w:line="240" w:lineRule="auto"/>
              <w:ind w:right="1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D72FAD" w:rsidRPr="009246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</w:tr>
    </w:tbl>
    <w:p w14:paraId="29AF77A6" w14:textId="13F4C534" w:rsidR="00B7766D" w:rsidRPr="008130CF" w:rsidRDefault="00B7766D" w:rsidP="00AB2AA6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8130CF">
        <w:rPr>
          <w:rFonts w:asciiTheme="majorBidi" w:hAnsiTheme="majorBidi" w:cstheme="majorBidi"/>
          <w:b w:val="0"/>
          <w:bCs/>
          <w:sz w:val="30"/>
          <w:szCs w:val="30"/>
          <w:cs/>
        </w:rPr>
        <w:lastRenderedPageBreak/>
        <w:t>เงินปันผล</w:t>
      </w:r>
    </w:p>
    <w:p w14:paraId="4B8DD8BF" w14:textId="77777777" w:rsidR="00B7766D" w:rsidRPr="000C39A7" w:rsidRDefault="00B7766D" w:rsidP="00B7766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C0EF21" w14:textId="77777777" w:rsidR="00B7766D" w:rsidRPr="006666FA" w:rsidRDefault="00B7766D" w:rsidP="00B7766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53A2935D" w14:textId="77777777" w:rsidR="00B7766D" w:rsidRPr="000C39A7" w:rsidRDefault="00B7766D" w:rsidP="002E03F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  <w:lang w:bidi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9"/>
        <w:gridCol w:w="1831"/>
        <w:gridCol w:w="1890"/>
        <w:gridCol w:w="1440"/>
        <w:gridCol w:w="1350"/>
      </w:tblGrid>
      <w:tr w:rsidR="0034086D" w:rsidRPr="006666FA" w14:paraId="118230B0" w14:textId="77777777" w:rsidTr="001D19E5">
        <w:trPr>
          <w:tblHeader/>
        </w:trPr>
        <w:tc>
          <w:tcPr>
            <w:tcW w:w="2669" w:type="dxa"/>
            <w:vAlign w:val="bottom"/>
          </w:tcPr>
          <w:p w14:paraId="1EFC307A" w14:textId="77777777" w:rsidR="001D19E5" w:rsidRPr="006666FA" w:rsidRDefault="001D19E5" w:rsidP="002C047A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1" w:type="dxa"/>
            <w:vAlign w:val="bottom"/>
          </w:tcPr>
          <w:p w14:paraId="4BDC7C0E" w14:textId="77777777" w:rsidR="001D19E5" w:rsidRPr="006666FA" w:rsidRDefault="001D19E5" w:rsidP="002C047A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649006B7" w14:textId="77777777" w:rsidR="001D19E5" w:rsidRPr="006666FA" w:rsidRDefault="001D19E5" w:rsidP="001D19E5">
            <w:pPr>
              <w:tabs>
                <w:tab w:val="left" w:pos="540"/>
              </w:tabs>
              <w:spacing w:line="380" w:lineRule="exact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045E8E53" w14:textId="77777777" w:rsidR="001D19E5" w:rsidRPr="006666FA" w:rsidRDefault="001D19E5" w:rsidP="001D19E5">
            <w:pPr>
              <w:tabs>
                <w:tab w:val="left" w:pos="540"/>
              </w:tabs>
              <w:spacing w:line="380" w:lineRule="exact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2B866BC3" w14:textId="77777777" w:rsidR="001D19E5" w:rsidRDefault="001D19E5" w:rsidP="002C047A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14:paraId="3A86B296" w14:textId="44C743F2" w:rsidR="001D19E5" w:rsidRPr="006666FA" w:rsidRDefault="001D19E5" w:rsidP="002C047A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50" w:type="dxa"/>
            <w:vAlign w:val="bottom"/>
          </w:tcPr>
          <w:p w14:paraId="66EC478F" w14:textId="77777777" w:rsidR="001D19E5" w:rsidRPr="006666FA" w:rsidDel="00D43E7A" w:rsidRDefault="001D19E5" w:rsidP="002C047A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7089C" w:rsidRPr="006666FA" w14:paraId="2D22E293" w14:textId="77777777" w:rsidTr="001D19E5">
        <w:trPr>
          <w:tblHeader/>
        </w:trPr>
        <w:tc>
          <w:tcPr>
            <w:tcW w:w="2669" w:type="dxa"/>
          </w:tcPr>
          <w:p w14:paraId="4A928D74" w14:textId="77777777" w:rsidR="001D19E5" w:rsidRPr="006666FA" w:rsidRDefault="001D19E5" w:rsidP="002C047A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1" w:type="dxa"/>
          </w:tcPr>
          <w:p w14:paraId="734979D9" w14:textId="77777777" w:rsidR="001D19E5" w:rsidRPr="006666FA" w:rsidRDefault="001D19E5" w:rsidP="002C047A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4D46A73" w14:textId="77777777" w:rsidR="001D19E5" w:rsidRPr="006666FA" w:rsidRDefault="001D19E5" w:rsidP="001D19E5">
            <w:pPr>
              <w:spacing w:line="380" w:lineRule="exact"/>
              <w:ind w:left="-122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40497EB" w14:textId="77777777" w:rsidR="001D19E5" w:rsidRPr="006666FA" w:rsidRDefault="001D19E5" w:rsidP="002C047A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50" w:type="dxa"/>
          </w:tcPr>
          <w:p w14:paraId="0F5AE57F" w14:textId="77777777" w:rsidR="001D19E5" w:rsidRPr="006666FA" w:rsidRDefault="001D19E5" w:rsidP="002C047A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97089C" w:rsidRPr="004841AD" w14:paraId="5EEB3CDB" w14:textId="77777777" w:rsidTr="001D19E5">
        <w:trPr>
          <w:trHeight w:val="68"/>
        </w:trPr>
        <w:tc>
          <w:tcPr>
            <w:tcW w:w="2669" w:type="dxa"/>
          </w:tcPr>
          <w:p w14:paraId="61417B58" w14:textId="5DD000D8" w:rsidR="00145C21" w:rsidRPr="001D19E5" w:rsidRDefault="00BE7E77" w:rsidP="00145C21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568</w:t>
            </w:r>
          </w:p>
        </w:tc>
        <w:tc>
          <w:tcPr>
            <w:tcW w:w="1831" w:type="dxa"/>
          </w:tcPr>
          <w:p w14:paraId="2825CE2A" w14:textId="77777777" w:rsidR="00145C21" w:rsidRPr="001D19E5" w:rsidRDefault="00145C21" w:rsidP="00145C2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1890" w:type="dxa"/>
          </w:tcPr>
          <w:p w14:paraId="4D62EA03" w14:textId="77777777" w:rsidR="00145C21" w:rsidRPr="001D19E5" w:rsidRDefault="00145C21" w:rsidP="00145C21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66B85D3D" w14:textId="77777777" w:rsidR="00145C21" w:rsidRPr="001D19E5" w:rsidRDefault="00145C21" w:rsidP="00145C2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DDD96E" w14:textId="77777777" w:rsidR="00145C21" w:rsidRPr="001D19E5" w:rsidRDefault="00145C21" w:rsidP="00145C2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089C" w:rsidRPr="001470AE" w14:paraId="62AFF4C2" w14:textId="77777777" w:rsidTr="001D19E5">
        <w:trPr>
          <w:trHeight w:val="68"/>
        </w:trPr>
        <w:tc>
          <w:tcPr>
            <w:tcW w:w="2669" w:type="dxa"/>
          </w:tcPr>
          <w:p w14:paraId="018A8CFB" w14:textId="4015ED29" w:rsidR="00145C21" w:rsidRPr="001D19E5" w:rsidRDefault="00145C21" w:rsidP="00145C21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8130C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8130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31" w:type="dxa"/>
          </w:tcPr>
          <w:p w14:paraId="3B4F307B" w14:textId="6AC3EDBF" w:rsidR="00145C21" w:rsidRPr="00443BF7" w:rsidRDefault="00BE7E77" w:rsidP="00145C2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14214" w:rsidRPr="00443B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514214" w:rsidRPr="00443BF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พฤศจิกายน 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890" w:type="dxa"/>
          </w:tcPr>
          <w:p w14:paraId="6803BA78" w14:textId="70E72A57" w:rsidR="00145C21" w:rsidRPr="00443BF7" w:rsidRDefault="00443BF7" w:rsidP="00145C21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3BF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BE7E77"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440" w:type="dxa"/>
          </w:tcPr>
          <w:p w14:paraId="72158673" w14:textId="5C0B5778" w:rsidR="00145C21" w:rsidRPr="001D19E5" w:rsidRDefault="00BE7E77" w:rsidP="00145C2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443BF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0" w:type="dxa"/>
          </w:tcPr>
          <w:p w14:paraId="3ED3E975" w14:textId="731ABCBE" w:rsidR="00145C21" w:rsidRPr="001D19E5" w:rsidRDefault="00BE7E77" w:rsidP="001470AE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55</w:t>
            </w:r>
            <w:r w:rsidR="00F47F6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97089C" w:rsidRPr="004841AD" w14:paraId="51BB921C" w14:textId="77777777" w:rsidTr="001D19E5">
        <w:trPr>
          <w:trHeight w:val="68"/>
        </w:trPr>
        <w:tc>
          <w:tcPr>
            <w:tcW w:w="2669" w:type="dxa"/>
          </w:tcPr>
          <w:p w14:paraId="7B2AFA53" w14:textId="7E70BBA5" w:rsidR="00145C21" w:rsidRPr="001D19E5" w:rsidRDefault="00BE7E77" w:rsidP="00145C21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  <w:r w:rsidR="004C49B0" w:rsidRPr="004C49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567</w:t>
            </w:r>
          </w:p>
        </w:tc>
        <w:tc>
          <w:tcPr>
            <w:tcW w:w="1831" w:type="dxa"/>
          </w:tcPr>
          <w:p w14:paraId="3AD22F40" w14:textId="77777777" w:rsidR="00145C21" w:rsidRPr="001D19E5" w:rsidRDefault="00145C21" w:rsidP="00145C2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1890" w:type="dxa"/>
          </w:tcPr>
          <w:p w14:paraId="2C6B6FB6" w14:textId="77777777" w:rsidR="00145C21" w:rsidRPr="001D19E5" w:rsidRDefault="00145C21" w:rsidP="00145C21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30A95B35" w14:textId="77777777" w:rsidR="00145C21" w:rsidRPr="001D19E5" w:rsidRDefault="00145C21" w:rsidP="00145C2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5890E6" w14:textId="77777777" w:rsidR="00145C21" w:rsidRPr="001D19E5" w:rsidRDefault="00145C21" w:rsidP="00145C2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089C" w:rsidRPr="006666FA" w14:paraId="6EF5CEC0" w14:textId="77777777" w:rsidTr="001D19E5">
        <w:tc>
          <w:tcPr>
            <w:tcW w:w="2669" w:type="dxa"/>
          </w:tcPr>
          <w:p w14:paraId="5748FA4F" w14:textId="0DDB54AC" w:rsidR="00145C21" w:rsidRPr="008130CF" w:rsidRDefault="00145C21" w:rsidP="00145C21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0C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8130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31" w:type="dxa"/>
          </w:tcPr>
          <w:p w14:paraId="25B7975F" w14:textId="186D5153" w:rsidR="00145C21" w:rsidRPr="008130CF" w:rsidRDefault="00BE7E77" w:rsidP="00145C21">
            <w:pPr>
              <w:spacing w:line="380" w:lineRule="exact"/>
              <w:ind w:left="-76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45C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145C21" w:rsidRPr="008130C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พฤศจิกายน 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890" w:type="dxa"/>
          </w:tcPr>
          <w:p w14:paraId="0F36D5DB" w14:textId="01B54FAC" w:rsidR="00145C21" w:rsidRPr="008130CF" w:rsidRDefault="00145C21" w:rsidP="00145C21">
            <w:pPr>
              <w:tabs>
                <w:tab w:val="left" w:pos="540"/>
              </w:tabs>
              <w:spacing w:line="380" w:lineRule="exact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30C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440" w:type="dxa"/>
          </w:tcPr>
          <w:p w14:paraId="45B6EAD4" w14:textId="67F2C049" w:rsidR="00145C21" w:rsidRPr="008130CF" w:rsidRDefault="00BE7E77" w:rsidP="00145C21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145C21" w:rsidRPr="008130C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50" w:type="dxa"/>
          </w:tcPr>
          <w:p w14:paraId="799547F1" w14:textId="744A7D2D" w:rsidR="00145C21" w:rsidRPr="008130CF" w:rsidRDefault="00BE7E77" w:rsidP="00145C21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E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100</w:t>
            </w:r>
            <w:r w:rsidR="00145C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796</w:t>
            </w:r>
          </w:p>
        </w:tc>
      </w:tr>
    </w:tbl>
    <w:p w14:paraId="5AE72888" w14:textId="3123944F" w:rsidR="004021E0" w:rsidRDefault="004021E0" w:rsidP="000376C2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95C9CAF" w14:textId="6B87FC4E" w:rsidR="00B7766D" w:rsidRPr="00277AC2" w:rsidRDefault="00B7766D" w:rsidP="00D40331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277AC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เครื่องมือทางการเงิน</w:t>
      </w:r>
    </w:p>
    <w:p w14:paraId="60F3B61F" w14:textId="77777777" w:rsidR="00B7766D" w:rsidRPr="006666FA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9EA738" w14:textId="77777777" w:rsidR="00B7766D" w:rsidRPr="006666FA" w:rsidRDefault="00B7766D" w:rsidP="00EF68EF">
      <w:pPr>
        <w:numPr>
          <w:ilvl w:val="1"/>
          <w:numId w:val="10"/>
        </w:numPr>
        <w:tabs>
          <w:tab w:val="clear" w:pos="1022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6181CEA8" w14:textId="77777777" w:rsidR="00B7766D" w:rsidRPr="0032075D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5AEF3F2" w14:textId="25A4363D" w:rsidR="000379BA" w:rsidRDefault="00B7766D" w:rsidP="004F04EE">
      <w:pPr>
        <w:tabs>
          <w:tab w:val="left" w:pos="540"/>
        </w:tabs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ทางการเงินและหนี้สินทางการเงินของกลุ่มบริษัทวัดมูลค่าด้วยราคาทุนตัดจำหน่ายซึ่งมูลค่าตามบัญชีใกล้เคียงกับมูลค่ายุติธรรมอย่างสมเหตุสมผล</w:t>
      </w:r>
    </w:p>
    <w:p w14:paraId="24A1936A" w14:textId="77777777" w:rsidR="002812AB" w:rsidRDefault="002812AB" w:rsidP="004F04EE">
      <w:pPr>
        <w:tabs>
          <w:tab w:val="left" w:pos="540"/>
        </w:tabs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3D165F4" w14:textId="77777777" w:rsidR="00B7766D" w:rsidRPr="006666FA" w:rsidRDefault="00B7766D" w:rsidP="00EF68EF">
      <w:pPr>
        <w:numPr>
          <w:ilvl w:val="1"/>
          <w:numId w:val="10"/>
        </w:numPr>
        <w:tabs>
          <w:tab w:val="clear" w:pos="1022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นโยบายการจัดการความเสี่ยงทางด้านการเงิน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   </w:t>
      </w:r>
    </w:p>
    <w:p w14:paraId="63410FB7" w14:textId="77777777" w:rsidR="00B7766D" w:rsidRPr="000379BA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204C3A9" w14:textId="77777777" w:rsidR="00B7766D" w:rsidRPr="000379BA" w:rsidRDefault="00B7766D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0379B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 xml:space="preserve">กรอบการบริหารจัดการความเสี่ยง </w:t>
      </w:r>
    </w:p>
    <w:p w14:paraId="1BD2FE9E" w14:textId="77777777" w:rsidR="00B7766D" w:rsidRPr="000379BA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87EAD2C" w14:textId="77777777" w:rsidR="00B7766D" w:rsidRPr="000379BA" w:rsidRDefault="00B7766D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379B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02B6BA62" w14:textId="77777777" w:rsidR="002A3DF7" w:rsidRPr="000379BA" w:rsidRDefault="002A3DF7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2B3B191" w14:textId="379FF498" w:rsidR="00B7766D" w:rsidRPr="000379BA" w:rsidRDefault="00B7766D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0379B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890F9DC" w14:textId="33A6C1DB" w:rsidR="008C364F" w:rsidRPr="000379BA" w:rsidRDefault="008C364F" w:rsidP="008C364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379B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</w:t>
      </w: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0379B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คณะกรรมการตรวจสอบของกลุ่มบริษัทกำกับดูแลโดยผ่านทางผู้ตรวจสอบภายใน</w:t>
      </w:r>
      <w:r w:rsidRPr="000379B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379B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0371595" w14:textId="77777777" w:rsidR="008C364F" w:rsidRPr="00A93DE0" w:rsidRDefault="008C364F" w:rsidP="008C364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7DA83670" w14:textId="6CE5B962" w:rsidR="00B7766D" w:rsidRPr="000379BA" w:rsidRDefault="00B7766D" w:rsidP="00B7766D">
      <w:pPr>
        <w:spacing w:line="240" w:lineRule="atLeast"/>
        <w:ind w:firstLine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0379B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(</w:t>
      </w:r>
      <w:r w:rsidRPr="000379B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ข</w:t>
      </w:r>
      <w:r w:rsidRPr="000379B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.</w:t>
      </w:r>
      <w:r w:rsidR="00BE7E77" w:rsidRPr="00BE7E77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1</w:t>
      </w:r>
      <w:r w:rsidRPr="000379B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) </w:t>
      </w:r>
      <w:r w:rsidRPr="000379B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ความเสี่ยงด้านเครดิต</w:t>
      </w:r>
      <w:r w:rsidRPr="000379BA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 </w:t>
      </w:r>
    </w:p>
    <w:p w14:paraId="393D5069" w14:textId="77777777" w:rsidR="00B7766D" w:rsidRPr="00A93DE0" w:rsidRDefault="00B7766D" w:rsidP="00B7766D">
      <w:pPr>
        <w:spacing w:line="240" w:lineRule="atLeast"/>
        <w:ind w:firstLine="54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0042B160" w14:textId="77777777" w:rsidR="00B7766D" w:rsidRPr="000379BA" w:rsidRDefault="00B7766D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199B7290" w14:textId="7D4DDB0C" w:rsidR="00B7766D" w:rsidRPr="00A93DE0" w:rsidRDefault="00B7766D" w:rsidP="00B7766D">
      <w:pPr>
        <w:spacing w:line="240" w:lineRule="auto"/>
        <w:rPr>
          <w:rFonts w:asciiTheme="majorBidi" w:eastAsia="Calibri" w:hAnsiTheme="majorBidi" w:cstheme="majorBidi"/>
          <w:szCs w:val="22"/>
          <w:lang w:bidi="th-TH"/>
        </w:rPr>
      </w:pPr>
    </w:p>
    <w:p w14:paraId="7B86CB1D" w14:textId="7FBD6185" w:rsidR="00B7766D" w:rsidRPr="000379BA" w:rsidRDefault="00B7766D" w:rsidP="0032075D">
      <w:pPr>
        <w:tabs>
          <w:tab w:val="left" w:pos="1350"/>
        </w:tabs>
        <w:spacing w:line="240" w:lineRule="auto"/>
        <w:ind w:left="1260" w:right="-7" w:hanging="360"/>
        <w:jc w:val="both"/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</w:pPr>
      <w:r w:rsidRPr="000379BA">
        <w:rPr>
          <w:rFonts w:asciiTheme="majorBidi" w:eastAsia="Calibri" w:hAnsiTheme="majorBidi" w:cstheme="majorBidi"/>
          <w:sz w:val="30"/>
          <w:szCs w:val="30"/>
        </w:rPr>
        <w:t>(</w:t>
      </w:r>
      <w:r w:rsidRPr="000379BA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0379BA">
        <w:rPr>
          <w:rFonts w:asciiTheme="majorBidi" w:eastAsia="Calibri" w:hAnsiTheme="majorBidi" w:cstheme="majorBidi"/>
          <w:sz w:val="30"/>
          <w:szCs w:val="30"/>
        </w:rPr>
        <w:t>.</w:t>
      </w:r>
      <w:r w:rsidR="00BE7E77" w:rsidRPr="00BE7E77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0379BA">
        <w:rPr>
          <w:rFonts w:asciiTheme="majorBidi" w:eastAsia="Calibri" w:hAnsiTheme="majorBidi" w:cstheme="majorBidi"/>
          <w:sz w:val="30"/>
          <w:szCs w:val="30"/>
        </w:rPr>
        <w:t>.</w:t>
      </w:r>
      <w:r w:rsidR="00BE7E77" w:rsidRPr="00BE7E77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0379BA">
        <w:rPr>
          <w:rFonts w:asciiTheme="majorBidi" w:eastAsia="Calibri" w:hAnsiTheme="majorBidi" w:cstheme="majorBidi"/>
          <w:sz w:val="30"/>
          <w:szCs w:val="30"/>
        </w:rPr>
        <w:t>)</w:t>
      </w:r>
      <w:r w:rsidR="0032075D" w:rsidRPr="000379BA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0379BA">
        <w:rPr>
          <w:rFonts w:asciiTheme="majorBidi" w:eastAsia="Calibri" w:hAnsiTheme="majorBidi" w:cstheme="majorBidi"/>
          <w:sz w:val="30"/>
          <w:szCs w:val="30"/>
          <w:cs/>
          <w:lang w:bidi="th-TH"/>
        </w:rPr>
        <w:t>ลูกหนี้การค้า</w:t>
      </w:r>
      <w:r w:rsidR="00F138CE" w:rsidRPr="000379BA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และลูกหนี้อื่น</w:t>
      </w:r>
      <w:r w:rsidRPr="000379BA"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  <w:t xml:space="preserve"> </w:t>
      </w:r>
    </w:p>
    <w:p w14:paraId="7D2B06B5" w14:textId="77777777" w:rsidR="00B7766D" w:rsidRPr="00A93DE0" w:rsidRDefault="00B7766D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76AD44D0" w14:textId="09749B95" w:rsidR="00B7766D" w:rsidRPr="000379BA" w:rsidRDefault="00B7766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</w:t>
      </w:r>
      <w:r w:rsidR="00263E40" w:rsidRPr="000379B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ซึ่งอาจส่งผลต่อความเสี่ยงด้านเครดิตของลูกค้า </w:t>
      </w:r>
      <w:r w:rsidR="00263E40" w:rsidRPr="000379BA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</w:t>
      </w:r>
      <w:r w:rsidRPr="000379B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0379B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5981570E" w14:textId="3FC3448A" w:rsidR="00181580" w:rsidRPr="00A93DE0" w:rsidRDefault="00181580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41292CE9" w14:textId="5F295A12" w:rsidR="00181580" w:rsidRDefault="00181580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379BA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  <w:r w:rsidR="0032075D" w:rsidRPr="000379BA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0379BA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รายใหม่แต่ละรายก่อนที่กลุ่มบริษัทจะเสนอระยะเวลาและเงื่อนไขทางการค้า</w:t>
      </w:r>
      <w:r w:rsidRPr="000379BA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0379BA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กลุ่มบริษัทจะทบทวน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อันดับความน่าเชื่อถือภายนอก</w:t>
      </w:r>
      <w:r w:rsidRPr="0018158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งบการเงิน</w:t>
      </w:r>
      <w:r w:rsidRPr="0018158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ข้อมูลของสถาบันจัดอันดับความน่าเชื่อถือ</w:t>
      </w:r>
      <w:r w:rsidRPr="0018158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32075D">
        <w:rPr>
          <w:rFonts w:asciiTheme="majorBidi" w:hAnsiTheme="majorBidi" w:cs="Angsana New"/>
          <w:sz w:val="30"/>
          <w:szCs w:val="30"/>
          <w:lang w:val="en-US" w:bidi="th-TH"/>
        </w:rPr>
        <w:t xml:space="preserve">                               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ข้อมูลอุตสาหกรรมและหนังสือรับรองฐานะทางการเงินของธนาคารสำหรับบางกรณี</w:t>
      </w:r>
      <w:r w:rsidRPr="00181580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วงเงินยอดขายจะกำหนดไว้สำหรับลูกค้าแต่ละรายและจะทบทวนเป็นรายไตรมาส</w:t>
      </w:r>
      <w:r w:rsidRPr="0018158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7035D187" w14:textId="77777777" w:rsidR="00B7766D" w:rsidRPr="00A93DE0" w:rsidRDefault="00B7766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Cs w:val="22"/>
          <w:cs/>
          <w:lang w:val="en-US" w:bidi="th-TH"/>
        </w:rPr>
      </w:pPr>
    </w:p>
    <w:p w14:paraId="25513A7C" w14:textId="49CB2361" w:rsidR="00B7766D" w:rsidRPr="000379BA" w:rsidRDefault="00B7766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กลุ่มบริษัทจำกัดความเสี่ยงด้านเครดิตของลูกหนี้การค้า</w:t>
      </w:r>
      <w:r w:rsidR="00F138CE" w:rsidRPr="000379BA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และลูกหนี้อื่น</w:t>
      </w: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ด้วยการกำหนดระยะเวลาการจ่ายชำระสูงสุดที่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เดือน</w:t>
      </w:r>
      <w:r w:rsidRPr="000379B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และมีการติดตามยอดคงค้างของลูกหนี้การค้า</w:t>
      </w:r>
      <w:r w:rsidR="00F138CE" w:rsidRPr="000379BA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และลูกหนี้อื่น</w:t>
      </w: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อย่างสม่ำเสมอ </w:t>
      </w:r>
      <w:bookmarkStart w:id="4" w:name="_Hlk59433075"/>
      <w:r w:rsidRPr="000379B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</w:t>
      </w: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Pr="000379B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ลูกหนี้แต่ละราย </w:t>
      </w:r>
      <w:bookmarkEnd w:id="4"/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</w:t>
      </w:r>
      <w:r w:rsidRPr="000379B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</w:t>
      </w: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ที่มีต่อสภาวะเศรษฐกิจตลอดอายุที่คาดการณ์ไว้</w:t>
      </w:r>
      <w:r w:rsidR="00263E40"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       </w:t>
      </w: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ของลูกหนี้</w:t>
      </w:r>
    </w:p>
    <w:p w14:paraId="3E295EE3" w14:textId="77777777" w:rsidR="0032075D" w:rsidRPr="00A93DE0" w:rsidRDefault="0032075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0C938452" w14:textId="5FD4309C" w:rsidR="00203C04" w:rsidRPr="000379BA" w:rsidRDefault="00B7766D" w:rsidP="009004A4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ข้อมูลเกี่ยวกับลูกหนี้การค้า</w:t>
      </w:r>
      <w:r w:rsidR="00F138CE" w:rsidRPr="000379BA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และลูกหนี้อื่น</w:t>
      </w: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เปิดเผยในหมายเหตุข้อ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8</w:t>
      </w:r>
    </w:p>
    <w:p w14:paraId="2A0ABBB3" w14:textId="4FAAA3BE" w:rsidR="00B7766D" w:rsidRPr="000379BA" w:rsidRDefault="00B7766D" w:rsidP="00B7766D">
      <w:pPr>
        <w:spacing w:line="240" w:lineRule="auto"/>
        <w:ind w:left="1260" w:right="-7" w:hanging="360"/>
        <w:jc w:val="both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0379BA">
        <w:rPr>
          <w:rFonts w:asciiTheme="majorBidi" w:eastAsia="Calibri" w:hAnsiTheme="majorBidi" w:cstheme="majorBidi"/>
          <w:sz w:val="30"/>
          <w:szCs w:val="30"/>
        </w:rPr>
        <w:lastRenderedPageBreak/>
        <w:t>(</w:t>
      </w:r>
      <w:r w:rsidRPr="000379BA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0379BA">
        <w:rPr>
          <w:rFonts w:asciiTheme="majorBidi" w:eastAsia="Calibri" w:hAnsiTheme="majorBidi" w:cstheme="majorBidi"/>
          <w:sz w:val="30"/>
          <w:szCs w:val="30"/>
        </w:rPr>
        <w:t>.</w:t>
      </w:r>
      <w:r w:rsidR="00BE7E77" w:rsidRPr="00BE7E77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0379BA">
        <w:rPr>
          <w:rFonts w:asciiTheme="majorBidi" w:eastAsia="Calibri" w:hAnsiTheme="majorBidi" w:cstheme="majorBidi"/>
          <w:sz w:val="30"/>
          <w:szCs w:val="30"/>
        </w:rPr>
        <w:t>.</w:t>
      </w:r>
      <w:r w:rsidR="00BE7E77" w:rsidRPr="00BE7E77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Pr="000379BA">
        <w:rPr>
          <w:rFonts w:asciiTheme="majorBidi" w:eastAsia="Calibri" w:hAnsiTheme="majorBidi" w:cstheme="majorBidi"/>
          <w:sz w:val="30"/>
          <w:szCs w:val="30"/>
        </w:rPr>
        <w:t xml:space="preserve">) </w:t>
      </w:r>
      <w:r w:rsidRPr="000379BA">
        <w:rPr>
          <w:rFonts w:asciiTheme="majorBidi" w:eastAsia="Calibri" w:hAnsiTheme="majorBidi" w:cstheme="majorBidi"/>
          <w:sz w:val="30"/>
          <w:szCs w:val="30"/>
          <w:cs/>
          <w:lang w:bidi="th-TH"/>
        </w:rPr>
        <w:t>เงินให้กู้ยืมแก่กิจการที่เกี่ยวข้องกัน</w:t>
      </w:r>
      <w:r w:rsidRPr="000379BA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</w:t>
      </w:r>
    </w:p>
    <w:p w14:paraId="78CF8CCD" w14:textId="77777777" w:rsidR="00B7766D" w:rsidRPr="00261F44" w:rsidRDefault="00B7766D" w:rsidP="00261F44">
      <w:pPr>
        <w:tabs>
          <w:tab w:val="left" w:pos="540"/>
          <w:tab w:val="left" w:pos="1080"/>
        </w:tabs>
        <w:spacing w:line="240" w:lineRule="auto"/>
        <w:ind w:left="14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D599F50" w14:textId="77777777" w:rsidR="00B7766D" w:rsidRPr="000379BA" w:rsidRDefault="00B7766D" w:rsidP="00267359">
      <w:pPr>
        <w:tabs>
          <w:tab w:val="left" w:pos="227"/>
          <w:tab w:val="left" w:pos="454"/>
          <w:tab w:val="left" w:pos="680"/>
          <w:tab w:val="left" w:pos="1080"/>
          <w:tab w:val="left" w:pos="162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ลุ่ม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 โดยพิจารณาว่าอันดับเครดิตที่เผยแพร่มีการปรับปรุงให้เป็นปัจจุบันหรือไม่และ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 </w:t>
      </w:r>
    </w:p>
    <w:p w14:paraId="53D0619A" w14:textId="77777777" w:rsidR="0032075D" w:rsidRPr="00261F44" w:rsidRDefault="0032075D" w:rsidP="00261F44">
      <w:pPr>
        <w:tabs>
          <w:tab w:val="left" w:pos="540"/>
          <w:tab w:val="left" w:pos="1080"/>
        </w:tabs>
        <w:spacing w:line="240" w:lineRule="auto"/>
        <w:ind w:left="14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69F8F139" w14:textId="4048EDF9" w:rsidR="00484BCF" w:rsidRPr="000379BA" w:rsidRDefault="00B7766D" w:rsidP="004F04EE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ค่าความน่าจะเป็นที่ลูกหนี้จะผิดนัดชำระหนี้ในอีก </w:t>
      </w:r>
      <w:r w:rsidR="00BE7E77" w:rsidRPr="00BE7E77">
        <w:rPr>
          <w:rFonts w:asciiTheme="majorBidi" w:hAnsiTheme="majorBidi" w:cstheme="majorBidi"/>
          <w:sz w:val="30"/>
          <w:szCs w:val="30"/>
          <w:lang w:val="en-US" w:bidi="th-TH"/>
        </w:rPr>
        <w:t>12</w:t>
      </w:r>
      <w:r w:rsidRPr="000379B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เดือนและตลอดอายุนั้นอ้างอิงจากข้อมูลในอดีต อัตราร้อยละของความเสียหายที่อาจจะเกิดขึ้นเมื่อลูกหนี้ผิดนัดชำระ</w:t>
      </w:r>
      <w:r w:rsidR="00A8175E" w:rsidRPr="000379B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โดยทั่วไปมีการประมาณการอัตราการได้รับคืนที่ร้อยละ</w:t>
      </w:r>
      <w:r w:rsidR="00A8175E" w:rsidRPr="000379B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="00EC1834" w:rsidRPr="000379BA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4C49B0" w:rsidRPr="004C49B0">
        <w:rPr>
          <w:rFonts w:asciiTheme="majorBidi" w:hAnsiTheme="majorBidi" w:cstheme="majorBidi"/>
          <w:sz w:val="30"/>
          <w:szCs w:val="30"/>
          <w:lang w:val="en-US" w:bidi="th-TH"/>
        </w:rPr>
        <w:t>97</w:t>
      </w:r>
      <w:r w:rsidRPr="000379B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>เว้นแต่ตราสารดังกล่าวเกิดการด้อยค่าด้านเครดิต ในกรณีดังกล่าว</w:t>
      </w:r>
      <w:r w:rsidRPr="000379B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ระมาณการผลขาดทุนจะอ้างอิงตามราคาตลาดปัจจุบันของเครื่องมือทางการเงินดังกล่าวและอัตราดอกเบี้ยแท้จริงดั้งเดิม </w:t>
      </w:r>
    </w:p>
    <w:p w14:paraId="6FDC118B" w14:textId="77777777" w:rsidR="00B7766D" w:rsidRPr="00261F44" w:rsidRDefault="00B7766D" w:rsidP="00261F44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440"/>
        <w:jc w:val="thaiDistribute"/>
        <w:rPr>
          <w:rFonts w:asciiTheme="majorBidi" w:hAnsiTheme="majorBidi" w:cstheme="majorBidi"/>
          <w:sz w:val="20"/>
          <w:highlight w:val="cyan"/>
          <w:shd w:val="clear" w:color="auto" w:fill="E0E0E0"/>
          <w:lang w:val="en-US" w:bidi="th-TH"/>
        </w:rPr>
      </w:pPr>
    </w:p>
    <w:p w14:paraId="1C88496D" w14:textId="5306FF12" w:rsidR="00B7766D" w:rsidRPr="000379BA" w:rsidRDefault="00B7766D" w:rsidP="00B7766D">
      <w:pPr>
        <w:spacing w:line="240" w:lineRule="auto"/>
        <w:ind w:left="1260" w:right="-7" w:hanging="450"/>
        <w:jc w:val="both"/>
        <w:rPr>
          <w:rFonts w:asciiTheme="majorBidi" w:eastAsia="Calibri" w:hAnsiTheme="majorBidi" w:cstheme="majorBidi"/>
          <w:b/>
          <w:bCs/>
          <w:i/>
          <w:iCs/>
          <w:color w:val="0000FF"/>
          <w:sz w:val="30"/>
          <w:szCs w:val="30"/>
        </w:rPr>
      </w:pPr>
      <w:r w:rsidRPr="000379BA">
        <w:rPr>
          <w:rFonts w:asciiTheme="majorBidi" w:eastAsia="Calibri" w:hAnsiTheme="majorBidi" w:cstheme="majorBidi"/>
          <w:sz w:val="30"/>
          <w:szCs w:val="30"/>
        </w:rPr>
        <w:t>(</w:t>
      </w:r>
      <w:r w:rsidRPr="000379BA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0379BA">
        <w:rPr>
          <w:rFonts w:asciiTheme="majorBidi" w:eastAsia="Calibri" w:hAnsiTheme="majorBidi" w:cstheme="majorBidi"/>
          <w:sz w:val="30"/>
          <w:szCs w:val="30"/>
        </w:rPr>
        <w:t>.</w:t>
      </w:r>
      <w:r w:rsidR="00BE7E77" w:rsidRPr="00BE7E77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0379BA">
        <w:rPr>
          <w:rFonts w:asciiTheme="majorBidi" w:eastAsia="Calibri" w:hAnsiTheme="majorBidi" w:cstheme="majorBidi"/>
          <w:sz w:val="30"/>
          <w:szCs w:val="30"/>
        </w:rPr>
        <w:t>.</w:t>
      </w:r>
      <w:r w:rsidR="004C49B0" w:rsidRPr="004C49B0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Pr="000379BA">
        <w:rPr>
          <w:rFonts w:asciiTheme="majorBidi" w:eastAsia="Calibri" w:hAnsiTheme="majorBidi" w:cstheme="majorBidi"/>
          <w:sz w:val="30"/>
          <w:szCs w:val="30"/>
        </w:rPr>
        <w:t>)</w:t>
      </w:r>
      <w:r w:rsidRPr="000379BA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0379BA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33759079" w14:textId="77777777" w:rsidR="00B7766D" w:rsidRPr="00261F44" w:rsidRDefault="00B7766D" w:rsidP="00261F44">
      <w:pPr>
        <w:spacing w:line="240" w:lineRule="auto"/>
        <w:ind w:left="1350" w:right="-7" w:hanging="450"/>
        <w:jc w:val="both"/>
        <w:rPr>
          <w:rFonts w:asciiTheme="majorBidi" w:eastAsia="Calibri" w:hAnsiTheme="majorBidi" w:cstheme="majorBidi"/>
          <w:sz w:val="20"/>
        </w:rPr>
      </w:pPr>
      <w:r w:rsidRPr="000379BA">
        <w:rPr>
          <w:rFonts w:asciiTheme="majorBidi" w:eastAsia="Calibri" w:hAnsiTheme="majorBidi" w:cstheme="majorBidi"/>
          <w:sz w:val="30"/>
          <w:szCs w:val="30"/>
        </w:rPr>
        <w:tab/>
      </w:r>
    </w:p>
    <w:p w14:paraId="03837CB6" w14:textId="6805E72E" w:rsidR="004841AD" w:rsidRPr="000379BA" w:rsidRDefault="00B7766D" w:rsidP="0032075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379BA">
        <w:rPr>
          <w:rFonts w:asciiTheme="majorBidi" w:eastAsia="Calibr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7E0CDC" w:rsidRPr="000379BA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 </w:t>
      </w:r>
      <w:r w:rsidR="00F84816" w:rsidRPr="000379BA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มี</w:t>
      </w:r>
      <w:r w:rsidRPr="000379BA">
        <w:rPr>
          <w:rFonts w:asciiTheme="majorBidi" w:eastAsia="Calibr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Pr="000379BA">
        <w:rPr>
          <w:rFonts w:asciiTheme="majorBidi" w:eastAsia="Calibri" w:hAnsiTheme="majorBidi" w:cstheme="majorBidi"/>
          <w:sz w:val="30"/>
          <w:szCs w:val="30"/>
          <w:lang w:bidi="th-TH"/>
        </w:rPr>
        <w:t xml:space="preserve"> </w:t>
      </w:r>
      <w:r w:rsidRPr="000379BA">
        <w:rPr>
          <w:rFonts w:asciiTheme="majorBidi" w:eastAsia="Calibr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3ED7DBDE" w14:textId="77777777" w:rsidR="004841AD" w:rsidRPr="00261F44" w:rsidRDefault="004841AD" w:rsidP="00261F44">
      <w:pPr>
        <w:tabs>
          <w:tab w:val="left" w:pos="540"/>
          <w:tab w:val="left" w:pos="1080"/>
        </w:tabs>
        <w:spacing w:line="240" w:lineRule="auto"/>
        <w:ind w:left="1440"/>
        <w:jc w:val="thaiDistribute"/>
        <w:rPr>
          <w:rFonts w:asciiTheme="majorBidi" w:eastAsia="Calibri" w:hAnsiTheme="majorBidi" w:cstheme="majorBidi"/>
          <w:sz w:val="20"/>
          <w:highlight w:val="cyan"/>
          <w:lang w:bidi="th-TH"/>
        </w:rPr>
      </w:pPr>
    </w:p>
    <w:p w14:paraId="36444798" w14:textId="5A8C98CC" w:rsidR="0032075D" w:rsidRPr="000379BA" w:rsidRDefault="00B7766D" w:rsidP="0032075D">
      <w:pPr>
        <w:spacing w:line="240" w:lineRule="auto"/>
        <w:ind w:left="1260" w:right="-7" w:hanging="450"/>
        <w:jc w:val="both"/>
        <w:rPr>
          <w:rFonts w:asciiTheme="majorBidi" w:eastAsia="Calibri" w:hAnsiTheme="majorBidi" w:cstheme="majorBidi"/>
          <w:sz w:val="30"/>
          <w:szCs w:val="30"/>
          <w:lang w:bidi="th-TH"/>
        </w:rPr>
      </w:pPr>
      <w:r w:rsidRPr="000379BA">
        <w:rPr>
          <w:rFonts w:asciiTheme="majorBidi" w:eastAsia="Calibri" w:hAnsiTheme="majorBidi" w:cstheme="majorBidi"/>
          <w:sz w:val="30"/>
          <w:szCs w:val="30"/>
        </w:rPr>
        <w:t>(</w:t>
      </w:r>
      <w:r w:rsidRPr="000379BA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0379BA">
        <w:rPr>
          <w:rFonts w:asciiTheme="majorBidi" w:eastAsia="Calibri" w:hAnsiTheme="majorBidi" w:cstheme="majorBidi"/>
          <w:sz w:val="30"/>
          <w:szCs w:val="30"/>
        </w:rPr>
        <w:t>.</w:t>
      </w:r>
      <w:r w:rsidR="00BE7E77" w:rsidRPr="00BE7E77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0379BA">
        <w:rPr>
          <w:rFonts w:asciiTheme="majorBidi" w:eastAsia="Calibri" w:hAnsiTheme="majorBidi" w:cstheme="majorBidi"/>
          <w:sz w:val="30"/>
          <w:szCs w:val="30"/>
        </w:rPr>
        <w:t>.</w:t>
      </w:r>
      <w:r w:rsidR="004C49B0" w:rsidRPr="004C49B0">
        <w:rPr>
          <w:rFonts w:asciiTheme="majorBidi" w:eastAsia="Calibri" w:hAnsiTheme="majorBidi" w:cstheme="majorBidi"/>
          <w:sz w:val="30"/>
          <w:szCs w:val="30"/>
          <w:lang w:val="en-US"/>
        </w:rPr>
        <w:t>4</w:t>
      </w:r>
      <w:r w:rsidRPr="000379BA">
        <w:rPr>
          <w:rFonts w:asciiTheme="majorBidi" w:eastAsia="Calibri" w:hAnsiTheme="majorBidi" w:cstheme="majorBidi"/>
          <w:sz w:val="30"/>
          <w:szCs w:val="30"/>
        </w:rPr>
        <w:t xml:space="preserve">) </w:t>
      </w:r>
      <w:r w:rsidRPr="000379BA">
        <w:rPr>
          <w:rFonts w:asciiTheme="majorBidi" w:eastAsia="Calibri" w:hAnsiTheme="majorBidi" w:cstheme="majorBidi"/>
          <w:sz w:val="30"/>
          <w:szCs w:val="30"/>
          <w:cs/>
          <w:lang w:bidi="th-TH"/>
        </w:rPr>
        <w:t>การค้ำประกัน</w:t>
      </w:r>
    </w:p>
    <w:p w14:paraId="462D39D7" w14:textId="77777777" w:rsidR="0032075D" w:rsidRPr="00261F44" w:rsidRDefault="0032075D" w:rsidP="00261F44">
      <w:pPr>
        <w:spacing w:line="240" w:lineRule="auto"/>
        <w:ind w:left="1260" w:right="-7" w:hanging="450"/>
        <w:jc w:val="both"/>
        <w:rPr>
          <w:rFonts w:asciiTheme="majorBidi" w:eastAsia="Calibri" w:hAnsiTheme="majorBidi" w:cstheme="majorBidi"/>
          <w:sz w:val="20"/>
        </w:rPr>
      </w:pPr>
    </w:p>
    <w:p w14:paraId="4638CD9A" w14:textId="2B59FF8D" w:rsidR="00B7766D" w:rsidRPr="000379BA" w:rsidRDefault="000C2B3B" w:rsidP="0032075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379BA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กลุ่มบริษัทมี</w:t>
      </w:r>
      <w:r w:rsidR="00B7766D" w:rsidRPr="000379BA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นโยบายให้การค้ำประกันทางการเงินแก่หนี้สินของบริษัทย่อยเท่านั้น ณ วันที่ </w:t>
      </w:r>
      <w:r w:rsidR="004C49B0" w:rsidRPr="004C49B0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="00BE7E77" w:rsidRPr="00BE7E77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="00B7766D" w:rsidRPr="000379B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B7766D" w:rsidRPr="000379BA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ธันวาคม </w:t>
      </w:r>
      <w:r w:rsidR="00BE7E77" w:rsidRPr="00BE7E77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eastAsia="Calibri" w:hAnsiTheme="majorBidi" w:cstheme="majorBidi"/>
          <w:sz w:val="30"/>
          <w:szCs w:val="30"/>
          <w:lang w:val="en-US"/>
        </w:rPr>
        <w:t>568</w:t>
      </w:r>
      <w:r w:rsidR="001E1597" w:rsidRPr="000379B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1E1597" w:rsidRPr="000379BA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และ </w:t>
      </w:r>
      <w:r w:rsidR="00BE7E77" w:rsidRPr="00BE7E77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="004C49B0" w:rsidRPr="004C49B0">
        <w:rPr>
          <w:rFonts w:asciiTheme="majorBidi" w:eastAsia="Calibri" w:hAnsiTheme="majorBidi" w:cstheme="majorBidi"/>
          <w:sz w:val="30"/>
          <w:szCs w:val="30"/>
          <w:lang w:val="en-US"/>
        </w:rPr>
        <w:t>567</w:t>
      </w:r>
      <w:r w:rsidRPr="000379BA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 กลุ่มบริษัทออกหนังสือ</w:t>
      </w:r>
      <w:r w:rsidR="00B7766D" w:rsidRPr="000379BA">
        <w:rPr>
          <w:rFonts w:asciiTheme="majorBidi" w:eastAsia="Calibri" w:hAnsiTheme="majorBidi" w:cstheme="majorBidi"/>
          <w:sz w:val="30"/>
          <w:szCs w:val="30"/>
          <w:cs/>
          <w:lang w:bidi="th-TH"/>
        </w:rPr>
        <w:t>ค้ำประกันวงเงินสินเชื่อกับธนาคารสำหรับบริษัทย่อย</w:t>
      </w:r>
      <w:r w:rsidR="004F3458" w:rsidRPr="000379BA">
        <w:rPr>
          <w:rFonts w:asciiTheme="majorBidi" w:eastAsia="Calibri" w:hAnsiTheme="majorBidi" w:cstheme="majorBidi"/>
          <w:sz w:val="30"/>
          <w:szCs w:val="30"/>
          <w:lang w:bidi="th-TH"/>
        </w:rPr>
        <w:t xml:space="preserve">                  </w:t>
      </w:r>
      <w:r w:rsidR="005836A8" w:rsidRPr="000379BA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หลาย</w:t>
      </w:r>
      <w:r w:rsidR="00B7766D" w:rsidRPr="000379BA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แห่ง </w:t>
      </w:r>
      <w:r w:rsidR="00B7766D" w:rsidRPr="000379BA">
        <w:rPr>
          <w:rFonts w:asciiTheme="majorBidi" w:eastAsia="Calibri" w:hAnsiTheme="majorBidi" w:cstheme="majorBidi"/>
          <w:sz w:val="30"/>
          <w:szCs w:val="30"/>
        </w:rPr>
        <w:t>(</w:t>
      </w:r>
      <w:r w:rsidR="00B7766D" w:rsidRPr="000379BA">
        <w:rPr>
          <w:rFonts w:asciiTheme="majorBidi" w:eastAsia="Calibri" w:hAnsiTheme="majorBidi" w:cstheme="majorBidi"/>
          <w:sz w:val="30"/>
          <w:szCs w:val="30"/>
          <w:cs/>
          <w:lang w:bidi="th-TH"/>
        </w:rPr>
        <w:t>ดูหมายเหตุข้อ</w:t>
      </w:r>
      <w:r w:rsidR="00B7766D" w:rsidRPr="000379B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BE7E77" w:rsidRPr="00BE7E77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="004C49B0" w:rsidRPr="004C49B0">
        <w:rPr>
          <w:rFonts w:asciiTheme="majorBidi" w:eastAsia="Calibri" w:hAnsiTheme="majorBidi" w:cstheme="majorBidi"/>
          <w:sz w:val="30"/>
          <w:szCs w:val="30"/>
          <w:lang w:val="en-US"/>
        </w:rPr>
        <w:t>8</w:t>
      </w:r>
      <w:r w:rsidR="00B7766D" w:rsidRPr="000379BA">
        <w:rPr>
          <w:rFonts w:asciiTheme="majorBidi" w:eastAsia="Calibri" w:hAnsiTheme="majorBidi" w:cstheme="majorBidi"/>
          <w:sz w:val="30"/>
          <w:szCs w:val="30"/>
        </w:rPr>
        <w:t>)</w:t>
      </w:r>
    </w:p>
    <w:p w14:paraId="6B7D834C" w14:textId="77777777" w:rsidR="007B6534" w:rsidRPr="00261F44" w:rsidRDefault="007B6534" w:rsidP="00261F4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900" w:hanging="450"/>
        <w:contextualSpacing/>
        <w:rPr>
          <w:rFonts w:asciiTheme="majorBidi" w:hAnsiTheme="majorBidi" w:cstheme="majorBidi"/>
          <w:sz w:val="20"/>
          <w:lang w:val="en-US" w:bidi="th-TH"/>
        </w:rPr>
      </w:pPr>
    </w:p>
    <w:p w14:paraId="025AADAB" w14:textId="3C8D2962" w:rsidR="00B7766D" w:rsidRPr="000379BA" w:rsidRDefault="00B7766D" w:rsidP="004F3458">
      <w:pPr>
        <w:spacing w:line="240" w:lineRule="atLeast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0379B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(</w:t>
      </w:r>
      <w:r w:rsidRPr="000379B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ข</w:t>
      </w:r>
      <w:r w:rsidRPr="000379B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.</w:t>
      </w:r>
      <w:r w:rsidR="00BE7E77" w:rsidRPr="00BE7E77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2</w:t>
      </w:r>
      <w:r w:rsidRPr="000379B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) </w:t>
      </w:r>
      <w:r w:rsidRPr="000379B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 xml:space="preserve">ความเสี่ยงด้านสภาพคล่อง </w:t>
      </w:r>
    </w:p>
    <w:p w14:paraId="4DF19EA0" w14:textId="77777777" w:rsidR="004F3458" w:rsidRPr="00261F44" w:rsidRDefault="004F3458" w:rsidP="00261F44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08B99F53" w14:textId="6A7D16DC" w:rsidR="00B7766D" w:rsidRPr="000379BA" w:rsidRDefault="00B7766D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="00817CCA" w:rsidRPr="000379B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0379BA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และลดผลกระทบจากความผันผวนในกระแสเงินสด</w:t>
      </w:r>
    </w:p>
    <w:p w14:paraId="790EA0B7" w14:textId="77777777" w:rsidR="00817CCA" w:rsidRPr="00261F44" w:rsidRDefault="00817CCA" w:rsidP="00261F44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380B2353" w14:textId="0DFE653F" w:rsidR="00817CCA" w:rsidRPr="000379BA" w:rsidRDefault="00817CCA" w:rsidP="00817CCA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379BA">
        <w:rPr>
          <w:rFonts w:asciiTheme="majorBidi" w:hAnsiTheme="majorBidi" w:cstheme="majorBidi"/>
          <w:sz w:val="30"/>
          <w:szCs w:val="30"/>
          <w:cs/>
          <w:lang w:bidi="th-TH"/>
        </w:rPr>
        <w:t>ตามที่เปิดเผยไว้ในหมายเหตุ</w:t>
      </w:r>
      <w:r w:rsidRPr="000379BA">
        <w:rPr>
          <w:rFonts w:asciiTheme="majorBidi" w:hAnsiTheme="majorBidi" w:cstheme="majorBidi" w:hint="cs"/>
          <w:sz w:val="30"/>
          <w:szCs w:val="30"/>
          <w:cs/>
          <w:lang w:bidi="th-TH"/>
        </w:rPr>
        <w:t>ข้อ</w:t>
      </w:r>
      <w:r w:rsidRPr="000379B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0379BA">
        <w:rPr>
          <w:rFonts w:asciiTheme="majorBidi" w:hAnsiTheme="majorBidi" w:cstheme="majorBidi"/>
          <w:sz w:val="30"/>
          <w:szCs w:val="30"/>
        </w:rPr>
        <w:t> </w:t>
      </w:r>
      <w:r w:rsidRPr="000379BA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Pr="000379BA">
        <w:rPr>
          <w:rFonts w:asciiTheme="majorBidi" w:hAnsiTheme="majorBidi" w:cstheme="majorBidi" w:hint="cs"/>
          <w:sz w:val="30"/>
          <w:szCs w:val="30"/>
          <w:cs/>
          <w:lang w:bidi="th-TH"/>
        </w:rPr>
        <w:t>ไ</w:t>
      </w:r>
      <w:r w:rsidRPr="000379BA">
        <w:rPr>
          <w:rFonts w:asciiTheme="majorBidi" w:hAnsiTheme="majorBidi" w:cstheme="majorBidi" w:hint="cs"/>
          <w:sz w:val="30"/>
          <w:szCs w:val="30"/>
          <w:cs/>
        </w:rPr>
        <w:t>ด้ทำ</w:t>
      </w:r>
      <w:r w:rsidRPr="000379BA">
        <w:rPr>
          <w:rFonts w:asciiTheme="majorBidi" w:hAnsiTheme="majorBidi" w:cstheme="majorBidi"/>
          <w:sz w:val="30"/>
          <w:szCs w:val="30"/>
          <w:cs/>
        </w:rPr>
        <w:t>ข้อตกลงจัดหาเงินทุนเพื่อจ่ายผู้ขาย</w:t>
      </w:r>
      <w:r w:rsidRPr="000379BA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="00316572" w:rsidRPr="000379BA">
        <w:rPr>
          <w:rFonts w:asciiTheme="majorBidi" w:hAnsiTheme="majorBidi" w:cstheme="majorBidi" w:hint="cs"/>
          <w:sz w:val="30"/>
          <w:szCs w:val="30"/>
          <w:cs/>
          <w:lang w:bidi="th-TH"/>
        </w:rPr>
        <w:t>ธนาคาร</w:t>
      </w:r>
      <w:r w:rsidRPr="000379BA">
        <w:rPr>
          <w:rFonts w:asciiTheme="majorBidi" w:hAnsiTheme="majorBidi" w:cstheme="majorBidi" w:hint="cs"/>
          <w:sz w:val="30"/>
          <w:szCs w:val="30"/>
          <w:cs/>
        </w:rPr>
        <w:t>ซึ่งทำให้</w:t>
      </w:r>
      <w:r w:rsidRPr="000379BA">
        <w:rPr>
          <w:rFonts w:asciiTheme="majorBidi" w:hAnsiTheme="majorBidi" w:cstheme="majorBidi"/>
          <w:sz w:val="30"/>
          <w:szCs w:val="30"/>
        </w:rPr>
        <w:t xml:space="preserve"> </w:t>
      </w:r>
      <w:r w:rsidRPr="000379BA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Pr="000379BA">
        <w:rPr>
          <w:rFonts w:asciiTheme="majorBidi" w:hAnsiTheme="majorBidi" w:cstheme="majorBidi"/>
          <w:sz w:val="30"/>
          <w:szCs w:val="30"/>
          <w:cs/>
        </w:rPr>
        <w:t>ได้</w:t>
      </w:r>
      <w:r w:rsidRPr="000379BA">
        <w:rPr>
          <w:rFonts w:asciiTheme="majorBidi" w:hAnsiTheme="majorBidi" w:cstheme="majorBidi" w:hint="cs"/>
          <w:sz w:val="30"/>
          <w:szCs w:val="30"/>
          <w:cs/>
        </w:rPr>
        <w:t>ขยายกำหนดชำระตามใบแจ้งหนี้ของผู้ขายออกไป</w:t>
      </w:r>
      <w:r w:rsidRPr="000379BA">
        <w:rPr>
          <w:rFonts w:asciiTheme="majorBidi" w:hAnsiTheme="majorBidi" w:cstheme="majorBidi"/>
          <w:sz w:val="30"/>
          <w:szCs w:val="30"/>
        </w:rPr>
        <w:t xml:space="preserve"> </w:t>
      </w:r>
      <w:r w:rsidRPr="000379BA">
        <w:rPr>
          <w:rFonts w:asciiTheme="majorBidi" w:hAnsiTheme="majorBidi" w:cstheme="majorBidi" w:hint="cs"/>
          <w:sz w:val="30"/>
          <w:szCs w:val="30"/>
          <w:cs/>
        </w:rPr>
        <w:t>ภายใต้ข้อตกลงนี้สถาบันการเงิน</w:t>
      </w:r>
      <w:r w:rsidRPr="000379BA">
        <w:rPr>
          <w:rFonts w:asciiTheme="majorBidi" w:hAnsiTheme="majorBidi" w:cstheme="majorBidi"/>
          <w:sz w:val="30"/>
          <w:szCs w:val="30"/>
          <w:cs/>
        </w:rPr>
        <w:t>ตกลงชำระเงินที่</w:t>
      </w:r>
      <w:r w:rsidRPr="000379BA">
        <w:rPr>
          <w:rFonts w:asciiTheme="majorBidi" w:hAnsiTheme="majorBidi" w:cstheme="majorBidi"/>
          <w:sz w:val="30"/>
          <w:szCs w:val="30"/>
        </w:rPr>
        <w:t xml:space="preserve"> </w:t>
      </w:r>
      <w:r w:rsidRPr="000379BA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Pr="000379BA">
        <w:rPr>
          <w:rFonts w:asciiTheme="majorBidi" w:hAnsiTheme="majorBidi" w:cstheme="majorBidi"/>
          <w:sz w:val="30"/>
          <w:szCs w:val="30"/>
          <w:cs/>
        </w:rPr>
        <w:t>ค้างชำระให้แก่ผู้ขายที่</w:t>
      </w:r>
      <w:r w:rsidRPr="000379BA">
        <w:rPr>
          <w:rFonts w:asciiTheme="majorBidi" w:hAnsiTheme="majorBidi" w:cstheme="majorBidi" w:hint="cs"/>
          <w:sz w:val="30"/>
          <w:szCs w:val="30"/>
          <w:cs/>
        </w:rPr>
        <w:t>เข้าทำข้อตกลงตามวันครบกำหนดชำระเดิม</w:t>
      </w:r>
      <w:r w:rsidRPr="000379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79BA">
        <w:rPr>
          <w:rFonts w:asciiTheme="majorBidi" w:hAnsiTheme="majorBidi" w:cstheme="majorBidi"/>
          <w:sz w:val="30"/>
          <w:szCs w:val="30"/>
          <w:cs/>
          <w:lang w:bidi="th-TH"/>
        </w:rPr>
        <w:t>ส่งผลให้</w:t>
      </w:r>
      <w:r w:rsidR="00FE1C67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0379BA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กลุ่มบริษัทต้องชำระเงินจำนวนมากให้กับคู่สัญญา</w:t>
      </w:r>
      <w:r w:rsidRPr="000379BA">
        <w:rPr>
          <w:rFonts w:asciiTheme="majorBidi" w:hAnsiTheme="majorBidi" w:cstheme="majorBidi" w:hint="cs"/>
          <w:sz w:val="30"/>
          <w:szCs w:val="30"/>
          <w:cs/>
          <w:lang w:bidi="th-TH"/>
        </w:rPr>
        <w:t>เพียง</w:t>
      </w:r>
      <w:r w:rsidRPr="000379BA">
        <w:rPr>
          <w:rFonts w:asciiTheme="majorBidi" w:hAnsiTheme="majorBidi" w:cstheme="majorBidi"/>
          <w:sz w:val="30"/>
          <w:szCs w:val="30"/>
          <w:cs/>
          <w:lang w:bidi="th-TH"/>
        </w:rPr>
        <w:t>รายเดียวแทนที่จะชำระเงินจำนวน</w:t>
      </w:r>
      <w:r w:rsidRPr="000379BA">
        <w:rPr>
          <w:rFonts w:asciiTheme="majorBidi" w:hAnsiTheme="majorBidi" w:cstheme="majorBidi" w:hint="cs"/>
          <w:sz w:val="30"/>
          <w:szCs w:val="30"/>
          <w:cs/>
          <w:lang w:bidi="th-TH"/>
        </w:rPr>
        <w:t>เล็กน้อย</w:t>
      </w:r>
      <w:r w:rsidRPr="000379BA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ให้กับผู้ขายหลายราย อย่างไรก็ตาม </w:t>
      </w:r>
      <w:r w:rsidRPr="000379BA">
        <w:rPr>
          <w:rFonts w:asciiTheme="majorBidi" w:hAnsiTheme="majorBidi" w:cstheme="majorBidi" w:hint="cs"/>
          <w:sz w:val="30"/>
          <w:szCs w:val="30"/>
          <w:cs/>
          <w:lang w:bidi="th-TH"/>
        </w:rPr>
        <w:t>จำนวน</w:t>
      </w:r>
      <w:r w:rsidRPr="000379BA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เจ้าหนี้การค้าที่อยู่ภายใต้ข้อตกลงนี้มีจำนวนจำกัด</w:t>
      </w:r>
    </w:p>
    <w:p w14:paraId="44F30C60" w14:textId="660DE876" w:rsidR="00817CCA" w:rsidRPr="00261F44" w:rsidRDefault="00817CCA" w:rsidP="00817CCA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61F4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ตามที่เปิดเผยไว้ในหมายเหตุ</w:t>
      </w:r>
      <w:r w:rsidRPr="00261F44">
        <w:rPr>
          <w:rFonts w:asciiTheme="majorBidi" w:hAnsiTheme="majorBidi" w:cstheme="majorBidi" w:hint="cs"/>
          <w:sz w:val="30"/>
          <w:szCs w:val="30"/>
          <w:cs/>
          <w:lang w:bidi="th-TH"/>
        </w:rPr>
        <w:t>ข้อ</w:t>
      </w:r>
      <w:r w:rsidRPr="00261F4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4C49B0" w:rsidRPr="00261F44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261F44">
        <w:rPr>
          <w:rFonts w:asciiTheme="majorBidi" w:hAnsiTheme="majorBidi" w:cstheme="majorBidi"/>
          <w:sz w:val="30"/>
          <w:szCs w:val="30"/>
        </w:rPr>
        <w:t> </w:t>
      </w:r>
      <w:r w:rsidRPr="00261F44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Pr="00261F44">
        <w:rPr>
          <w:rFonts w:asciiTheme="majorBidi" w:hAnsiTheme="majorBidi" w:cstheme="majorBidi" w:hint="cs"/>
          <w:sz w:val="30"/>
          <w:szCs w:val="30"/>
          <w:cs/>
        </w:rPr>
        <w:t>ได้ทำ</w:t>
      </w:r>
      <w:r w:rsidRPr="00261F44">
        <w:rPr>
          <w:rFonts w:asciiTheme="majorBidi" w:hAnsiTheme="majorBidi" w:cstheme="majorBidi"/>
          <w:sz w:val="30"/>
          <w:szCs w:val="30"/>
          <w:cs/>
        </w:rPr>
        <w:t>ข้อตกลงจัดหาเงินทุนเพื่อจ่ายผู้ขาย</w:t>
      </w:r>
      <w:r w:rsidRPr="00261F44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="00316572" w:rsidRPr="00261F44">
        <w:rPr>
          <w:rFonts w:asciiTheme="majorBidi" w:hAnsiTheme="majorBidi" w:cstheme="majorBidi" w:hint="cs"/>
          <w:sz w:val="30"/>
          <w:szCs w:val="30"/>
          <w:cs/>
          <w:lang w:bidi="th-TH"/>
        </w:rPr>
        <w:t>ธนาคาร</w:t>
      </w:r>
      <w:r w:rsidRPr="00261F44">
        <w:rPr>
          <w:rFonts w:asciiTheme="majorBidi" w:hAnsiTheme="majorBidi" w:cstheme="majorBidi" w:hint="cs"/>
          <w:sz w:val="30"/>
          <w:szCs w:val="30"/>
          <w:cs/>
        </w:rPr>
        <w:t>ซึ่งทำให้</w:t>
      </w:r>
      <w:r w:rsidRPr="00261F44">
        <w:rPr>
          <w:rFonts w:asciiTheme="majorBidi" w:hAnsiTheme="majorBidi" w:cstheme="majorBidi"/>
          <w:sz w:val="30"/>
          <w:szCs w:val="30"/>
          <w:cs/>
        </w:rPr>
        <w:t>ผู้ขาย</w:t>
      </w:r>
      <w:r w:rsidRPr="00261F44">
        <w:rPr>
          <w:rFonts w:asciiTheme="majorBidi" w:hAnsiTheme="majorBidi" w:cstheme="majorBidi" w:hint="cs"/>
          <w:sz w:val="30"/>
          <w:szCs w:val="30"/>
          <w:cs/>
        </w:rPr>
        <w:t>อาจ</w:t>
      </w:r>
      <w:r w:rsidRPr="00261F44">
        <w:rPr>
          <w:rFonts w:asciiTheme="majorBidi" w:hAnsiTheme="majorBidi" w:cstheme="majorBidi"/>
          <w:sz w:val="30"/>
          <w:szCs w:val="30"/>
          <w:cs/>
        </w:rPr>
        <w:t>เลือกรับชำระเงิน</w:t>
      </w:r>
      <w:r w:rsidRPr="00261F44">
        <w:rPr>
          <w:rFonts w:asciiTheme="majorBidi" w:hAnsiTheme="majorBidi" w:cstheme="majorBidi" w:hint="cs"/>
          <w:sz w:val="30"/>
          <w:szCs w:val="30"/>
          <w:cs/>
        </w:rPr>
        <w:t>ตามใบแจ้งหนี้จากสถาบันการเงินได้เร็วขึ้น</w:t>
      </w:r>
      <w:r w:rsidRPr="00261F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1F4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ส่งผลให้</w:t>
      </w:r>
      <w:r w:rsidRPr="00261F44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กลุ่มบริษัทสามารถรวม</w:t>
      </w:r>
      <w:r w:rsidRPr="00261F44">
        <w:rPr>
          <w:rFonts w:asciiTheme="majorBidi" w:hAnsiTheme="majorBidi" w:cstheme="majorBidi" w:hint="cs"/>
          <w:sz w:val="30"/>
          <w:szCs w:val="30"/>
          <w:cs/>
          <w:lang w:bidi="th-TH"/>
        </w:rPr>
        <w:t>ศูนย์การ</w:t>
      </w:r>
      <w:r w:rsidRPr="00261F44">
        <w:rPr>
          <w:rFonts w:asciiTheme="majorBidi" w:hAnsiTheme="majorBidi" w:cstheme="majorBidi"/>
          <w:sz w:val="30"/>
          <w:szCs w:val="30"/>
          <w:cs/>
          <w:lang w:bidi="th-TH"/>
        </w:rPr>
        <w:t>ชำระเงินเจ้าหนี้การค้า</w:t>
      </w:r>
      <w:r w:rsidRPr="00261F44">
        <w:rPr>
          <w:rFonts w:asciiTheme="majorBidi" w:hAnsiTheme="majorBidi" w:cstheme="majorBidi" w:hint="cs"/>
          <w:sz w:val="30"/>
          <w:szCs w:val="30"/>
          <w:cs/>
          <w:lang w:bidi="th-TH"/>
        </w:rPr>
        <w:t>ผ่าน</w:t>
      </w:r>
      <w:r w:rsidRPr="00261F44">
        <w:rPr>
          <w:rFonts w:asciiTheme="majorBidi" w:hAnsiTheme="majorBidi" w:cstheme="majorBidi"/>
          <w:sz w:val="30"/>
          <w:szCs w:val="30"/>
          <w:cs/>
          <w:lang w:bidi="th-TH"/>
        </w:rPr>
        <w:t>สถาบันการเงินแทนที่จะชำระเงินให้กับผู้ขายแต่ละราย</w:t>
      </w:r>
      <w:r w:rsidRPr="00261F44">
        <w:rPr>
          <w:rFonts w:asciiTheme="majorBidi" w:hAnsiTheme="majorBidi" w:cstheme="majorBidi" w:hint="cs"/>
          <w:sz w:val="30"/>
          <w:szCs w:val="30"/>
          <w:cs/>
          <w:lang w:bidi="th-TH"/>
        </w:rPr>
        <w:t>เอง</w:t>
      </w:r>
      <w:r w:rsidRPr="00261F4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แม้ว่าข้อตกลงนี้จะไม่ได้ขยาย</w:t>
      </w:r>
      <w:r w:rsidRPr="00261F44">
        <w:rPr>
          <w:rFonts w:asciiTheme="majorBidi" w:hAnsiTheme="majorBidi" w:cstheme="majorBidi" w:hint="cs"/>
          <w:sz w:val="30"/>
          <w:szCs w:val="30"/>
          <w:cs/>
          <w:lang w:bidi="th-TH"/>
        </w:rPr>
        <w:t>กำหนด</w:t>
      </w:r>
      <w:r w:rsidRPr="00261F44">
        <w:rPr>
          <w:rFonts w:asciiTheme="majorBidi" w:hAnsiTheme="majorBidi" w:cstheme="majorBidi"/>
          <w:sz w:val="30"/>
          <w:szCs w:val="30"/>
          <w:cs/>
          <w:lang w:bidi="th-TH"/>
        </w:rPr>
        <w:t>ชำระเงินออกไปอย่างมีนัยสำคัญเมื่อเทียบกับ</w:t>
      </w:r>
      <w:r w:rsidRPr="00261F44">
        <w:rPr>
          <w:rFonts w:asciiTheme="majorBidi" w:hAnsiTheme="majorBidi" w:cstheme="majorBidi" w:hint="cs"/>
          <w:sz w:val="30"/>
          <w:szCs w:val="30"/>
          <w:cs/>
          <w:lang w:bidi="th-TH"/>
        </w:rPr>
        <w:t>กำหนดชำระเงิน</w:t>
      </w:r>
      <w:r w:rsidRPr="00261F44">
        <w:rPr>
          <w:rFonts w:asciiTheme="majorBidi" w:hAnsiTheme="majorBidi" w:cstheme="majorBidi"/>
          <w:sz w:val="30"/>
          <w:szCs w:val="30"/>
          <w:cs/>
          <w:lang w:bidi="th-TH"/>
        </w:rPr>
        <w:t>ปกติที่</w:t>
      </w:r>
      <w:r w:rsidRPr="00261F44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261F44">
        <w:rPr>
          <w:rFonts w:asciiTheme="majorBidi" w:hAnsiTheme="majorBidi" w:cstheme="majorBidi"/>
          <w:sz w:val="30"/>
          <w:szCs w:val="30"/>
          <w:cs/>
          <w:lang w:bidi="th-TH"/>
        </w:rPr>
        <w:t>กับผู้ขายที่ไม่ได้เข้า</w:t>
      </w:r>
      <w:r w:rsidRPr="00261F44">
        <w:rPr>
          <w:rFonts w:asciiTheme="majorBidi" w:hAnsiTheme="majorBidi" w:cstheme="majorBidi" w:hint="cs"/>
          <w:sz w:val="30"/>
          <w:szCs w:val="30"/>
          <w:cs/>
          <w:lang w:bidi="th-TH"/>
        </w:rPr>
        <w:t>ทำข้อตกลงนี้</w:t>
      </w:r>
      <w:r w:rsidRPr="00261F4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แต่</w:t>
      </w:r>
      <w:r w:rsidRPr="00261F44">
        <w:rPr>
          <w:rFonts w:asciiTheme="majorBidi" w:hAnsiTheme="majorBidi" w:cstheme="majorBidi" w:hint="cs"/>
          <w:sz w:val="30"/>
          <w:szCs w:val="30"/>
          <w:cs/>
          <w:lang w:bidi="th-TH"/>
        </w:rPr>
        <w:t>ข้อตกลงนี้ทำให้</w:t>
      </w:r>
      <w:r w:rsidRPr="00261F44">
        <w:rPr>
          <w:rFonts w:asciiTheme="majorBidi" w:hAnsiTheme="majorBidi" w:cstheme="majorBidi"/>
          <w:sz w:val="30"/>
          <w:szCs w:val="30"/>
          <w:cs/>
          <w:lang w:bidi="th-TH"/>
        </w:rPr>
        <w:t>คาดการณ์การบริหารกระแสเงินสด</w:t>
      </w:r>
      <w:r w:rsidRPr="00261F44">
        <w:rPr>
          <w:rFonts w:asciiTheme="majorBidi" w:hAnsiTheme="majorBidi" w:cstheme="majorBidi" w:hint="cs"/>
          <w:sz w:val="30"/>
          <w:szCs w:val="30"/>
          <w:cs/>
          <w:lang w:bidi="th-TH"/>
        </w:rPr>
        <w:t>จ่าย</w:t>
      </w:r>
      <w:r w:rsidRPr="00261F44">
        <w:rPr>
          <w:rFonts w:asciiTheme="majorBidi" w:hAnsiTheme="majorBidi" w:cstheme="majorBidi"/>
          <w:sz w:val="30"/>
          <w:szCs w:val="30"/>
          <w:cs/>
          <w:lang w:bidi="th-TH"/>
        </w:rPr>
        <w:t>ได้</w:t>
      </w:r>
      <w:r w:rsidRPr="00261F44">
        <w:rPr>
          <w:rFonts w:asciiTheme="majorBidi" w:hAnsiTheme="majorBidi" w:cstheme="majorBidi" w:hint="cs"/>
          <w:sz w:val="30"/>
          <w:szCs w:val="30"/>
          <w:cs/>
          <w:lang w:bidi="th-TH"/>
        </w:rPr>
        <w:t>ดี</w:t>
      </w:r>
      <w:r w:rsidRPr="00261F44">
        <w:rPr>
          <w:rFonts w:asciiTheme="majorBidi" w:hAnsiTheme="majorBidi" w:cstheme="majorBidi"/>
          <w:sz w:val="30"/>
          <w:szCs w:val="30"/>
          <w:cs/>
          <w:lang w:bidi="th-TH"/>
        </w:rPr>
        <w:t>ขึ้น</w:t>
      </w:r>
    </w:p>
    <w:p w14:paraId="31C8A269" w14:textId="51F93C61" w:rsidR="00DB095B" w:rsidRPr="00261F44" w:rsidRDefault="00DB095B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421F577" w14:textId="23C759B1" w:rsidR="00B7766D" w:rsidRPr="00261F44" w:rsidRDefault="00B7766D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261F44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BD7AD9" w:rsidRPr="00261F44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แสดง</w:t>
      </w:r>
      <w:r w:rsidRPr="00261F44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DA466CA" w14:textId="77777777" w:rsidR="00810D97" w:rsidRPr="00261F44" w:rsidRDefault="00810D97" w:rsidP="00BB5D5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15"/>
        <w:tblW w:w="900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2786"/>
        <w:gridCol w:w="1084"/>
        <w:gridCol w:w="198"/>
        <w:gridCol w:w="975"/>
        <w:gridCol w:w="285"/>
        <w:gridCol w:w="1152"/>
        <w:gridCol w:w="192"/>
        <w:gridCol w:w="1068"/>
        <w:gridCol w:w="192"/>
        <w:gridCol w:w="1068"/>
      </w:tblGrid>
      <w:tr w:rsidR="00810D97" w:rsidRPr="00D90F98" w14:paraId="1F8202DC" w14:textId="77777777" w:rsidTr="00DD0A8B">
        <w:tc>
          <w:tcPr>
            <w:tcW w:w="2786" w:type="dxa"/>
          </w:tcPr>
          <w:p w14:paraId="4A53AC6D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214" w:type="dxa"/>
            <w:gridSpan w:val="9"/>
          </w:tcPr>
          <w:p w14:paraId="3B5AA53E" w14:textId="6E903C39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FC0E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810D97" w:rsidRPr="00D90F98" w14:paraId="12D4B29B" w14:textId="77777777" w:rsidTr="00DD0A8B">
        <w:tc>
          <w:tcPr>
            <w:tcW w:w="2786" w:type="dxa"/>
          </w:tcPr>
          <w:p w14:paraId="047C3865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4" w:type="dxa"/>
          </w:tcPr>
          <w:p w14:paraId="2C8C3031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192195CE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4932" w:type="dxa"/>
            <w:gridSpan w:val="7"/>
            <w:vAlign w:val="bottom"/>
          </w:tcPr>
          <w:p w14:paraId="7B309BC4" w14:textId="750C69A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กระแสเงินสดตามสัญญา</w:t>
            </w:r>
          </w:p>
        </w:tc>
      </w:tr>
      <w:tr w:rsidR="00885B74" w:rsidRPr="00D90F98" w14:paraId="383037DA" w14:textId="77777777" w:rsidTr="59F998A1">
        <w:tc>
          <w:tcPr>
            <w:tcW w:w="2786" w:type="dxa"/>
            <w:vAlign w:val="bottom"/>
          </w:tcPr>
          <w:p w14:paraId="0F798663" w14:textId="7CECE70A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 วันที่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1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084" w:type="dxa"/>
            <w:vAlign w:val="bottom"/>
          </w:tcPr>
          <w:p w14:paraId="1E36E6A0" w14:textId="77777777" w:rsidR="00810D97" w:rsidRPr="00FC0E19" w:rsidRDefault="00810D97" w:rsidP="00BB5D56">
            <w:pPr>
              <w:spacing w:line="280" w:lineRule="atLeas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</w:t>
            </w:r>
          </w:p>
          <w:p w14:paraId="44253C03" w14:textId="3B3A51A1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ตามบัญชี</w:t>
            </w:r>
          </w:p>
        </w:tc>
        <w:tc>
          <w:tcPr>
            <w:tcW w:w="198" w:type="dxa"/>
          </w:tcPr>
          <w:p w14:paraId="637C13D5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975" w:type="dxa"/>
            <w:vAlign w:val="bottom"/>
          </w:tcPr>
          <w:p w14:paraId="2A11BCEE" w14:textId="6C44A092" w:rsidR="00810D97" w:rsidRPr="00D90F98" w:rsidRDefault="00810D97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ภายใน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285" w:type="dxa"/>
            <w:vAlign w:val="bottom"/>
          </w:tcPr>
          <w:p w14:paraId="0589B52E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EF85A77" w14:textId="30AAD360" w:rsidR="00810D97" w:rsidRPr="00D90F98" w:rsidRDefault="00810D97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2" w:right="-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แต่ไม่เกิน 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92" w:type="dxa"/>
            <w:vAlign w:val="bottom"/>
          </w:tcPr>
          <w:p w14:paraId="68B335E9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3E280BB4" w14:textId="52C1CC24" w:rsidR="00810D97" w:rsidRPr="00D90F98" w:rsidRDefault="00810D97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6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มากกว่า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92" w:type="dxa"/>
            <w:vAlign w:val="bottom"/>
          </w:tcPr>
          <w:p w14:paraId="2155CCFD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73A5BC28" w14:textId="35D1440F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810D97" w:rsidRPr="00D90F98" w14:paraId="3DDC34D4" w14:textId="77777777" w:rsidTr="00DD0A8B">
        <w:tc>
          <w:tcPr>
            <w:tcW w:w="2786" w:type="dxa"/>
          </w:tcPr>
          <w:p w14:paraId="5C964947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214" w:type="dxa"/>
            <w:gridSpan w:val="9"/>
          </w:tcPr>
          <w:p w14:paraId="382350B6" w14:textId="762DEFEF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FC0E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071F59" w:rsidRPr="00D90F98" w14:paraId="3AF77592" w14:textId="77777777" w:rsidTr="59F998A1">
        <w:tc>
          <w:tcPr>
            <w:tcW w:w="2786" w:type="dxa"/>
          </w:tcPr>
          <w:p w14:paraId="18116344" w14:textId="62D0FF42" w:rsidR="00810D97" w:rsidRPr="00A27ED6" w:rsidRDefault="00BE7E7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56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084" w:type="dxa"/>
          </w:tcPr>
          <w:p w14:paraId="6E19EE0F" w14:textId="524E0888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73CEA4CA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975" w:type="dxa"/>
          </w:tcPr>
          <w:p w14:paraId="5994D696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285" w:type="dxa"/>
          </w:tcPr>
          <w:p w14:paraId="290E8D50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52" w:type="dxa"/>
          </w:tcPr>
          <w:p w14:paraId="2E4FF59A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4C8DEFFC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7C3C649E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33ED0BF1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27EFF0D9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</w:tr>
      <w:tr w:rsidR="00071F59" w:rsidRPr="00D90F98" w14:paraId="2D4F9F48" w14:textId="77777777" w:rsidTr="59F998A1">
        <w:tc>
          <w:tcPr>
            <w:tcW w:w="2786" w:type="dxa"/>
            <w:hideMark/>
          </w:tcPr>
          <w:p w14:paraId="4266397B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หนี้สินทางการเงินที่ไม่ใช่อนุพันธ์</w:t>
            </w:r>
            <w:r w:rsidRPr="00A27E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4" w:type="dxa"/>
          </w:tcPr>
          <w:p w14:paraId="66B7FC8C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3B607109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975" w:type="dxa"/>
          </w:tcPr>
          <w:p w14:paraId="7DDD2881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285" w:type="dxa"/>
          </w:tcPr>
          <w:p w14:paraId="3DC58C26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52" w:type="dxa"/>
          </w:tcPr>
          <w:p w14:paraId="5E9E5236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7AC4DB99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6D2971B1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69FB8FE8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72CC93D1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</w:tr>
      <w:tr w:rsidR="00071F59" w:rsidRPr="00450B2A" w14:paraId="08BB4ECA" w14:textId="77777777" w:rsidTr="59F998A1">
        <w:tc>
          <w:tcPr>
            <w:tcW w:w="2786" w:type="dxa"/>
          </w:tcPr>
          <w:p w14:paraId="37EED629" w14:textId="2741B6C9" w:rsidR="00A3597F" w:rsidRPr="00A27ED6" w:rsidRDefault="00A3597F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เงินเบิกเกินบัญชี</w:t>
            </w:r>
          </w:p>
        </w:tc>
        <w:tc>
          <w:tcPr>
            <w:tcW w:w="1084" w:type="dxa"/>
          </w:tcPr>
          <w:p w14:paraId="609AB11E" w14:textId="302112CF" w:rsidR="00A3597F" w:rsidRPr="003157FE" w:rsidRDefault="004C49B0" w:rsidP="00A3597F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198" w:type="dxa"/>
          </w:tcPr>
          <w:p w14:paraId="2989BE04" w14:textId="77777777" w:rsidR="00A3597F" w:rsidRPr="003157FE" w:rsidRDefault="00A3597F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244B6B6F" w14:textId="1BB90014" w:rsidR="00A3597F" w:rsidRPr="003157FE" w:rsidRDefault="004C49B0" w:rsidP="00A3597F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285" w:type="dxa"/>
          </w:tcPr>
          <w:p w14:paraId="7C653BD7" w14:textId="77777777" w:rsidR="00A3597F" w:rsidRPr="003157FE" w:rsidRDefault="00A3597F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2B5A1FD" w14:textId="70AB1AE7" w:rsidR="00A3597F" w:rsidRPr="003157FE" w:rsidRDefault="00D3393F" w:rsidP="001A6BDD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1D143C8E" w14:textId="77777777" w:rsidR="00A3597F" w:rsidRPr="003157FE" w:rsidRDefault="00A3597F" w:rsidP="001A6BDD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2C63DEAA" w14:textId="2585101E" w:rsidR="00A3597F" w:rsidRPr="003157FE" w:rsidRDefault="00C901E0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0E61F9C0" w14:textId="77777777" w:rsidR="00A3597F" w:rsidRPr="003157FE" w:rsidRDefault="00A3597F" w:rsidP="001A6BDD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5FB6F3FE" w14:textId="217DC72D" w:rsidR="00A3597F" w:rsidRPr="003157FE" w:rsidRDefault="004C49B0" w:rsidP="001A6BDD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574</w:t>
            </w:r>
          </w:p>
        </w:tc>
      </w:tr>
      <w:tr w:rsidR="00885B74" w:rsidRPr="00D90F98" w14:paraId="6794DF46" w14:textId="77777777" w:rsidTr="59F998A1">
        <w:tc>
          <w:tcPr>
            <w:tcW w:w="2786" w:type="dxa"/>
          </w:tcPr>
          <w:p w14:paraId="2A079E0C" w14:textId="77777777" w:rsidR="00810D97" w:rsidRPr="00A27ED6" w:rsidRDefault="00810D97" w:rsidP="00DD0A8B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084" w:type="dxa"/>
          </w:tcPr>
          <w:p w14:paraId="0146EB75" w14:textId="764AFE6C" w:rsidR="00810D97" w:rsidRPr="003157FE" w:rsidRDefault="00BE7E7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1F2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1F2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198" w:type="dxa"/>
          </w:tcPr>
          <w:p w14:paraId="18C3AAB8" w14:textId="77777777" w:rsidR="00810D97" w:rsidRPr="003157FE" w:rsidRDefault="00810D97" w:rsidP="001766CC">
            <w:pPr>
              <w:tabs>
                <w:tab w:val="decimal" w:pos="706"/>
              </w:tabs>
              <w:spacing w:line="28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257905B3" w14:textId="5D9059B6" w:rsidR="00810D97" w:rsidRPr="00562599" w:rsidRDefault="00BE7E7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5480703A" w:rsidRPr="1BE21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5480703A" w:rsidRPr="1BE21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285" w:type="dxa"/>
          </w:tcPr>
          <w:p w14:paraId="7F69FC51" w14:textId="77777777" w:rsidR="00810D97" w:rsidRPr="00562599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2001BCE5" w14:textId="6F33FEA9" w:rsidR="00810D97" w:rsidRPr="001D24D1" w:rsidRDefault="00D3393F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7DB84E44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229F85EF" w14:textId="7CC807C4" w:rsidR="00810D97" w:rsidRPr="001D24D1" w:rsidRDefault="00C901E0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5CE1E5C8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61392031" w14:textId="677A7256" w:rsidR="00810D97" w:rsidRPr="00562599" w:rsidRDefault="00BE7E7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73AEDA79" w:rsidRPr="725D5D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73AEDA79" w:rsidRPr="725D5D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</w:p>
        </w:tc>
      </w:tr>
      <w:tr w:rsidR="00885B74" w:rsidRPr="00D90F98" w14:paraId="06901780" w14:textId="77777777" w:rsidTr="59F998A1">
        <w:tc>
          <w:tcPr>
            <w:tcW w:w="2786" w:type="dxa"/>
            <w:hideMark/>
          </w:tcPr>
          <w:p w14:paraId="55467AB6" w14:textId="3BB6AD33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เจ้าหนี้การค้า</w:t>
            </w:r>
            <w:r w:rsidR="0015132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และ</w:t>
            </w:r>
            <w:r w:rsidR="0015132A"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เจ้าหนี้อื่น</w:t>
            </w:r>
          </w:p>
        </w:tc>
        <w:tc>
          <w:tcPr>
            <w:tcW w:w="1084" w:type="dxa"/>
          </w:tcPr>
          <w:p w14:paraId="0BDE82BE" w14:textId="7D4E6E0D" w:rsidR="00810D97" w:rsidRPr="003157FE" w:rsidRDefault="004C49B0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F2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1F2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198" w:type="dxa"/>
          </w:tcPr>
          <w:p w14:paraId="724A78B4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2E058EBF" w14:textId="00F8F902" w:rsidR="00810D97" w:rsidRPr="00562599" w:rsidRDefault="004C49B0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902B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902B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285" w:type="dxa"/>
          </w:tcPr>
          <w:p w14:paraId="274255C2" w14:textId="77777777" w:rsidR="00810D97" w:rsidRPr="00562599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6E0ABF9" w14:textId="38BD8538" w:rsidR="00810D97" w:rsidRPr="001D24D1" w:rsidRDefault="00D3393F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643247A5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77F37D20" w14:textId="20DEE53D" w:rsidR="00810D97" w:rsidRPr="001D24D1" w:rsidRDefault="00C901E0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53141BF3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458125B3" w14:textId="358E8F8A" w:rsidR="00810D97" w:rsidRPr="00562599" w:rsidRDefault="004C49B0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040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0040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987</w:t>
            </w:r>
          </w:p>
        </w:tc>
      </w:tr>
      <w:tr w:rsidR="000428D9" w:rsidRPr="00D90F98" w14:paraId="230B6CDC" w14:textId="77777777" w:rsidTr="59F998A1">
        <w:tc>
          <w:tcPr>
            <w:tcW w:w="2786" w:type="dxa"/>
          </w:tcPr>
          <w:p w14:paraId="63749EF2" w14:textId="6D837AEF" w:rsidR="000428D9" w:rsidRPr="00A27ED6" w:rsidRDefault="000428D9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B0643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หนี้สินที่เกิดจากสัญญา</w:t>
            </w:r>
          </w:p>
        </w:tc>
        <w:tc>
          <w:tcPr>
            <w:tcW w:w="1084" w:type="dxa"/>
          </w:tcPr>
          <w:p w14:paraId="0C02881A" w14:textId="75621146" w:rsidR="000428D9" w:rsidRPr="003157FE" w:rsidRDefault="004C49B0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343</w:t>
            </w:r>
            <w:r w:rsidR="00602C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8" w:type="dxa"/>
          </w:tcPr>
          <w:p w14:paraId="582C0D48" w14:textId="77777777" w:rsidR="000428D9" w:rsidRPr="003157FE" w:rsidRDefault="000428D9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2D067A12" w14:textId="302F2A5C" w:rsidR="000428D9" w:rsidRPr="00562599" w:rsidRDefault="004C49B0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343</w:t>
            </w:r>
            <w:r w:rsidR="00902B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85" w:type="dxa"/>
          </w:tcPr>
          <w:p w14:paraId="6C85C221" w14:textId="77777777" w:rsidR="000428D9" w:rsidRPr="00562599" w:rsidRDefault="000428D9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27551AA" w14:textId="4871789D" w:rsidR="000428D9" w:rsidRPr="001D24D1" w:rsidRDefault="00D3393F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49CAD354" w14:textId="77777777" w:rsidR="000428D9" w:rsidRPr="00562599" w:rsidRDefault="000428D9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051A1EED" w14:textId="6A8C95D0" w:rsidR="000428D9" w:rsidRPr="001D24D1" w:rsidRDefault="00C901E0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562122AB" w14:textId="77777777" w:rsidR="000428D9" w:rsidRPr="00562599" w:rsidRDefault="000428D9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503BD948" w14:textId="62794A1C" w:rsidR="000428D9" w:rsidRPr="00562599" w:rsidRDefault="004C49B0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343</w:t>
            </w:r>
            <w:r w:rsidR="000040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885B74" w:rsidRPr="00450B2A" w14:paraId="663229F8" w14:textId="77777777" w:rsidTr="59F998A1">
        <w:tc>
          <w:tcPr>
            <w:tcW w:w="2786" w:type="dxa"/>
          </w:tcPr>
          <w:p w14:paraId="43DBA83D" w14:textId="17DFEC3F" w:rsidR="00810D97" w:rsidRPr="00A27ED6" w:rsidRDefault="00810D97" w:rsidP="00E11BE6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เจ้าหนี้สินเชื่อสำหรับสินค้า</w:t>
            </w:r>
            <w:r w:rsidR="00E11B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    </w:t>
            </w: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เพื่อการจัดแสดง</w:t>
            </w:r>
          </w:p>
        </w:tc>
        <w:tc>
          <w:tcPr>
            <w:tcW w:w="1084" w:type="dxa"/>
          </w:tcPr>
          <w:p w14:paraId="55443247" w14:textId="77777777" w:rsidR="00810D97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CD1F703" w14:textId="55F57975" w:rsidR="00810D97" w:rsidRPr="003157FE" w:rsidRDefault="00BE7E7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02C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</w:t>
            </w:r>
            <w:r w:rsidR="00602C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98" w:type="dxa"/>
          </w:tcPr>
          <w:p w14:paraId="7DFE1989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30147F41" w14:textId="77777777" w:rsidR="00902B6C" w:rsidRDefault="00902B6C" w:rsidP="00902B6C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82688BE" w14:textId="2203CE59" w:rsidR="00810D97" w:rsidRPr="00562599" w:rsidRDefault="00BE7E7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02B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</w:t>
            </w:r>
            <w:r w:rsidR="00902B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85" w:type="dxa"/>
          </w:tcPr>
          <w:p w14:paraId="7A95A79B" w14:textId="77777777" w:rsidR="00810D97" w:rsidRPr="00562599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A4BCFA1" w14:textId="442CF654" w:rsidR="00810D97" w:rsidRPr="001D24D1" w:rsidRDefault="00D3393F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29694A1A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474C8F87" w14:textId="2E5C456C" w:rsidR="00810D97" w:rsidRPr="001D24D1" w:rsidRDefault="00C901E0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5F2AFDD7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203A6B34" w14:textId="77777777" w:rsidR="0000406B" w:rsidRDefault="0000406B" w:rsidP="0000406B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F590C1B" w14:textId="4E3C3E14" w:rsidR="00810D97" w:rsidRPr="00562599" w:rsidRDefault="00BE7E7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040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</w:t>
            </w:r>
            <w:r w:rsidR="000040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E40E44" w:rsidRPr="00450B2A" w14:paraId="5DB9D01B" w14:textId="77777777" w:rsidTr="59F998A1">
        <w:tc>
          <w:tcPr>
            <w:tcW w:w="2786" w:type="dxa"/>
          </w:tcPr>
          <w:p w14:paraId="4D909C14" w14:textId="2847DF2F" w:rsidR="00E40E44" w:rsidRPr="00A27ED6" w:rsidRDefault="00E40E44" w:rsidP="00E40E44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F97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เงินกู้ยืมระยะสั้นจากกิจการอื่น</w:t>
            </w:r>
          </w:p>
        </w:tc>
        <w:tc>
          <w:tcPr>
            <w:tcW w:w="1084" w:type="dxa"/>
            <w:vAlign w:val="bottom"/>
          </w:tcPr>
          <w:p w14:paraId="3FC08D7F" w14:textId="1A92A32F" w:rsidR="00E40E44" w:rsidRDefault="00BE7E77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02B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02B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699</w:t>
            </w:r>
          </w:p>
        </w:tc>
        <w:tc>
          <w:tcPr>
            <w:tcW w:w="198" w:type="dxa"/>
            <w:vAlign w:val="bottom"/>
          </w:tcPr>
          <w:p w14:paraId="59011FFF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  <w:vAlign w:val="bottom"/>
          </w:tcPr>
          <w:p w14:paraId="1B3551D4" w14:textId="75FB3F5F" w:rsidR="00E40E44" w:rsidRDefault="00BE7E77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5480703A" w:rsidRPr="0EB388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020</w:t>
            </w:r>
            <w:r w:rsidR="5480703A" w:rsidRPr="0EB388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758</w:t>
            </w:r>
          </w:p>
        </w:tc>
        <w:tc>
          <w:tcPr>
            <w:tcW w:w="285" w:type="dxa"/>
            <w:vAlign w:val="bottom"/>
          </w:tcPr>
          <w:p w14:paraId="679103D6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414D1012" w14:textId="0BF2BF73" w:rsidR="00E40E44" w:rsidRDefault="00D3393F" w:rsidP="00E40E4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446E4886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55E1092E" w14:textId="24E0198D" w:rsidR="00E40E44" w:rsidRDefault="00C901E0" w:rsidP="00E40E4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352A1502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2A74CBC3" w14:textId="1CD122DB" w:rsidR="00E40E44" w:rsidRDefault="00BE7E77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73AEDA79" w:rsidRPr="0EB388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020</w:t>
            </w:r>
            <w:r w:rsidR="73AEDA79" w:rsidRPr="0EB388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758</w:t>
            </w:r>
          </w:p>
        </w:tc>
      </w:tr>
      <w:tr w:rsidR="00E40E44" w:rsidRPr="00450B2A" w14:paraId="3A35C9E2" w14:textId="77777777" w:rsidTr="59F998A1">
        <w:tc>
          <w:tcPr>
            <w:tcW w:w="2786" w:type="dxa"/>
          </w:tcPr>
          <w:p w14:paraId="39552094" w14:textId="72C01D99" w:rsidR="00E40E44" w:rsidRPr="00A27ED6" w:rsidRDefault="00E40E44" w:rsidP="00E40E44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F97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เงินกู้ยืมระยะสั้นจาก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กิจการที่เกี่ยวข้องกัน</w:t>
            </w:r>
          </w:p>
        </w:tc>
        <w:tc>
          <w:tcPr>
            <w:tcW w:w="1084" w:type="dxa"/>
            <w:vAlign w:val="bottom"/>
          </w:tcPr>
          <w:p w14:paraId="11CF90AE" w14:textId="2135C759" w:rsidR="00E40E44" w:rsidRDefault="004C49B0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902B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8" w:type="dxa"/>
            <w:vAlign w:val="bottom"/>
          </w:tcPr>
          <w:p w14:paraId="62EE1E8D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  <w:vAlign w:val="bottom"/>
          </w:tcPr>
          <w:p w14:paraId="64170207" w14:textId="1409991F" w:rsidR="00E40E44" w:rsidRDefault="004C49B0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5480703A" w:rsidRPr="7C484C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668</w:t>
            </w:r>
          </w:p>
        </w:tc>
        <w:tc>
          <w:tcPr>
            <w:tcW w:w="285" w:type="dxa"/>
            <w:vAlign w:val="bottom"/>
          </w:tcPr>
          <w:p w14:paraId="61B5BB94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3EA1255" w14:textId="7AA74477" w:rsidR="00E40E44" w:rsidRDefault="00D3393F" w:rsidP="00E40E4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15CDFA22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1A01A71F" w14:textId="4440FD7B" w:rsidR="00E40E44" w:rsidRDefault="00C901E0" w:rsidP="00E40E4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4C750FA7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41E646C5" w14:textId="7BBC6090" w:rsidR="00E40E44" w:rsidRDefault="004C49B0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73AEDA79" w:rsidRPr="4C7072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668</w:t>
            </w:r>
          </w:p>
        </w:tc>
      </w:tr>
      <w:tr w:rsidR="00E40E44" w:rsidRPr="00D90F98" w14:paraId="4A55C5A1" w14:textId="77777777" w:rsidTr="59F998A1">
        <w:tc>
          <w:tcPr>
            <w:tcW w:w="2786" w:type="dxa"/>
          </w:tcPr>
          <w:p w14:paraId="2D80F7D8" w14:textId="77777777" w:rsidR="00E40E44" w:rsidRPr="00A27ED6" w:rsidRDefault="00E40E44" w:rsidP="00E40E44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084" w:type="dxa"/>
          </w:tcPr>
          <w:p w14:paraId="47B0F0C3" w14:textId="51482E63" w:rsidR="00E40E44" w:rsidRPr="003157FE" w:rsidRDefault="004C49B0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  <w:r w:rsidR="00902B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888</w:t>
            </w:r>
          </w:p>
        </w:tc>
        <w:tc>
          <w:tcPr>
            <w:tcW w:w="198" w:type="dxa"/>
          </w:tcPr>
          <w:p w14:paraId="6A1133C4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30FBD89F" w14:textId="234F5078" w:rsidR="00E40E44" w:rsidRPr="00562599" w:rsidRDefault="00BE7E77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F632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85" w:type="dxa"/>
          </w:tcPr>
          <w:p w14:paraId="7FF85652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</w:tcPr>
          <w:p w14:paraId="751475B5" w14:textId="499D2131" w:rsidR="00E40E44" w:rsidRPr="00562599" w:rsidRDefault="004C49B0" w:rsidP="00E4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33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935</w:t>
            </w:r>
          </w:p>
        </w:tc>
        <w:tc>
          <w:tcPr>
            <w:tcW w:w="192" w:type="dxa"/>
          </w:tcPr>
          <w:p w14:paraId="2CF48C94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3CC1CBEE" w14:textId="545F91DF" w:rsidR="00E40E44" w:rsidRPr="00562599" w:rsidRDefault="00D96A35" w:rsidP="00D96A35">
            <w:pPr>
              <w:tabs>
                <w:tab w:val="decimal" w:pos="706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71B92BD8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67D3FB1F" w14:textId="1E9ADD44" w:rsidR="00E40E44" w:rsidRPr="00562599" w:rsidRDefault="004C49B0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597</w:t>
            </w:r>
            <w:r w:rsidR="5C47FDBD" w:rsidRPr="10EA5B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786</w:t>
            </w:r>
          </w:p>
        </w:tc>
      </w:tr>
      <w:tr w:rsidR="00E40E44" w:rsidRPr="00D90F98" w14:paraId="28B174FD" w14:textId="77777777" w:rsidTr="59F998A1">
        <w:tc>
          <w:tcPr>
            <w:tcW w:w="2786" w:type="dxa"/>
          </w:tcPr>
          <w:p w14:paraId="578B8482" w14:textId="77777777" w:rsidR="00E40E44" w:rsidRPr="00A27ED6" w:rsidRDefault="00E40E44" w:rsidP="00E40E44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084" w:type="dxa"/>
          </w:tcPr>
          <w:p w14:paraId="1E6752F5" w14:textId="5B245647" w:rsidR="00E40E44" w:rsidRPr="003157FE" w:rsidRDefault="004C49B0" w:rsidP="00E40E44">
            <w:pPr>
              <w:tabs>
                <w:tab w:val="clear" w:pos="680"/>
                <w:tab w:val="decimal" w:pos="706"/>
              </w:tabs>
              <w:spacing w:line="280" w:lineRule="atLeast"/>
              <w:ind w:left="-2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02B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486</w:t>
            </w:r>
            <w:r w:rsidR="00902B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8" w:type="dxa"/>
          </w:tcPr>
          <w:p w14:paraId="7CE651C6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2ADC11CA" w14:textId="5E1B58D0" w:rsidR="00E40E44" w:rsidRPr="00562599" w:rsidRDefault="00BE7E77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632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</w:t>
            </w:r>
            <w:r w:rsidR="00F632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285" w:type="dxa"/>
          </w:tcPr>
          <w:p w14:paraId="1A31FF49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</w:tcPr>
          <w:p w14:paraId="0B1B5F80" w14:textId="7C153A21" w:rsidR="00E40E44" w:rsidRPr="00562599" w:rsidRDefault="004C49B0" w:rsidP="00E4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33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D33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697</w:t>
            </w:r>
          </w:p>
        </w:tc>
        <w:tc>
          <w:tcPr>
            <w:tcW w:w="192" w:type="dxa"/>
          </w:tcPr>
          <w:p w14:paraId="342B6C05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00DBD057" w14:textId="76865A33" w:rsidR="00E40E44" w:rsidRPr="00562599" w:rsidRDefault="004C49B0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893</w:t>
            </w:r>
            <w:r w:rsidR="00D96A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2" w:type="dxa"/>
          </w:tcPr>
          <w:p w14:paraId="0BD448E4" w14:textId="77777777" w:rsidR="00E40E44" w:rsidRPr="00562599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69FCF78B" w14:textId="4005B60B" w:rsidR="00E40E44" w:rsidRPr="00562599" w:rsidRDefault="004C49B0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D64C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D64C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489</w:t>
            </w:r>
          </w:p>
        </w:tc>
      </w:tr>
      <w:tr w:rsidR="00E40E44" w:rsidRPr="00D90F98" w14:paraId="4BDDB05E" w14:textId="77777777" w:rsidTr="59F998A1">
        <w:tc>
          <w:tcPr>
            <w:tcW w:w="2786" w:type="dxa"/>
            <w:hideMark/>
          </w:tcPr>
          <w:p w14:paraId="3AE1D5D8" w14:textId="379D4CD3" w:rsidR="00E40E44" w:rsidRPr="00A27ED6" w:rsidRDefault="00E40E44" w:rsidP="00E40E44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เงินประกันตามสัญญาเช่าดำเนินงานระยะยาว</w:t>
            </w:r>
          </w:p>
        </w:tc>
        <w:tc>
          <w:tcPr>
            <w:tcW w:w="1084" w:type="dxa"/>
          </w:tcPr>
          <w:p w14:paraId="7823307E" w14:textId="77777777" w:rsidR="00902B6C" w:rsidRDefault="00902B6C" w:rsidP="00902B6C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4D58156" w14:textId="5E16360A" w:rsidR="00E40E44" w:rsidRPr="003157FE" w:rsidRDefault="00BE7E77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902B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198" w:type="dxa"/>
          </w:tcPr>
          <w:p w14:paraId="0DCF66C2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3A62E189" w14:textId="77777777" w:rsidR="00902B6C" w:rsidRDefault="00902B6C" w:rsidP="00902B6C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A5E1E3" w14:textId="28A772F0" w:rsidR="00E40E44" w:rsidRPr="00595BE7" w:rsidRDefault="004C49B0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632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85" w:type="dxa"/>
          </w:tcPr>
          <w:p w14:paraId="768F4514" w14:textId="77777777" w:rsidR="00E40E44" w:rsidRPr="00595BE7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</w:tcPr>
          <w:p w14:paraId="39899A99" w14:textId="77777777" w:rsidR="00902B6C" w:rsidRDefault="00902B6C" w:rsidP="0090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159FFAE" w14:textId="515305A8" w:rsidR="00E40E44" w:rsidRPr="00595BE7" w:rsidRDefault="004C49B0" w:rsidP="00E4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D33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2" w:type="dxa"/>
          </w:tcPr>
          <w:p w14:paraId="24B2BA50" w14:textId="77777777" w:rsidR="00E40E44" w:rsidRPr="00595BE7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1C92DB29" w14:textId="77777777" w:rsidR="00C901E0" w:rsidRDefault="00C901E0" w:rsidP="00C901E0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7A24B87" w14:textId="48EE7E4C" w:rsidR="00E40E44" w:rsidRPr="00595BE7" w:rsidRDefault="00C901E0" w:rsidP="00C901E0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28386A4A" w14:textId="77777777" w:rsidR="00E40E44" w:rsidRPr="00595BE7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49232E9E" w14:textId="77777777" w:rsidR="0000406B" w:rsidRDefault="0000406B" w:rsidP="0000406B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525042" w14:textId="7E6EA469" w:rsidR="00E40E44" w:rsidRPr="00595BE7" w:rsidRDefault="00BE7E77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4E2F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</w:p>
        </w:tc>
      </w:tr>
      <w:tr w:rsidR="0070178D" w:rsidRPr="006666FA" w14:paraId="0D5DEF4B" w14:textId="77777777" w:rsidTr="59F998A1">
        <w:tc>
          <w:tcPr>
            <w:tcW w:w="2786" w:type="dxa"/>
          </w:tcPr>
          <w:p w14:paraId="12C3EF6D" w14:textId="77777777" w:rsidR="00E40E44" w:rsidRPr="00A27ED6" w:rsidRDefault="00E40E44" w:rsidP="00E40E44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C4E3F2" w14:textId="084E391E" w:rsidR="00E40E44" w:rsidRPr="003157FE" w:rsidRDefault="00BE7E77" w:rsidP="00E40E44">
            <w:pPr>
              <w:tabs>
                <w:tab w:val="clear" w:pos="680"/>
                <w:tab w:val="left" w:pos="730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902B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</w:t>
            </w:r>
            <w:r w:rsidR="00902B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8" w:type="dxa"/>
          </w:tcPr>
          <w:p w14:paraId="796968FE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EDCD50" w14:textId="04D955F8" w:rsidR="00E40E44" w:rsidRPr="003157FE" w:rsidRDefault="004C49B0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31BA9C61" w:rsidRPr="7C2E1E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</w:t>
            </w:r>
            <w:r w:rsidR="31BA9C61" w:rsidRPr="7C2E1E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85" w:type="dxa"/>
          </w:tcPr>
          <w:p w14:paraId="58CC7E18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E44C6" w14:textId="105BB9C0" w:rsidR="00E40E44" w:rsidRPr="003157FE" w:rsidRDefault="004C49B0" w:rsidP="00E4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7B01EE10" w:rsidRPr="7C2E1E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7B01EE10" w:rsidRPr="7C2E1E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92" w:type="dxa"/>
          </w:tcPr>
          <w:p w14:paraId="1671228B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46F455" w14:textId="36D582D5" w:rsidR="00E40E44" w:rsidRPr="003157FE" w:rsidRDefault="004C49B0" w:rsidP="00E40E44">
            <w:pPr>
              <w:tabs>
                <w:tab w:val="clear" w:pos="680"/>
                <w:tab w:val="decimal" w:pos="706"/>
                <w:tab w:val="left" w:pos="740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893</w:t>
            </w:r>
            <w:r w:rsidR="00D96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2" w:type="dxa"/>
          </w:tcPr>
          <w:p w14:paraId="76181F71" w14:textId="77777777" w:rsidR="00E40E44" w:rsidRPr="003157FE" w:rsidRDefault="00E40E44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7B2598" w14:textId="4A741D7A" w:rsidR="00E40E44" w:rsidRPr="003157FE" w:rsidRDefault="00BE7E77" w:rsidP="00E40E4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2E9786F2" w:rsidRPr="5F8D06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2E9786F2" w:rsidRPr="5F8D06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</w:tr>
    </w:tbl>
    <w:p w14:paraId="6892A8D1" w14:textId="09EB6B73" w:rsidR="00261F44" w:rsidRDefault="00261F44"/>
    <w:p w14:paraId="2785D526" w14:textId="77777777" w:rsidR="00261F44" w:rsidRDefault="00261F44">
      <w:pPr>
        <w:spacing w:line="240" w:lineRule="auto"/>
      </w:pPr>
      <w:r>
        <w:br w:type="page"/>
      </w:r>
    </w:p>
    <w:tbl>
      <w:tblPr>
        <w:tblStyle w:val="TableGrid15"/>
        <w:tblW w:w="900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198"/>
        <w:gridCol w:w="1062"/>
        <w:gridCol w:w="198"/>
        <w:gridCol w:w="1152"/>
        <w:gridCol w:w="192"/>
        <w:gridCol w:w="1068"/>
        <w:gridCol w:w="192"/>
        <w:gridCol w:w="1068"/>
      </w:tblGrid>
      <w:tr w:rsidR="00BB5D56" w:rsidRPr="00D90F98" w14:paraId="741D3515" w14:textId="77777777" w:rsidTr="00DD0A8B">
        <w:trPr>
          <w:trHeight w:val="397"/>
        </w:trPr>
        <w:tc>
          <w:tcPr>
            <w:tcW w:w="2790" w:type="dxa"/>
          </w:tcPr>
          <w:p w14:paraId="3D1DEA2B" w14:textId="3AA9156D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</w:tcPr>
          <w:p w14:paraId="3FAD3D80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FC0E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BB5D56" w:rsidRPr="00D90F98" w14:paraId="10B997DF" w14:textId="77777777" w:rsidTr="00DD0A8B">
        <w:trPr>
          <w:trHeight w:val="397"/>
        </w:trPr>
        <w:tc>
          <w:tcPr>
            <w:tcW w:w="2790" w:type="dxa"/>
          </w:tcPr>
          <w:p w14:paraId="1F8A61D0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AD733B8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4CE7D470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4932" w:type="dxa"/>
            <w:gridSpan w:val="7"/>
            <w:vAlign w:val="bottom"/>
          </w:tcPr>
          <w:p w14:paraId="74CDA82C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กระแสเงินสดตามสัญญา</w:t>
            </w:r>
          </w:p>
        </w:tc>
      </w:tr>
      <w:tr w:rsidR="00BB5D56" w:rsidRPr="00743549" w14:paraId="724C773D" w14:textId="77777777" w:rsidTr="00DD0A8B">
        <w:trPr>
          <w:trHeight w:val="758"/>
        </w:trPr>
        <w:tc>
          <w:tcPr>
            <w:tcW w:w="2790" w:type="dxa"/>
            <w:vAlign w:val="bottom"/>
          </w:tcPr>
          <w:p w14:paraId="3B041177" w14:textId="445075FF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 วันที่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1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080" w:type="dxa"/>
            <w:vAlign w:val="bottom"/>
          </w:tcPr>
          <w:p w14:paraId="261ED8B3" w14:textId="77777777" w:rsidR="00BB5D56" w:rsidRPr="00FC0E19" w:rsidRDefault="00BB5D56" w:rsidP="004760F0">
            <w:pPr>
              <w:spacing w:line="280" w:lineRule="atLeas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</w:t>
            </w:r>
          </w:p>
          <w:p w14:paraId="086C1609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ตามบัญชี</w:t>
            </w:r>
          </w:p>
        </w:tc>
        <w:tc>
          <w:tcPr>
            <w:tcW w:w="198" w:type="dxa"/>
          </w:tcPr>
          <w:p w14:paraId="359603EE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57217ED3" w14:textId="67C0AE29" w:rsidR="00BB5D56" w:rsidRPr="00D90F98" w:rsidRDefault="00BB5D56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ภายใน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198" w:type="dxa"/>
            <w:vAlign w:val="bottom"/>
          </w:tcPr>
          <w:p w14:paraId="3B0B5BCA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DCD26E1" w14:textId="4D9889EA" w:rsidR="00BB5D56" w:rsidRPr="00D90F98" w:rsidRDefault="00BB5D56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2" w:right="-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แต่ไม่เกิน 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92" w:type="dxa"/>
            <w:vAlign w:val="bottom"/>
          </w:tcPr>
          <w:p w14:paraId="02595F0F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39A06358" w14:textId="077154E9" w:rsidR="00BB5D56" w:rsidRPr="00D90F98" w:rsidRDefault="00BB5D56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6" w:right="-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มากกว่า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92" w:type="dxa"/>
            <w:vAlign w:val="bottom"/>
          </w:tcPr>
          <w:p w14:paraId="590FF6D8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547D9F13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B5D56" w:rsidRPr="00D90F98" w14:paraId="033DFC30" w14:textId="77777777" w:rsidTr="00DD0A8B">
        <w:trPr>
          <w:trHeight w:val="80"/>
        </w:trPr>
        <w:tc>
          <w:tcPr>
            <w:tcW w:w="2790" w:type="dxa"/>
          </w:tcPr>
          <w:p w14:paraId="7A87491B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</w:tcPr>
          <w:p w14:paraId="330C8B05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FC0E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BB5D56" w:rsidRPr="00D90F98" w14:paraId="25151AF3" w14:textId="77777777" w:rsidTr="00DD0A8B">
        <w:trPr>
          <w:trHeight w:val="397"/>
        </w:trPr>
        <w:tc>
          <w:tcPr>
            <w:tcW w:w="2790" w:type="dxa"/>
          </w:tcPr>
          <w:p w14:paraId="7C0067D8" w14:textId="678EC3B8" w:rsidR="00BB5D56" w:rsidRPr="00A27ED6" w:rsidRDefault="00BE7E77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56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080" w:type="dxa"/>
          </w:tcPr>
          <w:p w14:paraId="369CC255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36D800D6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2" w:type="dxa"/>
          </w:tcPr>
          <w:p w14:paraId="17A4CFEF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28C9D486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52" w:type="dxa"/>
          </w:tcPr>
          <w:p w14:paraId="61EAE435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0B41A2B1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700B272E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76EB0977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31D720E1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</w:tr>
      <w:tr w:rsidR="00BB5D56" w:rsidRPr="00D90F98" w14:paraId="3D17485C" w14:textId="77777777" w:rsidTr="00DD0A8B">
        <w:trPr>
          <w:trHeight w:val="397"/>
        </w:trPr>
        <w:tc>
          <w:tcPr>
            <w:tcW w:w="2790" w:type="dxa"/>
            <w:hideMark/>
          </w:tcPr>
          <w:p w14:paraId="35B7B37F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หนี้สินทางการเงินที่ไม่ใช่อนุพันธ์</w:t>
            </w:r>
            <w:r w:rsidRPr="00A27E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0" w:type="dxa"/>
          </w:tcPr>
          <w:p w14:paraId="636DD318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07483642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2" w:type="dxa"/>
          </w:tcPr>
          <w:p w14:paraId="78564316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20589D47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52" w:type="dxa"/>
          </w:tcPr>
          <w:p w14:paraId="0296710F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607BEBC5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0D10BB90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55F8495F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312394FC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</w:tr>
      <w:tr w:rsidR="00080613" w:rsidRPr="00D90F98" w14:paraId="20634F10" w14:textId="77777777">
        <w:trPr>
          <w:trHeight w:val="385"/>
        </w:trPr>
        <w:tc>
          <w:tcPr>
            <w:tcW w:w="2790" w:type="dxa"/>
          </w:tcPr>
          <w:p w14:paraId="413FCFD5" w14:textId="013969BA" w:rsidR="00080613" w:rsidRPr="00A27ED6" w:rsidRDefault="00080613" w:rsidP="00080613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4814F31F" w14:textId="2BDDD762" w:rsidR="00080613" w:rsidRPr="000D3D45" w:rsidRDefault="004C49B0" w:rsidP="00080613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080613"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8" w:type="dxa"/>
          </w:tcPr>
          <w:p w14:paraId="66BFD6CF" w14:textId="77777777" w:rsidR="00080613" w:rsidRPr="000D3D45" w:rsidRDefault="00080613" w:rsidP="00080613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68A0A846" w14:textId="2C2F56CB" w:rsidR="00080613" w:rsidRPr="000D3D45" w:rsidRDefault="004C49B0" w:rsidP="00080613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080613"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8" w:type="dxa"/>
          </w:tcPr>
          <w:p w14:paraId="766486E7" w14:textId="77777777" w:rsidR="00080613" w:rsidRPr="000D3D45" w:rsidRDefault="00080613" w:rsidP="00080613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9984754" w14:textId="73532E0F" w:rsidR="00080613" w:rsidRPr="000D3D45" w:rsidRDefault="00080613" w:rsidP="00080613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31F51B49" w14:textId="77777777" w:rsidR="00080613" w:rsidRPr="000D3D45" w:rsidRDefault="00080613" w:rsidP="00080613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23249B16" w14:textId="77F054A0" w:rsidR="00080613" w:rsidRPr="000D3D45" w:rsidRDefault="00080613" w:rsidP="00080613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4E5E4D1E" w14:textId="77777777" w:rsidR="00080613" w:rsidRPr="000D3D45" w:rsidRDefault="00080613" w:rsidP="00080613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12C16599" w14:textId="3218764E" w:rsidR="00080613" w:rsidRPr="000D3D45" w:rsidRDefault="004C49B0" w:rsidP="00080613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080613"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080613" w:rsidRPr="00D90F98" w14:paraId="5D9B27D4" w14:textId="77777777">
        <w:trPr>
          <w:trHeight w:val="373"/>
        </w:trPr>
        <w:tc>
          <w:tcPr>
            <w:tcW w:w="2790" w:type="dxa"/>
            <w:hideMark/>
          </w:tcPr>
          <w:p w14:paraId="1CDCE04C" w14:textId="4C738EDA" w:rsidR="00080613" w:rsidRPr="00A27ED6" w:rsidRDefault="00080613" w:rsidP="00080613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60958206" w14:textId="05259F86" w:rsidR="00080613" w:rsidRPr="000D3D45" w:rsidRDefault="00BE7E77" w:rsidP="00080613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80613"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080613"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553</w:t>
            </w:r>
          </w:p>
        </w:tc>
        <w:tc>
          <w:tcPr>
            <w:tcW w:w="198" w:type="dxa"/>
          </w:tcPr>
          <w:p w14:paraId="62AA05C8" w14:textId="77777777" w:rsidR="00080613" w:rsidRPr="000D3D45" w:rsidRDefault="00080613" w:rsidP="00080613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2FACAF2F" w14:textId="7B3B4A17" w:rsidR="00080613" w:rsidRPr="000D3D45" w:rsidRDefault="00BE7E77" w:rsidP="00080613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80613"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080613"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8" w:type="dxa"/>
          </w:tcPr>
          <w:p w14:paraId="0EC97CA3" w14:textId="77777777" w:rsidR="00080613" w:rsidRPr="000D3D45" w:rsidRDefault="00080613" w:rsidP="00080613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2BF3588" w14:textId="17DCB76C" w:rsidR="00080613" w:rsidRPr="000D3D45" w:rsidRDefault="00080613" w:rsidP="00080613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5C7584B6" w14:textId="77777777" w:rsidR="00080613" w:rsidRPr="000D3D45" w:rsidRDefault="00080613" w:rsidP="00080613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23711FF2" w14:textId="77E0920B" w:rsidR="00080613" w:rsidRPr="000D3D45" w:rsidRDefault="00080613" w:rsidP="00080613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45E35AFC" w14:textId="77777777" w:rsidR="00080613" w:rsidRPr="000D3D45" w:rsidRDefault="00080613" w:rsidP="00080613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3E2647BE" w14:textId="345800F7" w:rsidR="00080613" w:rsidRPr="000D3D45" w:rsidRDefault="00BE7E77" w:rsidP="00080613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80613"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080613"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CD1114" w:rsidRPr="00D90F98" w14:paraId="764AC918" w14:textId="77777777">
        <w:trPr>
          <w:trHeight w:val="385"/>
        </w:trPr>
        <w:tc>
          <w:tcPr>
            <w:tcW w:w="2790" w:type="dxa"/>
            <w:hideMark/>
          </w:tcPr>
          <w:p w14:paraId="2453C7C2" w14:textId="273B6C66" w:rsidR="00CD1114" w:rsidRPr="00A27ED6" w:rsidRDefault="00CD1114" w:rsidP="00CD1114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และเจ้าหนี้อื่น</w:t>
            </w:r>
          </w:p>
        </w:tc>
        <w:tc>
          <w:tcPr>
            <w:tcW w:w="1080" w:type="dxa"/>
          </w:tcPr>
          <w:p w14:paraId="3D232BDA" w14:textId="0DFC123F" w:rsidR="00CD1114" w:rsidRPr="000D3D45" w:rsidRDefault="00BE7E77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D11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CD11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D11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198" w:type="dxa"/>
          </w:tcPr>
          <w:p w14:paraId="095623E3" w14:textId="77777777" w:rsidR="00CD1114" w:rsidRPr="000D3D45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48AB7F33" w14:textId="5B2CDB45" w:rsidR="00CD1114" w:rsidRPr="000D3D45" w:rsidRDefault="00BE7E77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D11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CD11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D11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198" w:type="dxa"/>
          </w:tcPr>
          <w:p w14:paraId="763BA928" w14:textId="77777777" w:rsidR="00CD1114" w:rsidRPr="000D3D45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9D5575E" w14:textId="1362EF0B" w:rsidR="00CD1114" w:rsidRPr="000D3D45" w:rsidRDefault="00CD1114" w:rsidP="00CD111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3885AA75" w14:textId="77777777" w:rsidR="00CD1114" w:rsidRPr="000D3D45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7AE92743" w14:textId="268ED9E7" w:rsidR="00CD1114" w:rsidRPr="000D3D45" w:rsidRDefault="00CD1114" w:rsidP="00CD111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5D943098" w14:textId="77777777" w:rsidR="00CD1114" w:rsidRPr="000D3D45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19192FC8" w14:textId="20227C65" w:rsidR="00CD1114" w:rsidRPr="000D3D45" w:rsidRDefault="00BE7E77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D11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CD11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D11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</w:tr>
      <w:tr w:rsidR="00CD1114" w:rsidRPr="00D90F98" w14:paraId="37AD0236" w14:textId="77777777" w:rsidTr="00E43F4A">
        <w:trPr>
          <w:trHeight w:val="191"/>
        </w:trPr>
        <w:tc>
          <w:tcPr>
            <w:tcW w:w="2790" w:type="dxa"/>
          </w:tcPr>
          <w:p w14:paraId="77527BD6" w14:textId="269D36FC" w:rsidR="00CD1114" w:rsidRPr="00270FFE" w:rsidRDefault="00CD1114" w:rsidP="00CD1114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0FFE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หนี้สินที่เกิดจากสัญญา</w:t>
            </w:r>
          </w:p>
        </w:tc>
        <w:tc>
          <w:tcPr>
            <w:tcW w:w="1080" w:type="dxa"/>
          </w:tcPr>
          <w:p w14:paraId="3265BC26" w14:textId="14046705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765</w:t>
            </w:r>
          </w:p>
        </w:tc>
        <w:tc>
          <w:tcPr>
            <w:tcW w:w="198" w:type="dxa"/>
          </w:tcPr>
          <w:p w14:paraId="03EFDDF1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24221BC0" w14:textId="40B1BC38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765</w:t>
            </w:r>
          </w:p>
        </w:tc>
        <w:tc>
          <w:tcPr>
            <w:tcW w:w="198" w:type="dxa"/>
          </w:tcPr>
          <w:p w14:paraId="4B8F6D3D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85EAADB" w14:textId="3080FF50" w:rsidR="00CD1114" w:rsidRPr="00270FFE" w:rsidRDefault="00CD1114" w:rsidP="00CD111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42CD6A67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5D77B8E6" w14:textId="5FCF66DE" w:rsidR="00CD1114" w:rsidRPr="00270FFE" w:rsidRDefault="00CD1114" w:rsidP="00CD111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54FD3455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10CD867C" w14:textId="5D4D01CB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765</w:t>
            </w:r>
          </w:p>
        </w:tc>
      </w:tr>
      <w:tr w:rsidR="00CD1114" w:rsidRPr="00D90F98" w14:paraId="1CE0DD9C" w14:textId="77777777">
        <w:trPr>
          <w:trHeight w:val="373"/>
        </w:trPr>
        <w:tc>
          <w:tcPr>
            <w:tcW w:w="2790" w:type="dxa"/>
          </w:tcPr>
          <w:p w14:paraId="0B266D82" w14:textId="21FC8B73" w:rsidR="00CD1114" w:rsidRPr="00A27ED6" w:rsidRDefault="00CD1114" w:rsidP="00CD1114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เจ้าหนี้สินเชื่อสำหรับสินค้า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   </w:t>
            </w: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เพื่อการจัดแสดง</w:t>
            </w:r>
          </w:p>
        </w:tc>
        <w:tc>
          <w:tcPr>
            <w:tcW w:w="1080" w:type="dxa"/>
          </w:tcPr>
          <w:p w14:paraId="2E597D94" w14:textId="77777777" w:rsidR="00CD1114" w:rsidRPr="000D3D45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C43D26A" w14:textId="4A821E12" w:rsidR="00CD1114" w:rsidRPr="000D3D45" w:rsidRDefault="00BE7E77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D1114"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="00CD1114"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D1114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8" w:type="dxa"/>
          </w:tcPr>
          <w:p w14:paraId="30EC2392" w14:textId="77777777" w:rsidR="00CD1114" w:rsidRPr="000D3D45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2CA4C9AA" w14:textId="77777777" w:rsidR="00CD1114" w:rsidRPr="000D3D45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E1D6390" w14:textId="2EBC5D3A" w:rsidR="00CD1114" w:rsidRPr="000D3D45" w:rsidRDefault="00BE7E77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D1114"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="00CD1114"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D1114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8" w:type="dxa"/>
          </w:tcPr>
          <w:p w14:paraId="78818F1C" w14:textId="77777777" w:rsidR="00CD1114" w:rsidRPr="000D3D45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D5C127F" w14:textId="7C77B16C" w:rsidR="00CD1114" w:rsidRPr="000D3D45" w:rsidRDefault="00CD1114" w:rsidP="00CD111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703E4636" w14:textId="77777777" w:rsidR="00CD1114" w:rsidRPr="000D3D45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201868AD" w14:textId="6DE042E2" w:rsidR="00CD1114" w:rsidRPr="000D3D45" w:rsidRDefault="00CD1114" w:rsidP="00CD1114">
            <w:pPr>
              <w:tabs>
                <w:tab w:val="decimal" w:pos="706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63746D6B" w14:textId="77777777" w:rsidR="00CD1114" w:rsidRPr="000D3D45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02BEA739" w14:textId="77777777" w:rsidR="00CD1114" w:rsidRPr="000D3D45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4968109" w14:textId="4561191E" w:rsidR="00CD1114" w:rsidRPr="000D3D45" w:rsidRDefault="00BE7E77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D1114"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="00CD1114"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D1114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CD1114" w:rsidRPr="00D90F98" w14:paraId="6A2B1203" w14:textId="77777777">
        <w:trPr>
          <w:trHeight w:val="373"/>
        </w:trPr>
        <w:tc>
          <w:tcPr>
            <w:tcW w:w="2790" w:type="dxa"/>
          </w:tcPr>
          <w:p w14:paraId="0BD11743" w14:textId="0FA14EC6" w:rsidR="00CD1114" w:rsidRPr="00A27ED6" w:rsidRDefault="00CD1114" w:rsidP="00CD1114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F97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เงินกู้ยืมระยะสั้นจากกิจการอื่น</w:t>
            </w:r>
          </w:p>
        </w:tc>
        <w:tc>
          <w:tcPr>
            <w:tcW w:w="1080" w:type="dxa"/>
            <w:vAlign w:val="bottom"/>
          </w:tcPr>
          <w:p w14:paraId="6F760E53" w14:textId="515A92CD" w:rsidR="00CD1114" w:rsidRPr="000D3D45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8" w:type="dxa"/>
            <w:vAlign w:val="bottom"/>
          </w:tcPr>
          <w:p w14:paraId="1F106DB5" w14:textId="77777777" w:rsidR="00CD1114" w:rsidRPr="000D3D45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544D6D6D" w14:textId="0E363DAE" w:rsidR="00CD1114" w:rsidRPr="000D3D45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69</w:t>
            </w:r>
            <w:r w:rsidR="00BE7E77" w:rsidRPr="00BE7E7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0D3D4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8" w:type="dxa"/>
            <w:vAlign w:val="bottom"/>
          </w:tcPr>
          <w:p w14:paraId="396BE309" w14:textId="77777777" w:rsidR="00CD1114" w:rsidRPr="000D3D45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AF1B472" w14:textId="5D3F9406" w:rsidR="00CD1114" w:rsidRPr="000D3D45" w:rsidRDefault="00CD1114" w:rsidP="00CD111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25A47400" w14:textId="77777777" w:rsidR="00CD1114" w:rsidRPr="000D3D45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3102DDC5" w14:textId="10B7F795" w:rsidR="00CD1114" w:rsidRPr="000D3D45" w:rsidRDefault="00CD1114" w:rsidP="00CD111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3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5602AA21" w14:textId="77777777" w:rsidR="00CD1114" w:rsidRPr="000D3D45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3F458C7B" w14:textId="35D8C730" w:rsidR="00CD1114" w:rsidRPr="000D3D45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69</w:t>
            </w:r>
            <w:r w:rsidR="00BE7E77" w:rsidRPr="00BE7E7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0D3D4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CD1114" w:rsidRPr="00D90F98" w14:paraId="006F1479" w14:textId="77777777">
        <w:trPr>
          <w:trHeight w:val="373"/>
        </w:trPr>
        <w:tc>
          <w:tcPr>
            <w:tcW w:w="2790" w:type="dxa"/>
          </w:tcPr>
          <w:p w14:paraId="1BF6E9F4" w14:textId="643D4DF6" w:rsidR="00CD1114" w:rsidRPr="00270FFE" w:rsidRDefault="00CD1114" w:rsidP="00CD1114">
            <w:pPr>
              <w:spacing w:line="280" w:lineRule="atLeast"/>
              <w:ind w:left="162" w:right="-90" w:hanging="156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270FFE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6A79F002" w14:textId="1C7706A3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</w:t>
            </w:r>
            <w:r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8" w:type="dxa"/>
            <w:vAlign w:val="bottom"/>
          </w:tcPr>
          <w:p w14:paraId="62F969AC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1557C95F" w14:textId="2C87F682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02</w:t>
            </w:r>
            <w:r w:rsidRPr="00270FF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 w:rsidRPr="004C49B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98" w:type="dxa"/>
            <w:vAlign w:val="bottom"/>
          </w:tcPr>
          <w:p w14:paraId="63D50BD7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F341822" w14:textId="6632E4D3" w:rsidR="00CD1114" w:rsidRPr="00270FFE" w:rsidRDefault="00CD1114" w:rsidP="00CD111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0C8ED92D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5F2E3A89" w14:textId="49814FDD" w:rsidR="00CD1114" w:rsidRPr="00270FFE" w:rsidRDefault="00CD1114" w:rsidP="00CD111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0B88738A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0CC5197A" w14:textId="243D5FAD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02</w:t>
            </w:r>
            <w:r w:rsidRPr="00270FF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 w:rsidRPr="004C49B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CD1114" w:rsidRPr="00D90F98" w14:paraId="40E47746" w14:textId="77777777">
        <w:trPr>
          <w:trHeight w:val="385"/>
        </w:trPr>
        <w:tc>
          <w:tcPr>
            <w:tcW w:w="2790" w:type="dxa"/>
          </w:tcPr>
          <w:p w14:paraId="79A26B02" w14:textId="0DDCD5E2" w:rsidR="00CD1114" w:rsidRPr="00270FFE" w:rsidRDefault="00CD1114" w:rsidP="00CD1114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0FF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66F0148D" w14:textId="5C334AC8" w:rsidR="00CD1114" w:rsidRPr="00270FFE" w:rsidRDefault="00CD1114" w:rsidP="00CD1114">
            <w:pPr>
              <w:tabs>
                <w:tab w:val="clear" w:pos="680"/>
                <w:tab w:val="decimal" w:pos="706"/>
              </w:tabs>
              <w:spacing w:line="280" w:lineRule="atLeast"/>
              <w:ind w:left="-2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685</w:t>
            </w:r>
            <w:r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198" w:type="dxa"/>
          </w:tcPr>
          <w:p w14:paraId="2351438F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7F9992B9" w14:textId="59A8A789" w:rsidR="00CD1114" w:rsidRPr="00270FFE" w:rsidRDefault="00BE7E77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21</w:t>
            </w:r>
            <w:r w:rsidR="00CD1114" w:rsidRPr="004C49B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="00CD1114" w:rsidRPr="00270FF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="00CD1114" w:rsidRPr="004C49B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198" w:type="dxa"/>
          </w:tcPr>
          <w:p w14:paraId="419EB1E0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</w:tcPr>
          <w:p w14:paraId="001AC328" w14:textId="68B0708D" w:rsidR="00CD1114" w:rsidRPr="00270FFE" w:rsidRDefault="00CD1114" w:rsidP="00CD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547</w:t>
            </w:r>
            <w:r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983</w:t>
            </w:r>
          </w:p>
        </w:tc>
        <w:tc>
          <w:tcPr>
            <w:tcW w:w="192" w:type="dxa"/>
          </w:tcPr>
          <w:p w14:paraId="1DBD94C6" w14:textId="77777777" w:rsidR="00CD1114" w:rsidRPr="00270FFE" w:rsidRDefault="00CD1114" w:rsidP="00CD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0D012F19" w14:textId="6FA228D6" w:rsidR="00CD1114" w:rsidRPr="00270FFE" w:rsidRDefault="00BE7E77" w:rsidP="00CD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D1114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2" w:type="dxa"/>
          </w:tcPr>
          <w:p w14:paraId="017898AB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0A858FA6" w14:textId="2B14B0D5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</w:t>
            </w:r>
          </w:p>
        </w:tc>
      </w:tr>
      <w:tr w:rsidR="00CD1114" w:rsidRPr="006B25D3" w14:paraId="6DA8718C" w14:textId="77777777" w:rsidTr="00DD0A8B">
        <w:trPr>
          <w:trHeight w:val="385"/>
        </w:trPr>
        <w:tc>
          <w:tcPr>
            <w:tcW w:w="2790" w:type="dxa"/>
          </w:tcPr>
          <w:p w14:paraId="7FD8C5E8" w14:textId="05831643" w:rsidR="00CD1114" w:rsidRPr="00270FFE" w:rsidRDefault="00CD1114" w:rsidP="00CD1114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0FF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A2D4F31" w14:textId="00B0357F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ind w:left="-210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198" w:type="dxa"/>
          </w:tcPr>
          <w:p w14:paraId="7743D2A7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7FF55849" w14:textId="7140662F" w:rsidR="00CD1114" w:rsidRPr="00270FFE" w:rsidRDefault="00BE7E77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CD1114" w:rsidRPr="00270FF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022</w:t>
            </w:r>
            <w:r w:rsidR="00CD1114" w:rsidRPr="00270FF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="00CD1114" w:rsidRPr="004C49B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885</w:t>
            </w:r>
          </w:p>
        </w:tc>
        <w:tc>
          <w:tcPr>
            <w:tcW w:w="198" w:type="dxa"/>
          </w:tcPr>
          <w:p w14:paraId="0248E009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</w:tcPr>
          <w:p w14:paraId="40C761F5" w14:textId="78281545" w:rsidR="00CD1114" w:rsidRPr="00270FFE" w:rsidRDefault="00BE7E77" w:rsidP="00CD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D1114"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D1114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987</w:t>
            </w:r>
            <w:r w:rsidR="00CD1114"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CD1114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192" w:type="dxa"/>
          </w:tcPr>
          <w:p w14:paraId="3C05BFAF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43977896" w14:textId="00D77F06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192" w:type="dxa"/>
          </w:tcPr>
          <w:p w14:paraId="24F9EE6E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233CC6EF" w14:textId="4BD50EB5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</w:t>
            </w:r>
            <w:r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</w:tr>
      <w:tr w:rsidR="00CD1114" w:rsidRPr="00D90F98" w14:paraId="65A1BEE2" w14:textId="77777777" w:rsidTr="00DD0A8B">
        <w:trPr>
          <w:trHeight w:val="191"/>
        </w:trPr>
        <w:tc>
          <w:tcPr>
            <w:tcW w:w="2790" w:type="dxa"/>
          </w:tcPr>
          <w:p w14:paraId="40EB0C1D" w14:textId="77777777" w:rsidR="00CD1114" w:rsidRPr="00270FFE" w:rsidRDefault="00CD1114" w:rsidP="00CD1114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0FF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เงินประกันตามสัญญาเช่าดำเนินงาน</w:t>
            </w:r>
          </w:p>
          <w:p w14:paraId="5C7D66DD" w14:textId="143C8FCD" w:rsidR="00CD1114" w:rsidRPr="00270FFE" w:rsidRDefault="00CD1114" w:rsidP="00CD1114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</w:t>
            </w:r>
            <w:r w:rsidRPr="00270FF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080" w:type="dxa"/>
          </w:tcPr>
          <w:p w14:paraId="0BCC8E6D" w14:textId="77777777" w:rsidR="00CD1114" w:rsidRPr="00270FFE" w:rsidRDefault="00CD1114" w:rsidP="00CD1114">
            <w:pPr>
              <w:tabs>
                <w:tab w:val="clear" w:pos="680"/>
                <w:tab w:val="decimal" w:pos="706"/>
              </w:tabs>
              <w:spacing w:line="280" w:lineRule="atLeast"/>
              <w:ind w:left="-2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E0175B" w14:textId="41209441" w:rsidR="00CD1114" w:rsidRPr="00270FFE" w:rsidRDefault="00BE7E77" w:rsidP="00CD1114">
            <w:pPr>
              <w:tabs>
                <w:tab w:val="clear" w:pos="680"/>
                <w:tab w:val="decimal" w:pos="706"/>
              </w:tabs>
              <w:spacing w:line="280" w:lineRule="atLeast"/>
              <w:ind w:left="-2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CD1114"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D1114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644</w:t>
            </w:r>
          </w:p>
        </w:tc>
        <w:tc>
          <w:tcPr>
            <w:tcW w:w="198" w:type="dxa"/>
          </w:tcPr>
          <w:p w14:paraId="1CECED8E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7EB3E9F3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48621EDA" w14:textId="2832B219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Pr="00270FF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768</w:t>
            </w:r>
          </w:p>
        </w:tc>
        <w:tc>
          <w:tcPr>
            <w:tcW w:w="198" w:type="dxa"/>
          </w:tcPr>
          <w:p w14:paraId="774668DC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</w:tcPr>
          <w:p w14:paraId="76F8F4B8" w14:textId="77777777" w:rsidR="00CD1114" w:rsidRPr="00270FFE" w:rsidRDefault="00CD1114" w:rsidP="00CD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31ADB1" w14:textId="31FD4C35" w:rsidR="00CD1114" w:rsidRPr="00270FFE" w:rsidRDefault="00CD1114" w:rsidP="00CD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92" w:type="dxa"/>
          </w:tcPr>
          <w:p w14:paraId="03E13D31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41A0E8DE" w14:textId="77777777" w:rsidR="00CD1114" w:rsidRPr="00270FFE" w:rsidRDefault="00CD1114" w:rsidP="00CD1114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2F524C3" w14:textId="18DA7E65" w:rsidR="00CD1114" w:rsidRPr="00270FFE" w:rsidRDefault="00CD1114" w:rsidP="00CD1114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E06A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2" w:type="dxa"/>
          </w:tcPr>
          <w:p w14:paraId="4190543C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3B6BD82E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8FC6454" w14:textId="6C305C26" w:rsidR="00CD1114" w:rsidRPr="00270FFE" w:rsidRDefault="00BE7E77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CD1114" w:rsidRPr="00270F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D1114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  <w:r w:rsidR="00E06A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CD1114" w:rsidRPr="006666FA" w14:paraId="07DF6CD7" w14:textId="77777777" w:rsidTr="00DD0A8B">
        <w:trPr>
          <w:trHeight w:val="385"/>
        </w:trPr>
        <w:tc>
          <w:tcPr>
            <w:tcW w:w="2790" w:type="dxa"/>
          </w:tcPr>
          <w:p w14:paraId="5332857E" w14:textId="44FCBAFE" w:rsidR="00CD1114" w:rsidRPr="00270FFE" w:rsidRDefault="00CD1114" w:rsidP="00CD1114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0F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80964" w14:textId="2554A52C" w:rsidR="00CD1114" w:rsidRPr="00270FFE" w:rsidRDefault="00BE7E77" w:rsidP="00CD1114">
            <w:pPr>
              <w:tabs>
                <w:tab w:val="clear" w:pos="680"/>
                <w:tab w:val="left" w:pos="730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D834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D834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84,398</w:t>
            </w:r>
          </w:p>
        </w:tc>
        <w:tc>
          <w:tcPr>
            <w:tcW w:w="198" w:type="dxa"/>
          </w:tcPr>
          <w:p w14:paraId="04CD1A46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593D8" w14:textId="7AD70B3E" w:rsidR="00CD1114" w:rsidRPr="00270FFE" w:rsidRDefault="00D834AB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7,6</w:t>
            </w:r>
            <w:r w:rsidR="00BE7E77" w:rsidRPr="00BE7E7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6,8</w:t>
            </w:r>
            <w:r w:rsidR="00BE7E77" w:rsidRPr="00BE7E7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02</w:t>
            </w:r>
          </w:p>
        </w:tc>
        <w:tc>
          <w:tcPr>
            <w:tcW w:w="198" w:type="dxa"/>
          </w:tcPr>
          <w:p w14:paraId="78B5A9F2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59901" w14:textId="2D060CCE" w:rsidR="00CD1114" w:rsidRPr="00270FFE" w:rsidRDefault="00CD1114" w:rsidP="00CD1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Pr="004C49B0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54</w:t>
            </w:r>
            <w:r w:rsidR="00BE7E77" w:rsidRPr="00BE7E77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853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192" w:type="dxa"/>
          </w:tcPr>
          <w:p w14:paraId="450BB160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A08D02" w14:textId="29699CD1" w:rsidR="00CD1114" w:rsidRPr="00270FFE" w:rsidRDefault="00CD1114" w:rsidP="00CD1114">
            <w:pPr>
              <w:tabs>
                <w:tab w:val="clear" w:pos="680"/>
                <w:tab w:val="decimal" w:pos="706"/>
                <w:tab w:val="left" w:pos="740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Pr="004C49B0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89</w:t>
            </w:r>
            <w:r w:rsidR="00BE7E77" w:rsidRPr="00BE7E77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93</w:t>
            </w:r>
            <w:r w:rsidR="00E06A00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192" w:type="dxa"/>
          </w:tcPr>
          <w:p w14:paraId="664E7D76" w14:textId="77777777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2FFBE5" w14:textId="67679A9E" w:rsidR="00CD1114" w:rsidRPr="00270FFE" w:rsidRDefault="00CD1114" w:rsidP="00CD1114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="00BE7E77" w:rsidRPr="00BE7E77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5</w:t>
            </w:r>
            <w:r w:rsidR="00BE7E77" w:rsidRPr="00BE7E77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58</w:t>
            </w:r>
            <w:r w:rsidR="00E06A00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</w:tr>
    </w:tbl>
    <w:p w14:paraId="3935E7E9" w14:textId="07EE6A80" w:rsidR="00BF62C1" w:rsidRDefault="00BF62C1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1F6245D" w14:textId="77777777" w:rsidR="00BF62C1" w:rsidRDefault="00BF62C1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br w:type="page"/>
      </w:r>
    </w:p>
    <w:tbl>
      <w:tblPr>
        <w:tblStyle w:val="TableGrid15"/>
        <w:tblW w:w="9084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2808"/>
        <w:gridCol w:w="1066"/>
        <w:gridCol w:w="193"/>
        <w:gridCol w:w="1048"/>
        <w:gridCol w:w="193"/>
        <w:gridCol w:w="1161"/>
        <w:gridCol w:w="282"/>
        <w:gridCol w:w="1082"/>
        <w:gridCol w:w="193"/>
        <w:gridCol w:w="1058"/>
      </w:tblGrid>
      <w:tr w:rsidR="005C777A" w:rsidRPr="00A80644" w14:paraId="49B4BF7F" w14:textId="77777777" w:rsidTr="003A5470">
        <w:trPr>
          <w:tblHeader/>
        </w:trPr>
        <w:tc>
          <w:tcPr>
            <w:tcW w:w="2808" w:type="dxa"/>
            <w:hideMark/>
          </w:tcPr>
          <w:p w14:paraId="640EAC8F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76" w:type="dxa"/>
            <w:gridSpan w:val="9"/>
            <w:hideMark/>
          </w:tcPr>
          <w:p w14:paraId="21FEDEC4" w14:textId="77777777" w:rsidR="00B7766D" w:rsidRPr="00A80644" w:rsidRDefault="00B7766D" w:rsidP="002C047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32491" w:rsidRPr="00A80644" w14:paraId="41E87E94" w14:textId="77777777" w:rsidTr="003A5470">
        <w:trPr>
          <w:tblHeader/>
        </w:trPr>
        <w:tc>
          <w:tcPr>
            <w:tcW w:w="2808" w:type="dxa"/>
          </w:tcPr>
          <w:p w14:paraId="3623511D" w14:textId="77777777" w:rsidR="00B7766D" w:rsidRPr="00A80644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03EBA78C" w14:textId="77777777" w:rsidR="00B7766D" w:rsidRPr="00A80644" w:rsidRDefault="00B7766D" w:rsidP="002C047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3" w:type="dxa"/>
          </w:tcPr>
          <w:p w14:paraId="02874974" w14:textId="77777777" w:rsidR="00B7766D" w:rsidRPr="00A80644" w:rsidRDefault="00B7766D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017" w:type="dxa"/>
            <w:gridSpan w:val="7"/>
            <w:vAlign w:val="bottom"/>
            <w:hideMark/>
          </w:tcPr>
          <w:p w14:paraId="1B19A555" w14:textId="77777777" w:rsidR="00B7766D" w:rsidRPr="00A80644" w:rsidRDefault="00B7766D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กระแสเงินสดตามสัญญา</w:t>
            </w:r>
          </w:p>
        </w:tc>
      </w:tr>
      <w:tr w:rsidR="006B6FA3" w:rsidRPr="00A80644" w14:paraId="0FEFB6D0" w14:textId="77777777" w:rsidTr="003A5470">
        <w:trPr>
          <w:tblHeader/>
        </w:trPr>
        <w:tc>
          <w:tcPr>
            <w:tcW w:w="2808" w:type="dxa"/>
            <w:vAlign w:val="bottom"/>
            <w:hideMark/>
          </w:tcPr>
          <w:p w14:paraId="0F4CD64D" w14:textId="620E7899" w:rsidR="008E2266" w:rsidRPr="00A80644" w:rsidRDefault="008E2266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 วันที่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1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066" w:type="dxa"/>
            <w:vAlign w:val="bottom"/>
            <w:hideMark/>
          </w:tcPr>
          <w:p w14:paraId="11C5F5FB" w14:textId="77777777" w:rsidR="008E2266" w:rsidRPr="00A80644" w:rsidRDefault="008E2266" w:rsidP="002C047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</w:t>
            </w:r>
          </w:p>
          <w:p w14:paraId="727A65E3" w14:textId="77777777" w:rsidR="008E2266" w:rsidRPr="00A80644" w:rsidRDefault="008E2266" w:rsidP="002C047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ตามบัญชี</w:t>
            </w:r>
          </w:p>
        </w:tc>
        <w:tc>
          <w:tcPr>
            <w:tcW w:w="193" w:type="dxa"/>
          </w:tcPr>
          <w:p w14:paraId="5CA3AF26" w14:textId="77777777" w:rsidR="008E2266" w:rsidRPr="00A80644" w:rsidRDefault="008E2266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8" w:type="dxa"/>
            <w:vAlign w:val="bottom"/>
            <w:hideMark/>
          </w:tcPr>
          <w:p w14:paraId="0E831E0C" w14:textId="7D1E66EF" w:rsidR="008E2266" w:rsidRPr="00A80644" w:rsidRDefault="008E2266" w:rsidP="00AD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0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ภายใน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193" w:type="dxa"/>
          </w:tcPr>
          <w:p w14:paraId="572472A6" w14:textId="77777777" w:rsidR="008E2266" w:rsidRPr="00A80644" w:rsidRDefault="008E2266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vAlign w:val="bottom"/>
            <w:hideMark/>
          </w:tcPr>
          <w:p w14:paraId="4CB04563" w14:textId="028EA635" w:rsidR="008820B2" w:rsidRDefault="008E2266" w:rsidP="002C047A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  <w:p w14:paraId="2C4F1E4D" w14:textId="3D904072" w:rsidR="008E2266" w:rsidRPr="00A80644" w:rsidRDefault="008E2266" w:rsidP="002C047A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แต่ไม่เกิน 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82" w:type="dxa"/>
            <w:vAlign w:val="bottom"/>
          </w:tcPr>
          <w:p w14:paraId="0D346896" w14:textId="77777777" w:rsidR="008E2266" w:rsidRPr="00A80644" w:rsidRDefault="008E2266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  <w:hideMark/>
          </w:tcPr>
          <w:p w14:paraId="2E9CF4FF" w14:textId="78FBC46D" w:rsidR="008E2266" w:rsidRPr="00A80644" w:rsidRDefault="008E2266" w:rsidP="002C047A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มากกว่า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93" w:type="dxa"/>
            <w:vAlign w:val="bottom"/>
          </w:tcPr>
          <w:p w14:paraId="566F9E72" w14:textId="77777777" w:rsidR="008E2266" w:rsidRPr="00A80644" w:rsidRDefault="008E2266" w:rsidP="00AD1B8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8" w:type="dxa"/>
            <w:vAlign w:val="bottom"/>
            <w:hideMark/>
          </w:tcPr>
          <w:p w14:paraId="131E6404" w14:textId="77777777" w:rsidR="008E2266" w:rsidRPr="00A80644" w:rsidRDefault="008E2266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5C777A" w:rsidRPr="00A80644" w14:paraId="6ACACB87" w14:textId="77777777" w:rsidTr="003A5470">
        <w:trPr>
          <w:tblHeader/>
        </w:trPr>
        <w:tc>
          <w:tcPr>
            <w:tcW w:w="2808" w:type="dxa"/>
          </w:tcPr>
          <w:p w14:paraId="7A44F65E" w14:textId="77777777" w:rsidR="00B7766D" w:rsidRPr="00A80644" w:rsidRDefault="00B7766D" w:rsidP="002C047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76" w:type="dxa"/>
            <w:gridSpan w:val="9"/>
            <w:hideMark/>
          </w:tcPr>
          <w:p w14:paraId="42AC65D1" w14:textId="77777777" w:rsidR="00B7766D" w:rsidRPr="00A80644" w:rsidRDefault="00B7766D" w:rsidP="002C047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806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6B6FA3" w:rsidRPr="00A80644" w14:paraId="38DE467C" w14:textId="77777777" w:rsidTr="003A5470">
        <w:tc>
          <w:tcPr>
            <w:tcW w:w="2808" w:type="dxa"/>
          </w:tcPr>
          <w:p w14:paraId="00EEFAA0" w14:textId="132F1EB5" w:rsidR="008E2266" w:rsidRPr="00A80644" w:rsidRDefault="00BE7E77" w:rsidP="002C04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56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066" w:type="dxa"/>
          </w:tcPr>
          <w:p w14:paraId="6B1173E9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3" w:type="dxa"/>
          </w:tcPr>
          <w:p w14:paraId="17989CCC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8" w:type="dxa"/>
          </w:tcPr>
          <w:p w14:paraId="54C3F362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3" w:type="dxa"/>
          </w:tcPr>
          <w:p w14:paraId="7C5CD60F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</w:tcPr>
          <w:p w14:paraId="108CE707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2" w:type="dxa"/>
          </w:tcPr>
          <w:p w14:paraId="3DFD7484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3F6BD3CE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3" w:type="dxa"/>
          </w:tcPr>
          <w:p w14:paraId="26A9563C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58" w:type="dxa"/>
          </w:tcPr>
          <w:p w14:paraId="495E11D0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B6FA3" w:rsidRPr="00A80644" w14:paraId="2B95CF58" w14:textId="77777777" w:rsidTr="003A5470">
        <w:tc>
          <w:tcPr>
            <w:tcW w:w="2808" w:type="dxa"/>
            <w:hideMark/>
          </w:tcPr>
          <w:p w14:paraId="4242C86E" w14:textId="77777777" w:rsidR="008E2266" w:rsidRPr="00A80644" w:rsidRDefault="008E2266" w:rsidP="002C04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หนี้สินทางการเงินที่ไม่ใช่อนุพันธ์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66" w:type="dxa"/>
          </w:tcPr>
          <w:p w14:paraId="17100572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3" w:type="dxa"/>
          </w:tcPr>
          <w:p w14:paraId="5CADA5F4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8" w:type="dxa"/>
          </w:tcPr>
          <w:p w14:paraId="0CC45CAF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3" w:type="dxa"/>
          </w:tcPr>
          <w:p w14:paraId="64244D49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</w:tcPr>
          <w:p w14:paraId="5FB5CDB2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2" w:type="dxa"/>
          </w:tcPr>
          <w:p w14:paraId="51512861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3186E9BB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3" w:type="dxa"/>
          </w:tcPr>
          <w:p w14:paraId="1FC17245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58" w:type="dxa"/>
          </w:tcPr>
          <w:p w14:paraId="5B49718B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B6FA3" w:rsidRPr="00A80644" w14:paraId="29E28E05" w14:textId="77777777" w:rsidTr="003A5470">
        <w:tc>
          <w:tcPr>
            <w:tcW w:w="2808" w:type="dxa"/>
          </w:tcPr>
          <w:p w14:paraId="7ABAA225" w14:textId="1958891E" w:rsidR="003A5470" w:rsidRPr="00A27ED6" w:rsidRDefault="003A5470" w:rsidP="003A5470">
            <w:pPr>
              <w:tabs>
                <w:tab w:val="clear" w:pos="2580"/>
              </w:tabs>
              <w:spacing w:line="280" w:lineRule="atLeast"/>
              <w:ind w:left="89" w:right="-162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34A4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066" w:type="dxa"/>
          </w:tcPr>
          <w:p w14:paraId="64EB6FC2" w14:textId="1C30979D" w:rsidR="003A5470" w:rsidRPr="00450F64" w:rsidRDefault="004C49B0" w:rsidP="003A547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3A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93" w:type="dxa"/>
          </w:tcPr>
          <w:p w14:paraId="372B4B4E" w14:textId="77777777" w:rsidR="003A5470" w:rsidRPr="00A80644" w:rsidRDefault="003A5470" w:rsidP="003A54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8" w:type="dxa"/>
          </w:tcPr>
          <w:p w14:paraId="12F4C369" w14:textId="43B09A3E" w:rsidR="003A5470" w:rsidRPr="00450F64" w:rsidRDefault="004C49B0" w:rsidP="003A547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3A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93" w:type="dxa"/>
          </w:tcPr>
          <w:p w14:paraId="52F93EFA" w14:textId="77777777" w:rsidR="003A5470" w:rsidRPr="00A80644" w:rsidRDefault="003A5470" w:rsidP="003A54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3EF1E0A0" w14:textId="4E711716" w:rsidR="003A5470" w:rsidRDefault="003A5470" w:rsidP="003A5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2" w:type="dxa"/>
            <w:vAlign w:val="bottom"/>
          </w:tcPr>
          <w:p w14:paraId="604331DD" w14:textId="77777777" w:rsidR="003A5470" w:rsidRPr="004A3987" w:rsidRDefault="003A5470" w:rsidP="003A5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0CDCE007" w14:textId="638F8DDE" w:rsidR="003A5470" w:rsidRDefault="003A5470" w:rsidP="003A5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3" w:type="dxa"/>
          </w:tcPr>
          <w:p w14:paraId="108B1FDF" w14:textId="77777777" w:rsidR="003A5470" w:rsidRPr="00A80644" w:rsidRDefault="003A5470" w:rsidP="003A54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58" w:type="dxa"/>
          </w:tcPr>
          <w:p w14:paraId="445271BF" w14:textId="2834E6D5" w:rsidR="003A5470" w:rsidRPr="00450F64" w:rsidRDefault="004C49B0" w:rsidP="003A547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3A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982B89" w:rsidRPr="00A80644" w14:paraId="7B2C03BD" w14:textId="77777777" w:rsidTr="003A5470">
        <w:tc>
          <w:tcPr>
            <w:tcW w:w="2808" w:type="dxa"/>
          </w:tcPr>
          <w:p w14:paraId="54F0087B" w14:textId="08E5BE33" w:rsidR="00982B89" w:rsidRPr="00A80644" w:rsidRDefault="00982B89" w:rsidP="00982B8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และเจ้าหนี้อื่น</w:t>
            </w:r>
          </w:p>
        </w:tc>
        <w:tc>
          <w:tcPr>
            <w:tcW w:w="1066" w:type="dxa"/>
          </w:tcPr>
          <w:p w14:paraId="17824C79" w14:textId="038C94FF" w:rsidR="00982B89" w:rsidRPr="004A3987" w:rsidRDefault="00BE7E77" w:rsidP="00982B89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</w:t>
            </w:r>
            <w:r w:rsidR="00982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82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93" w:type="dxa"/>
          </w:tcPr>
          <w:p w14:paraId="7CBC861C" w14:textId="77777777" w:rsidR="00982B89" w:rsidRPr="00A80644" w:rsidRDefault="00982B89" w:rsidP="00982B8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8" w:type="dxa"/>
          </w:tcPr>
          <w:p w14:paraId="6771DD4D" w14:textId="1C69D756" w:rsidR="00982B89" w:rsidRPr="004A3987" w:rsidRDefault="00BE7E77" w:rsidP="00982B89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</w:t>
            </w:r>
            <w:r w:rsidR="00982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82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93" w:type="dxa"/>
          </w:tcPr>
          <w:p w14:paraId="1643BA00" w14:textId="77777777" w:rsidR="00982B89" w:rsidRPr="00A80644" w:rsidRDefault="00982B89" w:rsidP="00982B8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3F436279" w14:textId="654C5582" w:rsidR="00982B89" w:rsidRPr="004A3987" w:rsidRDefault="00982B89" w:rsidP="009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2" w:type="dxa"/>
            <w:vAlign w:val="bottom"/>
          </w:tcPr>
          <w:p w14:paraId="172598F2" w14:textId="77777777" w:rsidR="00982B89" w:rsidRPr="004A3987" w:rsidRDefault="00982B89" w:rsidP="009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18693F5A" w14:textId="11B5A13F" w:rsidR="00982B89" w:rsidRPr="004A3987" w:rsidRDefault="00982B89" w:rsidP="009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3" w:type="dxa"/>
          </w:tcPr>
          <w:p w14:paraId="18B02575" w14:textId="77777777" w:rsidR="00982B89" w:rsidRPr="00A80644" w:rsidRDefault="00982B89" w:rsidP="00982B8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58" w:type="dxa"/>
          </w:tcPr>
          <w:p w14:paraId="3899B11A" w14:textId="17ECF980" w:rsidR="00982B89" w:rsidRPr="004A3987" w:rsidRDefault="00BE7E77" w:rsidP="00982B89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</w:t>
            </w:r>
            <w:r w:rsidR="00982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82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982B89" w:rsidRPr="00A80644" w14:paraId="3EF099DD" w14:textId="77777777" w:rsidTr="003A5470">
        <w:tc>
          <w:tcPr>
            <w:tcW w:w="2808" w:type="dxa"/>
          </w:tcPr>
          <w:p w14:paraId="4EF9B0EB" w14:textId="7F834107" w:rsidR="00982B89" w:rsidRPr="00A80644" w:rsidRDefault="00982B89" w:rsidP="00982B8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34A41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หนี้สินที่เกิดจากสัญญา</w:t>
            </w:r>
          </w:p>
        </w:tc>
        <w:tc>
          <w:tcPr>
            <w:tcW w:w="1066" w:type="dxa"/>
          </w:tcPr>
          <w:p w14:paraId="5C05003C" w14:textId="04BBEADA" w:rsidR="00982B89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3" w:type="dxa"/>
          </w:tcPr>
          <w:p w14:paraId="46E6E7F8" w14:textId="77777777" w:rsidR="00982B89" w:rsidRPr="003157FE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8" w:type="dxa"/>
          </w:tcPr>
          <w:p w14:paraId="235DFDB2" w14:textId="42118F01" w:rsidR="00982B89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3" w:type="dxa"/>
          </w:tcPr>
          <w:p w14:paraId="67DA5F04" w14:textId="77777777" w:rsidR="00982B89" w:rsidRPr="003157FE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3F7C15FD" w14:textId="38CD6E66" w:rsidR="00982B89" w:rsidRDefault="00982B89" w:rsidP="009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2" w:type="dxa"/>
            <w:vAlign w:val="bottom"/>
          </w:tcPr>
          <w:p w14:paraId="16645637" w14:textId="77777777" w:rsidR="00982B89" w:rsidRPr="003157FE" w:rsidRDefault="00982B89" w:rsidP="009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224C4483" w14:textId="3C112269" w:rsidR="00982B89" w:rsidRDefault="00982B89" w:rsidP="009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3" w:type="dxa"/>
          </w:tcPr>
          <w:p w14:paraId="62ED28D5" w14:textId="77777777" w:rsidR="00982B89" w:rsidRPr="003157FE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8" w:type="dxa"/>
          </w:tcPr>
          <w:p w14:paraId="3F446C04" w14:textId="61D6DE55" w:rsidR="00982B89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982B89" w:rsidRPr="00A80644" w14:paraId="45E488DD" w14:textId="77777777" w:rsidTr="003A5470">
        <w:tc>
          <w:tcPr>
            <w:tcW w:w="2808" w:type="dxa"/>
          </w:tcPr>
          <w:p w14:paraId="655A1CA2" w14:textId="77777777" w:rsidR="00982B89" w:rsidRPr="00A80644" w:rsidRDefault="00982B89" w:rsidP="00982B89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066" w:type="dxa"/>
          </w:tcPr>
          <w:p w14:paraId="4D0950BC" w14:textId="569CC1A4" w:rsidR="00982B89" w:rsidRPr="003157FE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633</w:t>
            </w:r>
          </w:p>
        </w:tc>
        <w:tc>
          <w:tcPr>
            <w:tcW w:w="193" w:type="dxa"/>
          </w:tcPr>
          <w:p w14:paraId="796B2CFC" w14:textId="77777777" w:rsidR="00982B89" w:rsidRPr="003157FE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8" w:type="dxa"/>
          </w:tcPr>
          <w:p w14:paraId="1FA9C6F2" w14:textId="441A3283" w:rsidR="00982B89" w:rsidRPr="003157FE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438</w:t>
            </w:r>
          </w:p>
        </w:tc>
        <w:tc>
          <w:tcPr>
            <w:tcW w:w="193" w:type="dxa"/>
          </w:tcPr>
          <w:p w14:paraId="4F41EE15" w14:textId="77777777" w:rsidR="00982B89" w:rsidRPr="003157FE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</w:tcPr>
          <w:p w14:paraId="2F577000" w14:textId="392D9729" w:rsidR="00982B89" w:rsidRPr="003157FE" w:rsidRDefault="00982B89" w:rsidP="009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282" w:type="dxa"/>
          </w:tcPr>
          <w:p w14:paraId="17CD6825" w14:textId="77777777" w:rsidR="00982B89" w:rsidRPr="003157FE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3E2113BB" w14:textId="447D5947" w:rsidR="00982B89" w:rsidRPr="003157FE" w:rsidRDefault="00982B89" w:rsidP="009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3" w:type="dxa"/>
          </w:tcPr>
          <w:p w14:paraId="15FEC0EE" w14:textId="77777777" w:rsidR="00982B89" w:rsidRPr="003157FE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8" w:type="dxa"/>
          </w:tcPr>
          <w:p w14:paraId="693C35B0" w14:textId="71788A0E" w:rsidR="00982B89" w:rsidRPr="003157FE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635</w:t>
            </w:r>
          </w:p>
        </w:tc>
      </w:tr>
      <w:tr w:rsidR="00982B89" w:rsidRPr="007450BA" w14:paraId="638D4EC3" w14:textId="77777777" w:rsidTr="003A5470">
        <w:tc>
          <w:tcPr>
            <w:tcW w:w="2808" w:type="dxa"/>
          </w:tcPr>
          <w:p w14:paraId="125C7D3A" w14:textId="2059E33C" w:rsidR="00982B89" w:rsidRPr="00A80644" w:rsidRDefault="00982B89" w:rsidP="00982B8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066" w:type="dxa"/>
            <w:tcBorders>
              <w:left w:val="nil"/>
              <w:bottom w:val="single" w:sz="4" w:space="0" w:color="auto"/>
              <w:right w:val="nil"/>
            </w:tcBorders>
          </w:tcPr>
          <w:p w14:paraId="013CC588" w14:textId="06089EA9" w:rsidR="00982B89" w:rsidRPr="005053C5" w:rsidRDefault="00BE7E77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982B89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982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82B89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193" w:type="dxa"/>
          </w:tcPr>
          <w:p w14:paraId="1372B35F" w14:textId="77777777" w:rsidR="00982B89" w:rsidRPr="005053C5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3258097F" w14:textId="189A1532" w:rsidR="00982B89" w:rsidRPr="005053C5" w:rsidRDefault="00BE7E77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="00982B89" w:rsidRPr="004C49B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</w:t>
            </w:r>
            <w:r w:rsidR="00982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2B89" w:rsidRPr="004C49B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995</w:t>
            </w:r>
          </w:p>
        </w:tc>
        <w:tc>
          <w:tcPr>
            <w:tcW w:w="193" w:type="dxa"/>
          </w:tcPr>
          <w:p w14:paraId="76712523" w14:textId="77777777" w:rsidR="00982B89" w:rsidRPr="005053C5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6DAAA9A8" w14:textId="5D96D5C2" w:rsidR="00982B89" w:rsidRPr="005053C5" w:rsidRDefault="00BE7E77" w:rsidP="009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982B89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82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</w:t>
            </w:r>
          </w:p>
        </w:tc>
        <w:tc>
          <w:tcPr>
            <w:tcW w:w="282" w:type="dxa"/>
          </w:tcPr>
          <w:p w14:paraId="473B96E1" w14:textId="77777777" w:rsidR="00982B89" w:rsidRPr="005053C5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</w:tcPr>
          <w:p w14:paraId="54181186" w14:textId="2EBE096F" w:rsidR="00982B89" w:rsidRPr="005053C5" w:rsidRDefault="00BE7E77" w:rsidP="009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82B89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982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82B89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3" w:type="dxa"/>
          </w:tcPr>
          <w:p w14:paraId="3A652F13" w14:textId="77777777" w:rsidR="00982B89" w:rsidRPr="005053C5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</w:tcPr>
          <w:p w14:paraId="56CBCD3C" w14:textId="072E91EE" w:rsidR="00982B89" w:rsidRPr="005053C5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</w:tr>
      <w:tr w:rsidR="00982B89" w:rsidRPr="007450BA" w14:paraId="2F0C5945" w14:textId="77777777" w:rsidTr="003A5470">
        <w:tc>
          <w:tcPr>
            <w:tcW w:w="2808" w:type="dxa"/>
          </w:tcPr>
          <w:p w14:paraId="4B38AE9D" w14:textId="77777777" w:rsidR="00982B89" w:rsidRPr="00A80644" w:rsidRDefault="00982B89" w:rsidP="00982B8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8F8D48" w14:textId="6010299F" w:rsidR="00982B89" w:rsidRPr="005053C5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3" w:type="dxa"/>
          </w:tcPr>
          <w:p w14:paraId="162BF19A" w14:textId="77777777" w:rsidR="00982B89" w:rsidRPr="005053C5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E070BF" w14:textId="5D4A7666" w:rsidR="00982B89" w:rsidRPr="005053C5" w:rsidRDefault="00BE7E77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982B89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</w:t>
            </w:r>
            <w:r w:rsidR="00982B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982B89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193" w:type="dxa"/>
          </w:tcPr>
          <w:p w14:paraId="73521405" w14:textId="77777777" w:rsidR="00982B89" w:rsidRPr="005053C5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6EC58" w14:textId="6C95ADE9" w:rsidR="00982B89" w:rsidRPr="005053C5" w:rsidRDefault="00BE7E77" w:rsidP="009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982B89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  <w:r w:rsidR="00982B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982B89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982B89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82" w:type="dxa"/>
          </w:tcPr>
          <w:p w14:paraId="23B6A184" w14:textId="77777777" w:rsidR="00982B89" w:rsidRPr="005053C5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5F1162" w14:textId="64448025" w:rsidR="00982B89" w:rsidRPr="001D24D1" w:rsidRDefault="00BE7E77" w:rsidP="009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982B89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982B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982B89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3" w:type="dxa"/>
          </w:tcPr>
          <w:p w14:paraId="4A2A9A91" w14:textId="77777777" w:rsidR="00982B89" w:rsidRPr="005053C5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88ED5" w14:textId="7C42BC54" w:rsidR="00982B89" w:rsidRPr="005053C5" w:rsidRDefault="00982B89" w:rsidP="00982B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14:paraId="07C98862" w14:textId="5C8ABDEF" w:rsidR="00B7766D" w:rsidRPr="00F3746C" w:rsidRDefault="00B7766D" w:rsidP="00B7766D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Style w:val="TableGrid15"/>
        <w:tblW w:w="4753" w:type="pct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2791"/>
        <w:gridCol w:w="1076"/>
        <w:gridCol w:w="193"/>
        <w:gridCol w:w="1058"/>
        <w:gridCol w:w="200"/>
        <w:gridCol w:w="1161"/>
        <w:gridCol w:w="191"/>
        <w:gridCol w:w="1084"/>
        <w:gridCol w:w="191"/>
        <w:gridCol w:w="1055"/>
      </w:tblGrid>
      <w:tr w:rsidR="006B6FA3" w:rsidRPr="00A80644" w14:paraId="1E03A5DF" w14:textId="77777777" w:rsidTr="007A7435">
        <w:trPr>
          <w:trHeight w:val="359"/>
        </w:trPr>
        <w:tc>
          <w:tcPr>
            <w:tcW w:w="1551" w:type="pct"/>
          </w:tcPr>
          <w:p w14:paraId="6946434D" w14:textId="5737720B" w:rsidR="00BB5D56" w:rsidRPr="00A80644" w:rsidRDefault="00BE7E77" w:rsidP="004760F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56</w:t>
            </w:r>
            <w:r w:rsidR="004C49B0" w:rsidRPr="004C49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598" w:type="pct"/>
          </w:tcPr>
          <w:p w14:paraId="4790CD52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" w:type="pct"/>
          </w:tcPr>
          <w:p w14:paraId="19218F4B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</w:tcPr>
          <w:p w14:paraId="3782F52E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" w:type="pct"/>
          </w:tcPr>
          <w:p w14:paraId="3604C3BF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45" w:type="pct"/>
          </w:tcPr>
          <w:p w14:paraId="6FD64EA6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" w:type="pct"/>
          </w:tcPr>
          <w:p w14:paraId="0B943576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</w:tcPr>
          <w:p w14:paraId="4FD3ACC9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" w:type="pct"/>
          </w:tcPr>
          <w:p w14:paraId="06986859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6" w:type="pct"/>
          </w:tcPr>
          <w:p w14:paraId="1FE7E332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B6FA3" w:rsidRPr="00A80644" w14:paraId="4D8DE188" w14:textId="77777777" w:rsidTr="007A7435">
        <w:trPr>
          <w:trHeight w:val="359"/>
        </w:trPr>
        <w:tc>
          <w:tcPr>
            <w:tcW w:w="1551" w:type="pct"/>
            <w:hideMark/>
          </w:tcPr>
          <w:p w14:paraId="0CFF120A" w14:textId="77777777" w:rsidR="00BB5D56" w:rsidRPr="00A80644" w:rsidRDefault="00BB5D56" w:rsidP="004760F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หนี้สินทางการเงินที่ไม่ใช่อนุพันธ์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598" w:type="pct"/>
          </w:tcPr>
          <w:p w14:paraId="3063BBB0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" w:type="pct"/>
          </w:tcPr>
          <w:p w14:paraId="7D240F4C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</w:tcPr>
          <w:p w14:paraId="6B6BD7EF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" w:type="pct"/>
          </w:tcPr>
          <w:p w14:paraId="2347D972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45" w:type="pct"/>
          </w:tcPr>
          <w:p w14:paraId="166DBA5E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" w:type="pct"/>
          </w:tcPr>
          <w:p w14:paraId="0A93545C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</w:tcPr>
          <w:p w14:paraId="51180757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" w:type="pct"/>
          </w:tcPr>
          <w:p w14:paraId="21DE7E1B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6" w:type="pct"/>
          </w:tcPr>
          <w:p w14:paraId="6F98A20E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D45FC" w:rsidRPr="00A80644" w14:paraId="5EFB9C8D" w14:textId="77777777">
        <w:trPr>
          <w:trHeight w:val="359"/>
        </w:trPr>
        <w:tc>
          <w:tcPr>
            <w:tcW w:w="1551" w:type="pct"/>
          </w:tcPr>
          <w:p w14:paraId="678397F7" w14:textId="1573A420" w:rsidR="009D45FC" w:rsidRPr="00834A41" w:rsidRDefault="009D45FC" w:rsidP="009D45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834A4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และเจ้าหนี้อื่น</w:t>
            </w:r>
          </w:p>
        </w:tc>
        <w:tc>
          <w:tcPr>
            <w:tcW w:w="598" w:type="pct"/>
          </w:tcPr>
          <w:p w14:paraId="3E69DDCF" w14:textId="3ABE827A" w:rsidR="009D45FC" w:rsidRPr="009D45FC" w:rsidRDefault="009D45FC" w:rsidP="009D45FC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5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</w:t>
            </w:r>
          </w:p>
        </w:tc>
        <w:tc>
          <w:tcPr>
            <w:tcW w:w="107" w:type="pct"/>
          </w:tcPr>
          <w:p w14:paraId="7E6F2A6F" w14:textId="77777777" w:rsidR="009D45FC" w:rsidRPr="009D45FC" w:rsidRDefault="009D45FC" w:rsidP="009D45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</w:tcPr>
          <w:p w14:paraId="09BBD52B" w14:textId="602FACBB" w:rsidR="009D45FC" w:rsidRPr="009D45FC" w:rsidRDefault="009D45FC" w:rsidP="009D45FC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5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</w:t>
            </w:r>
          </w:p>
        </w:tc>
        <w:tc>
          <w:tcPr>
            <w:tcW w:w="111" w:type="pct"/>
          </w:tcPr>
          <w:p w14:paraId="05ED9B61" w14:textId="77777777" w:rsidR="009D45FC" w:rsidRPr="009D45FC" w:rsidRDefault="009D45FC" w:rsidP="009D45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5" w:type="pct"/>
            <w:vAlign w:val="bottom"/>
          </w:tcPr>
          <w:p w14:paraId="076E9A07" w14:textId="44FFD9AC" w:rsidR="009D45FC" w:rsidRPr="009D45FC" w:rsidRDefault="009D45FC" w:rsidP="009D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5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106" w:type="pct"/>
            <w:vAlign w:val="bottom"/>
          </w:tcPr>
          <w:p w14:paraId="3917C474" w14:textId="77777777" w:rsidR="009D45FC" w:rsidRPr="009D45FC" w:rsidRDefault="009D45FC" w:rsidP="009D45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  <w:vAlign w:val="bottom"/>
          </w:tcPr>
          <w:p w14:paraId="5FD85BAC" w14:textId="264E67D7" w:rsidR="009D45FC" w:rsidRPr="009D45FC" w:rsidRDefault="009D45FC" w:rsidP="009D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5F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06" w:type="pct"/>
          </w:tcPr>
          <w:p w14:paraId="0A41C4E8" w14:textId="77777777" w:rsidR="009D45FC" w:rsidRPr="009D45FC" w:rsidRDefault="009D45FC" w:rsidP="009D45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6" w:type="pct"/>
          </w:tcPr>
          <w:p w14:paraId="182BAF95" w14:textId="4517DE3A" w:rsidR="009D45FC" w:rsidRPr="009D45FC" w:rsidRDefault="009D45FC" w:rsidP="009D45FC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5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63,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</w:t>
            </w:r>
          </w:p>
        </w:tc>
      </w:tr>
      <w:tr w:rsidR="006B6FA3" w:rsidRPr="00A80644" w14:paraId="0F74432A" w14:textId="77777777">
        <w:trPr>
          <w:trHeight w:val="338"/>
        </w:trPr>
        <w:tc>
          <w:tcPr>
            <w:tcW w:w="1551" w:type="pct"/>
          </w:tcPr>
          <w:p w14:paraId="6F7FEFC9" w14:textId="3BDFBCDF" w:rsidR="005C1560" w:rsidRPr="00834A41" w:rsidRDefault="005C1560" w:rsidP="005C156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34A41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หนี้สินที่เกิดจากสัญญา</w:t>
            </w:r>
          </w:p>
        </w:tc>
        <w:tc>
          <w:tcPr>
            <w:tcW w:w="598" w:type="pct"/>
          </w:tcPr>
          <w:p w14:paraId="1A1EE291" w14:textId="2DBB8CF0" w:rsidR="005C1560" w:rsidRPr="00834A41" w:rsidRDefault="00BE7E77" w:rsidP="005C156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5C1560" w:rsidRPr="00834A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868</w:t>
            </w:r>
          </w:p>
        </w:tc>
        <w:tc>
          <w:tcPr>
            <w:tcW w:w="107" w:type="pct"/>
          </w:tcPr>
          <w:p w14:paraId="2DE6987D" w14:textId="77777777" w:rsidR="005C1560" w:rsidRPr="00834A41" w:rsidRDefault="005C1560" w:rsidP="005C156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</w:tcPr>
          <w:p w14:paraId="0274B5A7" w14:textId="3676F2A3" w:rsidR="005C1560" w:rsidRPr="00834A41" w:rsidRDefault="00BE7E77" w:rsidP="005C156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5C1560" w:rsidRPr="00834A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868</w:t>
            </w:r>
          </w:p>
        </w:tc>
        <w:tc>
          <w:tcPr>
            <w:tcW w:w="111" w:type="pct"/>
          </w:tcPr>
          <w:p w14:paraId="52696AA9" w14:textId="77777777" w:rsidR="005C1560" w:rsidRPr="00834A41" w:rsidRDefault="005C1560" w:rsidP="005C156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5" w:type="pct"/>
            <w:vAlign w:val="bottom"/>
          </w:tcPr>
          <w:p w14:paraId="312DA892" w14:textId="13EFACDD" w:rsidR="005C1560" w:rsidRPr="00834A41" w:rsidRDefault="005C1560" w:rsidP="005C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A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106" w:type="pct"/>
            <w:vAlign w:val="bottom"/>
          </w:tcPr>
          <w:p w14:paraId="3FA8A4FB" w14:textId="77777777" w:rsidR="005C1560" w:rsidRPr="00834A41" w:rsidRDefault="005C1560" w:rsidP="005C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  <w:vAlign w:val="bottom"/>
          </w:tcPr>
          <w:p w14:paraId="43CE1703" w14:textId="6CC74897" w:rsidR="005C1560" w:rsidRPr="00834A41" w:rsidRDefault="005C1560" w:rsidP="005C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34A4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06" w:type="pct"/>
          </w:tcPr>
          <w:p w14:paraId="5455A229" w14:textId="77777777" w:rsidR="005C1560" w:rsidRPr="00834A41" w:rsidRDefault="005C1560" w:rsidP="005C156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6" w:type="pct"/>
          </w:tcPr>
          <w:p w14:paraId="743AD117" w14:textId="5F0F530C" w:rsidR="005C1560" w:rsidRPr="00834A41" w:rsidRDefault="00BE7E77" w:rsidP="005C156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5C1560" w:rsidRPr="00834A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868</w:t>
            </w:r>
          </w:p>
        </w:tc>
      </w:tr>
      <w:tr w:rsidR="006B6FA3" w:rsidRPr="00A80644" w14:paraId="7E3E3F79" w14:textId="77777777" w:rsidTr="007A7435">
        <w:trPr>
          <w:trHeight w:val="349"/>
        </w:trPr>
        <w:tc>
          <w:tcPr>
            <w:tcW w:w="1551" w:type="pct"/>
          </w:tcPr>
          <w:p w14:paraId="0B32FDD4" w14:textId="7949B0AF" w:rsidR="00080613" w:rsidRPr="00A80644" w:rsidRDefault="00080613" w:rsidP="00080613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598" w:type="pct"/>
          </w:tcPr>
          <w:p w14:paraId="477B89D9" w14:textId="7E87961B" w:rsidR="00080613" w:rsidRPr="003157FE" w:rsidRDefault="00BE7E77" w:rsidP="000806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080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07" w:type="pct"/>
          </w:tcPr>
          <w:p w14:paraId="6964373A" w14:textId="77777777" w:rsidR="00080613" w:rsidRPr="003157FE" w:rsidRDefault="00080613" w:rsidP="000806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</w:tcPr>
          <w:p w14:paraId="6AE88062" w14:textId="7040656C" w:rsidR="00080613" w:rsidRPr="003157FE" w:rsidRDefault="004C49B0" w:rsidP="000806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080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666</w:t>
            </w:r>
          </w:p>
        </w:tc>
        <w:tc>
          <w:tcPr>
            <w:tcW w:w="111" w:type="pct"/>
          </w:tcPr>
          <w:p w14:paraId="749212E1" w14:textId="77777777" w:rsidR="00080613" w:rsidRPr="003157FE" w:rsidRDefault="00080613" w:rsidP="000806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5" w:type="pct"/>
          </w:tcPr>
          <w:p w14:paraId="347061C4" w14:textId="5513DD02" w:rsidR="00080613" w:rsidRPr="003157FE" w:rsidRDefault="00BE7E77" w:rsidP="0008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80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778</w:t>
            </w:r>
          </w:p>
        </w:tc>
        <w:tc>
          <w:tcPr>
            <w:tcW w:w="106" w:type="pct"/>
          </w:tcPr>
          <w:p w14:paraId="5663761E" w14:textId="77777777" w:rsidR="00080613" w:rsidRPr="003157FE" w:rsidRDefault="00080613" w:rsidP="000806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</w:tcPr>
          <w:p w14:paraId="4F8DC467" w14:textId="561D81E9" w:rsidR="00080613" w:rsidRPr="003157FE" w:rsidRDefault="00BE7E77" w:rsidP="0008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6" w:type="pct"/>
          </w:tcPr>
          <w:p w14:paraId="0CB47205" w14:textId="77777777" w:rsidR="00080613" w:rsidRPr="003157FE" w:rsidRDefault="00080613" w:rsidP="000806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6" w:type="pct"/>
          </w:tcPr>
          <w:p w14:paraId="31009419" w14:textId="26E14DF0" w:rsidR="00080613" w:rsidRPr="003157FE" w:rsidRDefault="004C49B0" w:rsidP="000806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080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736</w:t>
            </w:r>
          </w:p>
        </w:tc>
      </w:tr>
      <w:tr w:rsidR="006B6FA3" w:rsidRPr="00A80644" w14:paraId="430D7D5D" w14:textId="77777777" w:rsidTr="007A7435">
        <w:trPr>
          <w:trHeight w:val="338"/>
        </w:trPr>
        <w:tc>
          <w:tcPr>
            <w:tcW w:w="1551" w:type="pct"/>
          </w:tcPr>
          <w:p w14:paraId="3515F9BC" w14:textId="277CD085" w:rsidR="00080613" w:rsidRPr="00A80644" w:rsidRDefault="00080613" w:rsidP="000806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598" w:type="pct"/>
          </w:tcPr>
          <w:p w14:paraId="271A6B67" w14:textId="3868D32A" w:rsidR="00080613" w:rsidRPr="003157FE" w:rsidRDefault="00BE7E77" w:rsidP="000806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080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07" w:type="pct"/>
          </w:tcPr>
          <w:p w14:paraId="3B971A8C" w14:textId="77777777" w:rsidR="00080613" w:rsidRPr="003157FE" w:rsidRDefault="00080613" w:rsidP="000806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</w:tcPr>
          <w:p w14:paraId="2EE23551" w14:textId="64F65CF9" w:rsidR="00080613" w:rsidRPr="003157FE" w:rsidRDefault="00BE7E77" w:rsidP="000806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080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11" w:type="pct"/>
          </w:tcPr>
          <w:p w14:paraId="372430B4" w14:textId="77777777" w:rsidR="00080613" w:rsidRPr="003157FE" w:rsidRDefault="00080613" w:rsidP="000806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5" w:type="pct"/>
          </w:tcPr>
          <w:p w14:paraId="026D3FC9" w14:textId="1B27E738" w:rsidR="00080613" w:rsidRPr="003157FE" w:rsidRDefault="00BE7E77" w:rsidP="0008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80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06" w:type="pct"/>
          </w:tcPr>
          <w:p w14:paraId="3434C60E" w14:textId="77777777" w:rsidR="00080613" w:rsidRPr="003157FE" w:rsidRDefault="00080613" w:rsidP="000806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</w:tcPr>
          <w:p w14:paraId="679EDE3A" w14:textId="3EFAF8D4" w:rsidR="00080613" w:rsidRPr="003157FE" w:rsidRDefault="00BE7E77" w:rsidP="0008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</w:t>
            </w:r>
            <w:r w:rsidR="00080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  <w:r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6" w:type="pct"/>
          </w:tcPr>
          <w:p w14:paraId="54C0516D" w14:textId="77777777" w:rsidR="00080613" w:rsidRPr="003157FE" w:rsidRDefault="00080613" w:rsidP="000806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6" w:type="pct"/>
          </w:tcPr>
          <w:p w14:paraId="7100B430" w14:textId="43F4D102" w:rsidR="00080613" w:rsidRPr="003157FE" w:rsidRDefault="004C49B0" w:rsidP="000806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335</w:t>
            </w:r>
            <w:r w:rsidR="000806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4C4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6B6FA3" w:rsidRPr="006666FA" w14:paraId="599385BC" w14:textId="77777777" w:rsidTr="007A7435">
        <w:trPr>
          <w:trHeight w:val="338"/>
        </w:trPr>
        <w:tc>
          <w:tcPr>
            <w:tcW w:w="1551" w:type="pct"/>
          </w:tcPr>
          <w:p w14:paraId="2E349A44" w14:textId="06DA0319" w:rsidR="00080613" w:rsidRPr="00A80644" w:rsidRDefault="00080613" w:rsidP="000806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EEF35" w14:textId="5DB58F4A" w:rsidR="00080613" w:rsidRPr="003157FE" w:rsidRDefault="004C49B0" w:rsidP="000806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0806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107" w:type="pct"/>
          </w:tcPr>
          <w:p w14:paraId="5EFB8930" w14:textId="77777777" w:rsidR="00080613" w:rsidRPr="003157FE" w:rsidRDefault="00080613" w:rsidP="000806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CAD478" w14:textId="5ABA26BC" w:rsidR="00080613" w:rsidRPr="003157FE" w:rsidRDefault="00BE7E77" w:rsidP="000806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121</w:t>
            </w:r>
            <w:r w:rsidR="000806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595</w:t>
            </w:r>
          </w:p>
        </w:tc>
        <w:tc>
          <w:tcPr>
            <w:tcW w:w="111" w:type="pct"/>
          </w:tcPr>
          <w:p w14:paraId="6A45FE38" w14:textId="77777777" w:rsidR="00080613" w:rsidRPr="003157FE" w:rsidRDefault="00080613" w:rsidP="000806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6A9A6" w14:textId="425846E2" w:rsidR="00080613" w:rsidRPr="003157FE" w:rsidRDefault="00BE7E77" w:rsidP="0008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0806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6" w:type="pct"/>
          </w:tcPr>
          <w:p w14:paraId="3E171015" w14:textId="77777777" w:rsidR="00080613" w:rsidRPr="003157FE" w:rsidRDefault="00080613" w:rsidP="000806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D0DA1C" w14:textId="5B3D03BD" w:rsidR="00080613" w:rsidRPr="001D24D1" w:rsidRDefault="00BE7E77" w:rsidP="0008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202</w:t>
            </w:r>
            <w:r w:rsidR="000806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106" w:type="pct"/>
          </w:tcPr>
          <w:p w14:paraId="084C2DE8" w14:textId="77777777" w:rsidR="00080613" w:rsidRPr="003157FE" w:rsidRDefault="00080613" w:rsidP="000806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89C690" w14:textId="03C93400" w:rsidR="00080613" w:rsidRPr="003157FE" w:rsidRDefault="004C49B0" w:rsidP="000806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0806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78C3D097" w14:textId="715D3C81" w:rsidR="00A35299" w:rsidRPr="00F3746C" w:rsidRDefault="00A35299">
      <w:pPr>
        <w:spacing w:line="240" w:lineRule="auto"/>
        <w:rPr>
          <w:rFonts w:asciiTheme="majorBidi" w:hAnsiTheme="majorBidi" w:cstheme="majorBidi"/>
          <w:sz w:val="20"/>
          <w:lang w:val="en-US" w:bidi="th-TH"/>
        </w:rPr>
      </w:pPr>
    </w:p>
    <w:p w14:paraId="25E1CE83" w14:textId="5C80E028" w:rsidR="00B7766D" w:rsidRPr="006666FA" w:rsidRDefault="00B7766D" w:rsidP="0095025F">
      <w:pPr>
        <w:tabs>
          <w:tab w:val="left" w:pos="990"/>
        </w:tabs>
        <w:spacing w:line="240" w:lineRule="atLeast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ข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.</w:t>
      </w:r>
      <w:r w:rsidR="004C49B0" w:rsidRPr="004C49B0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3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) 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ความเสี่ยงด้านตลาด</w:t>
      </w:r>
    </w:p>
    <w:p w14:paraId="62BC2EF6" w14:textId="77777777" w:rsidR="00B7766D" w:rsidRPr="00F3746C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6862761F" w14:textId="77777777" w:rsidR="00B7766D" w:rsidRPr="00725541" w:rsidRDefault="00B7766D" w:rsidP="00B11C43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2554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20006686" w14:textId="77777777" w:rsidR="004F04EE" w:rsidRPr="00F3746C" w:rsidRDefault="004F04EE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C930DC4" w14:textId="4D4AF652" w:rsidR="00B7766D" w:rsidRPr="00725541" w:rsidRDefault="00B7766D" w:rsidP="0095025F">
      <w:pPr>
        <w:spacing w:line="240" w:lineRule="auto"/>
        <w:ind w:left="1260" w:right="-7" w:hanging="270"/>
        <w:jc w:val="both"/>
        <w:rPr>
          <w:rFonts w:asciiTheme="majorBidi" w:eastAsia="Calibri" w:hAnsiTheme="majorBidi" w:cstheme="majorBidi"/>
          <w:sz w:val="30"/>
          <w:szCs w:val="30"/>
        </w:rPr>
      </w:pPr>
      <w:r w:rsidRPr="00725541">
        <w:rPr>
          <w:rFonts w:asciiTheme="majorBidi" w:eastAsia="Calibri" w:hAnsiTheme="majorBidi" w:cstheme="majorBidi"/>
          <w:sz w:val="30"/>
          <w:szCs w:val="30"/>
        </w:rPr>
        <w:t>(</w:t>
      </w:r>
      <w:r w:rsidRPr="00725541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725541">
        <w:rPr>
          <w:rFonts w:asciiTheme="majorBidi" w:eastAsia="Calibri" w:hAnsiTheme="majorBidi" w:cstheme="majorBidi"/>
          <w:sz w:val="30"/>
          <w:szCs w:val="30"/>
        </w:rPr>
        <w:t>.</w:t>
      </w:r>
      <w:r w:rsidR="004C49B0" w:rsidRPr="004C49B0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Pr="00725541">
        <w:rPr>
          <w:rFonts w:asciiTheme="majorBidi" w:eastAsia="Calibri" w:hAnsiTheme="majorBidi" w:cstheme="majorBidi"/>
          <w:sz w:val="30"/>
          <w:szCs w:val="30"/>
        </w:rPr>
        <w:t>.</w:t>
      </w:r>
      <w:r w:rsidR="00BE7E77" w:rsidRPr="00BE7E77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725541">
        <w:rPr>
          <w:rFonts w:asciiTheme="majorBidi" w:eastAsia="Calibri" w:hAnsiTheme="majorBidi" w:cstheme="majorBidi"/>
          <w:sz w:val="30"/>
          <w:szCs w:val="30"/>
          <w:lang w:val="en-US" w:bidi="th-TH"/>
        </w:rPr>
        <w:t xml:space="preserve">) </w:t>
      </w:r>
      <w:r w:rsidRPr="00725541">
        <w:rPr>
          <w:rFonts w:asciiTheme="majorBidi" w:eastAsia="Calibr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4083E6E1" w14:textId="77777777" w:rsidR="00B7766D" w:rsidRPr="00F3746C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1F3D14F1" w14:textId="76D57B44" w:rsidR="00B7766D" w:rsidRPr="00725541" w:rsidRDefault="00B7766D" w:rsidP="001E30D8">
      <w:pPr>
        <w:tabs>
          <w:tab w:val="left" w:pos="227"/>
          <w:tab w:val="left" w:pos="680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93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25541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กลุ่มบริษัทมีฐานะเปิดต่อความเสี่ยงด้านอัตราแลกเปลี่ยนที่เกี่ยวข้องกับการซื้อและการขายที่เป็น</w:t>
      </w:r>
      <w:r w:rsidR="00247125" w:rsidRPr="00725541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 </w:t>
      </w:r>
      <w:r w:rsidRPr="00725541">
        <w:rPr>
          <w:rFonts w:asciiTheme="majorBidi" w:hAnsiTheme="majorBidi" w:cstheme="majorBidi"/>
          <w:sz w:val="30"/>
          <w:szCs w:val="30"/>
          <w:cs/>
          <w:lang w:val="en-US" w:bidi="th-TH"/>
        </w:rPr>
        <w:t>สกุลเงินตราต่างประเท</w:t>
      </w:r>
      <w:r w:rsidR="006704C3" w:rsidRPr="0072554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ศ </w:t>
      </w:r>
      <w:r w:rsidR="000802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="00D30C7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</w:t>
      </w:r>
      <w:r w:rsidR="00D30C77" w:rsidRPr="00D30C77">
        <w:rPr>
          <w:rFonts w:asciiTheme="majorBidi" w:hAnsiTheme="majorBidi" w:cstheme="majorBidi" w:hint="cs"/>
          <w:sz w:val="30"/>
          <w:szCs w:val="30"/>
          <w:cs/>
          <w:lang w:val="en-US"/>
        </w:rPr>
        <w:t>ใช้สัญญาซื้อขายเงินตราต่างประเทศล่วงหน้าเพื่อป้องกัน</w:t>
      </w:r>
      <w:r w:rsidR="00F33393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="00D30C77" w:rsidRPr="00D30C77">
        <w:rPr>
          <w:rFonts w:asciiTheme="majorBidi" w:hAnsiTheme="majorBidi" w:cstheme="majorBidi" w:hint="cs"/>
          <w:sz w:val="30"/>
          <w:szCs w:val="30"/>
          <w:cs/>
          <w:lang w:val="en-US"/>
        </w:rPr>
        <w:t>ความเสี่ยงในสินทรัพย์ทางการเงินหรือหนี้สินทางการเงินในสกุลเงินตราต่างประเทศ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</w:t>
      </w:r>
      <w:r w:rsidR="00F33393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="00D30C77" w:rsidRPr="00D30C77">
        <w:rPr>
          <w:rFonts w:asciiTheme="majorBidi" w:hAnsiTheme="majorBidi" w:cstheme="majorBidi" w:hint="cs"/>
          <w:sz w:val="30"/>
          <w:szCs w:val="30"/>
          <w:cs/>
          <w:lang w:val="en-US"/>
        </w:rPr>
        <w:t>ตราต่างประเทศที่คาดการณ์ว่าจะเกิดขึ้นในภายหลัง</w:t>
      </w:r>
    </w:p>
    <w:tbl>
      <w:tblPr>
        <w:tblW w:w="9360" w:type="dxa"/>
        <w:tblInd w:w="720" w:type="dxa"/>
        <w:tblLayout w:type="fixed"/>
        <w:tblLook w:val="01E0" w:firstRow="1" w:lastRow="1" w:firstColumn="1" w:lastColumn="1" w:noHBand="0" w:noVBand="0"/>
      </w:tblPr>
      <w:tblGrid>
        <w:gridCol w:w="2965"/>
        <w:gridCol w:w="1230"/>
        <w:gridCol w:w="327"/>
        <w:gridCol w:w="981"/>
        <w:gridCol w:w="325"/>
        <w:gridCol w:w="981"/>
        <w:gridCol w:w="325"/>
        <w:gridCol w:w="999"/>
        <w:gridCol w:w="325"/>
        <w:gridCol w:w="902"/>
      </w:tblGrid>
      <w:tr w:rsidR="00E23A0B" w:rsidRPr="009356A5" w14:paraId="5A78C909" w14:textId="77777777" w:rsidTr="00820E7A">
        <w:trPr>
          <w:tblHeader/>
        </w:trPr>
        <w:tc>
          <w:tcPr>
            <w:tcW w:w="2965" w:type="dxa"/>
            <w:vAlign w:val="bottom"/>
          </w:tcPr>
          <w:p w14:paraId="56A2476F" w14:textId="77777777" w:rsidR="00E23A0B" w:rsidRPr="00876CB2" w:rsidRDefault="00E23A0B" w:rsidP="00D32C6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5" w:type="dxa"/>
            <w:gridSpan w:val="9"/>
            <w:vAlign w:val="bottom"/>
          </w:tcPr>
          <w:p w14:paraId="7A66F2AD" w14:textId="4BD34361" w:rsidR="00E23A0B" w:rsidRDefault="00E23A0B" w:rsidP="00D32C6D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E23A0B" w:rsidRPr="009356A5" w14:paraId="637A5067" w14:textId="77777777" w:rsidTr="00820E7A">
        <w:trPr>
          <w:tblHeader/>
        </w:trPr>
        <w:tc>
          <w:tcPr>
            <w:tcW w:w="2965" w:type="dxa"/>
            <w:vAlign w:val="bottom"/>
          </w:tcPr>
          <w:p w14:paraId="446C6800" w14:textId="77777777" w:rsidR="00E23A0B" w:rsidRPr="00876CB2" w:rsidRDefault="00E23A0B" w:rsidP="00D32C6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44" w:type="dxa"/>
            <w:gridSpan w:val="5"/>
            <w:vAlign w:val="bottom"/>
          </w:tcPr>
          <w:p w14:paraId="0556AE2F" w14:textId="2058C441" w:rsidR="00E23A0B" w:rsidRDefault="00BE7E77" w:rsidP="00D32C6D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23A0B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325" w:type="dxa"/>
            <w:vAlign w:val="bottom"/>
          </w:tcPr>
          <w:p w14:paraId="6964F0A7" w14:textId="77777777" w:rsidR="00E23A0B" w:rsidRPr="00876CB2" w:rsidRDefault="00E23A0B" w:rsidP="00D32C6D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226" w:type="dxa"/>
            <w:gridSpan w:val="3"/>
            <w:vAlign w:val="bottom"/>
          </w:tcPr>
          <w:p w14:paraId="0198F1A1" w14:textId="7534890E" w:rsidR="00E23A0B" w:rsidRDefault="00BE7E77" w:rsidP="00D32C6D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23A0B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</w:tr>
      <w:tr w:rsidR="00E23A0B" w:rsidRPr="009356A5" w14:paraId="0EEDD1D4" w14:textId="77777777" w:rsidTr="00820E7A">
        <w:trPr>
          <w:tblHeader/>
        </w:trPr>
        <w:tc>
          <w:tcPr>
            <w:tcW w:w="2965" w:type="dxa"/>
            <w:vAlign w:val="bottom"/>
            <w:hideMark/>
          </w:tcPr>
          <w:p w14:paraId="37BB5C89" w14:textId="18BE7F8B" w:rsidR="00E23A0B" w:rsidRPr="00876CB2" w:rsidRDefault="00E23A0B" w:rsidP="00D32C6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76C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  <w:p w14:paraId="29D9BD0D" w14:textId="414ABFA4" w:rsidR="00E23A0B" w:rsidRPr="00876CB2" w:rsidRDefault="00E23A0B" w:rsidP="00D32C6D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highlight w:val="cyan"/>
              </w:rPr>
            </w:pPr>
            <w:r w:rsidRPr="00876C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C49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876C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6C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0" w:type="dxa"/>
            <w:vAlign w:val="bottom"/>
            <w:hideMark/>
          </w:tcPr>
          <w:p w14:paraId="213667ED" w14:textId="638F8154" w:rsidR="00E23A0B" w:rsidRPr="00876CB2" w:rsidRDefault="00E23A0B" w:rsidP="00284A2C">
            <w:pPr>
              <w:pStyle w:val="BodyText"/>
              <w:spacing w:after="0"/>
              <w:ind w:left="-94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เงินหยวน</w:t>
            </w:r>
          </w:p>
        </w:tc>
        <w:tc>
          <w:tcPr>
            <w:tcW w:w="327" w:type="dxa"/>
            <w:vAlign w:val="bottom"/>
          </w:tcPr>
          <w:p w14:paraId="3F3DBE86" w14:textId="77777777" w:rsidR="00E23A0B" w:rsidRPr="00876CB2" w:rsidRDefault="00E23A0B" w:rsidP="00D32C6D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3EC2E2D6" w14:textId="77777777" w:rsidR="00E23A0B" w:rsidRPr="00876CB2" w:rsidRDefault="00E23A0B" w:rsidP="00D32C6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6CB2">
              <w:rPr>
                <w:rFonts w:ascii="Angsana New" w:hAnsi="Angsana New" w:cs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325" w:type="dxa"/>
            <w:vAlign w:val="bottom"/>
          </w:tcPr>
          <w:p w14:paraId="55850282" w14:textId="77777777" w:rsidR="00E23A0B" w:rsidRPr="00876CB2" w:rsidRDefault="00E23A0B" w:rsidP="00D32C6D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6ABE1C1A" w14:textId="5A007169" w:rsidR="00E23A0B" w:rsidRPr="00876CB2" w:rsidRDefault="00E23A0B" w:rsidP="00D32C6D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325" w:type="dxa"/>
            <w:vAlign w:val="bottom"/>
          </w:tcPr>
          <w:p w14:paraId="1A48FA59" w14:textId="77777777" w:rsidR="00E23A0B" w:rsidRPr="00876CB2" w:rsidRDefault="00E23A0B" w:rsidP="00D32C6D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vAlign w:val="bottom"/>
          </w:tcPr>
          <w:p w14:paraId="4180D4EF" w14:textId="1D82F3DB" w:rsidR="00E23A0B" w:rsidRPr="00876CB2" w:rsidRDefault="00E23A0B" w:rsidP="00D32C6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6CB2">
              <w:rPr>
                <w:rFonts w:ascii="Angsana New" w:hAnsi="Angsana New" w:cs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325" w:type="dxa"/>
            <w:vAlign w:val="bottom"/>
          </w:tcPr>
          <w:p w14:paraId="06759D35" w14:textId="77777777" w:rsidR="00E23A0B" w:rsidRPr="00876CB2" w:rsidRDefault="00E23A0B" w:rsidP="00D32C6D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691CBF8F" w14:textId="62034D26" w:rsidR="00E23A0B" w:rsidRPr="00876CB2" w:rsidRDefault="00E23A0B" w:rsidP="00D32C6D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อื่นๆ</w:t>
            </w:r>
          </w:p>
        </w:tc>
      </w:tr>
      <w:tr w:rsidR="00820E7A" w:rsidRPr="00C16E3C" w14:paraId="18551E8C" w14:textId="77777777" w:rsidTr="00974EAB">
        <w:tc>
          <w:tcPr>
            <w:tcW w:w="2965" w:type="dxa"/>
          </w:tcPr>
          <w:p w14:paraId="2149D98D" w14:textId="77777777" w:rsidR="00820E7A" w:rsidRPr="00876CB2" w:rsidRDefault="00820E7A" w:rsidP="00D32C6D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95" w:type="dxa"/>
            <w:gridSpan w:val="9"/>
            <w:vAlign w:val="bottom"/>
          </w:tcPr>
          <w:p w14:paraId="77C33F02" w14:textId="2AF16758" w:rsidR="00820E7A" w:rsidRPr="00820E7A" w:rsidRDefault="00820E7A" w:rsidP="000A3ABA">
            <w:pPr>
              <w:pStyle w:val="BodyText"/>
              <w:spacing w:after="0"/>
              <w:ind w:left="-131" w:right="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820E7A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820E7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820E7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23A0B" w:rsidRPr="00C16E3C" w14:paraId="48CF078E" w14:textId="77777777" w:rsidTr="00820E7A">
        <w:tc>
          <w:tcPr>
            <w:tcW w:w="2965" w:type="dxa"/>
            <w:hideMark/>
          </w:tcPr>
          <w:p w14:paraId="1BAA52DC" w14:textId="64D29C11" w:rsidR="00E23A0B" w:rsidRPr="00876CB2" w:rsidRDefault="00E23A0B" w:rsidP="00D32C6D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76CB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</w:t>
            </w:r>
          </w:p>
        </w:tc>
        <w:tc>
          <w:tcPr>
            <w:tcW w:w="1230" w:type="dxa"/>
            <w:vAlign w:val="bottom"/>
          </w:tcPr>
          <w:p w14:paraId="70399444" w14:textId="741F4B00" w:rsidR="00E23A0B" w:rsidRPr="00876CB2" w:rsidRDefault="00E23A0B" w:rsidP="00D32C6D">
            <w:pPr>
              <w:pStyle w:val="BodyText"/>
              <w:spacing w:after="0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7" w:type="dxa"/>
          </w:tcPr>
          <w:p w14:paraId="6BF9E671" w14:textId="77777777" w:rsidR="00E23A0B" w:rsidRPr="00876CB2" w:rsidRDefault="00E23A0B" w:rsidP="00D32C6D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6D0A730F" w14:textId="309AF211" w:rsidR="00E23A0B" w:rsidRPr="00505EA3" w:rsidRDefault="00BE7E77" w:rsidP="00505EA3">
            <w:pPr>
              <w:tabs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5E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23A0B" w:rsidRPr="00505E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,844</w:t>
            </w:r>
          </w:p>
        </w:tc>
        <w:tc>
          <w:tcPr>
            <w:tcW w:w="325" w:type="dxa"/>
          </w:tcPr>
          <w:p w14:paraId="44ED09F3" w14:textId="77777777" w:rsidR="00E23A0B" w:rsidRPr="00876CB2" w:rsidRDefault="00E23A0B" w:rsidP="00D32C6D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54A380B9" w14:textId="546434CD" w:rsidR="00E23A0B" w:rsidRPr="005E3043" w:rsidRDefault="00E23A0B" w:rsidP="005E30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768</w:t>
            </w:r>
          </w:p>
        </w:tc>
        <w:tc>
          <w:tcPr>
            <w:tcW w:w="325" w:type="dxa"/>
          </w:tcPr>
          <w:p w14:paraId="1F8E240F" w14:textId="77777777" w:rsidR="00E23A0B" w:rsidRPr="00876CB2" w:rsidRDefault="00E23A0B" w:rsidP="00D32C6D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226418DD" w14:textId="7A262413" w:rsidR="00E23A0B" w:rsidRPr="005E3043" w:rsidRDefault="00E23A0B" w:rsidP="005E3043">
            <w:pPr>
              <w:pStyle w:val="acctfourfigures"/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E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BE7E77" w:rsidRPr="005E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E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325" w:type="dxa"/>
          </w:tcPr>
          <w:p w14:paraId="751AA841" w14:textId="77777777" w:rsidR="00E23A0B" w:rsidRPr="00876CB2" w:rsidRDefault="00E23A0B" w:rsidP="00D32C6D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AB5BAE1" w14:textId="345B8FE7" w:rsidR="00E23A0B" w:rsidRPr="005E3043" w:rsidRDefault="00BE7E77" w:rsidP="005E304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23A0B" w:rsidRPr="005E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,358</w:t>
            </w:r>
          </w:p>
        </w:tc>
      </w:tr>
      <w:tr w:rsidR="00E23A0B" w:rsidRPr="00C16E3C" w14:paraId="6863C9D7" w14:textId="77777777" w:rsidTr="00820E7A">
        <w:tc>
          <w:tcPr>
            <w:tcW w:w="2965" w:type="dxa"/>
            <w:hideMark/>
          </w:tcPr>
          <w:p w14:paraId="4961A6CE" w14:textId="7EBA1709" w:rsidR="00E23A0B" w:rsidRPr="00876CB2" w:rsidRDefault="00E23A0B" w:rsidP="00D32C6D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76CB2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หนี้สินทางการเงิ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</w:t>
            </w:r>
          </w:p>
        </w:tc>
        <w:tc>
          <w:tcPr>
            <w:tcW w:w="1230" w:type="dxa"/>
            <w:vAlign w:val="bottom"/>
            <w:hideMark/>
          </w:tcPr>
          <w:p w14:paraId="42490CF8" w14:textId="6DD2F746" w:rsidR="00E23A0B" w:rsidRPr="00505EA3" w:rsidRDefault="00E23A0B" w:rsidP="005E3043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5E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(844,</w:t>
            </w:r>
            <w:r w:rsidR="00BE7E77" w:rsidRPr="00505E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05E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39)</w:t>
            </w:r>
          </w:p>
        </w:tc>
        <w:tc>
          <w:tcPr>
            <w:tcW w:w="327" w:type="dxa"/>
          </w:tcPr>
          <w:p w14:paraId="078361A9" w14:textId="77777777" w:rsidR="00E23A0B" w:rsidRPr="00876CB2" w:rsidRDefault="00E23A0B" w:rsidP="00D32C6D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56464285" w14:textId="17A82071" w:rsidR="00E23A0B" w:rsidRPr="00876CB2" w:rsidRDefault="00E23A0B" w:rsidP="00D32C6D">
            <w:pPr>
              <w:pStyle w:val="BodyText"/>
              <w:spacing w:after="0"/>
              <w:ind w:right="-1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5" w:type="dxa"/>
          </w:tcPr>
          <w:p w14:paraId="6072D603" w14:textId="77777777" w:rsidR="00E23A0B" w:rsidRPr="00876CB2" w:rsidRDefault="00E23A0B" w:rsidP="00D32C6D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308907EF" w14:textId="561FA2B8" w:rsidR="00E23A0B" w:rsidRPr="005E3043" w:rsidRDefault="00E23A0B" w:rsidP="005E30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5E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E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5E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5E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6)</w:t>
            </w:r>
          </w:p>
        </w:tc>
        <w:tc>
          <w:tcPr>
            <w:tcW w:w="325" w:type="dxa"/>
          </w:tcPr>
          <w:p w14:paraId="1402234F" w14:textId="77777777" w:rsidR="00E23A0B" w:rsidRPr="00876CB2" w:rsidRDefault="00E23A0B" w:rsidP="00D32C6D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7F3A563D" w14:textId="2DF28745" w:rsidR="00E23A0B" w:rsidRPr="005E3043" w:rsidRDefault="00E23A0B" w:rsidP="005E3043">
            <w:pPr>
              <w:pStyle w:val="acctfourfigures"/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7E77" w:rsidRPr="005E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E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7E77" w:rsidRPr="005E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E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66)</w:t>
            </w:r>
          </w:p>
        </w:tc>
        <w:tc>
          <w:tcPr>
            <w:tcW w:w="325" w:type="dxa"/>
          </w:tcPr>
          <w:p w14:paraId="7C0B6728" w14:textId="77777777" w:rsidR="00E23A0B" w:rsidRPr="00876CB2" w:rsidRDefault="00E23A0B" w:rsidP="00D32C6D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C815341" w14:textId="4C5E3A4B" w:rsidR="00E23A0B" w:rsidRPr="005E3043" w:rsidRDefault="00E23A0B" w:rsidP="005E304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(977)</w:t>
            </w:r>
          </w:p>
        </w:tc>
      </w:tr>
      <w:tr w:rsidR="00E23A0B" w:rsidRPr="001F61F5" w14:paraId="647AD748" w14:textId="77777777" w:rsidTr="00820E7A">
        <w:tc>
          <w:tcPr>
            <w:tcW w:w="2965" w:type="dxa"/>
            <w:hideMark/>
          </w:tcPr>
          <w:p w14:paraId="57432627" w14:textId="19058D03" w:rsidR="00E23A0B" w:rsidRPr="00876CB2" w:rsidRDefault="00E23A0B" w:rsidP="009D5F76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6CB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ยอดบัญชีในงบฐานะ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876CB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  <w:r w:rsidRPr="00876CB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B9955" w14:textId="3120E8B5" w:rsidR="00E23A0B" w:rsidRPr="005E3043" w:rsidRDefault="00E23A0B" w:rsidP="005E3043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(844,</w:t>
            </w:r>
            <w:r w:rsidR="00BE7E77" w:rsidRPr="005E30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5E30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39)</w:t>
            </w:r>
          </w:p>
        </w:tc>
        <w:tc>
          <w:tcPr>
            <w:tcW w:w="327" w:type="dxa"/>
          </w:tcPr>
          <w:p w14:paraId="2BD632B0" w14:textId="77777777" w:rsidR="00E23A0B" w:rsidRPr="00876CB2" w:rsidRDefault="00E23A0B" w:rsidP="009D5F76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63577D" w14:textId="3A356E99" w:rsidR="00E23A0B" w:rsidRPr="00505EA3" w:rsidRDefault="00BE7E77" w:rsidP="00505EA3">
            <w:pPr>
              <w:tabs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5E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E23A0B" w:rsidRPr="00505E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,844</w:t>
            </w:r>
          </w:p>
        </w:tc>
        <w:tc>
          <w:tcPr>
            <w:tcW w:w="325" w:type="dxa"/>
          </w:tcPr>
          <w:p w14:paraId="2520302D" w14:textId="77777777" w:rsidR="00E23A0B" w:rsidRPr="00876CB2" w:rsidRDefault="00E23A0B" w:rsidP="009D5F76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E4F90D" w14:textId="5E2D50D8" w:rsidR="00E23A0B" w:rsidRPr="005E3043" w:rsidRDefault="00E23A0B" w:rsidP="005E30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E7E77" w:rsidRPr="005E30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5E30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,438)</w:t>
            </w:r>
          </w:p>
        </w:tc>
        <w:tc>
          <w:tcPr>
            <w:tcW w:w="325" w:type="dxa"/>
          </w:tcPr>
          <w:p w14:paraId="1133453D" w14:textId="77777777" w:rsidR="00E23A0B" w:rsidRPr="00876CB2" w:rsidRDefault="00E23A0B" w:rsidP="009D5F76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B15D80" w14:textId="6A5FB16A" w:rsidR="00E23A0B" w:rsidRPr="005E3043" w:rsidRDefault="00E23A0B" w:rsidP="005E3043">
            <w:pPr>
              <w:pStyle w:val="acctfourfigures"/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325" w:type="dxa"/>
          </w:tcPr>
          <w:p w14:paraId="095CBE16" w14:textId="77777777" w:rsidR="00E23A0B" w:rsidRPr="00831CF3" w:rsidRDefault="00E23A0B" w:rsidP="009D5F76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F50984" w14:textId="4B117B7A" w:rsidR="00E23A0B" w:rsidRPr="005E3043" w:rsidRDefault="00E23A0B" w:rsidP="005E304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="00BE7E77" w:rsidRPr="005E30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E23A0B" w:rsidRPr="001F61F5" w14:paraId="3A38FC4A" w14:textId="77777777" w:rsidTr="00820E7A">
        <w:tc>
          <w:tcPr>
            <w:tcW w:w="2965" w:type="dxa"/>
            <w:hideMark/>
          </w:tcPr>
          <w:p w14:paraId="52527178" w14:textId="7921F1CC" w:rsidR="00E23A0B" w:rsidRPr="00F3510E" w:rsidRDefault="00E23A0B" w:rsidP="00781CE4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510E">
              <w:rPr>
                <w:rFonts w:ascii="Angsana New" w:hAnsi="Angsana New" w:cs="Angsana New"/>
                <w:sz w:val="30"/>
                <w:szCs w:val="30"/>
                <w:cs/>
              </w:rPr>
              <w:t>สัญญา</w:t>
            </w:r>
            <w:r w:rsidRPr="00F3510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</w:t>
            </w:r>
            <w:r w:rsidRPr="00F3510E">
              <w:rPr>
                <w:rFonts w:ascii="Angsana New" w:hAnsi="Angsana New" w:cs="Angsana New"/>
                <w:sz w:val="30"/>
                <w:szCs w:val="30"/>
                <w:cs/>
              </w:rPr>
              <w:t>เงินตร</w:t>
            </w:r>
            <w:r w:rsidR="000A3A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า</w:t>
            </w:r>
            <w:r w:rsidRPr="00F3510E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  <w:r w:rsidRPr="00F3510E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F3510E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F3510E">
              <w:rPr>
                <w:rFonts w:ascii="Angsana New" w:hAnsi="Angsana New"/>
                <w:sz w:val="30"/>
                <w:szCs w:val="30"/>
              </w:rPr>
              <w:t xml:space="preserve">     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D7DFD0" w14:textId="3C2DA2FD" w:rsidR="00E23A0B" w:rsidRPr="00505EA3" w:rsidRDefault="00BE7E77" w:rsidP="005E3043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5E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23A0B" w:rsidRPr="00505E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,64</w:t>
            </w:r>
            <w:r w:rsidRPr="00505E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23A0B" w:rsidRPr="00505E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05E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</w:t>
            </w:r>
            <w:r w:rsidR="00E23A0B" w:rsidRPr="00505E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327" w:type="dxa"/>
          </w:tcPr>
          <w:p w14:paraId="57B1F285" w14:textId="77777777" w:rsidR="00E23A0B" w:rsidRPr="00876CB2" w:rsidRDefault="00E23A0B" w:rsidP="00781CE4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B1CEDA" w14:textId="1EF6A3F4" w:rsidR="00E23A0B" w:rsidRPr="00876CB2" w:rsidRDefault="00E23A0B" w:rsidP="00781CE4">
            <w:pPr>
              <w:pStyle w:val="BodyText"/>
              <w:spacing w:after="0"/>
              <w:ind w:right="-1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5" w:type="dxa"/>
          </w:tcPr>
          <w:p w14:paraId="205968AC" w14:textId="77777777" w:rsidR="00E23A0B" w:rsidRPr="008F2716" w:rsidRDefault="00E23A0B" w:rsidP="00781CE4">
            <w:pPr>
              <w:pStyle w:val="NoSpacing"/>
              <w:ind w:right="-1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16268" w14:textId="01B6718B" w:rsidR="00E23A0B" w:rsidRPr="005E3043" w:rsidRDefault="00E23A0B" w:rsidP="005E3043">
            <w:pPr>
              <w:pStyle w:val="BodyText"/>
              <w:spacing w:after="0"/>
              <w:ind w:right="-16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25" w:type="dxa"/>
          </w:tcPr>
          <w:p w14:paraId="32F8F40B" w14:textId="77777777" w:rsidR="00E23A0B" w:rsidRPr="00876CB2" w:rsidRDefault="00E23A0B" w:rsidP="00781CE4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16950" w14:textId="1FC36F8E" w:rsidR="00E23A0B" w:rsidRPr="005E3043" w:rsidRDefault="00E23A0B" w:rsidP="005E304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25" w:type="dxa"/>
          </w:tcPr>
          <w:p w14:paraId="66F1D83C" w14:textId="77777777" w:rsidR="00E23A0B" w:rsidRPr="00876CB2" w:rsidRDefault="00E23A0B" w:rsidP="00781CE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15C26" w14:textId="42586825" w:rsidR="00E23A0B" w:rsidRPr="005E3043" w:rsidRDefault="00E23A0B" w:rsidP="005E304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30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23A0B" w:rsidRPr="001F61F5" w14:paraId="6DD042D2" w14:textId="77777777" w:rsidTr="00820E7A">
        <w:tc>
          <w:tcPr>
            <w:tcW w:w="2965" w:type="dxa"/>
            <w:hideMark/>
          </w:tcPr>
          <w:p w14:paraId="37337E99" w14:textId="2FD6D1C8" w:rsidR="00E23A0B" w:rsidRPr="00876CB2" w:rsidRDefault="00E23A0B" w:rsidP="00781CE4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51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8C73A5" w14:textId="72F3A4FC" w:rsidR="00E23A0B" w:rsidRPr="005E3043" w:rsidRDefault="00E23A0B" w:rsidP="005E3043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797,884</w:t>
            </w:r>
          </w:p>
        </w:tc>
        <w:tc>
          <w:tcPr>
            <w:tcW w:w="327" w:type="dxa"/>
          </w:tcPr>
          <w:p w14:paraId="203D6666" w14:textId="77777777" w:rsidR="00E23A0B" w:rsidRPr="005E3043" w:rsidRDefault="00E23A0B" w:rsidP="00781CE4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8E0848" w14:textId="51EF77F5" w:rsidR="00E23A0B" w:rsidRPr="00505EA3" w:rsidRDefault="00BE7E77" w:rsidP="00505EA3">
            <w:pPr>
              <w:tabs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5E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E23A0B" w:rsidRPr="00505E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,844</w:t>
            </w:r>
          </w:p>
        </w:tc>
        <w:tc>
          <w:tcPr>
            <w:tcW w:w="325" w:type="dxa"/>
          </w:tcPr>
          <w:p w14:paraId="59E098F5" w14:textId="77777777" w:rsidR="00E23A0B" w:rsidRPr="00876CB2" w:rsidRDefault="00E23A0B" w:rsidP="00781CE4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58D0F0" w14:textId="4F15AEBF" w:rsidR="00E23A0B" w:rsidRPr="005E3043" w:rsidRDefault="00E23A0B" w:rsidP="005E30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E7E77" w:rsidRPr="005E30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5E30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,438)</w:t>
            </w:r>
          </w:p>
        </w:tc>
        <w:tc>
          <w:tcPr>
            <w:tcW w:w="325" w:type="dxa"/>
          </w:tcPr>
          <w:p w14:paraId="22544A2D" w14:textId="77777777" w:rsidR="00E23A0B" w:rsidRPr="005E3043" w:rsidRDefault="00E23A0B" w:rsidP="00781CE4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7A0AE5" w14:textId="3DF896A4" w:rsidR="00E23A0B" w:rsidRPr="005E3043" w:rsidRDefault="00E23A0B" w:rsidP="005E3043">
            <w:pPr>
              <w:pStyle w:val="acctfourfigures"/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325" w:type="dxa"/>
          </w:tcPr>
          <w:p w14:paraId="0100BEE0" w14:textId="77777777" w:rsidR="00E23A0B" w:rsidRPr="00876CB2" w:rsidRDefault="00E23A0B" w:rsidP="00781CE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A73606" w14:textId="0CDD12A4" w:rsidR="00E23A0B" w:rsidRPr="005E3043" w:rsidRDefault="00E23A0B" w:rsidP="005E304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30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="00BE7E77" w:rsidRPr="005E30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51320F22" w14:textId="77777777" w:rsidR="00876CB2" w:rsidRPr="007B5195" w:rsidRDefault="00876CB2" w:rsidP="001E1597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038C3BF5" w14:textId="59FD2023" w:rsidR="00876CB2" w:rsidRDefault="00772C39" w:rsidP="00772C39">
      <w:pPr>
        <w:tabs>
          <w:tab w:val="left" w:pos="227"/>
          <w:tab w:val="left" w:pos="680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93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72C3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</w:t>
      </w:r>
      <w:r w:rsidRPr="00772C39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Pr="00772C39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รายงาน</w:t>
      </w:r>
      <w:r w:rsidRPr="00772C3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72C39">
        <w:rPr>
          <w:rFonts w:asciiTheme="majorBidi" w:hAnsiTheme="majorBidi" w:cstheme="majorBidi"/>
          <w:sz w:val="30"/>
          <w:szCs w:val="30"/>
          <w:cs/>
          <w:lang w:val="en-US" w:bidi="th-TH"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</w:t>
      </w:r>
      <w:r w:rsidRPr="00772C3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72C39">
        <w:rPr>
          <w:rFonts w:asciiTheme="majorBidi" w:hAnsiTheme="majorBidi" w:cstheme="majorBidi"/>
          <w:sz w:val="30"/>
          <w:szCs w:val="30"/>
          <w:cs/>
          <w:lang w:val="en-US" w:bidi="th-TH"/>
        </w:rPr>
        <w:t>ตัวแปรอื่นโดยเฉพาะอัตราดอกเบี้ยเป็นอัตราคงที่</w:t>
      </w:r>
    </w:p>
    <w:p w14:paraId="6ABC5EA5" w14:textId="77777777" w:rsidR="00593DE5" w:rsidRPr="007B5195" w:rsidRDefault="00593DE5" w:rsidP="001E1597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tbl>
      <w:tblPr>
        <w:tblW w:w="8811" w:type="dxa"/>
        <w:tblInd w:w="7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91"/>
        <w:gridCol w:w="1530"/>
        <w:gridCol w:w="1710"/>
        <w:gridCol w:w="180"/>
        <w:gridCol w:w="1800"/>
      </w:tblGrid>
      <w:tr w:rsidR="0071745F" w:rsidRPr="007553B6" w14:paraId="7282EE41" w14:textId="77777777" w:rsidTr="0071745F">
        <w:trPr>
          <w:trHeight w:val="218"/>
          <w:tblHeader/>
        </w:trPr>
        <w:tc>
          <w:tcPr>
            <w:tcW w:w="3591" w:type="dxa"/>
          </w:tcPr>
          <w:p w14:paraId="29DF9C6C" w14:textId="6907D227" w:rsidR="0071745F" w:rsidRPr="0071745F" w:rsidRDefault="0071745F" w:rsidP="00210E3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280A258" w14:textId="77777777" w:rsidR="0071745F" w:rsidRPr="0071745F" w:rsidRDefault="0071745F" w:rsidP="00210E3D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71745F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690" w:type="dxa"/>
            <w:gridSpan w:val="3"/>
            <w:hideMark/>
          </w:tcPr>
          <w:p w14:paraId="1BE0CBE8" w14:textId="5C467CFF" w:rsidR="0071745F" w:rsidRPr="0071745F" w:rsidRDefault="0071745F" w:rsidP="00210E3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1745F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1745F" w:rsidRPr="007553B6" w14:paraId="0F734814" w14:textId="77777777" w:rsidTr="0071745F">
        <w:trPr>
          <w:tblHeader/>
        </w:trPr>
        <w:tc>
          <w:tcPr>
            <w:tcW w:w="3591" w:type="dxa"/>
          </w:tcPr>
          <w:p w14:paraId="23FB316C" w14:textId="77777777" w:rsidR="0071745F" w:rsidRPr="009C35E7" w:rsidRDefault="0071745F" w:rsidP="00210E3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35E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530" w:type="dxa"/>
            <w:hideMark/>
          </w:tcPr>
          <w:p w14:paraId="76A3AECF" w14:textId="77777777" w:rsidR="0071745F" w:rsidRPr="0071745F" w:rsidRDefault="0071745F" w:rsidP="00210E3D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71745F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710" w:type="dxa"/>
            <w:hideMark/>
          </w:tcPr>
          <w:p w14:paraId="00762C58" w14:textId="77777777" w:rsidR="0071745F" w:rsidRPr="0071745F" w:rsidRDefault="0071745F" w:rsidP="00210E3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1745F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08FEA3C" w14:textId="77777777" w:rsidR="0071745F" w:rsidRPr="0071745F" w:rsidRDefault="0071745F" w:rsidP="00210E3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hideMark/>
          </w:tcPr>
          <w:p w14:paraId="3C19D777" w14:textId="77777777" w:rsidR="0071745F" w:rsidRPr="0071745F" w:rsidRDefault="0071745F" w:rsidP="00210E3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71745F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71745F" w:rsidRPr="007553B6" w14:paraId="29D8E7E6" w14:textId="77777777" w:rsidTr="00837AE0">
        <w:tc>
          <w:tcPr>
            <w:tcW w:w="3591" w:type="dxa"/>
          </w:tcPr>
          <w:p w14:paraId="4D328F09" w14:textId="77777777" w:rsidR="0071745F" w:rsidRPr="0071745F" w:rsidRDefault="0071745F" w:rsidP="0071745F">
            <w:pPr>
              <w:spacing w:line="240" w:lineRule="auto"/>
              <w:ind w:left="98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7A61B9F" w14:textId="7D1FC636" w:rsidR="0071745F" w:rsidRPr="0071745F" w:rsidRDefault="0071745F" w:rsidP="007174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17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3690" w:type="dxa"/>
            <w:gridSpan w:val="3"/>
          </w:tcPr>
          <w:p w14:paraId="5589FDC2" w14:textId="702CF7E9" w:rsidR="0071745F" w:rsidRPr="0071745F" w:rsidRDefault="0071745F" w:rsidP="0071745F">
            <w:pPr>
              <w:pStyle w:val="acctfourfigures"/>
              <w:tabs>
                <w:tab w:val="clear" w:pos="765"/>
              </w:tabs>
              <w:spacing w:line="240" w:lineRule="auto"/>
              <w:ind w:left="-58"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1745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717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1745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1745F" w:rsidRPr="007553B6" w14:paraId="5629F848" w14:textId="77777777" w:rsidTr="0071745F">
        <w:tc>
          <w:tcPr>
            <w:tcW w:w="3591" w:type="dxa"/>
          </w:tcPr>
          <w:p w14:paraId="48276740" w14:textId="43874B72" w:rsidR="0071745F" w:rsidRPr="009C35E7" w:rsidRDefault="00BE7E77" w:rsidP="0071745F">
            <w:pPr>
              <w:spacing w:line="240" w:lineRule="auto"/>
              <w:ind w:left="98" w:hanging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E7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="0071745F" w:rsidRPr="009C35E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56</w:t>
            </w:r>
            <w:r w:rsidR="0071745F" w:rsidRPr="009C35E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8</w:t>
            </w:r>
          </w:p>
        </w:tc>
        <w:tc>
          <w:tcPr>
            <w:tcW w:w="1530" w:type="dxa"/>
          </w:tcPr>
          <w:p w14:paraId="2AB0ECA6" w14:textId="77777777" w:rsidR="0071745F" w:rsidRPr="0071745F" w:rsidRDefault="0071745F" w:rsidP="007174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60737372" w14:textId="77777777" w:rsidR="0071745F" w:rsidRPr="0071745F" w:rsidRDefault="0071745F" w:rsidP="0071745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820BFC5" w14:textId="77777777" w:rsidR="0071745F" w:rsidRPr="0071745F" w:rsidRDefault="0071745F" w:rsidP="0071745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2B69BCDD" w14:textId="77777777" w:rsidR="0071745F" w:rsidRPr="0071745F" w:rsidRDefault="0071745F" w:rsidP="0071745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1745F" w:rsidRPr="00DB3EC3" w14:paraId="4346D7B2" w14:textId="77777777" w:rsidTr="0071745F">
        <w:tc>
          <w:tcPr>
            <w:tcW w:w="3591" w:type="dxa"/>
            <w:hideMark/>
          </w:tcPr>
          <w:p w14:paraId="2326D8EB" w14:textId="188EA8D4" w:rsidR="0071745F" w:rsidRPr="0071745F" w:rsidRDefault="0071745F" w:rsidP="0071745F">
            <w:pPr>
              <w:spacing w:line="240" w:lineRule="auto"/>
              <w:ind w:left="98" w:hanging="9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745F">
              <w:rPr>
                <w:rFonts w:ascii="Angsana New" w:hAnsi="Angsana New" w:cs="Angsana New"/>
                <w:sz w:val="30"/>
                <w:szCs w:val="30"/>
                <w:cs/>
              </w:rPr>
              <w:t>เงิน</w:t>
            </w:r>
            <w:r w:rsidR="0023733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หยวน</w:t>
            </w:r>
            <w:r w:rsidRPr="0071745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530" w:type="dxa"/>
          </w:tcPr>
          <w:p w14:paraId="245C8564" w14:textId="31053E18" w:rsidR="0071745F" w:rsidRPr="0071745F" w:rsidRDefault="005F4233" w:rsidP="005F4233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710" w:type="dxa"/>
            <w:hideMark/>
          </w:tcPr>
          <w:p w14:paraId="0C7614E3" w14:textId="45032E86" w:rsidR="0071745F" w:rsidRPr="0071745F" w:rsidRDefault="00BE7E77" w:rsidP="005F4233">
            <w:pPr>
              <w:pStyle w:val="acctfourfigures"/>
              <w:tabs>
                <w:tab w:val="clear" w:pos="765"/>
              </w:tabs>
              <w:spacing w:line="240" w:lineRule="auto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5F4233">
              <w:rPr>
                <w:rFonts w:ascii="Angsana New" w:hAnsi="Angsana New" w:cs="Angsana New"/>
                <w:sz w:val="30"/>
                <w:szCs w:val="30"/>
                <w:lang w:bidi="th-TH"/>
              </w:rPr>
              <w:t>3,937</w:t>
            </w:r>
          </w:p>
        </w:tc>
        <w:tc>
          <w:tcPr>
            <w:tcW w:w="180" w:type="dxa"/>
          </w:tcPr>
          <w:p w14:paraId="290C0DDA" w14:textId="77777777" w:rsidR="0071745F" w:rsidRPr="0071745F" w:rsidRDefault="0071745F" w:rsidP="0071745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hideMark/>
          </w:tcPr>
          <w:p w14:paraId="4E7C1F50" w14:textId="34590E8F" w:rsidR="0071745F" w:rsidRPr="0071745F" w:rsidRDefault="005F4233" w:rsidP="005F4233">
            <w:pPr>
              <w:pStyle w:val="acctfourfigures"/>
              <w:tabs>
                <w:tab w:val="clear" w:pos="765"/>
              </w:tabs>
              <w:spacing w:line="240" w:lineRule="auto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3,937)</w:t>
            </w:r>
          </w:p>
        </w:tc>
      </w:tr>
      <w:tr w:rsidR="0071745F" w:rsidRPr="007553B6" w14:paraId="126D8102" w14:textId="77777777" w:rsidTr="0071745F">
        <w:tc>
          <w:tcPr>
            <w:tcW w:w="3591" w:type="dxa"/>
            <w:hideMark/>
          </w:tcPr>
          <w:p w14:paraId="0FCDA7CD" w14:textId="77777777" w:rsidR="0071745F" w:rsidRPr="0071745F" w:rsidRDefault="0071745F" w:rsidP="0071745F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745F">
              <w:rPr>
                <w:rFonts w:ascii="Angsana New" w:hAnsi="Angsana New" w:cs="Angsana New"/>
                <w:sz w:val="30"/>
                <w:szCs w:val="30"/>
                <w:cs/>
              </w:rPr>
              <w:t>เงินยูโร</w:t>
            </w:r>
            <w:r w:rsidRPr="0071745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530" w:type="dxa"/>
          </w:tcPr>
          <w:p w14:paraId="5FAB18AC" w14:textId="7A482D08" w:rsidR="0071745F" w:rsidRPr="0071745F" w:rsidRDefault="005F4233" w:rsidP="005F4233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710" w:type="dxa"/>
            <w:hideMark/>
          </w:tcPr>
          <w:p w14:paraId="41DE56FA" w14:textId="708C4617" w:rsidR="0071745F" w:rsidRPr="0071745F" w:rsidRDefault="005F4233" w:rsidP="005F4233">
            <w:pPr>
              <w:pStyle w:val="acctfourfigures"/>
              <w:tabs>
                <w:tab w:val="clear" w:pos="765"/>
              </w:tabs>
              <w:spacing w:line="240" w:lineRule="auto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85</w:t>
            </w:r>
          </w:p>
        </w:tc>
        <w:tc>
          <w:tcPr>
            <w:tcW w:w="180" w:type="dxa"/>
          </w:tcPr>
          <w:p w14:paraId="09BB7C28" w14:textId="77777777" w:rsidR="0071745F" w:rsidRPr="0071745F" w:rsidRDefault="0071745F" w:rsidP="005F4233">
            <w:pPr>
              <w:pStyle w:val="acctfourfigures"/>
              <w:spacing w:line="240" w:lineRule="auto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hideMark/>
          </w:tcPr>
          <w:p w14:paraId="7896BB02" w14:textId="141A1B56" w:rsidR="0071745F" w:rsidRPr="0071745F" w:rsidRDefault="005F4233" w:rsidP="005F4233">
            <w:pPr>
              <w:pStyle w:val="acctfourfigures"/>
              <w:tabs>
                <w:tab w:val="clear" w:pos="765"/>
              </w:tabs>
              <w:spacing w:line="240" w:lineRule="auto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(85)</w:t>
            </w:r>
          </w:p>
        </w:tc>
      </w:tr>
      <w:tr w:rsidR="0071745F" w:rsidRPr="007553B6" w14:paraId="48DF22A1" w14:textId="77777777" w:rsidTr="0071745F">
        <w:tc>
          <w:tcPr>
            <w:tcW w:w="3591" w:type="dxa"/>
          </w:tcPr>
          <w:p w14:paraId="0DFADF01" w14:textId="0060F9DA" w:rsidR="0071745F" w:rsidRPr="0071745F" w:rsidRDefault="00237339" w:rsidP="0071745F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530" w:type="dxa"/>
          </w:tcPr>
          <w:p w14:paraId="6C49E275" w14:textId="65F86AA6" w:rsidR="0071745F" w:rsidRPr="0071745F" w:rsidRDefault="005F4233" w:rsidP="005F4233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710" w:type="dxa"/>
          </w:tcPr>
          <w:p w14:paraId="69818C13" w14:textId="1691211E" w:rsidR="0071745F" w:rsidRPr="0071745F" w:rsidRDefault="005F4233" w:rsidP="005F4233">
            <w:pPr>
              <w:pStyle w:val="acctfourfigures"/>
              <w:tabs>
                <w:tab w:val="clear" w:pos="765"/>
              </w:tabs>
              <w:spacing w:line="240" w:lineRule="auto"/>
              <w:ind w:right="26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(43)</w:t>
            </w:r>
          </w:p>
        </w:tc>
        <w:tc>
          <w:tcPr>
            <w:tcW w:w="180" w:type="dxa"/>
          </w:tcPr>
          <w:p w14:paraId="29E7B28F" w14:textId="77777777" w:rsidR="0071745F" w:rsidRPr="0071745F" w:rsidRDefault="0071745F" w:rsidP="005F4233">
            <w:pPr>
              <w:pStyle w:val="acctfourfigures"/>
              <w:spacing w:line="240" w:lineRule="auto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38B9E2E1" w14:textId="6DEC69EE" w:rsidR="0071745F" w:rsidRPr="0071745F" w:rsidRDefault="005F4233" w:rsidP="005F4233">
            <w:pPr>
              <w:pStyle w:val="acctfourfigures"/>
              <w:tabs>
                <w:tab w:val="clear" w:pos="765"/>
              </w:tabs>
              <w:spacing w:line="240" w:lineRule="auto"/>
              <w:ind w:right="3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43</w:t>
            </w:r>
          </w:p>
        </w:tc>
      </w:tr>
      <w:tr w:rsidR="0071745F" w:rsidRPr="002D483E" w14:paraId="73694750" w14:textId="77777777" w:rsidTr="0071745F">
        <w:tc>
          <w:tcPr>
            <w:tcW w:w="3591" w:type="dxa"/>
          </w:tcPr>
          <w:p w14:paraId="3340663C" w14:textId="77777777" w:rsidR="0071745F" w:rsidRPr="007B5195" w:rsidRDefault="0071745F" w:rsidP="0071745F">
            <w:pPr>
              <w:spacing w:line="240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30" w:type="dxa"/>
          </w:tcPr>
          <w:p w14:paraId="489EED47" w14:textId="77777777" w:rsidR="0071745F" w:rsidRPr="007B5195" w:rsidRDefault="0071745F" w:rsidP="005F4233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710" w:type="dxa"/>
          </w:tcPr>
          <w:p w14:paraId="1401A2B3" w14:textId="77777777" w:rsidR="0071745F" w:rsidRPr="007B5195" w:rsidRDefault="0071745F" w:rsidP="005F4233">
            <w:pPr>
              <w:pStyle w:val="acctfourfigures"/>
              <w:tabs>
                <w:tab w:val="clear" w:pos="765"/>
              </w:tabs>
              <w:spacing w:line="240" w:lineRule="auto"/>
              <w:ind w:right="340"/>
              <w:jc w:val="right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1DCB61B4" w14:textId="77777777" w:rsidR="0071745F" w:rsidRPr="007B5195" w:rsidRDefault="0071745F" w:rsidP="005F4233">
            <w:pPr>
              <w:pStyle w:val="acctfourfigures"/>
              <w:spacing w:line="240" w:lineRule="auto"/>
              <w:ind w:right="340"/>
              <w:jc w:val="righ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0" w:type="dxa"/>
          </w:tcPr>
          <w:p w14:paraId="1E700478" w14:textId="77777777" w:rsidR="0071745F" w:rsidRPr="007B5195" w:rsidRDefault="0071745F" w:rsidP="005F4233">
            <w:pPr>
              <w:pStyle w:val="acctfourfigures"/>
              <w:tabs>
                <w:tab w:val="clear" w:pos="765"/>
              </w:tabs>
              <w:spacing w:line="240" w:lineRule="auto"/>
              <w:ind w:right="340"/>
              <w:jc w:val="righ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71745F" w:rsidRPr="007553B6" w14:paraId="51479813" w14:textId="77777777" w:rsidTr="0071745F">
        <w:tc>
          <w:tcPr>
            <w:tcW w:w="3591" w:type="dxa"/>
          </w:tcPr>
          <w:p w14:paraId="28E1B5C2" w14:textId="556882B7" w:rsidR="0071745F" w:rsidRPr="00575F6F" w:rsidRDefault="00BE7E77" w:rsidP="0071745F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E7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 w:rsidR="0071745F" w:rsidRPr="00575F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56</w:t>
            </w:r>
            <w:r w:rsidR="0071745F" w:rsidRPr="00575F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7</w:t>
            </w:r>
          </w:p>
        </w:tc>
        <w:tc>
          <w:tcPr>
            <w:tcW w:w="1530" w:type="dxa"/>
          </w:tcPr>
          <w:p w14:paraId="7606AA51" w14:textId="77777777" w:rsidR="0071745F" w:rsidRPr="0071745F" w:rsidRDefault="0071745F" w:rsidP="005F4233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78C0D344" w14:textId="77777777" w:rsidR="0071745F" w:rsidRPr="0071745F" w:rsidRDefault="0071745F" w:rsidP="005F4233">
            <w:pPr>
              <w:pStyle w:val="acctfourfigures"/>
              <w:tabs>
                <w:tab w:val="clear" w:pos="765"/>
              </w:tabs>
              <w:spacing w:line="240" w:lineRule="auto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875E2FF" w14:textId="77777777" w:rsidR="0071745F" w:rsidRPr="0071745F" w:rsidRDefault="0071745F" w:rsidP="005F4233">
            <w:pPr>
              <w:pStyle w:val="acctfourfigures"/>
              <w:spacing w:line="240" w:lineRule="auto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7D921DE2" w14:textId="77777777" w:rsidR="0071745F" w:rsidRPr="0071745F" w:rsidRDefault="0071745F" w:rsidP="005F4233">
            <w:pPr>
              <w:pStyle w:val="acctfourfigures"/>
              <w:tabs>
                <w:tab w:val="clear" w:pos="765"/>
              </w:tabs>
              <w:spacing w:line="240" w:lineRule="auto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37339" w:rsidRPr="007553B6" w14:paraId="2EA460A3" w14:textId="77777777" w:rsidTr="0071745F">
        <w:tc>
          <w:tcPr>
            <w:tcW w:w="3591" w:type="dxa"/>
          </w:tcPr>
          <w:p w14:paraId="3E691F44" w14:textId="36E90FDC" w:rsidR="00237339" w:rsidRPr="0071745F" w:rsidRDefault="00237339" w:rsidP="0071745F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เงินยูโร</w:t>
            </w:r>
          </w:p>
        </w:tc>
        <w:tc>
          <w:tcPr>
            <w:tcW w:w="1530" w:type="dxa"/>
          </w:tcPr>
          <w:p w14:paraId="61E13ABC" w14:textId="0A75B8E6" w:rsidR="00237339" w:rsidRPr="0071745F" w:rsidRDefault="005F4233" w:rsidP="005F4233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710" w:type="dxa"/>
          </w:tcPr>
          <w:p w14:paraId="18971FA2" w14:textId="26DEEA35" w:rsidR="00237339" w:rsidRPr="0071745F" w:rsidRDefault="00BE7E77" w:rsidP="005F4233">
            <w:pPr>
              <w:pStyle w:val="acctfourfigures"/>
              <w:tabs>
                <w:tab w:val="clear" w:pos="765"/>
              </w:tabs>
              <w:spacing w:line="240" w:lineRule="auto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5F4233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78A53B73" w14:textId="77777777" w:rsidR="00237339" w:rsidRPr="0071745F" w:rsidRDefault="00237339" w:rsidP="005F4233">
            <w:pPr>
              <w:pStyle w:val="acctfourfigures"/>
              <w:spacing w:line="240" w:lineRule="auto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75E6B46B" w14:textId="31211616" w:rsidR="00237339" w:rsidRPr="0071745F" w:rsidRDefault="005F4233" w:rsidP="005F4233">
            <w:pPr>
              <w:pStyle w:val="acctfourfigures"/>
              <w:tabs>
                <w:tab w:val="clear" w:pos="765"/>
              </w:tabs>
              <w:spacing w:line="240" w:lineRule="auto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7)</w:t>
            </w:r>
          </w:p>
        </w:tc>
      </w:tr>
      <w:tr w:rsidR="0071745F" w:rsidRPr="007553B6" w14:paraId="2402FB48" w14:textId="77777777" w:rsidTr="0071745F">
        <w:tc>
          <w:tcPr>
            <w:tcW w:w="3591" w:type="dxa"/>
          </w:tcPr>
          <w:p w14:paraId="42A1E2F3" w14:textId="3C12EF2A" w:rsidR="0071745F" w:rsidRPr="0071745F" w:rsidRDefault="00237339" w:rsidP="0071745F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530" w:type="dxa"/>
          </w:tcPr>
          <w:p w14:paraId="578C5A25" w14:textId="38E37E6C" w:rsidR="0071745F" w:rsidRPr="0071745F" w:rsidRDefault="005F4233" w:rsidP="005F4233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710" w:type="dxa"/>
          </w:tcPr>
          <w:p w14:paraId="3E6B1D6D" w14:textId="1D480B75" w:rsidR="0071745F" w:rsidRPr="0071745F" w:rsidRDefault="00BE7E77" w:rsidP="005F4233">
            <w:pPr>
              <w:pStyle w:val="acctfourfigures"/>
              <w:tabs>
                <w:tab w:val="clear" w:pos="765"/>
              </w:tabs>
              <w:spacing w:line="240" w:lineRule="auto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0" w:type="dxa"/>
          </w:tcPr>
          <w:p w14:paraId="2E54AC3A" w14:textId="77777777" w:rsidR="0071745F" w:rsidRPr="0071745F" w:rsidRDefault="0071745F" w:rsidP="005F4233">
            <w:pPr>
              <w:pStyle w:val="acctfourfigures"/>
              <w:spacing w:line="240" w:lineRule="auto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015FE772" w14:textId="4D007F68" w:rsidR="0071745F" w:rsidRPr="0071745F" w:rsidRDefault="005F4233" w:rsidP="005F4233">
            <w:pPr>
              <w:pStyle w:val="acctfourfigures"/>
              <w:tabs>
                <w:tab w:val="clear" w:pos="765"/>
              </w:tabs>
              <w:spacing w:line="240" w:lineRule="auto"/>
              <w:ind w:right="3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E7E77" w:rsidRPr="00BE7E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</w:tbl>
    <w:p w14:paraId="774FFAA4" w14:textId="77777777" w:rsidR="00593DE5" w:rsidRPr="007B5195" w:rsidRDefault="00593DE5" w:rsidP="001E1597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19064E33" w14:textId="40502D96" w:rsidR="00B7766D" w:rsidRPr="00725541" w:rsidRDefault="00B7766D" w:rsidP="0095025F">
      <w:pPr>
        <w:tabs>
          <w:tab w:val="left" w:pos="990"/>
        </w:tabs>
        <w:spacing w:line="240" w:lineRule="auto"/>
        <w:ind w:left="1260" w:right="-7" w:hanging="270"/>
        <w:jc w:val="both"/>
        <w:rPr>
          <w:rFonts w:asciiTheme="majorBidi" w:eastAsia="Calibri" w:hAnsiTheme="majorBidi" w:cstheme="majorBidi"/>
          <w:sz w:val="30"/>
          <w:szCs w:val="30"/>
        </w:rPr>
      </w:pPr>
      <w:r w:rsidRPr="00725541">
        <w:rPr>
          <w:rFonts w:asciiTheme="majorBidi" w:eastAsia="Calibri" w:hAnsiTheme="majorBidi" w:cstheme="majorBidi"/>
          <w:sz w:val="30"/>
          <w:szCs w:val="30"/>
        </w:rPr>
        <w:t>(</w:t>
      </w:r>
      <w:r w:rsidRPr="00725541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725541">
        <w:rPr>
          <w:rFonts w:asciiTheme="majorBidi" w:eastAsia="Calibri" w:hAnsiTheme="majorBidi" w:cstheme="majorBidi"/>
          <w:sz w:val="30"/>
          <w:szCs w:val="30"/>
        </w:rPr>
        <w:t>.</w:t>
      </w:r>
      <w:r w:rsidR="004C49B0" w:rsidRPr="004C49B0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Pr="00725541">
        <w:rPr>
          <w:rFonts w:asciiTheme="majorBidi" w:eastAsia="Calibri" w:hAnsiTheme="majorBidi" w:cstheme="majorBidi"/>
          <w:sz w:val="30"/>
          <w:szCs w:val="30"/>
        </w:rPr>
        <w:t>.</w:t>
      </w:r>
      <w:r w:rsidR="00BE7E77" w:rsidRPr="00BE7E77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Pr="00725541">
        <w:rPr>
          <w:rFonts w:asciiTheme="majorBidi" w:eastAsia="Calibri" w:hAnsiTheme="majorBidi" w:cstheme="majorBidi"/>
          <w:sz w:val="30"/>
          <w:szCs w:val="30"/>
        </w:rPr>
        <w:t xml:space="preserve">) </w:t>
      </w:r>
      <w:r w:rsidRPr="00725541">
        <w:rPr>
          <w:rFonts w:asciiTheme="majorBidi" w:eastAsia="Calibri" w:hAnsiTheme="majorBidi" w:cstheme="majorBidi"/>
          <w:sz w:val="30"/>
          <w:szCs w:val="30"/>
          <w:cs/>
        </w:rPr>
        <w:t xml:space="preserve">ความเสี่ยงด้านอัตราดอกเบี้ย </w:t>
      </w:r>
    </w:p>
    <w:p w14:paraId="21F2B293" w14:textId="77777777" w:rsidR="00B7766D" w:rsidRPr="007B5195" w:rsidRDefault="00B7766D" w:rsidP="007B5195">
      <w:pPr>
        <w:tabs>
          <w:tab w:val="left" w:pos="540"/>
        </w:tabs>
        <w:spacing w:line="240" w:lineRule="atLeast"/>
        <w:jc w:val="thaiDistribute"/>
        <w:rPr>
          <w:rFonts w:asciiTheme="majorBidi" w:eastAsia="Calibri" w:hAnsiTheme="majorBidi" w:cstheme="majorBidi"/>
          <w:sz w:val="18"/>
          <w:szCs w:val="18"/>
        </w:rPr>
      </w:pPr>
    </w:p>
    <w:p w14:paraId="5DE0DB70" w14:textId="40B23417" w:rsidR="004841AD" w:rsidRPr="00725541" w:rsidRDefault="00B7766D" w:rsidP="00411716">
      <w:pPr>
        <w:tabs>
          <w:tab w:val="left" w:pos="227"/>
          <w:tab w:val="left" w:pos="680"/>
          <w:tab w:val="left" w:pos="720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93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25541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กลุ่มบริษัทมีฐานะเปิด</w:t>
      </w:r>
      <w:r w:rsidR="00247125" w:rsidRPr="00725541">
        <w:rPr>
          <w:rFonts w:asciiTheme="majorBidi" w:hAnsiTheme="majorBidi" w:cstheme="majorBidi"/>
          <w:sz w:val="30"/>
          <w:szCs w:val="30"/>
          <w:lang w:val="en-US"/>
        </w:rPr>
        <w:t xml:space="preserve">             </w:t>
      </w:r>
      <w:r w:rsidRPr="00725541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ต่อความเสี่ยงด้านอัตราดอกเบี้ยโดยหลักมาจากเงินกู้ยืม (ดูหมายเหตุข้อ </w:t>
      </w:r>
      <w:r w:rsidR="00BE7E77" w:rsidRPr="00BE7E7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4C49B0" w:rsidRPr="004C49B0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B21D93" w:rsidRPr="00725541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72554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725541">
        <w:rPr>
          <w:rFonts w:asciiTheme="majorBidi" w:hAnsiTheme="majorBidi" w:cstheme="majorBidi"/>
          <w:sz w:val="30"/>
          <w:szCs w:val="30"/>
          <w:cs/>
          <w:lang w:val="en-US" w:bidi="th-TH"/>
        </w:rPr>
        <w:t>อัตราดอกเบี้ยของหนี้สิน</w:t>
      </w:r>
      <w:r w:rsidR="00247125" w:rsidRPr="0072554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25541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ที่มีภาระดอกเบี้ยระยะยาวของกลุ่มบริษัทส่วนใหญ่มีอัตราดอกเบี้ยลอยตัว</w:t>
      </w:r>
    </w:p>
    <w:p w14:paraId="33066A8C" w14:textId="20E720C5" w:rsidR="00B7766D" w:rsidRPr="00725541" w:rsidRDefault="00B7766D" w:rsidP="00BB5D56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725541">
        <w:rPr>
          <w:rFonts w:asciiTheme="majorBidi" w:hAnsiTheme="majorBidi" w:cstheme="majorBidi"/>
          <w:b w:val="0"/>
          <w:bCs/>
          <w:sz w:val="30"/>
          <w:szCs w:val="30"/>
          <w:cs/>
        </w:rPr>
        <w:lastRenderedPageBreak/>
        <w:t>ภาระผูกพั</w:t>
      </w:r>
      <w:r w:rsidRPr="0072554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น</w:t>
      </w:r>
      <w:r w:rsidRPr="00725541">
        <w:rPr>
          <w:rFonts w:asciiTheme="majorBidi" w:hAnsiTheme="majorBidi" w:cstheme="majorBidi"/>
          <w:b w:val="0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18325A73" w14:textId="77777777" w:rsidR="00B7766D" w:rsidRPr="00192782" w:rsidRDefault="00B7766D" w:rsidP="00B7766D">
      <w:pPr>
        <w:tabs>
          <w:tab w:val="left" w:pos="540"/>
        </w:tabs>
        <w:spacing w:line="240" w:lineRule="auto"/>
        <w:ind w:left="547" w:right="533"/>
        <w:jc w:val="thaiDistribute"/>
        <w:rPr>
          <w:rFonts w:asciiTheme="majorBidi" w:hAnsiTheme="majorBidi" w:cstheme="majorBidi"/>
          <w:sz w:val="20"/>
        </w:rPr>
      </w:pPr>
    </w:p>
    <w:tbl>
      <w:tblPr>
        <w:tblW w:w="902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9"/>
        <w:gridCol w:w="180"/>
        <w:gridCol w:w="1080"/>
        <w:gridCol w:w="180"/>
        <w:gridCol w:w="1098"/>
        <w:gridCol w:w="180"/>
        <w:gridCol w:w="1080"/>
      </w:tblGrid>
      <w:tr w:rsidR="00B7766D" w:rsidRPr="00423DD2" w14:paraId="4044BE0B" w14:textId="77777777" w:rsidTr="00E344AD">
        <w:trPr>
          <w:cantSplit/>
        </w:trPr>
        <w:tc>
          <w:tcPr>
            <w:tcW w:w="4140" w:type="dxa"/>
          </w:tcPr>
          <w:p w14:paraId="5EC49C3B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9" w:type="dxa"/>
            <w:gridSpan w:val="3"/>
          </w:tcPr>
          <w:p w14:paraId="37AA74F3" w14:textId="77777777" w:rsidR="00B7766D" w:rsidRPr="005E2A88" w:rsidRDefault="00B7766D" w:rsidP="002C04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1556F3D" w14:textId="77777777" w:rsidR="00B7766D" w:rsidRPr="005E2A88" w:rsidRDefault="00B7766D" w:rsidP="002C04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65992C48" w14:textId="77777777" w:rsidR="00B7766D" w:rsidRPr="005E2A88" w:rsidRDefault="00B7766D" w:rsidP="002C04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0613" w:rsidRPr="00D90F98" w14:paraId="236C7708" w14:textId="77777777" w:rsidTr="00E344AD">
        <w:trPr>
          <w:cantSplit/>
        </w:trPr>
        <w:tc>
          <w:tcPr>
            <w:tcW w:w="4140" w:type="dxa"/>
          </w:tcPr>
          <w:p w14:paraId="283B7773" w14:textId="77777777" w:rsidR="00080613" w:rsidRPr="00D90F98" w:rsidRDefault="00080613" w:rsidP="000806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9" w:type="dxa"/>
            <w:vAlign w:val="center"/>
          </w:tcPr>
          <w:p w14:paraId="0C624D40" w14:textId="766000E5" w:rsidR="00080613" w:rsidRPr="005E2A88" w:rsidRDefault="00BE7E77" w:rsidP="00080613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80" w:type="dxa"/>
            <w:vAlign w:val="center"/>
          </w:tcPr>
          <w:p w14:paraId="323A34E4" w14:textId="77777777" w:rsidR="00080613" w:rsidRPr="005E2A88" w:rsidRDefault="00080613" w:rsidP="0008061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7E0BE1D8" w14:textId="52F19E98" w:rsidR="00080613" w:rsidRPr="005E2A88" w:rsidRDefault="00BE7E77" w:rsidP="00080613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80" w:type="dxa"/>
          </w:tcPr>
          <w:p w14:paraId="28E42590" w14:textId="77777777" w:rsidR="00080613" w:rsidRPr="005E2A88" w:rsidRDefault="00080613" w:rsidP="000806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5381D629" w14:textId="232508ED" w:rsidR="00080613" w:rsidRPr="005E2A88" w:rsidRDefault="00BE7E77" w:rsidP="00080613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80" w:type="dxa"/>
            <w:vAlign w:val="center"/>
          </w:tcPr>
          <w:p w14:paraId="3701BC5C" w14:textId="77777777" w:rsidR="00080613" w:rsidRPr="005E2A88" w:rsidRDefault="00080613" w:rsidP="0008061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8A3EA9D" w14:textId="0E6112D3" w:rsidR="00080613" w:rsidRPr="005E2A88" w:rsidRDefault="00BE7E77" w:rsidP="00080613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</w:tr>
      <w:tr w:rsidR="00AF506D" w:rsidRPr="00D90F98" w14:paraId="2A5A7085" w14:textId="77777777" w:rsidTr="00E344AD">
        <w:trPr>
          <w:cantSplit/>
        </w:trPr>
        <w:tc>
          <w:tcPr>
            <w:tcW w:w="4140" w:type="dxa"/>
          </w:tcPr>
          <w:p w14:paraId="131F3A43" w14:textId="77777777" w:rsidR="00AF506D" w:rsidRPr="00D90F98" w:rsidRDefault="00AF506D" w:rsidP="00AF506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4887" w:type="dxa"/>
            <w:gridSpan w:val="7"/>
            <w:hideMark/>
          </w:tcPr>
          <w:p w14:paraId="300AD357" w14:textId="77777777" w:rsidR="00AF506D" w:rsidRPr="005E2A88" w:rsidRDefault="00AF506D" w:rsidP="00AF506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E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E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F506D" w:rsidRPr="00D90F98" w14:paraId="64EC99AB" w14:textId="77777777" w:rsidTr="00E344AD">
        <w:trPr>
          <w:cantSplit/>
        </w:trPr>
        <w:tc>
          <w:tcPr>
            <w:tcW w:w="4140" w:type="dxa"/>
          </w:tcPr>
          <w:p w14:paraId="6A9B75D5" w14:textId="77777777" w:rsidR="00AF506D" w:rsidRPr="005E2A88" w:rsidRDefault="00AF506D" w:rsidP="00AF506D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887" w:type="dxa"/>
            <w:gridSpan w:val="7"/>
          </w:tcPr>
          <w:p w14:paraId="69044C36" w14:textId="77777777" w:rsidR="00AF506D" w:rsidRPr="00D90F98" w:rsidRDefault="00AF506D" w:rsidP="00AF506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</w:tr>
      <w:tr w:rsidR="00080613" w:rsidRPr="00D90F98" w14:paraId="19395CB7" w14:textId="77777777" w:rsidTr="00E344AD">
        <w:trPr>
          <w:cantSplit/>
        </w:trPr>
        <w:tc>
          <w:tcPr>
            <w:tcW w:w="4140" w:type="dxa"/>
          </w:tcPr>
          <w:p w14:paraId="62190AD3" w14:textId="77777777" w:rsidR="00080613" w:rsidRPr="005E2A88" w:rsidRDefault="00080613" w:rsidP="000806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75C12AF9" w14:textId="76486FEF" w:rsidR="00080613" w:rsidRPr="00A51DC1" w:rsidRDefault="004C49B0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11B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463</w:t>
            </w:r>
          </w:p>
        </w:tc>
        <w:tc>
          <w:tcPr>
            <w:tcW w:w="180" w:type="dxa"/>
            <w:vAlign w:val="bottom"/>
          </w:tcPr>
          <w:p w14:paraId="0E9A88FF" w14:textId="77777777" w:rsidR="00080613" w:rsidRPr="00D90F98" w:rsidRDefault="00080613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9865FE6" w14:textId="4E950D93" w:rsidR="00080613" w:rsidRPr="005E2A88" w:rsidRDefault="00BE7E77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806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319DC6A" w14:textId="77777777" w:rsidR="00080613" w:rsidRPr="00D90F98" w:rsidRDefault="00080613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62298A86" w14:textId="25DF218B" w:rsidR="00080613" w:rsidRPr="00547CE5" w:rsidRDefault="008F2A98" w:rsidP="000C679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B42379" w14:textId="77777777" w:rsidR="00080613" w:rsidRPr="00D90F98" w:rsidRDefault="00080613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FC1CF46" w14:textId="14D86CE2" w:rsidR="00080613" w:rsidRPr="005E2A88" w:rsidRDefault="004C49B0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</w:p>
        </w:tc>
      </w:tr>
      <w:tr w:rsidR="00080613" w:rsidRPr="00A7503C" w14:paraId="181BC5D7" w14:textId="77777777" w:rsidTr="00BA754F">
        <w:trPr>
          <w:cantSplit/>
        </w:trPr>
        <w:tc>
          <w:tcPr>
            <w:tcW w:w="4140" w:type="dxa"/>
          </w:tcPr>
          <w:p w14:paraId="110A4DB9" w14:textId="27B7BB52" w:rsidR="00080613" w:rsidRPr="005E2A88" w:rsidRDefault="00080613" w:rsidP="000806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D7F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89" w:type="dxa"/>
            <w:tcBorders>
              <w:left w:val="nil"/>
              <w:right w:val="nil"/>
            </w:tcBorders>
            <w:vAlign w:val="bottom"/>
          </w:tcPr>
          <w:p w14:paraId="53546D79" w14:textId="14ED6C84" w:rsidR="00080613" w:rsidRPr="00BA754F" w:rsidRDefault="00BE7E77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F2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68F8AECB" w14:textId="77777777" w:rsidR="00080613" w:rsidRPr="00BA754F" w:rsidRDefault="00080613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569AE8" w14:textId="106081C7" w:rsidR="00080613" w:rsidRPr="00BA754F" w:rsidRDefault="004C49B0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0806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</w:p>
        </w:tc>
        <w:tc>
          <w:tcPr>
            <w:tcW w:w="180" w:type="dxa"/>
            <w:vAlign w:val="bottom"/>
          </w:tcPr>
          <w:p w14:paraId="4081851B" w14:textId="77777777" w:rsidR="00080613" w:rsidRPr="00BA754F" w:rsidRDefault="00080613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43DC39F2" w14:textId="16B8C173" w:rsidR="00080613" w:rsidRPr="00547CE5" w:rsidRDefault="004C49B0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8F2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72A7CA49" w14:textId="77777777" w:rsidR="00080613" w:rsidRPr="00BA754F" w:rsidRDefault="00080613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A083667" w14:textId="6F448365" w:rsidR="00080613" w:rsidRPr="00BA754F" w:rsidRDefault="00BE7E77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80613" w:rsidRPr="00547C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</w:tr>
      <w:tr w:rsidR="00080613" w:rsidRPr="00D90F98" w14:paraId="01012F52" w14:textId="77777777" w:rsidTr="00E344AD">
        <w:trPr>
          <w:cantSplit/>
        </w:trPr>
        <w:tc>
          <w:tcPr>
            <w:tcW w:w="4140" w:type="dxa"/>
          </w:tcPr>
          <w:p w14:paraId="48A6995E" w14:textId="77777777" w:rsidR="00080613" w:rsidRPr="005E2A88" w:rsidRDefault="00080613" w:rsidP="000806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569087" w14:textId="25868E0F" w:rsidR="00080613" w:rsidRPr="0049160A" w:rsidRDefault="00BE7E77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8F2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893</w:t>
            </w:r>
          </w:p>
        </w:tc>
        <w:tc>
          <w:tcPr>
            <w:tcW w:w="180" w:type="dxa"/>
            <w:vAlign w:val="bottom"/>
          </w:tcPr>
          <w:p w14:paraId="25F35BAB" w14:textId="77777777" w:rsidR="00080613" w:rsidRPr="0049160A" w:rsidRDefault="00080613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1073AF" w14:textId="6B1C0EB1" w:rsidR="00080613" w:rsidRPr="0049160A" w:rsidRDefault="004C49B0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80613" w:rsidRPr="004916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977</w:t>
            </w:r>
          </w:p>
        </w:tc>
        <w:tc>
          <w:tcPr>
            <w:tcW w:w="180" w:type="dxa"/>
            <w:vAlign w:val="bottom"/>
          </w:tcPr>
          <w:p w14:paraId="0632BBC5" w14:textId="77777777" w:rsidR="00080613" w:rsidRPr="0049160A" w:rsidRDefault="00080613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5A3B12" w14:textId="17161A1D" w:rsidR="00080613" w:rsidRPr="0049160A" w:rsidRDefault="004C49B0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8F2A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17991ED2" w14:textId="77777777" w:rsidR="00080613" w:rsidRPr="0049160A" w:rsidRDefault="00080613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402CBD" w14:textId="50AA6FDD" w:rsidR="00080613" w:rsidRPr="0049160A" w:rsidRDefault="00BE7E77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080613" w:rsidRPr="004916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367</w:t>
            </w:r>
          </w:p>
        </w:tc>
      </w:tr>
      <w:tr w:rsidR="00080613" w:rsidRPr="00D90F98" w14:paraId="46B0303E" w14:textId="77777777" w:rsidTr="00E344AD">
        <w:trPr>
          <w:cantSplit/>
        </w:trPr>
        <w:tc>
          <w:tcPr>
            <w:tcW w:w="4140" w:type="dxa"/>
          </w:tcPr>
          <w:p w14:paraId="5077940D" w14:textId="51F5B92C" w:rsidR="00080613" w:rsidRPr="005E2A88" w:rsidRDefault="00080613" w:rsidP="00080613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1677A9F7" w14:textId="77777777" w:rsidR="00080613" w:rsidRPr="00FD542D" w:rsidRDefault="00080613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C02A26" w14:textId="77777777" w:rsidR="00080613" w:rsidRPr="00D90F98" w:rsidRDefault="00080613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721D96DE" w14:textId="77777777" w:rsidR="00080613" w:rsidRPr="00D90F98" w:rsidRDefault="00080613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7431C326" w14:textId="77777777" w:rsidR="00080613" w:rsidRPr="00D90F98" w:rsidRDefault="00080613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3418766D" w14:textId="77777777" w:rsidR="00080613" w:rsidRPr="00FD542D" w:rsidRDefault="00080613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84038C" w14:textId="77777777" w:rsidR="00080613" w:rsidRPr="00D90F98" w:rsidRDefault="00080613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888E46E" w14:textId="77777777" w:rsidR="00080613" w:rsidRPr="00D90F98" w:rsidRDefault="00080613" w:rsidP="0008061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D27D34" w:rsidRPr="00D90F98" w14:paraId="45EBF286" w14:textId="77777777" w:rsidTr="00E344AD">
        <w:trPr>
          <w:cantSplit/>
        </w:trPr>
        <w:tc>
          <w:tcPr>
            <w:tcW w:w="4140" w:type="dxa"/>
          </w:tcPr>
          <w:p w14:paraId="0122E579" w14:textId="2ADBCB6A" w:rsidR="00D27D34" w:rsidRPr="005E2A88" w:rsidRDefault="00D27D34" w:rsidP="00D27D34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5E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1089" w:type="dxa"/>
          </w:tcPr>
          <w:p w14:paraId="32CA0C81" w14:textId="77777777" w:rsidR="00D27D34" w:rsidRPr="00FD542D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C4E7786" w14:textId="77777777" w:rsidR="00D27D34" w:rsidRPr="00D90F98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94C19AC" w14:textId="77777777" w:rsidR="00D27D34" w:rsidRPr="00D90F98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3781B057" w14:textId="77777777" w:rsidR="00D27D34" w:rsidRPr="00D90F98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0556DB77" w14:textId="77777777" w:rsidR="00D27D34" w:rsidRPr="00FD542D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2E203F" w14:textId="77777777" w:rsidR="00D27D34" w:rsidRPr="00D90F98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497FDAF" w14:textId="77777777" w:rsidR="00D27D34" w:rsidRPr="00D90F98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D27D34" w:rsidRPr="00D90F98" w14:paraId="1C6EE6F7" w14:textId="77777777" w:rsidTr="00E344AD">
        <w:trPr>
          <w:cantSplit/>
        </w:trPr>
        <w:tc>
          <w:tcPr>
            <w:tcW w:w="4140" w:type="dxa"/>
          </w:tcPr>
          <w:p w14:paraId="7037A405" w14:textId="77777777" w:rsidR="00D27D34" w:rsidRPr="005E2A88" w:rsidRDefault="00D27D34" w:rsidP="00D27D34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089" w:type="dxa"/>
          </w:tcPr>
          <w:p w14:paraId="219C4A6E" w14:textId="51E05040" w:rsidR="00D27D34" w:rsidRPr="00FD542D" w:rsidRDefault="00BE7E77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27D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</w:p>
        </w:tc>
        <w:tc>
          <w:tcPr>
            <w:tcW w:w="180" w:type="dxa"/>
          </w:tcPr>
          <w:p w14:paraId="03E0261F" w14:textId="77777777" w:rsidR="00D27D34" w:rsidRPr="00D90F98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92323AA" w14:textId="4BB455A1" w:rsidR="00D27D34" w:rsidRPr="00D90F98" w:rsidRDefault="00BE7E77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27D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80" w:type="dxa"/>
          </w:tcPr>
          <w:p w14:paraId="641C17A2" w14:textId="77777777" w:rsidR="00D27D34" w:rsidRPr="00D90F98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24C38AC1" w14:textId="0FD2FD96" w:rsidR="00D27D34" w:rsidRPr="00A6759C" w:rsidRDefault="00D27D34" w:rsidP="00D27D3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CAECCFA" w14:textId="77777777" w:rsidR="00D27D34" w:rsidRPr="00D90F98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8FA7BDE" w14:textId="7D41207B" w:rsidR="00D27D34" w:rsidRPr="005E2A88" w:rsidRDefault="00D27D34" w:rsidP="00D27D3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27D34" w:rsidRPr="00D90F98" w14:paraId="5E9F490A" w14:textId="77777777" w:rsidTr="00E344AD">
        <w:trPr>
          <w:cantSplit/>
        </w:trPr>
        <w:tc>
          <w:tcPr>
            <w:tcW w:w="4140" w:type="dxa"/>
          </w:tcPr>
          <w:p w14:paraId="50DCE35D" w14:textId="10FA1B19" w:rsidR="00D27D34" w:rsidRPr="005E2A88" w:rsidRDefault="00D27D34" w:rsidP="00D27D34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="00322B4B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1089" w:type="dxa"/>
          </w:tcPr>
          <w:p w14:paraId="56C902EA" w14:textId="77777777" w:rsidR="00D27D34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50B3DED" w14:textId="723B5FD9" w:rsidR="00D27D34" w:rsidRPr="00391FD8" w:rsidRDefault="00BE7E77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D27D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B539074" w14:textId="77777777" w:rsidR="00D27D34" w:rsidRPr="00D90F98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23F963D6" w14:textId="77777777" w:rsidR="00D27D34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FD98670" w14:textId="242726CF" w:rsidR="00D27D34" w:rsidRPr="005E2A88" w:rsidRDefault="00BE7E77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D27D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556</w:t>
            </w:r>
          </w:p>
        </w:tc>
        <w:tc>
          <w:tcPr>
            <w:tcW w:w="180" w:type="dxa"/>
          </w:tcPr>
          <w:p w14:paraId="4707376D" w14:textId="77777777" w:rsidR="00D27D34" w:rsidRPr="00D90F98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5E7E8856" w14:textId="77777777" w:rsidR="00D27D34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AE62809" w14:textId="0DEF7952" w:rsidR="00D27D34" w:rsidRPr="00A6759C" w:rsidRDefault="004C49B0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6A9AE07F" w14:textId="77777777" w:rsidR="00D27D34" w:rsidRPr="00D90F98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9AB6320" w14:textId="77777777" w:rsidR="00D27D34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2A35276" w14:textId="1BFDE2B1" w:rsidR="00D27D34" w:rsidRPr="005E2A88" w:rsidRDefault="004C49B0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</w:t>
            </w:r>
          </w:p>
        </w:tc>
      </w:tr>
      <w:tr w:rsidR="00D27D34" w:rsidRPr="00D90F98" w14:paraId="0339BD5E" w14:textId="77777777" w:rsidTr="00E344AD">
        <w:trPr>
          <w:cantSplit/>
        </w:trPr>
        <w:tc>
          <w:tcPr>
            <w:tcW w:w="4140" w:type="dxa"/>
          </w:tcPr>
          <w:p w14:paraId="79C49C72" w14:textId="50949452" w:rsidR="00D27D34" w:rsidRPr="005E2A88" w:rsidRDefault="00D27D34" w:rsidP="00D27D34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A42">
              <w:rPr>
                <w:rFonts w:asciiTheme="majorBidi" w:hAnsiTheme="majorBidi" w:cs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1089" w:type="dxa"/>
          </w:tcPr>
          <w:p w14:paraId="06B2B15C" w14:textId="57CDD463" w:rsidR="00D27D34" w:rsidRPr="00FD542D" w:rsidRDefault="00BE7E77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60B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55,556</w:t>
            </w:r>
          </w:p>
        </w:tc>
        <w:tc>
          <w:tcPr>
            <w:tcW w:w="180" w:type="dxa"/>
          </w:tcPr>
          <w:p w14:paraId="104AD849" w14:textId="77777777" w:rsidR="00D27D34" w:rsidRPr="00D90F98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22583566" w14:textId="0FC9A426" w:rsidR="00D27D34" w:rsidRDefault="00D27D34" w:rsidP="00D27D3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D054B78" w14:textId="77777777" w:rsidR="00D27D34" w:rsidRPr="00D90F98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3F2D0406" w14:textId="1CF1844D" w:rsidR="00D27D34" w:rsidRPr="00A6759C" w:rsidRDefault="00D27D34" w:rsidP="00D27D3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D003452" w14:textId="77777777" w:rsidR="00D27D34" w:rsidRPr="00D90F98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BE3F4F8" w14:textId="786D4CDE" w:rsidR="00D27D34" w:rsidRDefault="00D27D34" w:rsidP="00D27D3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27D34" w:rsidRPr="00D90F98" w14:paraId="4145745A" w14:textId="77777777" w:rsidTr="00E344AD">
        <w:trPr>
          <w:cantSplit/>
        </w:trPr>
        <w:tc>
          <w:tcPr>
            <w:tcW w:w="4140" w:type="dxa"/>
          </w:tcPr>
          <w:p w14:paraId="659F5A1C" w14:textId="77777777" w:rsidR="00D27D34" w:rsidRPr="005E2A88" w:rsidRDefault="00D27D34" w:rsidP="00D27D34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9" w:type="dxa"/>
          </w:tcPr>
          <w:p w14:paraId="2D50CFD8" w14:textId="6159F2C0" w:rsidR="00D27D34" w:rsidRPr="00FD542D" w:rsidRDefault="004C49B0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D27D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180" w:type="dxa"/>
          </w:tcPr>
          <w:p w14:paraId="10426BFC" w14:textId="77777777" w:rsidR="00D27D34" w:rsidRPr="00D90F98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F356635" w14:textId="10AE8348" w:rsidR="00D27D34" w:rsidRPr="00D90F98" w:rsidRDefault="004C49B0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E7E77"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D27D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753</w:t>
            </w:r>
          </w:p>
        </w:tc>
        <w:tc>
          <w:tcPr>
            <w:tcW w:w="180" w:type="dxa"/>
          </w:tcPr>
          <w:p w14:paraId="1E9ED9EB" w14:textId="77777777" w:rsidR="00D27D34" w:rsidRPr="00D90F98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4F1ADDF8" w14:textId="119D10CC" w:rsidR="00D27D34" w:rsidRPr="00A6759C" w:rsidRDefault="00BE7E77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D27D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</w:tcPr>
          <w:p w14:paraId="54C24584" w14:textId="77777777" w:rsidR="00D27D34" w:rsidRPr="00D90F98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BF1AB4D" w14:textId="7E7C9C73" w:rsidR="00D27D34" w:rsidRPr="005E2A88" w:rsidRDefault="00BE7E77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D27D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D27D34" w:rsidRPr="00D90F98" w14:paraId="1F61F94E" w14:textId="77777777" w:rsidTr="00E344AD">
        <w:trPr>
          <w:cantSplit/>
        </w:trPr>
        <w:tc>
          <w:tcPr>
            <w:tcW w:w="4140" w:type="dxa"/>
          </w:tcPr>
          <w:p w14:paraId="6184E8B2" w14:textId="4F7AF383" w:rsidR="00D27D34" w:rsidRPr="005E2A88" w:rsidRDefault="00D27D34" w:rsidP="00D27D34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9" w:type="dxa"/>
          </w:tcPr>
          <w:p w14:paraId="42DFE595" w14:textId="7583CFFF" w:rsidR="00D27D34" w:rsidRPr="00541ABB" w:rsidRDefault="00BE7E77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27D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27D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7E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</w:t>
            </w:r>
            <w:r w:rsidR="004C49B0" w:rsidRPr="004C4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27754B4" w14:textId="77777777" w:rsidR="00D27D34" w:rsidRPr="00D90F98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6F9537B" w14:textId="58C41231" w:rsidR="00D27D34" w:rsidRPr="00C64585" w:rsidRDefault="00D27D34" w:rsidP="00D27D3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6048A93" w14:textId="77777777" w:rsidR="00D27D34" w:rsidRPr="00D90F98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6744EAAA" w14:textId="13AB66ED" w:rsidR="00D27D34" w:rsidRDefault="00D27D34" w:rsidP="00D27D3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9EB5D9D" w14:textId="77777777" w:rsidR="00D27D34" w:rsidRPr="0049160A" w:rsidRDefault="00D27D34" w:rsidP="00D27D3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573326B" w14:textId="3D7827B3" w:rsidR="00D27D34" w:rsidRPr="00432F3B" w:rsidRDefault="00D27D34" w:rsidP="00D27D3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27D34" w:rsidRPr="006666FA" w14:paraId="1A4D121E" w14:textId="77777777" w:rsidTr="00E344AD">
        <w:trPr>
          <w:cantSplit/>
        </w:trPr>
        <w:tc>
          <w:tcPr>
            <w:tcW w:w="4140" w:type="dxa"/>
          </w:tcPr>
          <w:p w14:paraId="352EEB82" w14:textId="77777777" w:rsidR="00D27D34" w:rsidRPr="005E2A88" w:rsidRDefault="00D27D34" w:rsidP="00D27D34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40D98DE" w14:textId="57AF455D" w:rsidR="00D27D34" w:rsidRPr="00AB4001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1A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 w:rsidRPr="00541A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 w:rsidRPr="00541A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 w:rsidRPr="00541A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  <w:r w:rsidR="00C60B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 w:rsidR="00C60B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 w:rsidR="00C60B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 w:rsidR="00BE7E77" w:rsidRPr="00BE7E7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2</w:t>
            </w:r>
            <w:r w:rsidR="00C60B4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,</w:t>
            </w:r>
            <w:r w:rsidR="00BE7E77" w:rsidRPr="00BE7E7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2</w:t>
            </w:r>
            <w:r w:rsidR="00C60B4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36,</w:t>
            </w:r>
            <w:r w:rsidR="00BE7E77" w:rsidRPr="00BE7E7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0</w:t>
            </w:r>
            <w:r w:rsidR="00C60B4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89</w:t>
            </w:r>
            <w:r w:rsidR="00C60B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  <w:tc>
          <w:tcPr>
            <w:tcW w:w="180" w:type="dxa"/>
          </w:tcPr>
          <w:p w14:paraId="78AE5C4B" w14:textId="77777777" w:rsidR="00D27D34" w:rsidRPr="00D90F98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179119" w14:textId="267DA6B9" w:rsidR="00D27D34" w:rsidRPr="00D90F98" w:rsidRDefault="004C49B0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D27D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BE7E77"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27263CA2" w14:textId="77777777" w:rsidR="00D27D34" w:rsidRPr="00D90F98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0F0D072" w14:textId="0D31DBD7" w:rsidR="00D27D34" w:rsidRPr="0049160A" w:rsidRDefault="00BE7E77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D27D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317964BB" w14:textId="77777777" w:rsidR="00D27D34" w:rsidRPr="0049160A" w:rsidRDefault="00D27D34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1A2012" w14:textId="5163C29B" w:rsidR="00D27D34" w:rsidRPr="0049160A" w:rsidRDefault="00BE7E77" w:rsidP="00D27D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D27D34" w:rsidRPr="004916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C49B0" w:rsidRPr="004C49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BE7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</w:t>
            </w:r>
          </w:p>
        </w:tc>
      </w:tr>
    </w:tbl>
    <w:p w14:paraId="0466F52F" w14:textId="77777777" w:rsidR="00732A2F" w:rsidRPr="00597AED" w:rsidRDefault="00732A2F" w:rsidP="00006652">
      <w:pPr>
        <w:spacing w:line="240" w:lineRule="auto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202AEC70" w14:textId="43E10A3C" w:rsidR="004841AD" w:rsidRDefault="006A37BF" w:rsidP="00011A30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uto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592B994" w14:textId="77777777" w:rsidR="006A37BF" w:rsidRPr="00597AED" w:rsidRDefault="006A37BF" w:rsidP="006A37BF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4654723" w14:textId="131C1C2F" w:rsidR="009B04E4" w:rsidRPr="00BE7E77" w:rsidRDefault="009B04E4" w:rsidP="009B04E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B42BB4">
        <w:rPr>
          <w:rFonts w:asciiTheme="majorBidi" w:eastAsia="Arial Unicode MS" w:hAnsiTheme="majorBidi" w:cstheme="majorBidi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B42BB4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="00BE7E77" w:rsidRPr="00BE7E77">
        <w:rPr>
          <w:rFonts w:asciiTheme="majorBidi" w:eastAsia="Arial Unicode MS" w:hAnsiTheme="majorBidi" w:cstheme="majorBidi"/>
          <w:sz w:val="30"/>
          <w:szCs w:val="30"/>
          <w:lang w:val="en-US"/>
        </w:rPr>
        <w:t>2</w:t>
      </w:r>
      <w:r w:rsidR="00F575A6">
        <w:rPr>
          <w:rFonts w:asciiTheme="majorBidi" w:eastAsia="Arial Unicode MS" w:hAnsiTheme="majorBidi" w:cstheme="majorBidi"/>
          <w:sz w:val="30"/>
          <w:szCs w:val="30"/>
        </w:rPr>
        <w:t>4</w:t>
      </w:r>
      <w:r w:rsidRPr="00B42BB4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Pr="00B42BB4">
        <w:rPr>
          <w:rFonts w:asciiTheme="majorBidi" w:eastAsia="Arial Unicode MS" w:hAnsiTheme="majorBidi" w:cstheme="majorBidi" w:hint="cs"/>
          <w:sz w:val="30"/>
          <w:szCs w:val="30"/>
          <w:cs/>
          <w:lang w:bidi="th-TH"/>
        </w:rPr>
        <w:t>กุมภาพันธ์</w:t>
      </w:r>
      <w:r w:rsidRPr="00B42BB4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="00BE7E77" w:rsidRPr="00BE7E77">
        <w:rPr>
          <w:rFonts w:asciiTheme="majorBidi" w:eastAsia="Arial Unicode MS" w:hAnsiTheme="majorBidi" w:cstheme="majorBidi"/>
          <w:sz w:val="30"/>
          <w:szCs w:val="30"/>
          <w:lang w:val="en-US"/>
        </w:rPr>
        <w:t>2</w:t>
      </w:r>
      <w:r w:rsidRPr="00B42BB4">
        <w:rPr>
          <w:rFonts w:asciiTheme="majorBidi" w:eastAsia="Arial Unicode MS" w:hAnsiTheme="majorBidi" w:cstheme="majorBidi"/>
          <w:sz w:val="30"/>
          <w:szCs w:val="30"/>
        </w:rPr>
        <w:t>569</w:t>
      </w:r>
      <w:r w:rsidRPr="00B42BB4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Pr="00B42BB4">
        <w:rPr>
          <w:rFonts w:asciiTheme="majorBidi" w:eastAsia="Arial Unicode MS" w:hAnsiTheme="majorBidi" w:cstheme="majorBidi" w:hint="cs"/>
          <w:sz w:val="30"/>
          <w:szCs w:val="30"/>
          <w:cs/>
        </w:rPr>
        <w:t>คณะกรรมการของบริษัทมีมติอนุมัติ</w:t>
      </w:r>
      <w:r w:rsidRPr="00B42BB4">
        <w:rPr>
          <w:rFonts w:asciiTheme="majorBidi" w:eastAsia="Arial Unicode MS" w:hAnsiTheme="majorBidi" w:cstheme="majorBidi"/>
          <w:sz w:val="30"/>
          <w:szCs w:val="30"/>
        </w:rPr>
        <w:br/>
      </w:r>
      <w:r w:rsidRPr="00B42BB4">
        <w:rPr>
          <w:rFonts w:asciiTheme="majorBidi" w:eastAsia="Arial Unicode MS" w:hAnsiTheme="majorBidi" w:cstheme="majorBidi" w:hint="cs"/>
          <w:sz w:val="30"/>
          <w:szCs w:val="30"/>
          <w:cs/>
        </w:rPr>
        <w:t>การจัดสรรเงินปันผลในอัตราหุ้นละ</w:t>
      </w:r>
      <w:r w:rsidRPr="00B42BB4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="00BE7E77" w:rsidRPr="00BE7E77">
        <w:rPr>
          <w:rFonts w:asciiTheme="majorBidi" w:eastAsia="Arial Unicode MS" w:hAnsiTheme="majorBidi" w:cstheme="majorBidi"/>
          <w:sz w:val="30"/>
          <w:szCs w:val="30"/>
          <w:lang w:val="en-US"/>
        </w:rPr>
        <w:t>0</w:t>
      </w:r>
      <w:r w:rsidRPr="00B42BB4">
        <w:rPr>
          <w:rFonts w:asciiTheme="majorBidi" w:eastAsia="Arial Unicode MS" w:hAnsiTheme="majorBidi" w:cstheme="majorBidi"/>
          <w:sz w:val="30"/>
          <w:szCs w:val="30"/>
        </w:rPr>
        <w:t>.</w:t>
      </w:r>
      <w:r w:rsidR="00BE7E77" w:rsidRPr="00BE7E77">
        <w:rPr>
          <w:rFonts w:asciiTheme="majorBidi" w:eastAsia="Arial Unicode MS" w:hAnsiTheme="majorBidi" w:cstheme="majorBidi"/>
          <w:sz w:val="30"/>
          <w:szCs w:val="30"/>
          <w:lang w:val="en-US"/>
        </w:rPr>
        <w:t>11</w:t>
      </w:r>
      <w:r w:rsidRPr="00B42BB4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Pr="00B42BB4">
        <w:rPr>
          <w:rFonts w:asciiTheme="majorBidi" w:eastAsia="Arial Unicode MS" w:hAnsiTheme="majorBidi" w:cstheme="majorBidi" w:hint="cs"/>
          <w:sz w:val="30"/>
          <w:szCs w:val="30"/>
          <w:cs/>
        </w:rPr>
        <w:t>บาท</w:t>
      </w:r>
      <w:r w:rsidRPr="00B42BB4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Pr="00B42BB4">
        <w:rPr>
          <w:rFonts w:asciiTheme="majorBidi" w:eastAsia="Arial Unicode MS" w:hAnsiTheme="majorBidi" w:cstheme="majorBidi" w:hint="cs"/>
          <w:sz w:val="30"/>
          <w:szCs w:val="30"/>
          <w:cs/>
        </w:rPr>
        <w:t>เป็นจำนวนเงินรวม</w:t>
      </w:r>
      <w:r w:rsidRPr="00B42BB4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="00BE7E77" w:rsidRPr="00BE7E77">
        <w:rPr>
          <w:rFonts w:asciiTheme="majorBidi" w:eastAsia="Arial Unicode MS" w:hAnsiTheme="majorBidi" w:cstheme="majorBidi"/>
          <w:sz w:val="30"/>
          <w:szCs w:val="30"/>
          <w:lang w:val="en-US"/>
        </w:rPr>
        <w:t>122</w:t>
      </w:r>
      <w:r w:rsidR="00B42BB4" w:rsidRPr="00BE7E77">
        <w:rPr>
          <w:rFonts w:asciiTheme="majorBidi" w:eastAsia="Arial Unicode MS" w:hAnsiTheme="majorBidi" w:cstheme="majorBidi"/>
          <w:sz w:val="30"/>
          <w:szCs w:val="30"/>
        </w:rPr>
        <w:t>.</w:t>
      </w:r>
      <w:r w:rsidR="004D5472">
        <w:rPr>
          <w:rFonts w:asciiTheme="majorBidi" w:eastAsia="Arial Unicode MS" w:hAnsiTheme="majorBidi" w:cstheme="majorBidi"/>
          <w:sz w:val="30"/>
          <w:szCs w:val="30"/>
        </w:rPr>
        <w:t>5</w:t>
      </w:r>
      <w:r w:rsidRPr="00B42BB4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Pr="00B42BB4">
        <w:rPr>
          <w:rFonts w:asciiTheme="majorBidi" w:eastAsia="Arial Unicode MS" w:hAnsiTheme="majorBidi" w:cstheme="majorBidi" w:hint="cs"/>
          <w:sz w:val="30"/>
          <w:szCs w:val="30"/>
          <w:cs/>
        </w:rPr>
        <w:t>ล้านบาท</w:t>
      </w:r>
      <w:r w:rsidRPr="00B42BB4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Pr="00B42BB4">
        <w:rPr>
          <w:rFonts w:asciiTheme="majorBidi" w:eastAsia="Arial Unicode MS" w:hAnsiTheme="majorBidi" w:cstheme="majorBidi" w:hint="cs"/>
          <w:sz w:val="30"/>
          <w:szCs w:val="30"/>
          <w:cs/>
        </w:rPr>
        <w:t>เงินปันผลดังกล่าว</w:t>
      </w:r>
      <w:r w:rsidR="00B42BB4" w:rsidRPr="00B42BB4">
        <w:rPr>
          <w:rFonts w:asciiTheme="majorBidi" w:eastAsia="Arial Unicode MS" w:hAnsiTheme="majorBidi" w:cstheme="majorBidi"/>
          <w:sz w:val="30"/>
          <w:szCs w:val="30"/>
        </w:rPr>
        <w:br/>
      </w:r>
      <w:r w:rsidRPr="00B42BB4">
        <w:rPr>
          <w:rFonts w:asciiTheme="majorBidi" w:eastAsia="Arial Unicode MS" w:hAnsiTheme="majorBidi" w:cstheme="majorBidi" w:hint="cs"/>
          <w:sz w:val="30"/>
          <w:szCs w:val="30"/>
          <w:cs/>
        </w:rPr>
        <w:t>จะจ่ายให้แก่ผู้ถือหุ้นภายในเดือน</w:t>
      </w:r>
      <w:r w:rsidRPr="00B42BB4">
        <w:rPr>
          <w:rFonts w:asciiTheme="majorBidi" w:eastAsia="Arial Unicode MS" w:hAnsiTheme="majorBidi" w:cstheme="majorBidi" w:hint="cs"/>
          <w:sz w:val="30"/>
          <w:szCs w:val="30"/>
          <w:cs/>
          <w:lang w:bidi="th-TH"/>
        </w:rPr>
        <w:t>มีนาคม</w:t>
      </w:r>
      <w:r w:rsidRPr="00B42BB4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="00BE7E77" w:rsidRPr="00BE7E77">
        <w:rPr>
          <w:rFonts w:asciiTheme="majorBidi" w:eastAsia="Arial Unicode MS" w:hAnsiTheme="majorBidi" w:cstheme="majorBidi"/>
          <w:sz w:val="30"/>
          <w:szCs w:val="30"/>
          <w:lang w:val="en-US"/>
        </w:rPr>
        <w:t>2</w:t>
      </w:r>
      <w:r w:rsidRPr="00B42BB4">
        <w:rPr>
          <w:rFonts w:asciiTheme="majorBidi" w:eastAsia="Arial Unicode MS" w:hAnsiTheme="majorBidi" w:cstheme="majorBidi"/>
          <w:sz w:val="30"/>
          <w:szCs w:val="30"/>
        </w:rPr>
        <w:t>56</w:t>
      </w:r>
      <w:r w:rsidRPr="00BE7E77">
        <w:rPr>
          <w:rFonts w:asciiTheme="majorBidi" w:eastAsia="Arial Unicode MS" w:hAnsiTheme="majorBidi" w:cstheme="majorBidi"/>
          <w:sz w:val="30"/>
          <w:szCs w:val="30"/>
        </w:rPr>
        <w:t>9</w:t>
      </w:r>
    </w:p>
    <w:p w14:paraId="720C2ADC" w14:textId="77777777" w:rsidR="006A37BF" w:rsidRPr="006A37BF" w:rsidRDefault="006A37BF" w:rsidP="006A37BF">
      <w:pPr>
        <w:pStyle w:val="BodyText"/>
        <w:rPr>
          <w:rFonts w:cstheme="minorBidi"/>
          <w:lang w:val="en-US" w:bidi="th-TH"/>
        </w:rPr>
      </w:pPr>
    </w:p>
    <w:sectPr w:rsidR="006A37BF" w:rsidRPr="006A37BF" w:rsidSect="00981E82">
      <w:footerReference w:type="default" r:id="rId19"/>
      <w:pgSz w:w="11907" w:h="16839" w:code="9"/>
      <w:pgMar w:top="691" w:right="1287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F0862" w14:textId="77777777" w:rsidR="0038620F" w:rsidRDefault="0038620F">
      <w:r>
        <w:separator/>
      </w:r>
    </w:p>
  </w:endnote>
  <w:endnote w:type="continuationSeparator" w:id="0">
    <w:p w14:paraId="006199F1" w14:textId="77777777" w:rsidR="0038620F" w:rsidRDefault="0038620F">
      <w:r>
        <w:continuationSeparator/>
      </w:r>
    </w:p>
  </w:endnote>
  <w:endnote w:type="continuationNotice" w:id="1">
    <w:p w14:paraId="39D3A9D5" w14:textId="77777777" w:rsidR="0038620F" w:rsidRDefault="0038620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 w:val="0"/>
        <w:iCs w:val="0"/>
        <w:color w:val="auto"/>
      </w:rPr>
      <w:id w:val="16823236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6EA792" w14:textId="77777777" w:rsidR="00033AB3" w:rsidRPr="00E54E13" w:rsidRDefault="00033AB3">
        <w:pPr>
          <w:pStyle w:val="Footer"/>
          <w:jc w:val="center"/>
          <w:rPr>
            <w:i w:val="0"/>
            <w:iCs w:val="0"/>
            <w:color w:val="auto"/>
          </w:rPr>
        </w:pPr>
        <w:r w:rsidRPr="00DC3BB0">
          <w:rPr>
            <w:rFonts w:asciiTheme="majorBidi" w:hAnsiTheme="majorBidi" w:cstheme="majorBidi"/>
            <w:i w:val="0"/>
            <w:iCs w:val="0"/>
            <w:color w:val="auto"/>
            <w:sz w:val="30"/>
            <w:szCs w:val="30"/>
          </w:rPr>
          <w:fldChar w:fldCharType="begin"/>
        </w:r>
        <w:r w:rsidRPr="00DC3BB0">
          <w:rPr>
            <w:rFonts w:asciiTheme="majorBidi" w:hAnsiTheme="majorBidi" w:cstheme="majorBidi"/>
            <w:i w:val="0"/>
            <w:iCs w:val="0"/>
            <w:color w:val="auto"/>
            <w:sz w:val="30"/>
            <w:szCs w:val="30"/>
          </w:rPr>
          <w:instrText xml:space="preserve"> PAGE   \* MERGEFORMAT </w:instrText>
        </w:r>
        <w:r w:rsidRPr="00DC3BB0">
          <w:rPr>
            <w:rFonts w:asciiTheme="majorBidi" w:hAnsiTheme="majorBidi" w:cstheme="majorBidi"/>
            <w:i w:val="0"/>
            <w:iCs w:val="0"/>
            <w:color w:val="auto"/>
            <w:sz w:val="30"/>
            <w:szCs w:val="30"/>
          </w:rPr>
          <w:fldChar w:fldCharType="separate"/>
        </w:r>
        <w:r w:rsidRPr="00DC3BB0">
          <w:rPr>
            <w:rFonts w:asciiTheme="majorBidi" w:hAnsiTheme="majorBidi" w:cstheme="majorBidi"/>
            <w:i w:val="0"/>
            <w:iCs w:val="0"/>
            <w:noProof/>
            <w:color w:val="auto"/>
            <w:sz w:val="30"/>
            <w:szCs w:val="30"/>
            <w:lang w:val="en-US"/>
          </w:rPr>
          <w:t>2</w:t>
        </w:r>
        <w:r w:rsidRPr="00DC3BB0">
          <w:rPr>
            <w:rFonts w:asciiTheme="majorBidi" w:hAnsiTheme="majorBidi" w:cstheme="majorBidi"/>
            <w:i w:val="0"/>
            <w:iCs w:val="0"/>
            <w:noProof/>
            <w:color w:val="auto"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6DC35" w14:textId="71525F27" w:rsidR="00F411D0" w:rsidRPr="00B41761" w:rsidRDefault="00F411D0" w:rsidP="002430AF">
    <w:pPr>
      <w:pStyle w:val="Footer"/>
      <w:tabs>
        <w:tab w:val="clear" w:pos="9639"/>
        <w:tab w:val="center" w:pos="7920"/>
      </w:tabs>
      <w:jc w:val="center"/>
      <w:rPr>
        <w:rFonts w:ascii="Angsana New" w:hAnsi="Angsana New" w:cs="Angsana New"/>
        <w:color w:val="auto"/>
        <w:sz w:val="30"/>
        <w:szCs w:val="30"/>
      </w:rPr>
    </w:pP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5</w:t>
    </w:r>
    <w:r w:rsidR="004C49B0" w:rsidRPr="004C49B0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9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3D7E2" w14:textId="618D3B69" w:rsidR="00F411D0" w:rsidRPr="00B41761" w:rsidRDefault="00F411D0" w:rsidP="00802E6F">
    <w:pPr>
      <w:pStyle w:val="Footer"/>
      <w:tabs>
        <w:tab w:val="clear" w:pos="9639"/>
        <w:tab w:val="left" w:pos="4620"/>
        <w:tab w:val="center" w:pos="4802"/>
        <w:tab w:val="center" w:pos="7470"/>
      </w:tabs>
      <w:jc w:val="center"/>
      <w:rPr>
        <w:rFonts w:ascii="Angsana New" w:hAnsi="Angsana New" w:cs="Angsana New"/>
        <w:color w:val="auto"/>
        <w:sz w:val="30"/>
        <w:szCs w:val="30"/>
      </w:rPr>
    </w:pP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7</w:t>
    </w:r>
    <w:r w:rsidR="004C49B0" w:rsidRPr="004C49B0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3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72B88" w14:textId="143EE80F" w:rsidR="00F411D0" w:rsidRPr="00B41761" w:rsidRDefault="00F411D0" w:rsidP="007E53A0">
    <w:pPr>
      <w:pStyle w:val="Footer"/>
      <w:tabs>
        <w:tab w:val="clear" w:pos="9639"/>
        <w:tab w:val="left" w:pos="4620"/>
        <w:tab w:val="center" w:pos="4802"/>
        <w:tab w:val="center" w:pos="7470"/>
      </w:tabs>
      <w:jc w:val="center"/>
      <w:rPr>
        <w:rFonts w:ascii="Angsana New" w:hAnsi="Angsana New" w:cs="Angsana New"/>
        <w:color w:val="auto"/>
        <w:sz w:val="30"/>
        <w:szCs w:val="30"/>
      </w:rPr>
    </w:pP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8</w:t>
    </w:r>
    <w:r w:rsidR="004C49B0" w:rsidRPr="004C49B0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3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08F93" w14:textId="685FF6D8" w:rsidR="00F411D0" w:rsidRPr="00B41761" w:rsidRDefault="00F411D0" w:rsidP="00F6596C">
    <w:pPr>
      <w:pStyle w:val="Footer"/>
      <w:tabs>
        <w:tab w:val="clear" w:pos="9639"/>
        <w:tab w:val="center" w:pos="7470"/>
      </w:tabs>
      <w:rPr>
        <w:rFonts w:ascii="Angsana New" w:hAnsi="Angsana New" w:cs="Angsana New"/>
        <w:color w:val="auto"/>
        <w:sz w:val="30"/>
        <w:szCs w:val="30"/>
      </w:rPr>
    </w:pPr>
    <w:r w:rsidRPr="006F65D9">
      <w:rPr>
        <w:i w:val="0"/>
        <w:iCs w:val="0"/>
        <w:color w:val="auto"/>
      </w:rPr>
      <w:tab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9</w:t>
    </w:r>
    <w:r w:rsidR="004C49B0" w:rsidRPr="004C49B0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9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250D3" w14:textId="22852D23" w:rsidR="00F411D0" w:rsidRPr="00B41761" w:rsidRDefault="00F411D0" w:rsidP="00061232">
    <w:pPr>
      <w:pStyle w:val="Footer"/>
      <w:tabs>
        <w:tab w:val="clear" w:pos="9639"/>
        <w:tab w:val="center" w:pos="4770"/>
      </w:tabs>
      <w:jc w:val="center"/>
      <w:rPr>
        <w:rFonts w:ascii="Angsana New" w:hAnsi="Angsana New" w:cs="Angsana New"/>
        <w:color w:val="auto"/>
        <w:sz w:val="30"/>
        <w:szCs w:val="30"/>
      </w:rPr>
    </w:pP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8</w:t>
    </w:r>
    <w:r w:rsidR="00BE7E77" w:rsidRPr="00BE7E77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0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60492" w14:textId="16561D5A" w:rsidR="00F411D0" w:rsidRPr="00B41761" w:rsidRDefault="00F411D0" w:rsidP="007E53A0">
    <w:pPr>
      <w:pStyle w:val="Footer"/>
      <w:tabs>
        <w:tab w:val="clear" w:pos="9639"/>
        <w:tab w:val="left" w:pos="4620"/>
        <w:tab w:val="center" w:pos="4802"/>
        <w:tab w:val="center" w:pos="7470"/>
      </w:tabs>
      <w:jc w:val="center"/>
      <w:rPr>
        <w:rFonts w:ascii="Angsana New" w:hAnsi="Angsana New" w:cs="Angsana New"/>
        <w:color w:val="auto"/>
        <w:sz w:val="30"/>
        <w:szCs w:val="30"/>
      </w:rPr>
    </w:pP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8</w:t>
    </w:r>
    <w:r w:rsidR="004C49B0" w:rsidRPr="004C49B0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3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5094B" w14:textId="20796A9D" w:rsidR="00F411D0" w:rsidRPr="000C230E" w:rsidRDefault="00F411D0" w:rsidP="00F97815">
    <w:pPr>
      <w:pStyle w:val="Footer"/>
      <w:tabs>
        <w:tab w:val="clear" w:pos="9639"/>
        <w:tab w:val="right" w:pos="5310"/>
      </w:tabs>
      <w:rPr>
        <w:rFonts w:ascii="Angsana New" w:hAnsi="Angsana New" w:cs="Angsana New"/>
        <w:i w:val="0"/>
        <w:iCs w:val="0"/>
        <w:color w:val="auto"/>
        <w:sz w:val="30"/>
        <w:szCs w:val="30"/>
      </w:rPr>
    </w:pPr>
    <w:r>
      <w:rPr>
        <w:rFonts w:ascii="Angsana New" w:hAnsi="Angsana New" w:cs="Angsana New"/>
        <w:i w:val="0"/>
        <w:iCs w:val="0"/>
        <w:color w:val="auto"/>
        <w:sz w:val="30"/>
        <w:szCs w:val="30"/>
        <w:cs/>
      </w:rPr>
      <w:tab/>
    </w:r>
    <w:r w:rsidRPr="000C230E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0C230E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 \* MERGEFORMAT </w:instrText>
    </w:r>
    <w:r w:rsidRPr="000C230E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10</w:t>
    </w:r>
    <w:r w:rsidR="00BE7E77" w:rsidRPr="00BE7E77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2</w:t>
    </w:r>
    <w:r w:rsidRPr="000C230E"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CFC6D" w14:textId="77777777" w:rsidR="0038620F" w:rsidRDefault="0038620F">
      <w:r>
        <w:separator/>
      </w:r>
    </w:p>
  </w:footnote>
  <w:footnote w:type="continuationSeparator" w:id="0">
    <w:p w14:paraId="0AC7F937" w14:textId="77777777" w:rsidR="0038620F" w:rsidRDefault="0038620F">
      <w:r>
        <w:continuationSeparator/>
      </w:r>
    </w:p>
  </w:footnote>
  <w:footnote w:type="continuationNotice" w:id="1">
    <w:p w14:paraId="6CD079C3" w14:textId="77777777" w:rsidR="0038620F" w:rsidRDefault="0038620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6A4D3" w14:textId="77777777" w:rsidR="00D72D60" w:rsidRPr="0026128F" w:rsidRDefault="00D72D60" w:rsidP="00034A32">
    <w:pPr>
      <w:pStyle w:val="Header"/>
      <w:spacing w:line="240" w:lineRule="atLeast"/>
      <w:jc w:val="left"/>
      <w:rPr>
        <w:rFonts w:asciiTheme="majorBidi" w:hAnsiTheme="majorBidi" w:cstheme="majorBidi"/>
        <w:b/>
        <w:bCs/>
        <w:sz w:val="32"/>
        <w:szCs w:val="32"/>
        <w:cs/>
      </w:rPr>
    </w:pP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บริษัท</w:t>
    </w:r>
    <w:r w:rsidRPr="0026128F"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 </w:t>
    </w: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มิลเลนเนียม</w:t>
    </w:r>
    <w:r w:rsidRPr="0026128F"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 </w:t>
    </w: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กรุ๊ป</w:t>
    </w:r>
    <w:r w:rsidRPr="0026128F"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 </w:t>
    </w: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คอร์ปอเรชั่น</w:t>
    </w:r>
    <w:r w:rsidRPr="0026128F"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 (</w:t>
    </w: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เอเชีย</w:t>
    </w:r>
    <w:r w:rsidRPr="0026128F"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) </w:t>
    </w: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จำกัด</w:t>
    </w:r>
    <w:r>
      <w:rPr>
        <w:rFonts w:asciiTheme="majorBidi" w:hAnsiTheme="majorBidi" w:cs="Angsana New" w:hint="cs"/>
        <w:b/>
        <w:bCs/>
        <w:sz w:val="32"/>
        <w:szCs w:val="32"/>
        <w:cs/>
        <w:lang w:bidi="th-TH"/>
      </w:rPr>
      <w:t xml:space="preserve"> (มหาชน)</w:t>
    </w:r>
    <w:r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 </w:t>
    </w:r>
    <w:r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และบริษัทย่อย</w:t>
    </w:r>
  </w:p>
  <w:p w14:paraId="473E23B8" w14:textId="77777777" w:rsidR="00D72D60" w:rsidRPr="002A776D" w:rsidRDefault="00D72D60" w:rsidP="00034A32">
    <w:pPr>
      <w:spacing w:line="240" w:lineRule="atLeast"/>
      <w:rPr>
        <w:rFonts w:ascii="Angsana New" w:hAnsi="Angsana New" w:cs="Angsana New"/>
        <w:b/>
        <w:bCs/>
        <w:sz w:val="32"/>
        <w:szCs w:val="32"/>
      </w:rPr>
    </w:pPr>
    <w:r w:rsidRPr="002A776D">
      <w:rPr>
        <w:rFonts w:ascii="Angsana New" w:hAnsi="Angsana New" w:cs="Angsana New"/>
        <w:b/>
        <w:bCs/>
        <w:sz w:val="32"/>
        <w:szCs w:val="32"/>
        <w:cs/>
        <w:lang w:bidi="th-TH"/>
      </w:rPr>
      <w:t>หมายเหตุประกอบงบการเงิน</w:t>
    </w:r>
  </w:p>
  <w:p w14:paraId="35ED276E" w14:textId="25984B11" w:rsidR="00D72D60" w:rsidRDefault="00D72D60" w:rsidP="00034A32">
    <w:pPr>
      <w:tabs>
        <w:tab w:val="left" w:pos="3980"/>
      </w:tabs>
      <w:spacing w:line="240" w:lineRule="atLeast"/>
      <w:rPr>
        <w:rFonts w:ascii="Angsana New" w:hAnsi="Angsana New" w:cs="Angsana New"/>
        <w:b/>
        <w:bCs/>
        <w:sz w:val="32"/>
        <w:szCs w:val="32"/>
        <w:lang w:val="en-US" w:bidi="th-TH"/>
      </w:rPr>
    </w:pPr>
    <w:r w:rsidRPr="002A776D">
      <w:rPr>
        <w:rFonts w:ascii="Angsana New" w:hAnsi="Angsana New" w:cs="Angsana New" w:hint="cs"/>
        <w:b/>
        <w:bCs/>
        <w:sz w:val="32"/>
        <w:szCs w:val="32"/>
        <w:cs/>
        <w:lang w:bidi="th-TH"/>
      </w:rPr>
      <w:t xml:space="preserve">สำหรับปีสิ้นสุดวันที่ </w:t>
    </w:r>
    <w:r w:rsidR="004C49B0" w:rsidRPr="004C49B0">
      <w:rPr>
        <w:rFonts w:ascii="Angsana New" w:hAnsi="Angsana New" w:cs="Angsana New"/>
        <w:b/>
        <w:bCs/>
        <w:sz w:val="32"/>
        <w:szCs w:val="32"/>
        <w:lang w:val="en-US" w:bidi="th-TH"/>
      </w:rPr>
      <w:t>3</w:t>
    </w:r>
    <w:r w:rsidR="00BE7E77" w:rsidRPr="00BE7E77">
      <w:rPr>
        <w:rFonts w:ascii="Angsana New" w:hAnsi="Angsana New" w:cs="Angsana New"/>
        <w:b/>
        <w:bCs/>
        <w:sz w:val="32"/>
        <w:szCs w:val="32"/>
        <w:lang w:val="en-US" w:bidi="th-TH"/>
      </w:rPr>
      <w:t>1</w:t>
    </w:r>
    <w:r w:rsidRPr="002A776D">
      <w:rPr>
        <w:rFonts w:ascii="Angsana New" w:hAnsi="Angsana New" w:cs="Angsana New" w:hint="cs"/>
        <w:b/>
        <w:bCs/>
        <w:sz w:val="32"/>
        <w:szCs w:val="32"/>
        <w:cs/>
        <w:lang w:bidi="th-TH"/>
      </w:rPr>
      <w:t xml:space="preserve"> ธันวาคม </w:t>
    </w:r>
    <w:r w:rsidR="00BE7E77" w:rsidRPr="00BE7E77">
      <w:rPr>
        <w:rFonts w:ascii="Angsana New" w:hAnsi="Angsana New" w:cs="Angsana New"/>
        <w:b/>
        <w:bCs/>
        <w:sz w:val="32"/>
        <w:szCs w:val="32"/>
        <w:lang w:val="en-US" w:bidi="th-TH"/>
      </w:rPr>
      <w:t>2</w:t>
    </w:r>
    <w:r w:rsidR="004C49B0" w:rsidRPr="004C49B0">
      <w:rPr>
        <w:rFonts w:ascii="Angsana New" w:hAnsi="Angsana New" w:cs="Angsana New"/>
        <w:b/>
        <w:bCs/>
        <w:sz w:val="32"/>
        <w:szCs w:val="32"/>
        <w:lang w:val="en-US" w:bidi="th-TH"/>
      </w:rPr>
      <w:t>568</w:t>
    </w:r>
  </w:p>
  <w:p w14:paraId="660E7BC7" w14:textId="77777777" w:rsidR="00D72D60" w:rsidRPr="00B74180" w:rsidRDefault="00D72D60" w:rsidP="00186F0C">
    <w:pPr>
      <w:spacing w:line="240" w:lineRule="auto"/>
      <w:rPr>
        <w:rFonts w:ascii="Angsana New" w:hAnsi="Angsana New" w:cs="Angsana New"/>
        <w:b/>
        <w:bCs/>
        <w:color w:val="FF000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E0779"/>
    <w:multiLevelType w:val="multilevel"/>
    <w:tmpl w:val="71683B9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7560CD7"/>
    <w:multiLevelType w:val="hybridMultilevel"/>
    <w:tmpl w:val="FB5A51B4"/>
    <w:lvl w:ilvl="0" w:tplc="763E841E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15335"/>
    <w:multiLevelType w:val="multilevel"/>
    <w:tmpl w:val="5094BB7C"/>
    <w:lvl w:ilvl="0">
      <w:start w:val="1"/>
      <w:numFmt w:val="decimal"/>
      <w:lvlText w:val="%1"/>
      <w:lvlJc w:val="left"/>
      <w:pPr>
        <w:ind w:left="966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7F32513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E66777"/>
    <w:multiLevelType w:val="hybridMultilevel"/>
    <w:tmpl w:val="388A7072"/>
    <w:lvl w:ilvl="0" w:tplc="3EA0DE9C">
      <w:start w:val="1"/>
      <w:numFmt w:val="thaiLetters"/>
      <w:lvlText w:val="%1)"/>
      <w:lvlJc w:val="left"/>
      <w:pPr>
        <w:ind w:left="922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887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73251F1"/>
    <w:multiLevelType w:val="hybridMultilevel"/>
    <w:tmpl w:val="622CC960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9CF053D"/>
    <w:multiLevelType w:val="hybridMultilevel"/>
    <w:tmpl w:val="11CE9290"/>
    <w:lvl w:ilvl="0" w:tplc="1A7C4914">
      <w:start w:val="5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B32FEB"/>
    <w:multiLevelType w:val="hybridMultilevel"/>
    <w:tmpl w:val="24B0F5CA"/>
    <w:lvl w:ilvl="0" w:tplc="F6467A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1CDD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3AA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A012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AC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3819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125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7AFB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2A8F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4" w15:restartNumberingAfterBreak="0">
    <w:nsid w:val="4EA5501E"/>
    <w:multiLevelType w:val="multilevel"/>
    <w:tmpl w:val="011E556A"/>
    <w:lvl w:ilvl="0">
      <w:start w:val="2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Angsana New" w:hAnsi="Angsana New" w:cs="Angsana New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30"/>
        <w:szCs w:val="3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1BF52C0"/>
    <w:multiLevelType w:val="multilevel"/>
    <w:tmpl w:val="76CE2682"/>
    <w:lvl w:ilvl="0">
      <w:start w:val="24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sz w:val="30"/>
        <w:szCs w:val="30"/>
      </w:rPr>
    </w:lvl>
    <w:lvl w:ilvl="1">
      <w:start w:val="4"/>
      <w:numFmt w:val="decimalZero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51E32ECE"/>
    <w:multiLevelType w:val="hybridMultilevel"/>
    <w:tmpl w:val="99AC02A4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56BD5A2F"/>
    <w:multiLevelType w:val="multilevel"/>
    <w:tmpl w:val="C1B015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1C43356"/>
    <w:multiLevelType w:val="hybridMultilevel"/>
    <w:tmpl w:val="68668BD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936A07"/>
    <w:multiLevelType w:val="hybridMultilevel"/>
    <w:tmpl w:val="CAFE0A78"/>
    <w:name w:val="KIDS"/>
    <w:lvl w:ilvl="0" w:tplc="7CA676BC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F6E70"/>
    <w:multiLevelType w:val="multilevel"/>
    <w:tmpl w:val="C1B015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83418475">
    <w:abstractNumId w:val="14"/>
  </w:num>
  <w:num w:numId="2" w16cid:durableId="939487039">
    <w:abstractNumId w:val="20"/>
  </w:num>
  <w:num w:numId="3" w16cid:durableId="1592202409">
    <w:abstractNumId w:val="8"/>
  </w:num>
  <w:num w:numId="4" w16cid:durableId="376590279">
    <w:abstractNumId w:val="15"/>
  </w:num>
  <w:num w:numId="5" w16cid:durableId="2077776551">
    <w:abstractNumId w:val="4"/>
  </w:num>
  <w:num w:numId="6" w16cid:durableId="1874881191">
    <w:abstractNumId w:val="23"/>
  </w:num>
  <w:num w:numId="7" w16cid:durableId="897324031">
    <w:abstractNumId w:val="24"/>
  </w:num>
  <w:num w:numId="8" w16cid:durableId="559444085">
    <w:abstractNumId w:val="0"/>
  </w:num>
  <w:num w:numId="9" w16cid:durableId="1472871238">
    <w:abstractNumId w:val="16"/>
  </w:num>
  <w:num w:numId="10" w16cid:durableId="111871103">
    <w:abstractNumId w:val="13"/>
  </w:num>
  <w:num w:numId="11" w16cid:durableId="1776901214">
    <w:abstractNumId w:val="3"/>
  </w:num>
  <w:num w:numId="12" w16cid:durableId="236862604">
    <w:abstractNumId w:val="17"/>
  </w:num>
  <w:num w:numId="13" w16cid:durableId="11297883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27274354">
    <w:abstractNumId w:val="21"/>
  </w:num>
  <w:num w:numId="15" w16cid:durableId="1299259406">
    <w:abstractNumId w:val="14"/>
  </w:num>
  <w:num w:numId="16" w16cid:durableId="1030186379">
    <w:abstractNumId w:val="11"/>
  </w:num>
  <w:num w:numId="17" w16cid:durableId="1430544343">
    <w:abstractNumId w:val="22"/>
  </w:num>
  <w:num w:numId="18" w16cid:durableId="1398818605">
    <w:abstractNumId w:val="2"/>
  </w:num>
  <w:num w:numId="19" w16cid:durableId="1731880784">
    <w:abstractNumId w:val="1"/>
  </w:num>
  <w:num w:numId="20" w16cid:durableId="1189028796">
    <w:abstractNumId w:val="18"/>
  </w:num>
  <w:num w:numId="21" w16cid:durableId="383993844">
    <w:abstractNumId w:val="14"/>
  </w:num>
  <w:num w:numId="22" w16cid:durableId="1391539549">
    <w:abstractNumId w:val="14"/>
  </w:num>
  <w:num w:numId="23" w16cid:durableId="1052584555">
    <w:abstractNumId w:val="14"/>
  </w:num>
  <w:num w:numId="24" w16cid:durableId="951863974">
    <w:abstractNumId w:val="14"/>
  </w:num>
  <w:num w:numId="25" w16cid:durableId="595331314">
    <w:abstractNumId w:val="14"/>
  </w:num>
  <w:num w:numId="26" w16cid:durableId="1420174100">
    <w:abstractNumId w:val="14"/>
  </w:num>
  <w:num w:numId="27" w16cid:durableId="1127234575">
    <w:abstractNumId w:val="6"/>
  </w:num>
  <w:num w:numId="28" w16cid:durableId="226696422">
    <w:abstractNumId w:val="19"/>
  </w:num>
  <w:num w:numId="29" w16cid:durableId="1502508934">
    <w:abstractNumId w:val="10"/>
  </w:num>
  <w:num w:numId="30" w16cid:durableId="102580002">
    <w:abstractNumId w:val="5"/>
  </w:num>
  <w:num w:numId="31" w16cid:durableId="1272203344">
    <w:abstractNumId w:val="12"/>
  </w:num>
  <w:num w:numId="32" w16cid:durableId="739671130">
    <w:abstractNumId w:val="14"/>
  </w:num>
  <w:num w:numId="33" w16cid:durableId="529148780">
    <w:abstractNumId w:val="14"/>
  </w:num>
  <w:num w:numId="34" w16cid:durableId="1807549567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940"/>
    <w:rsid w:val="00000037"/>
    <w:rsid w:val="000003F5"/>
    <w:rsid w:val="00000465"/>
    <w:rsid w:val="00000484"/>
    <w:rsid w:val="000006B9"/>
    <w:rsid w:val="0000076D"/>
    <w:rsid w:val="00000A4A"/>
    <w:rsid w:val="00000EB5"/>
    <w:rsid w:val="00000EE6"/>
    <w:rsid w:val="00001287"/>
    <w:rsid w:val="000013A6"/>
    <w:rsid w:val="000013C8"/>
    <w:rsid w:val="0000149A"/>
    <w:rsid w:val="000018F5"/>
    <w:rsid w:val="000019F8"/>
    <w:rsid w:val="00001E4C"/>
    <w:rsid w:val="00001ED4"/>
    <w:rsid w:val="0000207D"/>
    <w:rsid w:val="000020D8"/>
    <w:rsid w:val="000021FB"/>
    <w:rsid w:val="000022C9"/>
    <w:rsid w:val="000023B2"/>
    <w:rsid w:val="000023CF"/>
    <w:rsid w:val="0000249D"/>
    <w:rsid w:val="00002599"/>
    <w:rsid w:val="000026C4"/>
    <w:rsid w:val="000027B2"/>
    <w:rsid w:val="00002B66"/>
    <w:rsid w:val="00003107"/>
    <w:rsid w:val="00003118"/>
    <w:rsid w:val="0000311C"/>
    <w:rsid w:val="00003217"/>
    <w:rsid w:val="000032E6"/>
    <w:rsid w:val="000032F8"/>
    <w:rsid w:val="00003406"/>
    <w:rsid w:val="000037FB"/>
    <w:rsid w:val="00003816"/>
    <w:rsid w:val="0000398E"/>
    <w:rsid w:val="00003A9B"/>
    <w:rsid w:val="00003AEA"/>
    <w:rsid w:val="00003BE9"/>
    <w:rsid w:val="00003F10"/>
    <w:rsid w:val="00003F40"/>
    <w:rsid w:val="00003F7B"/>
    <w:rsid w:val="00003FBE"/>
    <w:rsid w:val="0000406B"/>
    <w:rsid w:val="000040F6"/>
    <w:rsid w:val="0000422B"/>
    <w:rsid w:val="00004286"/>
    <w:rsid w:val="0000472B"/>
    <w:rsid w:val="00004A5D"/>
    <w:rsid w:val="00004B61"/>
    <w:rsid w:val="00004CBE"/>
    <w:rsid w:val="00004F00"/>
    <w:rsid w:val="00005162"/>
    <w:rsid w:val="000052B8"/>
    <w:rsid w:val="0000535E"/>
    <w:rsid w:val="0000546A"/>
    <w:rsid w:val="000056D8"/>
    <w:rsid w:val="00005882"/>
    <w:rsid w:val="000058DB"/>
    <w:rsid w:val="00005985"/>
    <w:rsid w:val="000059D0"/>
    <w:rsid w:val="000059DE"/>
    <w:rsid w:val="00005AEE"/>
    <w:rsid w:val="00005BBE"/>
    <w:rsid w:val="00005D50"/>
    <w:rsid w:val="00005DBF"/>
    <w:rsid w:val="00005EB9"/>
    <w:rsid w:val="00005F6E"/>
    <w:rsid w:val="0000603B"/>
    <w:rsid w:val="0000603C"/>
    <w:rsid w:val="00006058"/>
    <w:rsid w:val="000060C4"/>
    <w:rsid w:val="000060D1"/>
    <w:rsid w:val="000060ED"/>
    <w:rsid w:val="0000611F"/>
    <w:rsid w:val="0000622E"/>
    <w:rsid w:val="0000642D"/>
    <w:rsid w:val="00006467"/>
    <w:rsid w:val="000064A6"/>
    <w:rsid w:val="00006652"/>
    <w:rsid w:val="00006687"/>
    <w:rsid w:val="000066F6"/>
    <w:rsid w:val="00006781"/>
    <w:rsid w:val="00006B35"/>
    <w:rsid w:val="00006B9C"/>
    <w:rsid w:val="00006DC3"/>
    <w:rsid w:val="00006F51"/>
    <w:rsid w:val="000071C3"/>
    <w:rsid w:val="000072FE"/>
    <w:rsid w:val="00007353"/>
    <w:rsid w:val="00007404"/>
    <w:rsid w:val="000074E8"/>
    <w:rsid w:val="0000753C"/>
    <w:rsid w:val="0000757A"/>
    <w:rsid w:val="0000767A"/>
    <w:rsid w:val="00007864"/>
    <w:rsid w:val="000078B3"/>
    <w:rsid w:val="0000790F"/>
    <w:rsid w:val="000079BB"/>
    <w:rsid w:val="000079FE"/>
    <w:rsid w:val="000079FF"/>
    <w:rsid w:val="00007AC3"/>
    <w:rsid w:val="00007AC6"/>
    <w:rsid w:val="00007B01"/>
    <w:rsid w:val="00007B8A"/>
    <w:rsid w:val="00007CC9"/>
    <w:rsid w:val="00007CE2"/>
    <w:rsid w:val="00007E1D"/>
    <w:rsid w:val="0001000E"/>
    <w:rsid w:val="00010179"/>
    <w:rsid w:val="0001034B"/>
    <w:rsid w:val="00010650"/>
    <w:rsid w:val="00010767"/>
    <w:rsid w:val="00010B20"/>
    <w:rsid w:val="00010B9C"/>
    <w:rsid w:val="00010E15"/>
    <w:rsid w:val="00010E6F"/>
    <w:rsid w:val="00010F70"/>
    <w:rsid w:val="00010FF7"/>
    <w:rsid w:val="0001134F"/>
    <w:rsid w:val="0001135B"/>
    <w:rsid w:val="000113A1"/>
    <w:rsid w:val="000115D5"/>
    <w:rsid w:val="00011619"/>
    <w:rsid w:val="000116F4"/>
    <w:rsid w:val="000118BB"/>
    <w:rsid w:val="000119A8"/>
    <w:rsid w:val="00011A9D"/>
    <w:rsid w:val="00011BC0"/>
    <w:rsid w:val="00011CB6"/>
    <w:rsid w:val="00011CDD"/>
    <w:rsid w:val="0001204E"/>
    <w:rsid w:val="0001218D"/>
    <w:rsid w:val="00012193"/>
    <w:rsid w:val="00012195"/>
    <w:rsid w:val="00012275"/>
    <w:rsid w:val="000122EC"/>
    <w:rsid w:val="00012360"/>
    <w:rsid w:val="000124B3"/>
    <w:rsid w:val="0001251B"/>
    <w:rsid w:val="000125B0"/>
    <w:rsid w:val="0001260E"/>
    <w:rsid w:val="000127BD"/>
    <w:rsid w:val="00012867"/>
    <w:rsid w:val="00012969"/>
    <w:rsid w:val="000129D8"/>
    <w:rsid w:val="00012AAC"/>
    <w:rsid w:val="00012C17"/>
    <w:rsid w:val="000130B3"/>
    <w:rsid w:val="000130C0"/>
    <w:rsid w:val="00013166"/>
    <w:rsid w:val="0001324A"/>
    <w:rsid w:val="0001339C"/>
    <w:rsid w:val="000134F1"/>
    <w:rsid w:val="000136C9"/>
    <w:rsid w:val="00013767"/>
    <w:rsid w:val="000137C4"/>
    <w:rsid w:val="000137CE"/>
    <w:rsid w:val="0001381E"/>
    <w:rsid w:val="00013A38"/>
    <w:rsid w:val="00013C18"/>
    <w:rsid w:val="00013CCA"/>
    <w:rsid w:val="00013EAD"/>
    <w:rsid w:val="00013FBF"/>
    <w:rsid w:val="000140F7"/>
    <w:rsid w:val="00014187"/>
    <w:rsid w:val="0001427A"/>
    <w:rsid w:val="00014315"/>
    <w:rsid w:val="0001452B"/>
    <w:rsid w:val="00014684"/>
    <w:rsid w:val="0001469F"/>
    <w:rsid w:val="000146C2"/>
    <w:rsid w:val="000148E7"/>
    <w:rsid w:val="0001494C"/>
    <w:rsid w:val="00014B31"/>
    <w:rsid w:val="00014B4B"/>
    <w:rsid w:val="00014BA6"/>
    <w:rsid w:val="00014F32"/>
    <w:rsid w:val="0001509E"/>
    <w:rsid w:val="000151BB"/>
    <w:rsid w:val="00015291"/>
    <w:rsid w:val="000153C3"/>
    <w:rsid w:val="00015579"/>
    <w:rsid w:val="000155F9"/>
    <w:rsid w:val="00015614"/>
    <w:rsid w:val="00015737"/>
    <w:rsid w:val="00015765"/>
    <w:rsid w:val="000157D8"/>
    <w:rsid w:val="00015916"/>
    <w:rsid w:val="000159E3"/>
    <w:rsid w:val="00015AE8"/>
    <w:rsid w:val="00015B2F"/>
    <w:rsid w:val="00015C93"/>
    <w:rsid w:val="00015CEE"/>
    <w:rsid w:val="00015DE8"/>
    <w:rsid w:val="00016197"/>
    <w:rsid w:val="0001629D"/>
    <w:rsid w:val="000166E2"/>
    <w:rsid w:val="000166FC"/>
    <w:rsid w:val="000168E2"/>
    <w:rsid w:val="00016935"/>
    <w:rsid w:val="00016985"/>
    <w:rsid w:val="00016A2A"/>
    <w:rsid w:val="00016A4C"/>
    <w:rsid w:val="00016ADD"/>
    <w:rsid w:val="00016BEE"/>
    <w:rsid w:val="00016CC2"/>
    <w:rsid w:val="00016E23"/>
    <w:rsid w:val="00017201"/>
    <w:rsid w:val="0001722E"/>
    <w:rsid w:val="0001742F"/>
    <w:rsid w:val="000174BD"/>
    <w:rsid w:val="000174C1"/>
    <w:rsid w:val="0001754D"/>
    <w:rsid w:val="00017700"/>
    <w:rsid w:val="00017743"/>
    <w:rsid w:val="00017B01"/>
    <w:rsid w:val="00017DF1"/>
    <w:rsid w:val="00017F23"/>
    <w:rsid w:val="00020021"/>
    <w:rsid w:val="000200E0"/>
    <w:rsid w:val="00020107"/>
    <w:rsid w:val="00020192"/>
    <w:rsid w:val="00020403"/>
    <w:rsid w:val="0002058B"/>
    <w:rsid w:val="00020687"/>
    <w:rsid w:val="00020703"/>
    <w:rsid w:val="00020893"/>
    <w:rsid w:val="000208E0"/>
    <w:rsid w:val="0002091D"/>
    <w:rsid w:val="0002095D"/>
    <w:rsid w:val="000209CF"/>
    <w:rsid w:val="000209D4"/>
    <w:rsid w:val="00020B49"/>
    <w:rsid w:val="00020B5D"/>
    <w:rsid w:val="00020CA2"/>
    <w:rsid w:val="00020D52"/>
    <w:rsid w:val="00020EB4"/>
    <w:rsid w:val="00020FAC"/>
    <w:rsid w:val="000210C1"/>
    <w:rsid w:val="0002110B"/>
    <w:rsid w:val="0002113A"/>
    <w:rsid w:val="0002149E"/>
    <w:rsid w:val="00021878"/>
    <w:rsid w:val="00021984"/>
    <w:rsid w:val="00021A66"/>
    <w:rsid w:val="00021A69"/>
    <w:rsid w:val="00021ABB"/>
    <w:rsid w:val="00021FA3"/>
    <w:rsid w:val="00021FB6"/>
    <w:rsid w:val="000222C3"/>
    <w:rsid w:val="000222D3"/>
    <w:rsid w:val="000222FF"/>
    <w:rsid w:val="000224B5"/>
    <w:rsid w:val="0002264F"/>
    <w:rsid w:val="000226AD"/>
    <w:rsid w:val="000227E2"/>
    <w:rsid w:val="000228A2"/>
    <w:rsid w:val="0002299A"/>
    <w:rsid w:val="000229B1"/>
    <w:rsid w:val="000229EC"/>
    <w:rsid w:val="00022B00"/>
    <w:rsid w:val="00022B6B"/>
    <w:rsid w:val="00022C35"/>
    <w:rsid w:val="00022C6A"/>
    <w:rsid w:val="00022D74"/>
    <w:rsid w:val="00022F4A"/>
    <w:rsid w:val="00022F6C"/>
    <w:rsid w:val="00023079"/>
    <w:rsid w:val="00023088"/>
    <w:rsid w:val="000230E3"/>
    <w:rsid w:val="000230F7"/>
    <w:rsid w:val="0002310B"/>
    <w:rsid w:val="00023116"/>
    <w:rsid w:val="0002313A"/>
    <w:rsid w:val="0002317A"/>
    <w:rsid w:val="00023183"/>
    <w:rsid w:val="00023401"/>
    <w:rsid w:val="000234F3"/>
    <w:rsid w:val="000234FF"/>
    <w:rsid w:val="00023675"/>
    <w:rsid w:val="00023710"/>
    <w:rsid w:val="0002395D"/>
    <w:rsid w:val="000239D7"/>
    <w:rsid w:val="00023ABE"/>
    <w:rsid w:val="00023BCC"/>
    <w:rsid w:val="00023C4A"/>
    <w:rsid w:val="00023CAC"/>
    <w:rsid w:val="00024360"/>
    <w:rsid w:val="000243F0"/>
    <w:rsid w:val="0002450B"/>
    <w:rsid w:val="000245AA"/>
    <w:rsid w:val="00024778"/>
    <w:rsid w:val="00024A0E"/>
    <w:rsid w:val="00024A88"/>
    <w:rsid w:val="00024C6E"/>
    <w:rsid w:val="00024ECC"/>
    <w:rsid w:val="000252B4"/>
    <w:rsid w:val="0002534B"/>
    <w:rsid w:val="0002545D"/>
    <w:rsid w:val="00025560"/>
    <w:rsid w:val="0002557E"/>
    <w:rsid w:val="000255CC"/>
    <w:rsid w:val="00025630"/>
    <w:rsid w:val="0002583F"/>
    <w:rsid w:val="00025996"/>
    <w:rsid w:val="00025B9A"/>
    <w:rsid w:val="00026259"/>
    <w:rsid w:val="00026432"/>
    <w:rsid w:val="000265DB"/>
    <w:rsid w:val="00026680"/>
    <w:rsid w:val="000266DE"/>
    <w:rsid w:val="0002685D"/>
    <w:rsid w:val="000269E5"/>
    <w:rsid w:val="00026A06"/>
    <w:rsid w:val="00026A0F"/>
    <w:rsid w:val="00026A8A"/>
    <w:rsid w:val="00026BA4"/>
    <w:rsid w:val="00026BAC"/>
    <w:rsid w:val="00026F1A"/>
    <w:rsid w:val="00026F3B"/>
    <w:rsid w:val="0002715F"/>
    <w:rsid w:val="00027178"/>
    <w:rsid w:val="00027337"/>
    <w:rsid w:val="00027553"/>
    <w:rsid w:val="0002761D"/>
    <w:rsid w:val="00027732"/>
    <w:rsid w:val="00027927"/>
    <w:rsid w:val="00027AF7"/>
    <w:rsid w:val="00027AFB"/>
    <w:rsid w:val="00027F74"/>
    <w:rsid w:val="00030041"/>
    <w:rsid w:val="000301C6"/>
    <w:rsid w:val="000301E2"/>
    <w:rsid w:val="00030627"/>
    <w:rsid w:val="00030717"/>
    <w:rsid w:val="0003075F"/>
    <w:rsid w:val="0003088C"/>
    <w:rsid w:val="000308D5"/>
    <w:rsid w:val="0003093C"/>
    <w:rsid w:val="0003099F"/>
    <w:rsid w:val="000309A6"/>
    <w:rsid w:val="00030B6A"/>
    <w:rsid w:val="00030BAA"/>
    <w:rsid w:val="00030C3C"/>
    <w:rsid w:val="00030DC8"/>
    <w:rsid w:val="0003104D"/>
    <w:rsid w:val="000311CC"/>
    <w:rsid w:val="0003127D"/>
    <w:rsid w:val="000312CA"/>
    <w:rsid w:val="000312D7"/>
    <w:rsid w:val="000314B9"/>
    <w:rsid w:val="0003152D"/>
    <w:rsid w:val="00031607"/>
    <w:rsid w:val="0003161B"/>
    <w:rsid w:val="000316FC"/>
    <w:rsid w:val="000317B8"/>
    <w:rsid w:val="00031835"/>
    <w:rsid w:val="0003192A"/>
    <w:rsid w:val="00031A42"/>
    <w:rsid w:val="00031B3C"/>
    <w:rsid w:val="00031BC6"/>
    <w:rsid w:val="00031BDD"/>
    <w:rsid w:val="00031EE5"/>
    <w:rsid w:val="00032079"/>
    <w:rsid w:val="00032099"/>
    <w:rsid w:val="00032293"/>
    <w:rsid w:val="000323EC"/>
    <w:rsid w:val="000324A9"/>
    <w:rsid w:val="0003262F"/>
    <w:rsid w:val="00032633"/>
    <w:rsid w:val="000326A9"/>
    <w:rsid w:val="000327DA"/>
    <w:rsid w:val="000328BB"/>
    <w:rsid w:val="00032BC4"/>
    <w:rsid w:val="00032CB4"/>
    <w:rsid w:val="00033036"/>
    <w:rsid w:val="000330C2"/>
    <w:rsid w:val="000332A4"/>
    <w:rsid w:val="000332A7"/>
    <w:rsid w:val="000332D0"/>
    <w:rsid w:val="00033470"/>
    <w:rsid w:val="00033509"/>
    <w:rsid w:val="000336C6"/>
    <w:rsid w:val="00033741"/>
    <w:rsid w:val="0003378B"/>
    <w:rsid w:val="000337C3"/>
    <w:rsid w:val="00033A2B"/>
    <w:rsid w:val="00033AB3"/>
    <w:rsid w:val="00034027"/>
    <w:rsid w:val="0003403B"/>
    <w:rsid w:val="0003406B"/>
    <w:rsid w:val="00034074"/>
    <w:rsid w:val="00034090"/>
    <w:rsid w:val="000340FF"/>
    <w:rsid w:val="0003448E"/>
    <w:rsid w:val="0003469A"/>
    <w:rsid w:val="0003472A"/>
    <w:rsid w:val="00034974"/>
    <w:rsid w:val="00034A32"/>
    <w:rsid w:val="00034B21"/>
    <w:rsid w:val="00034B42"/>
    <w:rsid w:val="00034B5A"/>
    <w:rsid w:val="00034C02"/>
    <w:rsid w:val="00034C49"/>
    <w:rsid w:val="0003513F"/>
    <w:rsid w:val="00035141"/>
    <w:rsid w:val="00035340"/>
    <w:rsid w:val="00035562"/>
    <w:rsid w:val="000355B5"/>
    <w:rsid w:val="0003584E"/>
    <w:rsid w:val="00035B44"/>
    <w:rsid w:val="00035BD8"/>
    <w:rsid w:val="00035E50"/>
    <w:rsid w:val="00035F80"/>
    <w:rsid w:val="00035FB0"/>
    <w:rsid w:val="00036009"/>
    <w:rsid w:val="0003616D"/>
    <w:rsid w:val="00036274"/>
    <w:rsid w:val="00036339"/>
    <w:rsid w:val="00036521"/>
    <w:rsid w:val="0003667C"/>
    <w:rsid w:val="00036758"/>
    <w:rsid w:val="000369C1"/>
    <w:rsid w:val="00036E21"/>
    <w:rsid w:val="00036E6D"/>
    <w:rsid w:val="00036EC8"/>
    <w:rsid w:val="0003737B"/>
    <w:rsid w:val="000373BD"/>
    <w:rsid w:val="00037438"/>
    <w:rsid w:val="00037513"/>
    <w:rsid w:val="000376C2"/>
    <w:rsid w:val="000378A2"/>
    <w:rsid w:val="00037919"/>
    <w:rsid w:val="000379BA"/>
    <w:rsid w:val="00037AEE"/>
    <w:rsid w:val="00037BA6"/>
    <w:rsid w:val="00037D5B"/>
    <w:rsid w:val="000400E5"/>
    <w:rsid w:val="00040132"/>
    <w:rsid w:val="0004032F"/>
    <w:rsid w:val="0004035C"/>
    <w:rsid w:val="00040374"/>
    <w:rsid w:val="000404A7"/>
    <w:rsid w:val="00040632"/>
    <w:rsid w:val="000409EE"/>
    <w:rsid w:val="00040B56"/>
    <w:rsid w:val="00040BFC"/>
    <w:rsid w:val="00040C24"/>
    <w:rsid w:val="00040DB5"/>
    <w:rsid w:val="00040EB4"/>
    <w:rsid w:val="00041166"/>
    <w:rsid w:val="00041291"/>
    <w:rsid w:val="000413D6"/>
    <w:rsid w:val="00041471"/>
    <w:rsid w:val="000415B0"/>
    <w:rsid w:val="00041741"/>
    <w:rsid w:val="000418B0"/>
    <w:rsid w:val="00041A63"/>
    <w:rsid w:val="00041A8E"/>
    <w:rsid w:val="00041D3B"/>
    <w:rsid w:val="000420A7"/>
    <w:rsid w:val="00042217"/>
    <w:rsid w:val="00042321"/>
    <w:rsid w:val="0004233B"/>
    <w:rsid w:val="00042473"/>
    <w:rsid w:val="000425A1"/>
    <w:rsid w:val="00042857"/>
    <w:rsid w:val="000428D9"/>
    <w:rsid w:val="000428EE"/>
    <w:rsid w:val="00042ACF"/>
    <w:rsid w:val="00042E5F"/>
    <w:rsid w:val="00042EC6"/>
    <w:rsid w:val="0004301D"/>
    <w:rsid w:val="00043039"/>
    <w:rsid w:val="00043051"/>
    <w:rsid w:val="0004315A"/>
    <w:rsid w:val="000432AA"/>
    <w:rsid w:val="000433AE"/>
    <w:rsid w:val="0004351E"/>
    <w:rsid w:val="0004364C"/>
    <w:rsid w:val="00043778"/>
    <w:rsid w:val="000437F6"/>
    <w:rsid w:val="00043833"/>
    <w:rsid w:val="000438EE"/>
    <w:rsid w:val="00043C15"/>
    <w:rsid w:val="00044180"/>
    <w:rsid w:val="000442DB"/>
    <w:rsid w:val="0004438E"/>
    <w:rsid w:val="00044438"/>
    <w:rsid w:val="00044681"/>
    <w:rsid w:val="000446CF"/>
    <w:rsid w:val="0004475A"/>
    <w:rsid w:val="000447C2"/>
    <w:rsid w:val="00044801"/>
    <w:rsid w:val="00044934"/>
    <w:rsid w:val="00044A7D"/>
    <w:rsid w:val="00044AE2"/>
    <w:rsid w:val="00044B22"/>
    <w:rsid w:val="00044CBE"/>
    <w:rsid w:val="00044E2B"/>
    <w:rsid w:val="00044E9A"/>
    <w:rsid w:val="000450BB"/>
    <w:rsid w:val="000450E7"/>
    <w:rsid w:val="000450F9"/>
    <w:rsid w:val="00045239"/>
    <w:rsid w:val="000453E3"/>
    <w:rsid w:val="00045400"/>
    <w:rsid w:val="00045457"/>
    <w:rsid w:val="000459B0"/>
    <w:rsid w:val="00045A5B"/>
    <w:rsid w:val="00045AA3"/>
    <w:rsid w:val="00045AB4"/>
    <w:rsid w:val="00045B66"/>
    <w:rsid w:val="00045D6E"/>
    <w:rsid w:val="00045DF8"/>
    <w:rsid w:val="00045EEB"/>
    <w:rsid w:val="00045F96"/>
    <w:rsid w:val="00046087"/>
    <w:rsid w:val="000460C6"/>
    <w:rsid w:val="0004622A"/>
    <w:rsid w:val="00046246"/>
    <w:rsid w:val="00046412"/>
    <w:rsid w:val="00046452"/>
    <w:rsid w:val="00046513"/>
    <w:rsid w:val="0004656E"/>
    <w:rsid w:val="000466EB"/>
    <w:rsid w:val="00046845"/>
    <w:rsid w:val="00046858"/>
    <w:rsid w:val="000468FD"/>
    <w:rsid w:val="00046C02"/>
    <w:rsid w:val="00046DE7"/>
    <w:rsid w:val="00046E00"/>
    <w:rsid w:val="00047059"/>
    <w:rsid w:val="000470E9"/>
    <w:rsid w:val="0004715C"/>
    <w:rsid w:val="0004718D"/>
    <w:rsid w:val="000471AE"/>
    <w:rsid w:val="0004725B"/>
    <w:rsid w:val="0004734A"/>
    <w:rsid w:val="000473A7"/>
    <w:rsid w:val="00047401"/>
    <w:rsid w:val="00047465"/>
    <w:rsid w:val="000474C6"/>
    <w:rsid w:val="00047503"/>
    <w:rsid w:val="0004750D"/>
    <w:rsid w:val="0004766C"/>
    <w:rsid w:val="000477F9"/>
    <w:rsid w:val="00047968"/>
    <w:rsid w:val="00047B13"/>
    <w:rsid w:val="00047C27"/>
    <w:rsid w:val="00047C99"/>
    <w:rsid w:val="00047CC6"/>
    <w:rsid w:val="00047D4A"/>
    <w:rsid w:val="00047F19"/>
    <w:rsid w:val="00050140"/>
    <w:rsid w:val="00050180"/>
    <w:rsid w:val="00050233"/>
    <w:rsid w:val="00050314"/>
    <w:rsid w:val="00050431"/>
    <w:rsid w:val="000504B5"/>
    <w:rsid w:val="0005057C"/>
    <w:rsid w:val="000507B3"/>
    <w:rsid w:val="000509F6"/>
    <w:rsid w:val="00050A2B"/>
    <w:rsid w:val="00050D0B"/>
    <w:rsid w:val="00050D18"/>
    <w:rsid w:val="00050D28"/>
    <w:rsid w:val="00050D9E"/>
    <w:rsid w:val="00050E22"/>
    <w:rsid w:val="00050F21"/>
    <w:rsid w:val="0005104E"/>
    <w:rsid w:val="000512AF"/>
    <w:rsid w:val="000512EE"/>
    <w:rsid w:val="00051531"/>
    <w:rsid w:val="000515C2"/>
    <w:rsid w:val="00051895"/>
    <w:rsid w:val="000518F7"/>
    <w:rsid w:val="00051A60"/>
    <w:rsid w:val="00051C10"/>
    <w:rsid w:val="00051C43"/>
    <w:rsid w:val="00051C51"/>
    <w:rsid w:val="00051CC7"/>
    <w:rsid w:val="00051D22"/>
    <w:rsid w:val="000520A8"/>
    <w:rsid w:val="0005219D"/>
    <w:rsid w:val="000521B7"/>
    <w:rsid w:val="00052295"/>
    <w:rsid w:val="000523F9"/>
    <w:rsid w:val="00052427"/>
    <w:rsid w:val="000524CC"/>
    <w:rsid w:val="000526E1"/>
    <w:rsid w:val="00052D6A"/>
    <w:rsid w:val="00052D76"/>
    <w:rsid w:val="00052DDE"/>
    <w:rsid w:val="00052E5C"/>
    <w:rsid w:val="00053094"/>
    <w:rsid w:val="000531EE"/>
    <w:rsid w:val="000536D2"/>
    <w:rsid w:val="00053767"/>
    <w:rsid w:val="00053CE9"/>
    <w:rsid w:val="00053CEF"/>
    <w:rsid w:val="00053D09"/>
    <w:rsid w:val="00053D28"/>
    <w:rsid w:val="00053DD9"/>
    <w:rsid w:val="00053EB1"/>
    <w:rsid w:val="00053EF4"/>
    <w:rsid w:val="0005441E"/>
    <w:rsid w:val="0005450A"/>
    <w:rsid w:val="00054663"/>
    <w:rsid w:val="00054679"/>
    <w:rsid w:val="00054959"/>
    <w:rsid w:val="000549DD"/>
    <w:rsid w:val="00054CE1"/>
    <w:rsid w:val="00054DDE"/>
    <w:rsid w:val="00054EBA"/>
    <w:rsid w:val="00054EC6"/>
    <w:rsid w:val="00055022"/>
    <w:rsid w:val="00055043"/>
    <w:rsid w:val="00055048"/>
    <w:rsid w:val="000551E7"/>
    <w:rsid w:val="00055398"/>
    <w:rsid w:val="00055421"/>
    <w:rsid w:val="00055513"/>
    <w:rsid w:val="000555A6"/>
    <w:rsid w:val="0005566B"/>
    <w:rsid w:val="00055883"/>
    <w:rsid w:val="000558DE"/>
    <w:rsid w:val="00055954"/>
    <w:rsid w:val="00055B37"/>
    <w:rsid w:val="00055C0C"/>
    <w:rsid w:val="00055E10"/>
    <w:rsid w:val="00055EA7"/>
    <w:rsid w:val="0005608A"/>
    <w:rsid w:val="000560E4"/>
    <w:rsid w:val="00056199"/>
    <w:rsid w:val="000561C2"/>
    <w:rsid w:val="000561D7"/>
    <w:rsid w:val="00056310"/>
    <w:rsid w:val="000563D3"/>
    <w:rsid w:val="000567EA"/>
    <w:rsid w:val="0005689D"/>
    <w:rsid w:val="000568F7"/>
    <w:rsid w:val="00056A96"/>
    <w:rsid w:val="00056B80"/>
    <w:rsid w:val="00056BA0"/>
    <w:rsid w:val="00056BFC"/>
    <w:rsid w:val="00056C08"/>
    <w:rsid w:val="00056D8C"/>
    <w:rsid w:val="00056F9D"/>
    <w:rsid w:val="000570A9"/>
    <w:rsid w:val="000570BA"/>
    <w:rsid w:val="000571EB"/>
    <w:rsid w:val="00057221"/>
    <w:rsid w:val="000573AD"/>
    <w:rsid w:val="000574FD"/>
    <w:rsid w:val="00057774"/>
    <w:rsid w:val="000577F7"/>
    <w:rsid w:val="0005783F"/>
    <w:rsid w:val="00057870"/>
    <w:rsid w:val="000578D7"/>
    <w:rsid w:val="00057AAF"/>
    <w:rsid w:val="00057CE1"/>
    <w:rsid w:val="00060040"/>
    <w:rsid w:val="000600BD"/>
    <w:rsid w:val="0006024E"/>
    <w:rsid w:val="00060279"/>
    <w:rsid w:val="00060410"/>
    <w:rsid w:val="000605D7"/>
    <w:rsid w:val="000605F1"/>
    <w:rsid w:val="0006066B"/>
    <w:rsid w:val="000606A1"/>
    <w:rsid w:val="000607EE"/>
    <w:rsid w:val="00060926"/>
    <w:rsid w:val="00060943"/>
    <w:rsid w:val="00060B22"/>
    <w:rsid w:val="00060B95"/>
    <w:rsid w:val="00060B9D"/>
    <w:rsid w:val="00060D92"/>
    <w:rsid w:val="000611F1"/>
    <w:rsid w:val="00061232"/>
    <w:rsid w:val="0006124E"/>
    <w:rsid w:val="000613A2"/>
    <w:rsid w:val="000614F9"/>
    <w:rsid w:val="000616F8"/>
    <w:rsid w:val="00061747"/>
    <w:rsid w:val="000617B2"/>
    <w:rsid w:val="000617D4"/>
    <w:rsid w:val="00061852"/>
    <w:rsid w:val="000618B5"/>
    <w:rsid w:val="00061926"/>
    <w:rsid w:val="00061B11"/>
    <w:rsid w:val="00061B77"/>
    <w:rsid w:val="00061B8F"/>
    <w:rsid w:val="00061F96"/>
    <w:rsid w:val="000621A0"/>
    <w:rsid w:val="00062209"/>
    <w:rsid w:val="000622B3"/>
    <w:rsid w:val="00062456"/>
    <w:rsid w:val="00062572"/>
    <w:rsid w:val="000625A5"/>
    <w:rsid w:val="000625C2"/>
    <w:rsid w:val="000625CB"/>
    <w:rsid w:val="000626BD"/>
    <w:rsid w:val="0006271C"/>
    <w:rsid w:val="0006276D"/>
    <w:rsid w:val="000629EF"/>
    <w:rsid w:val="00062A8A"/>
    <w:rsid w:val="00062C07"/>
    <w:rsid w:val="00062C75"/>
    <w:rsid w:val="00062D42"/>
    <w:rsid w:val="00062DF9"/>
    <w:rsid w:val="00062E34"/>
    <w:rsid w:val="0006311B"/>
    <w:rsid w:val="000634CD"/>
    <w:rsid w:val="00063536"/>
    <w:rsid w:val="000635A2"/>
    <w:rsid w:val="00063706"/>
    <w:rsid w:val="00063864"/>
    <w:rsid w:val="000638B6"/>
    <w:rsid w:val="00063B6D"/>
    <w:rsid w:val="00063C70"/>
    <w:rsid w:val="00063C89"/>
    <w:rsid w:val="00063E94"/>
    <w:rsid w:val="000640BD"/>
    <w:rsid w:val="0006428C"/>
    <w:rsid w:val="000643A9"/>
    <w:rsid w:val="000646D9"/>
    <w:rsid w:val="0006482D"/>
    <w:rsid w:val="00064969"/>
    <w:rsid w:val="00064C33"/>
    <w:rsid w:val="00064D9D"/>
    <w:rsid w:val="00064DDE"/>
    <w:rsid w:val="00064FBA"/>
    <w:rsid w:val="00064FD7"/>
    <w:rsid w:val="00065093"/>
    <w:rsid w:val="000650B2"/>
    <w:rsid w:val="00065380"/>
    <w:rsid w:val="0006539F"/>
    <w:rsid w:val="0006568B"/>
    <w:rsid w:val="000657F9"/>
    <w:rsid w:val="00065884"/>
    <w:rsid w:val="00065BD7"/>
    <w:rsid w:val="00065C5F"/>
    <w:rsid w:val="00065D1C"/>
    <w:rsid w:val="00065E02"/>
    <w:rsid w:val="00065F1C"/>
    <w:rsid w:val="00066012"/>
    <w:rsid w:val="000660F5"/>
    <w:rsid w:val="000662B5"/>
    <w:rsid w:val="00066333"/>
    <w:rsid w:val="00066791"/>
    <w:rsid w:val="000667F6"/>
    <w:rsid w:val="0006681D"/>
    <w:rsid w:val="00066C10"/>
    <w:rsid w:val="00066E39"/>
    <w:rsid w:val="00066F8C"/>
    <w:rsid w:val="00066FAA"/>
    <w:rsid w:val="0006714F"/>
    <w:rsid w:val="000671FB"/>
    <w:rsid w:val="000674E8"/>
    <w:rsid w:val="000676A7"/>
    <w:rsid w:val="0006783F"/>
    <w:rsid w:val="00067848"/>
    <w:rsid w:val="000679A5"/>
    <w:rsid w:val="00067BFB"/>
    <w:rsid w:val="00067CC5"/>
    <w:rsid w:val="0007008F"/>
    <w:rsid w:val="00070096"/>
    <w:rsid w:val="00070699"/>
    <w:rsid w:val="0007073F"/>
    <w:rsid w:val="00070792"/>
    <w:rsid w:val="000709E2"/>
    <w:rsid w:val="00070B0A"/>
    <w:rsid w:val="00070C90"/>
    <w:rsid w:val="00071070"/>
    <w:rsid w:val="00071101"/>
    <w:rsid w:val="00071112"/>
    <w:rsid w:val="00071370"/>
    <w:rsid w:val="00071395"/>
    <w:rsid w:val="000714A7"/>
    <w:rsid w:val="00071516"/>
    <w:rsid w:val="00071588"/>
    <w:rsid w:val="0007182B"/>
    <w:rsid w:val="000718F5"/>
    <w:rsid w:val="000718F7"/>
    <w:rsid w:val="00071B7D"/>
    <w:rsid w:val="00071DFE"/>
    <w:rsid w:val="00071F23"/>
    <w:rsid w:val="00071F59"/>
    <w:rsid w:val="000722BB"/>
    <w:rsid w:val="000722C1"/>
    <w:rsid w:val="000722FB"/>
    <w:rsid w:val="000723A5"/>
    <w:rsid w:val="000724BD"/>
    <w:rsid w:val="00072533"/>
    <w:rsid w:val="000726AE"/>
    <w:rsid w:val="000728DC"/>
    <w:rsid w:val="000728FA"/>
    <w:rsid w:val="00072945"/>
    <w:rsid w:val="00072A20"/>
    <w:rsid w:val="00072CB1"/>
    <w:rsid w:val="00072CD8"/>
    <w:rsid w:val="00072EF9"/>
    <w:rsid w:val="000732C3"/>
    <w:rsid w:val="0007340E"/>
    <w:rsid w:val="000734C3"/>
    <w:rsid w:val="000734E2"/>
    <w:rsid w:val="0007350A"/>
    <w:rsid w:val="000735BB"/>
    <w:rsid w:val="000735E9"/>
    <w:rsid w:val="0007363D"/>
    <w:rsid w:val="00073747"/>
    <w:rsid w:val="00073841"/>
    <w:rsid w:val="0007385B"/>
    <w:rsid w:val="000738FB"/>
    <w:rsid w:val="000738FD"/>
    <w:rsid w:val="000739D9"/>
    <w:rsid w:val="00073A99"/>
    <w:rsid w:val="00073B22"/>
    <w:rsid w:val="00073C27"/>
    <w:rsid w:val="00073CA2"/>
    <w:rsid w:val="00073CC7"/>
    <w:rsid w:val="00073D53"/>
    <w:rsid w:val="00073D9E"/>
    <w:rsid w:val="00073F2F"/>
    <w:rsid w:val="00073F9C"/>
    <w:rsid w:val="00073FEB"/>
    <w:rsid w:val="0007409E"/>
    <w:rsid w:val="00074287"/>
    <w:rsid w:val="000742B8"/>
    <w:rsid w:val="0007435A"/>
    <w:rsid w:val="000743E2"/>
    <w:rsid w:val="000746C8"/>
    <w:rsid w:val="000748A1"/>
    <w:rsid w:val="00074915"/>
    <w:rsid w:val="00074935"/>
    <w:rsid w:val="00074A4E"/>
    <w:rsid w:val="00074BA6"/>
    <w:rsid w:val="00074BCA"/>
    <w:rsid w:val="00074ED8"/>
    <w:rsid w:val="00074EE2"/>
    <w:rsid w:val="00075281"/>
    <w:rsid w:val="00075453"/>
    <w:rsid w:val="000755A0"/>
    <w:rsid w:val="000758AB"/>
    <w:rsid w:val="00075968"/>
    <w:rsid w:val="00075B3D"/>
    <w:rsid w:val="00075E27"/>
    <w:rsid w:val="00076168"/>
    <w:rsid w:val="00076172"/>
    <w:rsid w:val="000761D7"/>
    <w:rsid w:val="00076481"/>
    <w:rsid w:val="00076496"/>
    <w:rsid w:val="000764E8"/>
    <w:rsid w:val="0007660D"/>
    <w:rsid w:val="0007675D"/>
    <w:rsid w:val="000768CF"/>
    <w:rsid w:val="00076922"/>
    <w:rsid w:val="00076954"/>
    <w:rsid w:val="00076966"/>
    <w:rsid w:val="00076BD6"/>
    <w:rsid w:val="00076C6E"/>
    <w:rsid w:val="00076FBA"/>
    <w:rsid w:val="00077012"/>
    <w:rsid w:val="000776C5"/>
    <w:rsid w:val="0007774C"/>
    <w:rsid w:val="000779DE"/>
    <w:rsid w:val="000779F7"/>
    <w:rsid w:val="00077A5F"/>
    <w:rsid w:val="00077AC5"/>
    <w:rsid w:val="00077B5E"/>
    <w:rsid w:val="00077B61"/>
    <w:rsid w:val="00077BC9"/>
    <w:rsid w:val="00077C0F"/>
    <w:rsid w:val="00077D67"/>
    <w:rsid w:val="00077E27"/>
    <w:rsid w:val="00077EA9"/>
    <w:rsid w:val="000801B6"/>
    <w:rsid w:val="00080267"/>
    <w:rsid w:val="000802C5"/>
    <w:rsid w:val="0008039E"/>
    <w:rsid w:val="00080408"/>
    <w:rsid w:val="00080412"/>
    <w:rsid w:val="00080524"/>
    <w:rsid w:val="00080613"/>
    <w:rsid w:val="0008071A"/>
    <w:rsid w:val="00080782"/>
    <w:rsid w:val="00080853"/>
    <w:rsid w:val="0008090F"/>
    <w:rsid w:val="0008091E"/>
    <w:rsid w:val="000809E9"/>
    <w:rsid w:val="00080B9D"/>
    <w:rsid w:val="00080D56"/>
    <w:rsid w:val="00080DB0"/>
    <w:rsid w:val="00080E25"/>
    <w:rsid w:val="000811FB"/>
    <w:rsid w:val="00081655"/>
    <w:rsid w:val="0008171B"/>
    <w:rsid w:val="00081989"/>
    <w:rsid w:val="000819DA"/>
    <w:rsid w:val="00081A17"/>
    <w:rsid w:val="00081ACB"/>
    <w:rsid w:val="00081B51"/>
    <w:rsid w:val="00081D61"/>
    <w:rsid w:val="000822F7"/>
    <w:rsid w:val="000823A2"/>
    <w:rsid w:val="0008247A"/>
    <w:rsid w:val="00082582"/>
    <w:rsid w:val="00082633"/>
    <w:rsid w:val="0008269B"/>
    <w:rsid w:val="0008269E"/>
    <w:rsid w:val="00082731"/>
    <w:rsid w:val="000827C7"/>
    <w:rsid w:val="0008289D"/>
    <w:rsid w:val="000828C6"/>
    <w:rsid w:val="00082995"/>
    <w:rsid w:val="00082CE7"/>
    <w:rsid w:val="00082E89"/>
    <w:rsid w:val="00082F73"/>
    <w:rsid w:val="00082F9D"/>
    <w:rsid w:val="0008323B"/>
    <w:rsid w:val="000833A5"/>
    <w:rsid w:val="000835CF"/>
    <w:rsid w:val="0008360E"/>
    <w:rsid w:val="0008388A"/>
    <w:rsid w:val="00083966"/>
    <w:rsid w:val="00083A58"/>
    <w:rsid w:val="00083B23"/>
    <w:rsid w:val="00083DE6"/>
    <w:rsid w:val="00083E7F"/>
    <w:rsid w:val="00083EB8"/>
    <w:rsid w:val="00083EBD"/>
    <w:rsid w:val="00083F26"/>
    <w:rsid w:val="00083FC4"/>
    <w:rsid w:val="0008407C"/>
    <w:rsid w:val="000840A1"/>
    <w:rsid w:val="000840F2"/>
    <w:rsid w:val="00084156"/>
    <w:rsid w:val="00084162"/>
    <w:rsid w:val="000842EE"/>
    <w:rsid w:val="000843A4"/>
    <w:rsid w:val="000843FD"/>
    <w:rsid w:val="0008444F"/>
    <w:rsid w:val="000844C4"/>
    <w:rsid w:val="0008461A"/>
    <w:rsid w:val="000846CB"/>
    <w:rsid w:val="000846F4"/>
    <w:rsid w:val="000848BB"/>
    <w:rsid w:val="00084A9A"/>
    <w:rsid w:val="00084AE8"/>
    <w:rsid w:val="00084B6E"/>
    <w:rsid w:val="00084D0A"/>
    <w:rsid w:val="00084E4E"/>
    <w:rsid w:val="00084F41"/>
    <w:rsid w:val="00084F48"/>
    <w:rsid w:val="00085090"/>
    <w:rsid w:val="0008511E"/>
    <w:rsid w:val="00085156"/>
    <w:rsid w:val="000852EA"/>
    <w:rsid w:val="00085383"/>
    <w:rsid w:val="00085481"/>
    <w:rsid w:val="00085500"/>
    <w:rsid w:val="00085628"/>
    <w:rsid w:val="00085A19"/>
    <w:rsid w:val="00085C3B"/>
    <w:rsid w:val="00085D8B"/>
    <w:rsid w:val="00086078"/>
    <w:rsid w:val="0008624F"/>
    <w:rsid w:val="000863B3"/>
    <w:rsid w:val="00086511"/>
    <w:rsid w:val="000868E8"/>
    <w:rsid w:val="000868F6"/>
    <w:rsid w:val="00086C82"/>
    <w:rsid w:val="00086D52"/>
    <w:rsid w:val="00087153"/>
    <w:rsid w:val="00087156"/>
    <w:rsid w:val="00087401"/>
    <w:rsid w:val="00087487"/>
    <w:rsid w:val="00087691"/>
    <w:rsid w:val="000876D4"/>
    <w:rsid w:val="000876FD"/>
    <w:rsid w:val="00087764"/>
    <w:rsid w:val="00087766"/>
    <w:rsid w:val="0008789C"/>
    <w:rsid w:val="000879F6"/>
    <w:rsid w:val="00087A7A"/>
    <w:rsid w:val="00087C75"/>
    <w:rsid w:val="00087C82"/>
    <w:rsid w:val="00087DFA"/>
    <w:rsid w:val="00087E7A"/>
    <w:rsid w:val="00087FDA"/>
    <w:rsid w:val="00090250"/>
    <w:rsid w:val="0009040F"/>
    <w:rsid w:val="00090423"/>
    <w:rsid w:val="00090514"/>
    <w:rsid w:val="0009051C"/>
    <w:rsid w:val="000905B3"/>
    <w:rsid w:val="00090708"/>
    <w:rsid w:val="0009087F"/>
    <w:rsid w:val="000908A3"/>
    <w:rsid w:val="00090B02"/>
    <w:rsid w:val="00090B9C"/>
    <w:rsid w:val="00090D11"/>
    <w:rsid w:val="00090D5E"/>
    <w:rsid w:val="00090DF8"/>
    <w:rsid w:val="00090F36"/>
    <w:rsid w:val="00090FDE"/>
    <w:rsid w:val="000911C0"/>
    <w:rsid w:val="00091244"/>
    <w:rsid w:val="000912DE"/>
    <w:rsid w:val="000912FB"/>
    <w:rsid w:val="00091377"/>
    <w:rsid w:val="00091495"/>
    <w:rsid w:val="000914A7"/>
    <w:rsid w:val="0009157B"/>
    <w:rsid w:val="000915C6"/>
    <w:rsid w:val="000917FD"/>
    <w:rsid w:val="00091839"/>
    <w:rsid w:val="00091996"/>
    <w:rsid w:val="000919A9"/>
    <w:rsid w:val="00091A03"/>
    <w:rsid w:val="00091A72"/>
    <w:rsid w:val="00091BA6"/>
    <w:rsid w:val="00091BDF"/>
    <w:rsid w:val="00091CC9"/>
    <w:rsid w:val="00091CE5"/>
    <w:rsid w:val="00091CFD"/>
    <w:rsid w:val="00091D93"/>
    <w:rsid w:val="00091F23"/>
    <w:rsid w:val="00091FD4"/>
    <w:rsid w:val="000920CC"/>
    <w:rsid w:val="0009213E"/>
    <w:rsid w:val="00092332"/>
    <w:rsid w:val="000925B0"/>
    <w:rsid w:val="0009280D"/>
    <w:rsid w:val="00092855"/>
    <w:rsid w:val="000928CD"/>
    <w:rsid w:val="00092984"/>
    <w:rsid w:val="00092A32"/>
    <w:rsid w:val="00092AE8"/>
    <w:rsid w:val="00092B65"/>
    <w:rsid w:val="00092BED"/>
    <w:rsid w:val="00092D4C"/>
    <w:rsid w:val="00092E87"/>
    <w:rsid w:val="00092EB2"/>
    <w:rsid w:val="00092ED3"/>
    <w:rsid w:val="00092F85"/>
    <w:rsid w:val="00093260"/>
    <w:rsid w:val="000932B5"/>
    <w:rsid w:val="0009330F"/>
    <w:rsid w:val="000934B6"/>
    <w:rsid w:val="0009354F"/>
    <w:rsid w:val="000935F4"/>
    <w:rsid w:val="00093694"/>
    <w:rsid w:val="00093759"/>
    <w:rsid w:val="000939AA"/>
    <w:rsid w:val="000939B1"/>
    <w:rsid w:val="00093A86"/>
    <w:rsid w:val="00093BE6"/>
    <w:rsid w:val="00093C4F"/>
    <w:rsid w:val="00093CB1"/>
    <w:rsid w:val="00093D1D"/>
    <w:rsid w:val="00093D2F"/>
    <w:rsid w:val="00093E11"/>
    <w:rsid w:val="00093E1D"/>
    <w:rsid w:val="00093EA1"/>
    <w:rsid w:val="000942E4"/>
    <w:rsid w:val="00094421"/>
    <w:rsid w:val="00094514"/>
    <w:rsid w:val="00094537"/>
    <w:rsid w:val="000945A8"/>
    <w:rsid w:val="000945F7"/>
    <w:rsid w:val="000947DD"/>
    <w:rsid w:val="00094BB3"/>
    <w:rsid w:val="00094C4E"/>
    <w:rsid w:val="00094EA1"/>
    <w:rsid w:val="00095063"/>
    <w:rsid w:val="000955D7"/>
    <w:rsid w:val="000957F5"/>
    <w:rsid w:val="00095881"/>
    <w:rsid w:val="000958BB"/>
    <w:rsid w:val="00095CE6"/>
    <w:rsid w:val="00096103"/>
    <w:rsid w:val="0009620F"/>
    <w:rsid w:val="00096304"/>
    <w:rsid w:val="000964D0"/>
    <w:rsid w:val="000965CC"/>
    <w:rsid w:val="000966CF"/>
    <w:rsid w:val="000967C5"/>
    <w:rsid w:val="000968E8"/>
    <w:rsid w:val="0009695A"/>
    <w:rsid w:val="000969B3"/>
    <w:rsid w:val="000969BE"/>
    <w:rsid w:val="00096AD3"/>
    <w:rsid w:val="00096C7F"/>
    <w:rsid w:val="00096D5C"/>
    <w:rsid w:val="00096DA6"/>
    <w:rsid w:val="00096DAB"/>
    <w:rsid w:val="00096FA5"/>
    <w:rsid w:val="000973DC"/>
    <w:rsid w:val="000974C6"/>
    <w:rsid w:val="000975D6"/>
    <w:rsid w:val="000975E4"/>
    <w:rsid w:val="000976F3"/>
    <w:rsid w:val="00097716"/>
    <w:rsid w:val="0009777A"/>
    <w:rsid w:val="000977C8"/>
    <w:rsid w:val="00097889"/>
    <w:rsid w:val="00097B73"/>
    <w:rsid w:val="00097BC4"/>
    <w:rsid w:val="00097CF5"/>
    <w:rsid w:val="00097D3B"/>
    <w:rsid w:val="000A016F"/>
    <w:rsid w:val="000A0248"/>
    <w:rsid w:val="000A026B"/>
    <w:rsid w:val="000A0271"/>
    <w:rsid w:val="000A04A6"/>
    <w:rsid w:val="000A0577"/>
    <w:rsid w:val="000A0735"/>
    <w:rsid w:val="000A07BC"/>
    <w:rsid w:val="000A08E7"/>
    <w:rsid w:val="000A0AE1"/>
    <w:rsid w:val="000A0B56"/>
    <w:rsid w:val="000A0B63"/>
    <w:rsid w:val="000A0C22"/>
    <w:rsid w:val="000A0D2A"/>
    <w:rsid w:val="000A0D32"/>
    <w:rsid w:val="000A0DC0"/>
    <w:rsid w:val="000A0E84"/>
    <w:rsid w:val="000A0F34"/>
    <w:rsid w:val="000A10EF"/>
    <w:rsid w:val="000A11D8"/>
    <w:rsid w:val="000A1424"/>
    <w:rsid w:val="000A149E"/>
    <w:rsid w:val="000A1541"/>
    <w:rsid w:val="000A15A9"/>
    <w:rsid w:val="000A1608"/>
    <w:rsid w:val="000A1731"/>
    <w:rsid w:val="000A1976"/>
    <w:rsid w:val="000A1A35"/>
    <w:rsid w:val="000A1C5C"/>
    <w:rsid w:val="000A1E4D"/>
    <w:rsid w:val="000A1EBC"/>
    <w:rsid w:val="000A1F6D"/>
    <w:rsid w:val="000A203D"/>
    <w:rsid w:val="000A2170"/>
    <w:rsid w:val="000A21AD"/>
    <w:rsid w:val="000A21B5"/>
    <w:rsid w:val="000A221A"/>
    <w:rsid w:val="000A23A1"/>
    <w:rsid w:val="000A2800"/>
    <w:rsid w:val="000A2998"/>
    <w:rsid w:val="000A29B5"/>
    <w:rsid w:val="000A2A11"/>
    <w:rsid w:val="000A2A79"/>
    <w:rsid w:val="000A2CA0"/>
    <w:rsid w:val="000A2CD7"/>
    <w:rsid w:val="000A2E70"/>
    <w:rsid w:val="000A2F6A"/>
    <w:rsid w:val="000A33AC"/>
    <w:rsid w:val="000A340D"/>
    <w:rsid w:val="000A3547"/>
    <w:rsid w:val="000A356C"/>
    <w:rsid w:val="000A36CA"/>
    <w:rsid w:val="000A37DC"/>
    <w:rsid w:val="000A381B"/>
    <w:rsid w:val="000A3866"/>
    <w:rsid w:val="000A3955"/>
    <w:rsid w:val="000A396F"/>
    <w:rsid w:val="000A3AAA"/>
    <w:rsid w:val="000A3ABA"/>
    <w:rsid w:val="000A3B58"/>
    <w:rsid w:val="000A3B8D"/>
    <w:rsid w:val="000A3BA8"/>
    <w:rsid w:val="000A3D9A"/>
    <w:rsid w:val="000A3FFB"/>
    <w:rsid w:val="000A468C"/>
    <w:rsid w:val="000A47E0"/>
    <w:rsid w:val="000A4864"/>
    <w:rsid w:val="000A48B4"/>
    <w:rsid w:val="000A4A74"/>
    <w:rsid w:val="000A4AA1"/>
    <w:rsid w:val="000A4BFD"/>
    <w:rsid w:val="000A4C69"/>
    <w:rsid w:val="000A4DEE"/>
    <w:rsid w:val="000A4FD5"/>
    <w:rsid w:val="000A5289"/>
    <w:rsid w:val="000A52D5"/>
    <w:rsid w:val="000A5443"/>
    <w:rsid w:val="000A57AD"/>
    <w:rsid w:val="000A58F5"/>
    <w:rsid w:val="000A5A5E"/>
    <w:rsid w:val="000A5A61"/>
    <w:rsid w:val="000A5B75"/>
    <w:rsid w:val="000A5CF9"/>
    <w:rsid w:val="000A5D53"/>
    <w:rsid w:val="000A5DB5"/>
    <w:rsid w:val="000A5E1D"/>
    <w:rsid w:val="000A5E92"/>
    <w:rsid w:val="000A5EDC"/>
    <w:rsid w:val="000A5F57"/>
    <w:rsid w:val="000A6039"/>
    <w:rsid w:val="000A6384"/>
    <w:rsid w:val="000A64F9"/>
    <w:rsid w:val="000A6633"/>
    <w:rsid w:val="000A66D8"/>
    <w:rsid w:val="000A6754"/>
    <w:rsid w:val="000A675B"/>
    <w:rsid w:val="000A6780"/>
    <w:rsid w:val="000A6C37"/>
    <w:rsid w:val="000A6EAA"/>
    <w:rsid w:val="000A6FD2"/>
    <w:rsid w:val="000A7478"/>
    <w:rsid w:val="000A747F"/>
    <w:rsid w:val="000A7646"/>
    <w:rsid w:val="000A7684"/>
    <w:rsid w:val="000A77C6"/>
    <w:rsid w:val="000A77D4"/>
    <w:rsid w:val="000A7889"/>
    <w:rsid w:val="000A78F7"/>
    <w:rsid w:val="000A79AB"/>
    <w:rsid w:val="000A79E1"/>
    <w:rsid w:val="000A7A2C"/>
    <w:rsid w:val="000A7B3B"/>
    <w:rsid w:val="000A7BF7"/>
    <w:rsid w:val="000A7C33"/>
    <w:rsid w:val="000A7EEA"/>
    <w:rsid w:val="000A7F88"/>
    <w:rsid w:val="000A7FA2"/>
    <w:rsid w:val="000B0016"/>
    <w:rsid w:val="000B0066"/>
    <w:rsid w:val="000B013F"/>
    <w:rsid w:val="000B0253"/>
    <w:rsid w:val="000B03AF"/>
    <w:rsid w:val="000B088A"/>
    <w:rsid w:val="000B0A02"/>
    <w:rsid w:val="000B0AC3"/>
    <w:rsid w:val="000B0AD4"/>
    <w:rsid w:val="000B0B79"/>
    <w:rsid w:val="000B0D9C"/>
    <w:rsid w:val="000B0DE6"/>
    <w:rsid w:val="000B0EE4"/>
    <w:rsid w:val="000B108C"/>
    <w:rsid w:val="000B10E1"/>
    <w:rsid w:val="000B1113"/>
    <w:rsid w:val="000B13E4"/>
    <w:rsid w:val="000B1477"/>
    <w:rsid w:val="000B1515"/>
    <w:rsid w:val="000B1565"/>
    <w:rsid w:val="000B15A1"/>
    <w:rsid w:val="000B15E1"/>
    <w:rsid w:val="000B17D0"/>
    <w:rsid w:val="000B1869"/>
    <w:rsid w:val="000B1A40"/>
    <w:rsid w:val="000B1ADC"/>
    <w:rsid w:val="000B1B9F"/>
    <w:rsid w:val="000B1C45"/>
    <w:rsid w:val="000B1DFB"/>
    <w:rsid w:val="000B1E3F"/>
    <w:rsid w:val="000B1EF9"/>
    <w:rsid w:val="000B1F58"/>
    <w:rsid w:val="000B1F8D"/>
    <w:rsid w:val="000B2175"/>
    <w:rsid w:val="000B22A4"/>
    <w:rsid w:val="000B22CE"/>
    <w:rsid w:val="000B241C"/>
    <w:rsid w:val="000B24A1"/>
    <w:rsid w:val="000B24BA"/>
    <w:rsid w:val="000B258A"/>
    <w:rsid w:val="000B2825"/>
    <w:rsid w:val="000B2884"/>
    <w:rsid w:val="000B2940"/>
    <w:rsid w:val="000B296B"/>
    <w:rsid w:val="000B296D"/>
    <w:rsid w:val="000B2A8B"/>
    <w:rsid w:val="000B2BA0"/>
    <w:rsid w:val="000B2BCE"/>
    <w:rsid w:val="000B2D40"/>
    <w:rsid w:val="000B2E0F"/>
    <w:rsid w:val="000B2E18"/>
    <w:rsid w:val="000B2E6D"/>
    <w:rsid w:val="000B2F19"/>
    <w:rsid w:val="000B3122"/>
    <w:rsid w:val="000B32F0"/>
    <w:rsid w:val="000B33D7"/>
    <w:rsid w:val="000B33E7"/>
    <w:rsid w:val="000B352D"/>
    <w:rsid w:val="000B36D8"/>
    <w:rsid w:val="000B3717"/>
    <w:rsid w:val="000B3826"/>
    <w:rsid w:val="000B38D7"/>
    <w:rsid w:val="000B39B0"/>
    <w:rsid w:val="000B3A28"/>
    <w:rsid w:val="000B3CFA"/>
    <w:rsid w:val="000B410E"/>
    <w:rsid w:val="000B43E6"/>
    <w:rsid w:val="000B4903"/>
    <w:rsid w:val="000B4946"/>
    <w:rsid w:val="000B4B68"/>
    <w:rsid w:val="000B4C89"/>
    <w:rsid w:val="000B50C1"/>
    <w:rsid w:val="000B510C"/>
    <w:rsid w:val="000B5138"/>
    <w:rsid w:val="000B5338"/>
    <w:rsid w:val="000B5468"/>
    <w:rsid w:val="000B549F"/>
    <w:rsid w:val="000B5642"/>
    <w:rsid w:val="000B5705"/>
    <w:rsid w:val="000B5787"/>
    <w:rsid w:val="000B5874"/>
    <w:rsid w:val="000B588F"/>
    <w:rsid w:val="000B59A3"/>
    <w:rsid w:val="000B5B84"/>
    <w:rsid w:val="000B5B87"/>
    <w:rsid w:val="000B5CBC"/>
    <w:rsid w:val="000B5EA9"/>
    <w:rsid w:val="000B5F35"/>
    <w:rsid w:val="000B611E"/>
    <w:rsid w:val="000B6300"/>
    <w:rsid w:val="000B6324"/>
    <w:rsid w:val="000B651F"/>
    <w:rsid w:val="000B657F"/>
    <w:rsid w:val="000B6641"/>
    <w:rsid w:val="000B66C0"/>
    <w:rsid w:val="000B6C7C"/>
    <w:rsid w:val="000B6D0E"/>
    <w:rsid w:val="000B6D1F"/>
    <w:rsid w:val="000B6EE6"/>
    <w:rsid w:val="000B6F89"/>
    <w:rsid w:val="000B7246"/>
    <w:rsid w:val="000B7252"/>
    <w:rsid w:val="000B72A6"/>
    <w:rsid w:val="000B72F9"/>
    <w:rsid w:val="000B7336"/>
    <w:rsid w:val="000B74EE"/>
    <w:rsid w:val="000B752C"/>
    <w:rsid w:val="000B78D7"/>
    <w:rsid w:val="000B7A5A"/>
    <w:rsid w:val="000B7A67"/>
    <w:rsid w:val="000B7B5C"/>
    <w:rsid w:val="000B7C73"/>
    <w:rsid w:val="000B7ECC"/>
    <w:rsid w:val="000B7EE5"/>
    <w:rsid w:val="000B7FED"/>
    <w:rsid w:val="000C0005"/>
    <w:rsid w:val="000C0113"/>
    <w:rsid w:val="000C0133"/>
    <w:rsid w:val="000C01C5"/>
    <w:rsid w:val="000C0271"/>
    <w:rsid w:val="000C02BB"/>
    <w:rsid w:val="000C02E9"/>
    <w:rsid w:val="000C04BF"/>
    <w:rsid w:val="000C0567"/>
    <w:rsid w:val="000C0747"/>
    <w:rsid w:val="000C0792"/>
    <w:rsid w:val="000C07FC"/>
    <w:rsid w:val="000C08BE"/>
    <w:rsid w:val="000C0AA8"/>
    <w:rsid w:val="000C0AD5"/>
    <w:rsid w:val="000C0B79"/>
    <w:rsid w:val="000C0D48"/>
    <w:rsid w:val="000C0D9A"/>
    <w:rsid w:val="000C0EC8"/>
    <w:rsid w:val="000C109D"/>
    <w:rsid w:val="000C11F2"/>
    <w:rsid w:val="000C1271"/>
    <w:rsid w:val="000C176C"/>
    <w:rsid w:val="000C1CC6"/>
    <w:rsid w:val="000C1D51"/>
    <w:rsid w:val="000C1D5F"/>
    <w:rsid w:val="000C1E2D"/>
    <w:rsid w:val="000C1EEA"/>
    <w:rsid w:val="000C1F23"/>
    <w:rsid w:val="000C1F29"/>
    <w:rsid w:val="000C22E6"/>
    <w:rsid w:val="000C230E"/>
    <w:rsid w:val="000C2393"/>
    <w:rsid w:val="000C2586"/>
    <w:rsid w:val="000C25AC"/>
    <w:rsid w:val="000C276D"/>
    <w:rsid w:val="000C2778"/>
    <w:rsid w:val="000C280B"/>
    <w:rsid w:val="000C299E"/>
    <w:rsid w:val="000C29FA"/>
    <w:rsid w:val="000C2A14"/>
    <w:rsid w:val="000C2B3B"/>
    <w:rsid w:val="000C2BE6"/>
    <w:rsid w:val="000C2C09"/>
    <w:rsid w:val="000C2C6C"/>
    <w:rsid w:val="000C2E08"/>
    <w:rsid w:val="000C3043"/>
    <w:rsid w:val="000C3148"/>
    <w:rsid w:val="000C34C3"/>
    <w:rsid w:val="000C3603"/>
    <w:rsid w:val="000C3616"/>
    <w:rsid w:val="000C37BE"/>
    <w:rsid w:val="000C3830"/>
    <w:rsid w:val="000C3853"/>
    <w:rsid w:val="000C3889"/>
    <w:rsid w:val="000C38E6"/>
    <w:rsid w:val="000C39A7"/>
    <w:rsid w:val="000C39C0"/>
    <w:rsid w:val="000C39CD"/>
    <w:rsid w:val="000C3B8F"/>
    <w:rsid w:val="000C3DA0"/>
    <w:rsid w:val="000C3E40"/>
    <w:rsid w:val="000C3F5C"/>
    <w:rsid w:val="000C4020"/>
    <w:rsid w:val="000C40E5"/>
    <w:rsid w:val="000C4101"/>
    <w:rsid w:val="000C417D"/>
    <w:rsid w:val="000C41F5"/>
    <w:rsid w:val="000C420A"/>
    <w:rsid w:val="000C452E"/>
    <w:rsid w:val="000C4570"/>
    <w:rsid w:val="000C4603"/>
    <w:rsid w:val="000C46DD"/>
    <w:rsid w:val="000C4723"/>
    <w:rsid w:val="000C4D71"/>
    <w:rsid w:val="000C4DE3"/>
    <w:rsid w:val="000C4F82"/>
    <w:rsid w:val="000C50F4"/>
    <w:rsid w:val="000C51A2"/>
    <w:rsid w:val="000C52DC"/>
    <w:rsid w:val="000C5336"/>
    <w:rsid w:val="000C57A7"/>
    <w:rsid w:val="000C5A1E"/>
    <w:rsid w:val="000C5B03"/>
    <w:rsid w:val="000C5BED"/>
    <w:rsid w:val="000C5C13"/>
    <w:rsid w:val="000C5CDB"/>
    <w:rsid w:val="000C5E57"/>
    <w:rsid w:val="000C5E81"/>
    <w:rsid w:val="000C60B8"/>
    <w:rsid w:val="000C6158"/>
    <w:rsid w:val="000C61CE"/>
    <w:rsid w:val="000C62E1"/>
    <w:rsid w:val="000C6307"/>
    <w:rsid w:val="000C6459"/>
    <w:rsid w:val="000C64D8"/>
    <w:rsid w:val="000C6528"/>
    <w:rsid w:val="000C6608"/>
    <w:rsid w:val="000C6795"/>
    <w:rsid w:val="000C6834"/>
    <w:rsid w:val="000C6960"/>
    <w:rsid w:val="000C6988"/>
    <w:rsid w:val="000C69A7"/>
    <w:rsid w:val="000C6A59"/>
    <w:rsid w:val="000C6C4E"/>
    <w:rsid w:val="000C6C61"/>
    <w:rsid w:val="000C6CF6"/>
    <w:rsid w:val="000C6F03"/>
    <w:rsid w:val="000C701A"/>
    <w:rsid w:val="000C7065"/>
    <w:rsid w:val="000C712C"/>
    <w:rsid w:val="000C7205"/>
    <w:rsid w:val="000C7228"/>
    <w:rsid w:val="000C7280"/>
    <w:rsid w:val="000C7297"/>
    <w:rsid w:val="000C72C1"/>
    <w:rsid w:val="000C74A8"/>
    <w:rsid w:val="000C753C"/>
    <w:rsid w:val="000C761E"/>
    <w:rsid w:val="000C770B"/>
    <w:rsid w:val="000C7A38"/>
    <w:rsid w:val="000C7B74"/>
    <w:rsid w:val="000C7BE8"/>
    <w:rsid w:val="000C7CCD"/>
    <w:rsid w:val="000C7D48"/>
    <w:rsid w:val="000C7FFB"/>
    <w:rsid w:val="000D014D"/>
    <w:rsid w:val="000D01AD"/>
    <w:rsid w:val="000D0216"/>
    <w:rsid w:val="000D0268"/>
    <w:rsid w:val="000D0342"/>
    <w:rsid w:val="000D0484"/>
    <w:rsid w:val="000D0637"/>
    <w:rsid w:val="000D096A"/>
    <w:rsid w:val="000D0999"/>
    <w:rsid w:val="000D0CF5"/>
    <w:rsid w:val="000D1348"/>
    <w:rsid w:val="000D1479"/>
    <w:rsid w:val="000D162C"/>
    <w:rsid w:val="000D173A"/>
    <w:rsid w:val="000D17D4"/>
    <w:rsid w:val="000D183A"/>
    <w:rsid w:val="000D1CB9"/>
    <w:rsid w:val="000D1D70"/>
    <w:rsid w:val="000D1D89"/>
    <w:rsid w:val="000D1E28"/>
    <w:rsid w:val="000D1E33"/>
    <w:rsid w:val="000D1FCF"/>
    <w:rsid w:val="000D2168"/>
    <w:rsid w:val="000D23FC"/>
    <w:rsid w:val="000D2446"/>
    <w:rsid w:val="000D245E"/>
    <w:rsid w:val="000D24D9"/>
    <w:rsid w:val="000D259E"/>
    <w:rsid w:val="000D2619"/>
    <w:rsid w:val="000D2747"/>
    <w:rsid w:val="000D29B5"/>
    <w:rsid w:val="000D29DB"/>
    <w:rsid w:val="000D2AB8"/>
    <w:rsid w:val="000D2C8E"/>
    <w:rsid w:val="000D2D1D"/>
    <w:rsid w:val="000D2D62"/>
    <w:rsid w:val="000D2FE7"/>
    <w:rsid w:val="000D300F"/>
    <w:rsid w:val="000D3173"/>
    <w:rsid w:val="000D3214"/>
    <w:rsid w:val="000D3492"/>
    <w:rsid w:val="000D35F1"/>
    <w:rsid w:val="000D372C"/>
    <w:rsid w:val="000D37E0"/>
    <w:rsid w:val="000D382F"/>
    <w:rsid w:val="000D3A67"/>
    <w:rsid w:val="000D3B12"/>
    <w:rsid w:val="000D3BEC"/>
    <w:rsid w:val="000D3CAD"/>
    <w:rsid w:val="000D3D45"/>
    <w:rsid w:val="000D3DBE"/>
    <w:rsid w:val="000D3E1B"/>
    <w:rsid w:val="000D3EC6"/>
    <w:rsid w:val="000D3EE8"/>
    <w:rsid w:val="000D4187"/>
    <w:rsid w:val="000D41CB"/>
    <w:rsid w:val="000D44F0"/>
    <w:rsid w:val="000D4530"/>
    <w:rsid w:val="000D476F"/>
    <w:rsid w:val="000D48C3"/>
    <w:rsid w:val="000D4915"/>
    <w:rsid w:val="000D49EF"/>
    <w:rsid w:val="000D4DC7"/>
    <w:rsid w:val="000D4E36"/>
    <w:rsid w:val="000D4EC0"/>
    <w:rsid w:val="000D4F29"/>
    <w:rsid w:val="000D4FBD"/>
    <w:rsid w:val="000D5032"/>
    <w:rsid w:val="000D5118"/>
    <w:rsid w:val="000D5168"/>
    <w:rsid w:val="000D52A8"/>
    <w:rsid w:val="000D547B"/>
    <w:rsid w:val="000D5483"/>
    <w:rsid w:val="000D5713"/>
    <w:rsid w:val="000D573A"/>
    <w:rsid w:val="000D58EC"/>
    <w:rsid w:val="000D59CA"/>
    <w:rsid w:val="000D59E2"/>
    <w:rsid w:val="000D5AC8"/>
    <w:rsid w:val="000D5B6F"/>
    <w:rsid w:val="000D5BDD"/>
    <w:rsid w:val="000D5C05"/>
    <w:rsid w:val="000D5C2E"/>
    <w:rsid w:val="000D5CED"/>
    <w:rsid w:val="000D5F38"/>
    <w:rsid w:val="000D6180"/>
    <w:rsid w:val="000D62D4"/>
    <w:rsid w:val="000D6338"/>
    <w:rsid w:val="000D6379"/>
    <w:rsid w:val="000D646D"/>
    <w:rsid w:val="000D6496"/>
    <w:rsid w:val="000D651E"/>
    <w:rsid w:val="000D65BA"/>
    <w:rsid w:val="000D66CD"/>
    <w:rsid w:val="000D67AD"/>
    <w:rsid w:val="000D6824"/>
    <w:rsid w:val="000D694A"/>
    <w:rsid w:val="000D6A32"/>
    <w:rsid w:val="000D7495"/>
    <w:rsid w:val="000D7569"/>
    <w:rsid w:val="000D75EC"/>
    <w:rsid w:val="000D7699"/>
    <w:rsid w:val="000D77A3"/>
    <w:rsid w:val="000D7A7E"/>
    <w:rsid w:val="000D7E1A"/>
    <w:rsid w:val="000D7F1B"/>
    <w:rsid w:val="000D7FAA"/>
    <w:rsid w:val="000E00E7"/>
    <w:rsid w:val="000E0295"/>
    <w:rsid w:val="000E07FA"/>
    <w:rsid w:val="000E0887"/>
    <w:rsid w:val="000E0999"/>
    <w:rsid w:val="000E0A53"/>
    <w:rsid w:val="000E0DD2"/>
    <w:rsid w:val="000E0DDD"/>
    <w:rsid w:val="000E0F28"/>
    <w:rsid w:val="000E104C"/>
    <w:rsid w:val="000E111E"/>
    <w:rsid w:val="000E117B"/>
    <w:rsid w:val="000E12D8"/>
    <w:rsid w:val="000E13C1"/>
    <w:rsid w:val="000E1437"/>
    <w:rsid w:val="000E1447"/>
    <w:rsid w:val="000E14C6"/>
    <w:rsid w:val="000E1635"/>
    <w:rsid w:val="000E16CF"/>
    <w:rsid w:val="000E1AD0"/>
    <w:rsid w:val="000E1B56"/>
    <w:rsid w:val="000E1B86"/>
    <w:rsid w:val="000E1BE0"/>
    <w:rsid w:val="000E1C82"/>
    <w:rsid w:val="000E1CFC"/>
    <w:rsid w:val="000E1D89"/>
    <w:rsid w:val="000E2085"/>
    <w:rsid w:val="000E2096"/>
    <w:rsid w:val="000E236A"/>
    <w:rsid w:val="000E23A8"/>
    <w:rsid w:val="000E253E"/>
    <w:rsid w:val="000E27C3"/>
    <w:rsid w:val="000E27FB"/>
    <w:rsid w:val="000E29C6"/>
    <w:rsid w:val="000E2A3E"/>
    <w:rsid w:val="000E2C93"/>
    <w:rsid w:val="000E2D25"/>
    <w:rsid w:val="000E2D75"/>
    <w:rsid w:val="000E2F01"/>
    <w:rsid w:val="000E2F2B"/>
    <w:rsid w:val="000E2F65"/>
    <w:rsid w:val="000E308F"/>
    <w:rsid w:val="000E30E3"/>
    <w:rsid w:val="000E3106"/>
    <w:rsid w:val="000E315B"/>
    <w:rsid w:val="000E31D6"/>
    <w:rsid w:val="000E333C"/>
    <w:rsid w:val="000E35D1"/>
    <w:rsid w:val="000E36CD"/>
    <w:rsid w:val="000E3983"/>
    <w:rsid w:val="000E3BC3"/>
    <w:rsid w:val="000E3BFF"/>
    <w:rsid w:val="000E3DCA"/>
    <w:rsid w:val="000E405D"/>
    <w:rsid w:val="000E40F7"/>
    <w:rsid w:val="000E4305"/>
    <w:rsid w:val="000E451B"/>
    <w:rsid w:val="000E4536"/>
    <w:rsid w:val="000E4547"/>
    <w:rsid w:val="000E4639"/>
    <w:rsid w:val="000E46A1"/>
    <w:rsid w:val="000E47A7"/>
    <w:rsid w:val="000E4805"/>
    <w:rsid w:val="000E4828"/>
    <w:rsid w:val="000E49FA"/>
    <w:rsid w:val="000E4A72"/>
    <w:rsid w:val="000E4BB1"/>
    <w:rsid w:val="000E4BBA"/>
    <w:rsid w:val="000E4C9F"/>
    <w:rsid w:val="000E5082"/>
    <w:rsid w:val="000E51DE"/>
    <w:rsid w:val="000E570E"/>
    <w:rsid w:val="000E5761"/>
    <w:rsid w:val="000E5A63"/>
    <w:rsid w:val="000E5A7C"/>
    <w:rsid w:val="000E5C5D"/>
    <w:rsid w:val="000E5CEF"/>
    <w:rsid w:val="000E5EB5"/>
    <w:rsid w:val="000E60F1"/>
    <w:rsid w:val="000E6127"/>
    <w:rsid w:val="000E61E0"/>
    <w:rsid w:val="000E626E"/>
    <w:rsid w:val="000E6599"/>
    <w:rsid w:val="000E659B"/>
    <w:rsid w:val="000E67B1"/>
    <w:rsid w:val="000E67E2"/>
    <w:rsid w:val="000E69AF"/>
    <w:rsid w:val="000E6C9F"/>
    <w:rsid w:val="000E6D9E"/>
    <w:rsid w:val="000E6DF3"/>
    <w:rsid w:val="000E6EE4"/>
    <w:rsid w:val="000E6F20"/>
    <w:rsid w:val="000E6FCE"/>
    <w:rsid w:val="000E719C"/>
    <w:rsid w:val="000E71AE"/>
    <w:rsid w:val="000E7305"/>
    <w:rsid w:val="000E74B0"/>
    <w:rsid w:val="000E75B8"/>
    <w:rsid w:val="000E783C"/>
    <w:rsid w:val="000E786D"/>
    <w:rsid w:val="000E7893"/>
    <w:rsid w:val="000E78FF"/>
    <w:rsid w:val="000E799E"/>
    <w:rsid w:val="000E79E5"/>
    <w:rsid w:val="000E79F4"/>
    <w:rsid w:val="000E7AB9"/>
    <w:rsid w:val="000E7B3D"/>
    <w:rsid w:val="000E7B8D"/>
    <w:rsid w:val="000E7D3D"/>
    <w:rsid w:val="000E7D4C"/>
    <w:rsid w:val="000E7DD7"/>
    <w:rsid w:val="000E7E57"/>
    <w:rsid w:val="000E7F15"/>
    <w:rsid w:val="000E7F8E"/>
    <w:rsid w:val="000F017B"/>
    <w:rsid w:val="000F01F7"/>
    <w:rsid w:val="000F0237"/>
    <w:rsid w:val="000F0395"/>
    <w:rsid w:val="000F03DE"/>
    <w:rsid w:val="000F075F"/>
    <w:rsid w:val="000F08BC"/>
    <w:rsid w:val="000F08EF"/>
    <w:rsid w:val="000F0927"/>
    <w:rsid w:val="000F09CF"/>
    <w:rsid w:val="000F0DA0"/>
    <w:rsid w:val="000F0EBB"/>
    <w:rsid w:val="000F104C"/>
    <w:rsid w:val="000F11C6"/>
    <w:rsid w:val="000F12B4"/>
    <w:rsid w:val="000F14B9"/>
    <w:rsid w:val="000F1734"/>
    <w:rsid w:val="000F179C"/>
    <w:rsid w:val="000F17A4"/>
    <w:rsid w:val="000F17CF"/>
    <w:rsid w:val="000F19F6"/>
    <w:rsid w:val="000F1A32"/>
    <w:rsid w:val="000F1A69"/>
    <w:rsid w:val="000F1BD9"/>
    <w:rsid w:val="000F1E58"/>
    <w:rsid w:val="000F1FD8"/>
    <w:rsid w:val="000F213B"/>
    <w:rsid w:val="000F2327"/>
    <w:rsid w:val="000F243A"/>
    <w:rsid w:val="000F25DF"/>
    <w:rsid w:val="000F260A"/>
    <w:rsid w:val="000F2763"/>
    <w:rsid w:val="000F279D"/>
    <w:rsid w:val="000F2897"/>
    <w:rsid w:val="000F28A5"/>
    <w:rsid w:val="000F28A9"/>
    <w:rsid w:val="000F29FB"/>
    <w:rsid w:val="000F2C73"/>
    <w:rsid w:val="000F2E8B"/>
    <w:rsid w:val="000F2EEC"/>
    <w:rsid w:val="000F31B9"/>
    <w:rsid w:val="000F32C1"/>
    <w:rsid w:val="000F358A"/>
    <w:rsid w:val="000F3667"/>
    <w:rsid w:val="000F388B"/>
    <w:rsid w:val="000F3A18"/>
    <w:rsid w:val="000F3AC1"/>
    <w:rsid w:val="000F3B2A"/>
    <w:rsid w:val="000F3C33"/>
    <w:rsid w:val="000F3D1B"/>
    <w:rsid w:val="000F3D59"/>
    <w:rsid w:val="000F3D9A"/>
    <w:rsid w:val="000F3E11"/>
    <w:rsid w:val="000F3EF6"/>
    <w:rsid w:val="000F3FE3"/>
    <w:rsid w:val="000F418C"/>
    <w:rsid w:val="000F41A5"/>
    <w:rsid w:val="000F4313"/>
    <w:rsid w:val="000F4417"/>
    <w:rsid w:val="000F459A"/>
    <w:rsid w:val="000F48E2"/>
    <w:rsid w:val="000F4C76"/>
    <w:rsid w:val="000F5081"/>
    <w:rsid w:val="000F5181"/>
    <w:rsid w:val="000F538A"/>
    <w:rsid w:val="000F53A4"/>
    <w:rsid w:val="000F544C"/>
    <w:rsid w:val="000F5534"/>
    <w:rsid w:val="000F5550"/>
    <w:rsid w:val="000F5C3E"/>
    <w:rsid w:val="000F5D21"/>
    <w:rsid w:val="000F5F6B"/>
    <w:rsid w:val="000F633E"/>
    <w:rsid w:val="000F637E"/>
    <w:rsid w:val="000F64A6"/>
    <w:rsid w:val="000F66A1"/>
    <w:rsid w:val="000F681F"/>
    <w:rsid w:val="000F6A8B"/>
    <w:rsid w:val="000F6B48"/>
    <w:rsid w:val="000F6DAD"/>
    <w:rsid w:val="000F6E8D"/>
    <w:rsid w:val="000F6E9F"/>
    <w:rsid w:val="000F6F3C"/>
    <w:rsid w:val="000F704D"/>
    <w:rsid w:val="000F7196"/>
    <w:rsid w:val="000F72BC"/>
    <w:rsid w:val="000F72EB"/>
    <w:rsid w:val="000F7335"/>
    <w:rsid w:val="000F7380"/>
    <w:rsid w:val="000F74AA"/>
    <w:rsid w:val="000F764D"/>
    <w:rsid w:val="000F76C8"/>
    <w:rsid w:val="000F7AB6"/>
    <w:rsid w:val="000F7C79"/>
    <w:rsid w:val="000F7D52"/>
    <w:rsid w:val="000F7DC2"/>
    <w:rsid w:val="000F7E08"/>
    <w:rsid w:val="000F7E23"/>
    <w:rsid w:val="000F7E6D"/>
    <w:rsid w:val="000F7F2E"/>
    <w:rsid w:val="0010008C"/>
    <w:rsid w:val="001001ED"/>
    <w:rsid w:val="00100352"/>
    <w:rsid w:val="00100380"/>
    <w:rsid w:val="001003D9"/>
    <w:rsid w:val="001004FF"/>
    <w:rsid w:val="0010051A"/>
    <w:rsid w:val="0010051C"/>
    <w:rsid w:val="00100603"/>
    <w:rsid w:val="001006D9"/>
    <w:rsid w:val="001006EC"/>
    <w:rsid w:val="001007A6"/>
    <w:rsid w:val="00100991"/>
    <w:rsid w:val="00100BAF"/>
    <w:rsid w:val="00100C9D"/>
    <w:rsid w:val="00100D0C"/>
    <w:rsid w:val="00100D44"/>
    <w:rsid w:val="00100E91"/>
    <w:rsid w:val="00100EA6"/>
    <w:rsid w:val="00100F78"/>
    <w:rsid w:val="00101013"/>
    <w:rsid w:val="00101086"/>
    <w:rsid w:val="001010B4"/>
    <w:rsid w:val="001010D4"/>
    <w:rsid w:val="0010121B"/>
    <w:rsid w:val="00101393"/>
    <w:rsid w:val="0010164F"/>
    <w:rsid w:val="00101842"/>
    <w:rsid w:val="00101857"/>
    <w:rsid w:val="001019A2"/>
    <w:rsid w:val="00101C78"/>
    <w:rsid w:val="00101EAC"/>
    <w:rsid w:val="00101FB9"/>
    <w:rsid w:val="00102163"/>
    <w:rsid w:val="00102204"/>
    <w:rsid w:val="0010239C"/>
    <w:rsid w:val="001023DB"/>
    <w:rsid w:val="00102604"/>
    <w:rsid w:val="0010273A"/>
    <w:rsid w:val="0010287B"/>
    <w:rsid w:val="00102898"/>
    <w:rsid w:val="001029D9"/>
    <w:rsid w:val="001029F3"/>
    <w:rsid w:val="00102A9F"/>
    <w:rsid w:val="00102B64"/>
    <w:rsid w:val="00102D1D"/>
    <w:rsid w:val="00102EA2"/>
    <w:rsid w:val="00103350"/>
    <w:rsid w:val="0010336C"/>
    <w:rsid w:val="0010339B"/>
    <w:rsid w:val="0010341C"/>
    <w:rsid w:val="00103518"/>
    <w:rsid w:val="0010369D"/>
    <w:rsid w:val="00103754"/>
    <w:rsid w:val="00103908"/>
    <w:rsid w:val="00103B5F"/>
    <w:rsid w:val="00103C51"/>
    <w:rsid w:val="00103C6D"/>
    <w:rsid w:val="00103D82"/>
    <w:rsid w:val="0010401A"/>
    <w:rsid w:val="00104244"/>
    <w:rsid w:val="0010424A"/>
    <w:rsid w:val="001045CA"/>
    <w:rsid w:val="00104801"/>
    <w:rsid w:val="00104843"/>
    <w:rsid w:val="00104A82"/>
    <w:rsid w:val="00104B92"/>
    <w:rsid w:val="00104BE4"/>
    <w:rsid w:val="00104C73"/>
    <w:rsid w:val="00104CAB"/>
    <w:rsid w:val="00104E25"/>
    <w:rsid w:val="00105028"/>
    <w:rsid w:val="001050AE"/>
    <w:rsid w:val="00105183"/>
    <w:rsid w:val="001051B4"/>
    <w:rsid w:val="001054FD"/>
    <w:rsid w:val="001057EB"/>
    <w:rsid w:val="0010582A"/>
    <w:rsid w:val="00105A7B"/>
    <w:rsid w:val="00105C94"/>
    <w:rsid w:val="00105E2A"/>
    <w:rsid w:val="00105F42"/>
    <w:rsid w:val="00105FC8"/>
    <w:rsid w:val="00105FFD"/>
    <w:rsid w:val="0010602E"/>
    <w:rsid w:val="00106182"/>
    <w:rsid w:val="00106354"/>
    <w:rsid w:val="00106521"/>
    <w:rsid w:val="00106606"/>
    <w:rsid w:val="0010687D"/>
    <w:rsid w:val="001069AD"/>
    <w:rsid w:val="00106B76"/>
    <w:rsid w:val="00106C40"/>
    <w:rsid w:val="00106C71"/>
    <w:rsid w:val="00106D98"/>
    <w:rsid w:val="00106E67"/>
    <w:rsid w:val="00106E6C"/>
    <w:rsid w:val="00106F8A"/>
    <w:rsid w:val="001070E4"/>
    <w:rsid w:val="001071AC"/>
    <w:rsid w:val="0010744C"/>
    <w:rsid w:val="001074BE"/>
    <w:rsid w:val="00107525"/>
    <w:rsid w:val="00107703"/>
    <w:rsid w:val="00107776"/>
    <w:rsid w:val="00107940"/>
    <w:rsid w:val="001079D6"/>
    <w:rsid w:val="00107AC8"/>
    <w:rsid w:val="00107B08"/>
    <w:rsid w:val="00107D8C"/>
    <w:rsid w:val="00107FD4"/>
    <w:rsid w:val="001100F4"/>
    <w:rsid w:val="00110259"/>
    <w:rsid w:val="001103FB"/>
    <w:rsid w:val="001107D1"/>
    <w:rsid w:val="001108AD"/>
    <w:rsid w:val="00110B2E"/>
    <w:rsid w:val="00110BA0"/>
    <w:rsid w:val="00110D83"/>
    <w:rsid w:val="00110EE8"/>
    <w:rsid w:val="00110F7B"/>
    <w:rsid w:val="001110C7"/>
    <w:rsid w:val="00111122"/>
    <w:rsid w:val="00111208"/>
    <w:rsid w:val="0011123A"/>
    <w:rsid w:val="001112BC"/>
    <w:rsid w:val="00111366"/>
    <w:rsid w:val="00111518"/>
    <w:rsid w:val="0011185B"/>
    <w:rsid w:val="001119F5"/>
    <w:rsid w:val="00111A69"/>
    <w:rsid w:val="00111AB4"/>
    <w:rsid w:val="00111B16"/>
    <w:rsid w:val="00111B88"/>
    <w:rsid w:val="00111C9E"/>
    <w:rsid w:val="00111D14"/>
    <w:rsid w:val="00111DA5"/>
    <w:rsid w:val="00111F13"/>
    <w:rsid w:val="00111F8E"/>
    <w:rsid w:val="001120FD"/>
    <w:rsid w:val="00112458"/>
    <w:rsid w:val="00112484"/>
    <w:rsid w:val="00112660"/>
    <w:rsid w:val="0011268C"/>
    <w:rsid w:val="001126B9"/>
    <w:rsid w:val="0011291E"/>
    <w:rsid w:val="001129A4"/>
    <w:rsid w:val="00112A2D"/>
    <w:rsid w:val="00112A68"/>
    <w:rsid w:val="00112B39"/>
    <w:rsid w:val="00112C16"/>
    <w:rsid w:val="00112CD3"/>
    <w:rsid w:val="00112D6E"/>
    <w:rsid w:val="00112D79"/>
    <w:rsid w:val="00112D8C"/>
    <w:rsid w:val="00112E14"/>
    <w:rsid w:val="00112E5C"/>
    <w:rsid w:val="001131C3"/>
    <w:rsid w:val="0011331A"/>
    <w:rsid w:val="00113450"/>
    <w:rsid w:val="0011350C"/>
    <w:rsid w:val="00113607"/>
    <w:rsid w:val="0011375C"/>
    <w:rsid w:val="0011375F"/>
    <w:rsid w:val="001137BF"/>
    <w:rsid w:val="00113830"/>
    <w:rsid w:val="00113972"/>
    <w:rsid w:val="001139C2"/>
    <w:rsid w:val="00113BBF"/>
    <w:rsid w:val="00113C53"/>
    <w:rsid w:val="00113C8F"/>
    <w:rsid w:val="00113D88"/>
    <w:rsid w:val="00113E74"/>
    <w:rsid w:val="00113EA0"/>
    <w:rsid w:val="00114276"/>
    <w:rsid w:val="001142E4"/>
    <w:rsid w:val="001144A7"/>
    <w:rsid w:val="00114612"/>
    <w:rsid w:val="001146AF"/>
    <w:rsid w:val="00114889"/>
    <w:rsid w:val="001148F6"/>
    <w:rsid w:val="00114950"/>
    <w:rsid w:val="0011499E"/>
    <w:rsid w:val="00114A3A"/>
    <w:rsid w:val="00114CC1"/>
    <w:rsid w:val="00114CF0"/>
    <w:rsid w:val="00115018"/>
    <w:rsid w:val="00115125"/>
    <w:rsid w:val="001151C5"/>
    <w:rsid w:val="00115358"/>
    <w:rsid w:val="0011548F"/>
    <w:rsid w:val="001154A2"/>
    <w:rsid w:val="00115550"/>
    <w:rsid w:val="00115571"/>
    <w:rsid w:val="001155F5"/>
    <w:rsid w:val="0011566F"/>
    <w:rsid w:val="001156EB"/>
    <w:rsid w:val="0011575F"/>
    <w:rsid w:val="00115854"/>
    <w:rsid w:val="0011594A"/>
    <w:rsid w:val="00115964"/>
    <w:rsid w:val="0011599A"/>
    <w:rsid w:val="001162BC"/>
    <w:rsid w:val="001162E7"/>
    <w:rsid w:val="0011648D"/>
    <w:rsid w:val="001165B2"/>
    <w:rsid w:val="0011677D"/>
    <w:rsid w:val="0011688F"/>
    <w:rsid w:val="001169E3"/>
    <w:rsid w:val="00116AD9"/>
    <w:rsid w:val="00116C54"/>
    <w:rsid w:val="00116CEE"/>
    <w:rsid w:val="00116D11"/>
    <w:rsid w:val="00116D53"/>
    <w:rsid w:val="00116F5B"/>
    <w:rsid w:val="00117002"/>
    <w:rsid w:val="001172C3"/>
    <w:rsid w:val="0011730A"/>
    <w:rsid w:val="0011736A"/>
    <w:rsid w:val="001173A0"/>
    <w:rsid w:val="0011755F"/>
    <w:rsid w:val="0011759C"/>
    <w:rsid w:val="00117604"/>
    <w:rsid w:val="00117722"/>
    <w:rsid w:val="001178AF"/>
    <w:rsid w:val="001179CA"/>
    <w:rsid w:val="00117AB9"/>
    <w:rsid w:val="00117C5E"/>
    <w:rsid w:val="0012005B"/>
    <w:rsid w:val="001200E9"/>
    <w:rsid w:val="00120179"/>
    <w:rsid w:val="0012019C"/>
    <w:rsid w:val="00120216"/>
    <w:rsid w:val="00120287"/>
    <w:rsid w:val="001202C2"/>
    <w:rsid w:val="00120312"/>
    <w:rsid w:val="00120514"/>
    <w:rsid w:val="0012052E"/>
    <w:rsid w:val="0012054C"/>
    <w:rsid w:val="00120558"/>
    <w:rsid w:val="001206D8"/>
    <w:rsid w:val="001207EE"/>
    <w:rsid w:val="00120944"/>
    <w:rsid w:val="0012098A"/>
    <w:rsid w:val="001209F5"/>
    <w:rsid w:val="00120A2C"/>
    <w:rsid w:val="00120B6F"/>
    <w:rsid w:val="00120ED1"/>
    <w:rsid w:val="00121314"/>
    <w:rsid w:val="001213AE"/>
    <w:rsid w:val="001214F1"/>
    <w:rsid w:val="001216D9"/>
    <w:rsid w:val="001216FD"/>
    <w:rsid w:val="00121759"/>
    <w:rsid w:val="00121879"/>
    <w:rsid w:val="001218A5"/>
    <w:rsid w:val="001219AF"/>
    <w:rsid w:val="00121A37"/>
    <w:rsid w:val="00121AA4"/>
    <w:rsid w:val="00121B4E"/>
    <w:rsid w:val="00121CC1"/>
    <w:rsid w:val="00121CFD"/>
    <w:rsid w:val="00121E32"/>
    <w:rsid w:val="00121E46"/>
    <w:rsid w:val="00121FC2"/>
    <w:rsid w:val="001220DF"/>
    <w:rsid w:val="00122143"/>
    <w:rsid w:val="0012218F"/>
    <w:rsid w:val="001222E8"/>
    <w:rsid w:val="0012266E"/>
    <w:rsid w:val="0012294D"/>
    <w:rsid w:val="00122D59"/>
    <w:rsid w:val="00122DA9"/>
    <w:rsid w:val="00122F8F"/>
    <w:rsid w:val="00122FEB"/>
    <w:rsid w:val="001232F7"/>
    <w:rsid w:val="001233A7"/>
    <w:rsid w:val="00123463"/>
    <w:rsid w:val="00123545"/>
    <w:rsid w:val="00123593"/>
    <w:rsid w:val="001235D2"/>
    <w:rsid w:val="0012370B"/>
    <w:rsid w:val="00123718"/>
    <w:rsid w:val="0012374A"/>
    <w:rsid w:val="00123971"/>
    <w:rsid w:val="001239A0"/>
    <w:rsid w:val="00123A1A"/>
    <w:rsid w:val="00123B78"/>
    <w:rsid w:val="00123C05"/>
    <w:rsid w:val="00123E4B"/>
    <w:rsid w:val="00123E88"/>
    <w:rsid w:val="00123EE8"/>
    <w:rsid w:val="00123F02"/>
    <w:rsid w:val="00123F0B"/>
    <w:rsid w:val="0012403E"/>
    <w:rsid w:val="001240B5"/>
    <w:rsid w:val="00124182"/>
    <w:rsid w:val="00124294"/>
    <w:rsid w:val="001242B9"/>
    <w:rsid w:val="00124453"/>
    <w:rsid w:val="001245E3"/>
    <w:rsid w:val="00124810"/>
    <w:rsid w:val="00124870"/>
    <w:rsid w:val="00124AF2"/>
    <w:rsid w:val="00124E20"/>
    <w:rsid w:val="0012500A"/>
    <w:rsid w:val="00125049"/>
    <w:rsid w:val="00125241"/>
    <w:rsid w:val="001252A1"/>
    <w:rsid w:val="00125399"/>
    <w:rsid w:val="0012549F"/>
    <w:rsid w:val="00125516"/>
    <w:rsid w:val="00125574"/>
    <w:rsid w:val="00125797"/>
    <w:rsid w:val="001257FC"/>
    <w:rsid w:val="00125914"/>
    <w:rsid w:val="00125934"/>
    <w:rsid w:val="001259D8"/>
    <w:rsid w:val="00125A34"/>
    <w:rsid w:val="00125BE6"/>
    <w:rsid w:val="00125C3C"/>
    <w:rsid w:val="00125D5B"/>
    <w:rsid w:val="00125D7E"/>
    <w:rsid w:val="00125F38"/>
    <w:rsid w:val="00126124"/>
    <w:rsid w:val="00126177"/>
    <w:rsid w:val="00126286"/>
    <w:rsid w:val="00126368"/>
    <w:rsid w:val="001264F9"/>
    <w:rsid w:val="0012653B"/>
    <w:rsid w:val="0012656E"/>
    <w:rsid w:val="00126604"/>
    <w:rsid w:val="00126641"/>
    <w:rsid w:val="00126856"/>
    <w:rsid w:val="001269B8"/>
    <w:rsid w:val="00126A5B"/>
    <w:rsid w:val="00126A65"/>
    <w:rsid w:val="00126E90"/>
    <w:rsid w:val="00126EAB"/>
    <w:rsid w:val="00127059"/>
    <w:rsid w:val="0012721E"/>
    <w:rsid w:val="00127347"/>
    <w:rsid w:val="0012734F"/>
    <w:rsid w:val="001273A9"/>
    <w:rsid w:val="0012742C"/>
    <w:rsid w:val="001274AA"/>
    <w:rsid w:val="001274C1"/>
    <w:rsid w:val="001275A9"/>
    <w:rsid w:val="0012770B"/>
    <w:rsid w:val="00127896"/>
    <w:rsid w:val="001278DD"/>
    <w:rsid w:val="00127B10"/>
    <w:rsid w:val="00127B2B"/>
    <w:rsid w:val="00127ECD"/>
    <w:rsid w:val="00127F1B"/>
    <w:rsid w:val="00127F85"/>
    <w:rsid w:val="00127FA3"/>
    <w:rsid w:val="001300DB"/>
    <w:rsid w:val="0013012C"/>
    <w:rsid w:val="00130166"/>
    <w:rsid w:val="001302CC"/>
    <w:rsid w:val="00130304"/>
    <w:rsid w:val="0013030B"/>
    <w:rsid w:val="001304B2"/>
    <w:rsid w:val="0013050B"/>
    <w:rsid w:val="001305A7"/>
    <w:rsid w:val="0013075A"/>
    <w:rsid w:val="001307F4"/>
    <w:rsid w:val="0013083A"/>
    <w:rsid w:val="00130875"/>
    <w:rsid w:val="00130A1E"/>
    <w:rsid w:val="00130A6F"/>
    <w:rsid w:val="00130A7F"/>
    <w:rsid w:val="00130B14"/>
    <w:rsid w:val="00130E55"/>
    <w:rsid w:val="00130E92"/>
    <w:rsid w:val="00130F01"/>
    <w:rsid w:val="00130FA5"/>
    <w:rsid w:val="00131138"/>
    <w:rsid w:val="0013184A"/>
    <w:rsid w:val="00131920"/>
    <w:rsid w:val="00131BED"/>
    <w:rsid w:val="00131C36"/>
    <w:rsid w:val="00131CCF"/>
    <w:rsid w:val="00131D84"/>
    <w:rsid w:val="001322FC"/>
    <w:rsid w:val="00132375"/>
    <w:rsid w:val="00132896"/>
    <w:rsid w:val="0013299B"/>
    <w:rsid w:val="001329C9"/>
    <w:rsid w:val="00132B0A"/>
    <w:rsid w:val="00132B24"/>
    <w:rsid w:val="00132CC7"/>
    <w:rsid w:val="00132D08"/>
    <w:rsid w:val="00132DF1"/>
    <w:rsid w:val="00132E1A"/>
    <w:rsid w:val="00132E98"/>
    <w:rsid w:val="00132F98"/>
    <w:rsid w:val="0013300B"/>
    <w:rsid w:val="00133199"/>
    <w:rsid w:val="0013372B"/>
    <w:rsid w:val="0013377A"/>
    <w:rsid w:val="0013381D"/>
    <w:rsid w:val="001338A9"/>
    <w:rsid w:val="00133A91"/>
    <w:rsid w:val="00133A9D"/>
    <w:rsid w:val="00133C03"/>
    <w:rsid w:val="00133D57"/>
    <w:rsid w:val="00133DDE"/>
    <w:rsid w:val="00133E7E"/>
    <w:rsid w:val="00133F0E"/>
    <w:rsid w:val="0013409D"/>
    <w:rsid w:val="001340C4"/>
    <w:rsid w:val="001340D0"/>
    <w:rsid w:val="00134190"/>
    <w:rsid w:val="001341DC"/>
    <w:rsid w:val="001341F5"/>
    <w:rsid w:val="00134289"/>
    <w:rsid w:val="001345DF"/>
    <w:rsid w:val="0013479E"/>
    <w:rsid w:val="00134B23"/>
    <w:rsid w:val="00134B82"/>
    <w:rsid w:val="00134C44"/>
    <w:rsid w:val="00134EAC"/>
    <w:rsid w:val="00135106"/>
    <w:rsid w:val="001352AC"/>
    <w:rsid w:val="001352C4"/>
    <w:rsid w:val="001352D4"/>
    <w:rsid w:val="001355D4"/>
    <w:rsid w:val="001357A9"/>
    <w:rsid w:val="001357ED"/>
    <w:rsid w:val="0013588E"/>
    <w:rsid w:val="00135A69"/>
    <w:rsid w:val="00135B5F"/>
    <w:rsid w:val="00135C35"/>
    <w:rsid w:val="00135C8E"/>
    <w:rsid w:val="00135DCE"/>
    <w:rsid w:val="00135E0D"/>
    <w:rsid w:val="001361B4"/>
    <w:rsid w:val="0013630B"/>
    <w:rsid w:val="0013646A"/>
    <w:rsid w:val="0013646E"/>
    <w:rsid w:val="001364EB"/>
    <w:rsid w:val="00136595"/>
    <w:rsid w:val="001365C5"/>
    <w:rsid w:val="00136734"/>
    <w:rsid w:val="001367EF"/>
    <w:rsid w:val="0013683E"/>
    <w:rsid w:val="0013693A"/>
    <w:rsid w:val="0013693E"/>
    <w:rsid w:val="00136A72"/>
    <w:rsid w:val="00136ABE"/>
    <w:rsid w:val="00136B8F"/>
    <w:rsid w:val="00136DDB"/>
    <w:rsid w:val="00136E8E"/>
    <w:rsid w:val="00136EAE"/>
    <w:rsid w:val="00136FE7"/>
    <w:rsid w:val="0013728A"/>
    <w:rsid w:val="001372C9"/>
    <w:rsid w:val="00137312"/>
    <w:rsid w:val="001373FD"/>
    <w:rsid w:val="001375FC"/>
    <w:rsid w:val="0013763C"/>
    <w:rsid w:val="001376FD"/>
    <w:rsid w:val="001377AA"/>
    <w:rsid w:val="001378CA"/>
    <w:rsid w:val="001379A3"/>
    <w:rsid w:val="00137AAB"/>
    <w:rsid w:val="00137C9A"/>
    <w:rsid w:val="00137CFB"/>
    <w:rsid w:val="00137F2C"/>
    <w:rsid w:val="001402BA"/>
    <w:rsid w:val="001402EA"/>
    <w:rsid w:val="00140492"/>
    <w:rsid w:val="001404A5"/>
    <w:rsid w:val="00140A2C"/>
    <w:rsid w:val="00140A49"/>
    <w:rsid w:val="00140C5E"/>
    <w:rsid w:val="00140E54"/>
    <w:rsid w:val="00141158"/>
    <w:rsid w:val="00141445"/>
    <w:rsid w:val="0014149D"/>
    <w:rsid w:val="00141617"/>
    <w:rsid w:val="001416B3"/>
    <w:rsid w:val="00141786"/>
    <w:rsid w:val="00141840"/>
    <w:rsid w:val="00141897"/>
    <w:rsid w:val="001418F8"/>
    <w:rsid w:val="00141D65"/>
    <w:rsid w:val="00141DC3"/>
    <w:rsid w:val="00142078"/>
    <w:rsid w:val="001421F0"/>
    <w:rsid w:val="00142285"/>
    <w:rsid w:val="0014240A"/>
    <w:rsid w:val="0014243F"/>
    <w:rsid w:val="0014270E"/>
    <w:rsid w:val="00142956"/>
    <w:rsid w:val="00142BA0"/>
    <w:rsid w:val="00142C35"/>
    <w:rsid w:val="00142CAC"/>
    <w:rsid w:val="00142CCC"/>
    <w:rsid w:val="00142D17"/>
    <w:rsid w:val="00142D7D"/>
    <w:rsid w:val="00142D95"/>
    <w:rsid w:val="00142EF9"/>
    <w:rsid w:val="00142F0A"/>
    <w:rsid w:val="00143388"/>
    <w:rsid w:val="001433F1"/>
    <w:rsid w:val="00143417"/>
    <w:rsid w:val="001434EE"/>
    <w:rsid w:val="00143514"/>
    <w:rsid w:val="0014353D"/>
    <w:rsid w:val="00143964"/>
    <w:rsid w:val="00143B3D"/>
    <w:rsid w:val="00143B65"/>
    <w:rsid w:val="00143C08"/>
    <w:rsid w:val="00143C24"/>
    <w:rsid w:val="00143DB7"/>
    <w:rsid w:val="00143EDE"/>
    <w:rsid w:val="00143F7E"/>
    <w:rsid w:val="00143F9D"/>
    <w:rsid w:val="00144059"/>
    <w:rsid w:val="001440C8"/>
    <w:rsid w:val="0014423D"/>
    <w:rsid w:val="001443DA"/>
    <w:rsid w:val="0014442A"/>
    <w:rsid w:val="0014451A"/>
    <w:rsid w:val="001445CC"/>
    <w:rsid w:val="001447CA"/>
    <w:rsid w:val="00144A5E"/>
    <w:rsid w:val="00144A9C"/>
    <w:rsid w:val="00144F69"/>
    <w:rsid w:val="00144FBB"/>
    <w:rsid w:val="0014513C"/>
    <w:rsid w:val="001452D8"/>
    <w:rsid w:val="001456B9"/>
    <w:rsid w:val="0014571D"/>
    <w:rsid w:val="00145977"/>
    <w:rsid w:val="00145B04"/>
    <w:rsid w:val="00145C02"/>
    <w:rsid w:val="00145C11"/>
    <w:rsid w:val="00145C21"/>
    <w:rsid w:val="00145FD7"/>
    <w:rsid w:val="00145FE5"/>
    <w:rsid w:val="0014603B"/>
    <w:rsid w:val="0014603E"/>
    <w:rsid w:val="00146218"/>
    <w:rsid w:val="001462CE"/>
    <w:rsid w:val="0014652E"/>
    <w:rsid w:val="0014653F"/>
    <w:rsid w:val="00146564"/>
    <w:rsid w:val="001465CA"/>
    <w:rsid w:val="0014678F"/>
    <w:rsid w:val="00146882"/>
    <w:rsid w:val="0014696A"/>
    <w:rsid w:val="00146A16"/>
    <w:rsid w:val="00146B5F"/>
    <w:rsid w:val="00146C25"/>
    <w:rsid w:val="00146D82"/>
    <w:rsid w:val="00146D84"/>
    <w:rsid w:val="00146F8A"/>
    <w:rsid w:val="0014708A"/>
    <w:rsid w:val="001470AE"/>
    <w:rsid w:val="001470F5"/>
    <w:rsid w:val="00147101"/>
    <w:rsid w:val="00147108"/>
    <w:rsid w:val="00147143"/>
    <w:rsid w:val="001471EB"/>
    <w:rsid w:val="001474E0"/>
    <w:rsid w:val="001475A2"/>
    <w:rsid w:val="001475F0"/>
    <w:rsid w:val="001476A9"/>
    <w:rsid w:val="00147772"/>
    <w:rsid w:val="00147887"/>
    <w:rsid w:val="00147937"/>
    <w:rsid w:val="00147B6F"/>
    <w:rsid w:val="00147CCE"/>
    <w:rsid w:val="00147FF5"/>
    <w:rsid w:val="001500BD"/>
    <w:rsid w:val="001501A3"/>
    <w:rsid w:val="0015033C"/>
    <w:rsid w:val="00150445"/>
    <w:rsid w:val="001504D4"/>
    <w:rsid w:val="001504F8"/>
    <w:rsid w:val="00150674"/>
    <w:rsid w:val="00150827"/>
    <w:rsid w:val="00150976"/>
    <w:rsid w:val="00150AFD"/>
    <w:rsid w:val="00150B9F"/>
    <w:rsid w:val="00150D0A"/>
    <w:rsid w:val="00150DE1"/>
    <w:rsid w:val="00150E4A"/>
    <w:rsid w:val="00150E51"/>
    <w:rsid w:val="00150F83"/>
    <w:rsid w:val="00151191"/>
    <w:rsid w:val="0015122D"/>
    <w:rsid w:val="0015132A"/>
    <w:rsid w:val="0015133F"/>
    <w:rsid w:val="00151613"/>
    <w:rsid w:val="001517CC"/>
    <w:rsid w:val="00151811"/>
    <w:rsid w:val="00151A02"/>
    <w:rsid w:val="00151ADB"/>
    <w:rsid w:val="00151B59"/>
    <w:rsid w:val="00151B9F"/>
    <w:rsid w:val="00151E3B"/>
    <w:rsid w:val="00151F5D"/>
    <w:rsid w:val="00152461"/>
    <w:rsid w:val="001525D1"/>
    <w:rsid w:val="00152657"/>
    <w:rsid w:val="00152881"/>
    <w:rsid w:val="0015288D"/>
    <w:rsid w:val="0015291D"/>
    <w:rsid w:val="00152A1E"/>
    <w:rsid w:val="00152A7F"/>
    <w:rsid w:val="00152B74"/>
    <w:rsid w:val="00152BB3"/>
    <w:rsid w:val="00152C45"/>
    <w:rsid w:val="00152C49"/>
    <w:rsid w:val="00152CC5"/>
    <w:rsid w:val="00152D32"/>
    <w:rsid w:val="00152D72"/>
    <w:rsid w:val="00152F69"/>
    <w:rsid w:val="00152F7D"/>
    <w:rsid w:val="0015317D"/>
    <w:rsid w:val="00153249"/>
    <w:rsid w:val="0015335D"/>
    <w:rsid w:val="001536BC"/>
    <w:rsid w:val="00153895"/>
    <w:rsid w:val="00153C2A"/>
    <w:rsid w:val="00153C4C"/>
    <w:rsid w:val="00153CC0"/>
    <w:rsid w:val="00153E25"/>
    <w:rsid w:val="00153EB2"/>
    <w:rsid w:val="00153F11"/>
    <w:rsid w:val="00153FAE"/>
    <w:rsid w:val="001541CE"/>
    <w:rsid w:val="0015423D"/>
    <w:rsid w:val="001543E1"/>
    <w:rsid w:val="00154405"/>
    <w:rsid w:val="001546D4"/>
    <w:rsid w:val="001548BE"/>
    <w:rsid w:val="00154CFE"/>
    <w:rsid w:val="00154DD8"/>
    <w:rsid w:val="00154DED"/>
    <w:rsid w:val="00154F74"/>
    <w:rsid w:val="00154FA2"/>
    <w:rsid w:val="001551E7"/>
    <w:rsid w:val="001553FD"/>
    <w:rsid w:val="0015540B"/>
    <w:rsid w:val="001554DF"/>
    <w:rsid w:val="00155726"/>
    <w:rsid w:val="0015584F"/>
    <w:rsid w:val="001558CD"/>
    <w:rsid w:val="00155BAC"/>
    <w:rsid w:val="00155BEA"/>
    <w:rsid w:val="00155C35"/>
    <w:rsid w:val="00155C49"/>
    <w:rsid w:val="00155D80"/>
    <w:rsid w:val="00155E12"/>
    <w:rsid w:val="00155FB5"/>
    <w:rsid w:val="00155FBD"/>
    <w:rsid w:val="00156137"/>
    <w:rsid w:val="00156145"/>
    <w:rsid w:val="00156307"/>
    <w:rsid w:val="00156308"/>
    <w:rsid w:val="0015632A"/>
    <w:rsid w:val="0015632C"/>
    <w:rsid w:val="001563C8"/>
    <w:rsid w:val="001567A1"/>
    <w:rsid w:val="0015684C"/>
    <w:rsid w:val="00156852"/>
    <w:rsid w:val="001568A5"/>
    <w:rsid w:val="0015691F"/>
    <w:rsid w:val="0015692E"/>
    <w:rsid w:val="00156A02"/>
    <w:rsid w:val="0015706E"/>
    <w:rsid w:val="001570A5"/>
    <w:rsid w:val="001570D0"/>
    <w:rsid w:val="00157222"/>
    <w:rsid w:val="001572D7"/>
    <w:rsid w:val="00157346"/>
    <w:rsid w:val="001573A0"/>
    <w:rsid w:val="00157475"/>
    <w:rsid w:val="001574C8"/>
    <w:rsid w:val="00157572"/>
    <w:rsid w:val="001575C4"/>
    <w:rsid w:val="001575E0"/>
    <w:rsid w:val="0015775C"/>
    <w:rsid w:val="0015779C"/>
    <w:rsid w:val="0015787A"/>
    <w:rsid w:val="00157898"/>
    <w:rsid w:val="00157A9C"/>
    <w:rsid w:val="00157C1A"/>
    <w:rsid w:val="00157C73"/>
    <w:rsid w:val="00157CBC"/>
    <w:rsid w:val="00157E45"/>
    <w:rsid w:val="00157F8A"/>
    <w:rsid w:val="00160088"/>
    <w:rsid w:val="00160097"/>
    <w:rsid w:val="001600B6"/>
    <w:rsid w:val="001600E9"/>
    <w:rsid w:val="0016016B"/>
    <w:rsid w:val="00160211"/>
    <w:rsid w:val="001602AD"/>
    <w:rsid w:val="001602DB"/>
    <w:rsid w:val="00160304"/>
    <w:rsid w:val="0016036D"/>
    <w:rsid w:val="0016054A"/>
    <w:rsid w:val="00160556"/>
    <w:rsid w:val="001605F1"/>
    <w:rsid w:val="00160865"/>
    <w:rsid w:val="00160917"/>
    <w:rsid w:val="00160A9B"/>
    <w:rsid w:val="00160B3F"/>
    <w:rsid w:val="00160B53"/>
    <w:rsid w:val="00160CB6"/>
    <w:rsid w:val="00160D08"/>
    <w:rsid w:val="00160FC0"/>
    <w:rsid w:val="001610BE"/>
    <w:rsid w:val="001611DA"/>
    <w:rsid w:val="0016121D"/>
    <w:rsid w:val="0016131E"/>
    <w:rsid w:val="0016134B"/>
    <w:rsid w:val="0016150B"/>
    <w:rsid w:val="001617B9"/>
    <w:rsid w:val="00161856"/>
    <w:rsid w:val="001618DB"/>
    <w:rsid w:val="00161941"/>
    <w:rsid w:val="00161A27"/>
    <w:rsid w:val="00161A5A"/>
    <w:rsid w:val="00161D47"/>
    <w:rsid w:val="00161DBE"/>
    <w:rsid w:val="00162008"/>
    <w:rsid w:val="001620D1"/>
    <w:rsid w:val="00162257"/>
    <w:rsid w:val="0016255E"/>
    <w:rsid w:val="00162724"/>
    <w:rsid w:val="00162891"/>
    <w:rsid w:val="001629C1"/>
    <w:rsid w:val="00162BA8"/>
    <w:rsid w:val="00162DEF"/>
    <w:rsid w:val="001630BE"/>
    <w:rsid w:val="001630F3"/>
    <w:rsid w:val="0016314A"/>
    <w:rsid w:val="00163152"/>
    <w:rsid w:val="001635AD"/>
    <w:rsid w:val="00163605"/>
    <w:rsid w:val="0016371F"/>
    <w:rsid w:val="00163AE3"/>
    <w:rsid w:val="00163BB5"/>
    <w:rsid w:val="00163CB1"/>
    <w:rsid w:val="00163D15"/>
    <w:rsid w:val="00163D70"/>
    <w:rsid w:val="001640FD"/>
    <w:rsid w:val="001643B3"/>
    <w:rsid w:val="001643D3"/>
    <w:rsid w:val="001643D5"/>
    <w:rsid w:val="00164685"/>
    <w:rsid w:val="0016471B"/>
    <w:rsid w:val="00164C4D"/>
    <w:rsid w:val="00164D1D"/>
    <w:rsid w:val="00164D4D"/>
    <w:rsid w:val="00165007"/>
    <w:rsid w:val="001650C1"/>
    <w:rsid w:val="00165151"/>
    <w:rsid w:val="00165279"/>
    <w:rsid w:val="0016559F"/>
    <w:rsid w:val="0016562D"/>
    <w:rsid w:val="0016589B"/>
    <w:rsid w:val="001658AE"/>
    <w:rsid w:val="00165923"/>
    <w:rsid w:val="00165A37"/>
    <w:rsid w:val="00165CA0"/>
    <w:rsid w:val="00165CCB"/>
    <w:rsid w:val="00165E1A"/>
    <w:rsid w:val="00165FEE"/>
    <w:rsid w:val="0016613D"/>
    <w:rsid w:val="0016645F"/>
    <w:rsid w:val="001664EB"/>
    <w:rsid w:val="0016656B"/>
    <w:rsid w:val="001665F7"/>
    <w:rsid w:val="001666A9"/>
    <w:rsid w:val="0016688C"/>
    <w:rsid w:val="0016689C"/>
    <w:rsid w:val="0016698F"/>
    <w:rsid w:val="00166A92"/>
    <w:rsid w:val="00166B01"/>
    <w:rsid w:val="00166D06"/>
    <w:rsid w:val="00166F32"/>
    <w:rsid w:val="00167170"/>
    <w:rsid w:val="00167209"/>
    <w:rsid w:val="0016726A"/>
    <w:rsid w:val="00167315"/>
    <w:rsid w:val="001673AD"/>
    <w:rsid w:val="001673E1"/>
    <w:rsid w:val="00167490"/>
    <w:rsid w:val="001675E1"/>
    <w:rsid w:val="001675EB"/>
    <w:rsid w:val="0016796D"/>
    <w:rsid w:val="00167B2E"/>
    <w:rsid w:val="00167D09"/>
    <w:rsid w:val="00167F0D"/>
    <w:rsid w:val="00167F23"/>
    <w:rsid w:val="00170015"/>
    <w:rsid w:val="00170151"/>
    <w:rsid w:val="001704B6"/>
    <w:rsid w:val="001705A1"/>
    <w:rsid w:val="00170943"/>
    <w:rsid w:val="00170951"/>
    <w:rsid w:val="001709FB"/>
    <w:rsid w:val="00170A5F"/>
    <w:rsid w:val="00170A8B"/>
    <w:rsid w:val="00170AEB"/>
    <w:rsid w:val="00170B13"/>
    <w:rsid w:val="00170B7A"/>
    <w:rsid w:val="00170D2F"/>
    <w:rsid w:val="00170EFA"/>
    <w:rsid w:val="00170F2B"/>
    <w:rsid w:val="00170F3D"/>
    <w:rsid w:val="00170F41"/>
    <w:rsid w:val="00171080"/>
    <w:rsid w:val="001710E9"/>
    <w:rsid w:val="0017112E"/>
    <w:rsid w:val="00171575"/>
    <w:rsid w:val="0017168D"/>
    <w:rsid w:val="00171748"/>
    <w:rsid w:val="00171A6B"/>
    <w:rsid w:val="00171A81"/>
    <w:rsid w:val="00171AA2"/>
    <w:rsid w:val="00171B4B"/>
    <w:rsid w:val="00171C24"/>
    <w:rsid w:val="00171E16"/>
    <w:rsid w:val="00171F20"/>
    <w:rsid w:val="00172143"/>
    <w:rsid w:val="001721C3"/>
    <w:rsid w:val="00172260"/>
    <w:rsid w:val="0017244B"/>
    <w:rsid w:val="00172479"/>
    <w:rsid w:val="00172546"/>
    <w:rsid w:val="00172727"/>
    <w:rsid w:val="00172919"/>
    <w:rsid w:val="00172C41"/>
    <w:rsid w:val="001730FF"/>
    <w:rsid w:val="00173222"/>
    <w:rsid w:val="00173488"/>
    <w:rsid w:val="001734B4"/>
    <w:rsid w:val="0017354F"/>
    <w:rsid w:val="00173591"/>
    <w:rsid w:val="001735DC"/>
    <w:rsid w:val="001735EA"/>
    <w:rsid w:val="0017370A"/>
    <w:rsid w:val="001739E3"/>
    <w:rsid w:val="00173A1A"/>
    <w:rsid w:val="00173A47"/>
    <w:rsid w:val="00173A6F"/>
    <w:rsid w:val="00173D24"/>
    <w:rsid w:val="00173FBB"/>
    <w:rsid w:val="00174089"/>
    <w:rsid w:val="001740A7"/>
    <w:rsid w:val="001740E9"/>
    <w:rsid w:val="001741E2"/>
    <w:rsid w:val="001742E0"/>
    <w:rsid w:val="0017460F"/>
    <w:rsid w:val="00174687"/>
    <w:rsid w:val="0017469B"/>
    <w:rsid w:val="0017488C"/>
    <w:rsid w:val="00174BBB"/>
    <w:rsid w:val="00174D1F"/>
    <w:rsid w:val="00174D27"/>
    <w:rsid w:val="00174E88"/>
    <w:rsid w:val="00174EE0"/>
    <w:rsid w:val="0017538F"/>
    <w:rsid w:val="00175430"/>
    <w:rsid w:val="0017565E"/>
    <w:rsid w:val="001757BB"/>
    <w:rsid w:val="00175A5D"/>
    <w:rsid w:val="00175BDC"/>
    <w:rsid w:val="00175ECB"/>
    <w:rsid w:val="00175F51"/>
    <w:rsid w:val="00175F54"/>
    <w:rsid w:val="00175F57"/>
    <w:rsid w:val="00176039"/>
    <w:rsid w:val="00176224"/>
    <w:rsid w:val="00176359"/>
    <w:rsid w:val="0017645E"/>
    <w:rsid w:val="0017662A"/>
    <w:rsid w:val="001766CC"/>
    <w:rsid w:val="00176722"/>
    <w:rsid w:val="00176728"/>
    <w:rsid w:val="0017672E"/>
    <w:rsid w:val="001768DE"/>
    <w:rsid w:val="00176B65"/>
    <w:rsid w:val="00176BF9"/>
    <w:rsid w:val="00176FE7"/>
    <w:rsid w:val="0017748E"/>
    <w:rsid w:val="001774F7"/>
    <w:rsid w:val="001777BE"/>
    <w:rsid w:val="001779FD"/>
    <w:rsid w:val="00177A53"/>
    <w:rsid w:val="00177B7D"/>
    <w:rsid w:val="00177BBA"/>
    <w:rsid w:val="00177C95"/>
    <w:rsid w:val="00177E37"/>
    <w:rsid w:val="00177E72"/>
    <w:rsid w:val="00177F9A"/>
    <w:rsid w:val="001800D0"/>
    <w:rsid w:val="0018032F"/>
    <w:rsid w:val="00180475"/>
    <w:rsid w:val="001804E2"/>
    <w:rsid w:val="00180BFA"/>
    <w:rsid w:val="00180D44"/>
    <w:rsid w:val="00180D8E"/>
    <w:rsid w:val="0018106B"/>
    <w:rsid w:val="0018123B"/>
    <w:rsid w:val="0018128F"/>
    <w:rsid w:val="0018138F"/>
    <w:rsid w:val="00181580"/>
    <w:rsid w:val="0018172D"/>
    <w:rsid w:val="001818A1"/>
    <w:rsid w:val="0018199E"/>
    <w:rsid w:val="00181A52"/>
    <w:rsid w:val="00181BE8"/>
    <w:rsid w:val="00181C70"/>
    <w:rsid w:val="00181F1E"/>
    <w:rsid w:val="001822C7"/>
    <w:rsid w:val="00182513"/>
    <w:rsid w:val="00182626"/>
    <w:rsid w:val="00182641"/>
    <w:rsid w:val="001829B3"/>
    <w:rsid w:val="00182A49"/>
    <w:rsid w:val="00182AAB"/>
    <w:rsid w:val="00182B88"/>
    <w:rsid w:val="00182C9E"/>
    <w:rsid w:val="001830D3"/>
    <w:rsid w:val="001831DC"/>
    <w:rsid w:val="001832E4"/>
    <w:rsid w:val="00183390"/>
    <w:rsid w:val="0018339D"/>
    <w:rsid w:val="001833A5"/>
    <w:rsid w:val="001833AD"/>
    <w:rsid w:val="00183551"/>
    <w:rsid w:val="00183594"/>
    <w:rsid w:val="00183699"/>
    <w:rsid w:val="001837AA"/>
    <w:rsid w:val="001837AC"/>
    <w:rsid w:val="001838EB"/>
    <w:rsid w:val="0018391A"/>
    <w:rsid w:val="001839CD"/>
    <w:rsid w:val="00183B39"/>
    <w:rsid w:val="00183C52"/>
    <w:rsid w:val="00183CC7"/>
    <w:rsid w:val="00183D51"/>
    <w:rsid w:val="00183E4B"/>
    <w:rsid w:val="00183FED"/>
    <w:rsid w:val="00183FFC"/>
    <w:rsid w:val="00184353"/>
    <w:rsid w:val="00184444"/>
    <w:rsid w:val="00184525"/>
    <w:rsid w:val="00184707"/>
    <w:rsid w:val="00184733"/>
    <w:rsid w:val="00184776"/>
    <w:rsid w:val="001849BD"/>
    <w:rsid w:val="00184C1F"/>
    <w:rsid w:val="00184C95"/>
    <w:rsid w:val="00184D24"/>
    <w:rsid w:val="00184DD9"/>
    <w:rsid w:val="00184EC9"/>
    <w:rsid w:val="00184F8E"/>
    <w:rsid w:val="001852BE"/>
    <w:rsid w:val="001852F1"/>
    <w:rsid w:val="0018548A"/>
    <w:rsid w:val="00185708"/>
    <w:rsid w:val="001858B2"/>
    <w:rsid w:val="00185A46"/>
    <w:rsid w:val="00185C1E"/>
    <w:rsid w:val="00186006"/>
    <w:rsid w:val="00186040"/>
    <w:rsid w:val="00186136"/>
    <w:rsid w:val="00186219"/>
    <w:rsid w:val="00186489"/>
    <w:rsid w:val="00186543"/>
    <w:rsid w:val="00186750"/>
    <w:rsid w:val="00186B10"/>
    <w:rsid w:val="00186CA3"/>
    <w:rsid w:val="00186DC5"/>
    <w:rsid w:val="00186EA8"/>
    <w:rsid w:val="00186F0C"/>
    <w:rsid w:val="00186F5C"/>
    <w:rsid w:val="00187199"/>
    <w:rsid w:val="001871F8"/>
    <w:rsid w:val="001873A9"/>
    <w:rsid w:val="001873BA"/>
    <w:rsid w:val="00187589"/>
    <w:rsid w:val="00187697"/>
    <w:rsid w:val="001879E8"/>
    <w:rsid w:val="00187AB9"/>
    <w:rsid w:val="00187B45"/>
    <w:rsid w:val="00187C02"/>
    <w:rsid w:val="00187CB8"/>
    <w:rsid w:val="00187D9A"/>
    <w:rsid w:val="00190265"/>
    <w:rsid w:val="00190285"/>
    <w:rsid w:val="001903DF"/>
    <w:rsid w:val="001904E3"/>
    <w:rsid w:val="00190687"/>
    <w:rsid w:val="00190AF1"/>
    <w:rsid w:val="00190B68"/>
    <w:rsid w:val="00190C5F"/>
    <w:rsid w:val="00190D56"/>
    <w:rsid w:val="00190EEF"/>
    <w:rsid w:val="00190EF9"/>
    <w:rsid w:val="00190FAA"/>
    <w:rsid w:val="001910B1"/>
    <w:rsid w:val="0019139E"/>
    <w:rsid w:val="00191484"/>
    <w:rsid w:val="00191980"/>
    <w:rsid w:val="00191C31"/>
    <w:rsid w:val="00191C60"/>
    <w:rsid w:val="00191EEE"/>
    <w:rsid w:val="00191F04"/>
    <w:rsid w:val="001920C1"/>
    <w:rsid w:val="001921C9"/>
    <w:rsid w:val="00192251"/>
    <w:rsid w:val="00192361"/>
    <w:rsid w:val="001925CE"/>
    <w:rsid w:val="001926EE"/>
    <w:rsid w:val="00192782"/>
    <w:rsid w:val="001928CF"/>
    <w:rsid w:val="001928F1"/>
    <w:rsid w:val="00192904"/>
    <w:rsid w:val="001929E5"/>
    <w:rsid w:val="00192AE9"/>
    <w:rsid w:val="00192D74"/>
    <w:rsid w:val="00192FA3"/>
    <w:rsid w:val="00193038"/>
    <w:rsid w:val="001930DB"/>
    <w:rsid w:val="00193172"/>
    <w:rsid w:val="00193248"/>
    <w:rsid w:val="001932A9"/>
    <w:rsid w:val="0019330F"/>
    <w:rsid w:val="0019337A"/>
    <w:rsid w:val="001934AB"/>
    <w:rsid w:val="001934EA"/>
    <w:rsid w:val="00193543"/>
    <w:rsid w:val="00193671"/>
    <w:rsid w:val="001936DB"/>
    <w:rsid w:val="001938B0"/>
    <w:rsid w:val="001938D5"/>
    <w:rsid w:val="001939DB"/>
    <w:rsid w:val="00193A45"/>
    <w:rsid w:val="00193A52"/>
    <w:rsid w:val="00193BF0"/>
    <w:rsid w:val="00193C4A"/>
    <w:rsid w:val="00193D17"/>
    <w:rsid w:val="00193D42"/>
    <w:rsid w:val="00193E77"/>
    <w:rsid w:val="00194250"/>
    <w:rsid w:val="001945BA"/>
    <w:rsid w:val="00194654"/>
    <w:rsid w:val="00194687"/>
    <w:rsid w:val="0019478B"/>
    <w:rsid w:val="00194855"/>
    <w:rsid w:val="00194966"/>
    <w:rsid w:val="00194989"/>
    <w:rsid w:val="00194F7D"/>
    <w:rsid w:val="00195048"/>
    <w:rsid w:val="00195173"/>
    <w:rsid w:val="0019542E"/>
    <w:rsid w:val="0019558D"/>
    <w:rsid w:val="00195611"/>
    <w:rsid w:val="00195CF9"/>
    <w:rsid w:val="00195F0F"/>
    <w:rsid w:val="00195F5D"/>
    <w:rsid w:val="00195F5E"/>
    <w:rsid w:val="001960B2"/>
    <w:rsid w:val="00196307"/>
    <w:rsid w:val="00196350"/>
    <w:rsid w:val="001963E2"/>
    <w:rsid w:val="00196435"/>
    <w:rsid w:val="00196462"/>
    <w:rsid w:val="00196614"/>
    <w:rsid w:val="00196830"/>
    <w:rsid w:val="0019690D"/>
    <w:rsid w:val="00196914"/>
    <w:rsid w:val="00196DF0"/>
    <w:rsid w:val="00196F0A"/>
    <w:rsid w:val="00197183"/>
    <w:rsid w:val="001971F6"/>
    <w:rsid w:val="001972C5"/>
    <w:rsid w:val="001974B2"/>
    <w:rsid w:val="0019756A"/>
    <w:rsid w:val="00197590"/>
    <w:rsid w:val="001975FF"/>
    <w:rsid w:val="00197687"/>
    <w:rsid w:val="0019770C"/>
    <w:rsid w:val="00197906"/>
    <w:rsid w:val="00197924"/>
    <w:rsid w:val="0019796A"/>
    <w:rsid w:val="0019798F"/>
    <w:rsid w:val="00197A0E"/>
    <w:rsid w:val="00197A28"/>
    <w:rsid w:val="00197B92"/>
    <w:rsid w:val="00197BB2"/>
    <w:rsid w:val="00197CA0"/>
    <w:rsid w:val="00197FAA"/>
    <w:rsid w:val="00197FF9"/>
    <w:rsid w:val="001A0076"/>
    <w:rsid w:val="001A0165"/>
    <w:rsid w:val="001A01F5"/>
    <w:rsid w:val="001A025A"/>
    <w:rsid w:val="001A02D0"/>
    <w:rsid w:val="001A0462"/>
    <w:rsid w:val="001A05BC"/>
    <w:rsid w:val="001A06C6"/>
    <w:rsid w:val="001A09E1"/>
    <w:rsid w:val="001A0ABB"/>
    <w:rsid w:val="001A0C81"/>
    <w:rsid w:val="001A0C87"/>
    <w:rsid w:val="001A0D61"/>
    <w:rsid w:val="001A112D"/>
    <w:rsid w:val="001A1281"/>
    <w:rsid w:val="001A1349"/>
    <w:rsid w:val="001A135D"/>
    <w:rsid w:val="001A1377"/>
    <w:rsid w:val="001A150A"/>
    <w:rsid w:val="001A1533"/>
    <w:rsid w:val="001A1836"/>
    <w:rsid w:val="001A1A3A"/>
    <w:rsid w:val="001A1AA7"/>
    <w:rsid w:val="001A1B07"/>
    <w:rsid w:val="001A1B51"/>
    <w:rsid w:val="001A1C7A"/>
    <w:rsid w:val="001A1DCF"/>
    <w:rsid w:val="001A1E04"/>
    <w:rsid w:val="001A1FA9"/>
    <w:rsid w:val="001A1FBC"/>
    <w:rsid w:val="001A20D7"/>
    <w:rsid w:val="001A210C"/>
    <w:rsid w:val="001A244A"/>
    <w:rsid w:val="001A26DE"/>
    <w:rsid w:val="001A279C"/>
    <w:rsid w:val="001A27F2"/>
    <w:rsid w:val="001A2834"/>
    <w:rsid w:val="001A284C"/>
    <w:rsid w:val="001A2877"/>
    <w:rsid w:val="001A2881"/>
    <w:rsid w:val="001A28E0"/>
    <w:rsid w:val="001A2B0D"/>
    <w:rsid w:val="001A2B7E"/>
    <w:rsid w:val="001A2E56"/>
    <w:rsid w:val="001A32CA"/>
    <w:rsid w:val="001A35A4"/>
    <w:rsid w:val="001A376E"/>
    <w:rsid w:val="001A37ED"/>
    <w:rsid w:val="001A3850"/>
    <w:rsid w:val="001A38D4"/>
    <w:rsid w:val="001A3AE3"/>
    <w:rsid w:val="001A3B5A"/>
    <w:rsid w:val="001A3CFC"/>
    <w:rsid w:val="001A3D39"/>
    <w:rsid w:val="001A3E84"/>
    <w:rsid w:val="001A3F6A"/>
    <w:rsid w:val="001A401B"/>
    <w:rsid w:val="001A407B"/>
    <w:rsid w:val="001A4177"/>
    <w:rsid w:val="001A41F4"/>
    <w:rsid w:val="001A4396"/>
    <w:rsid w:val="001A4660"/>
    <w:rsid w:val="001A48E2"/>
    <w:rsid w:val="001A4C3B"/>
    <w:rsid w:val="001A5151"/>
    <w:rsid w:val="001A51FB"/>
    <w:rsid w:val="001A521B"/>
    <w:rsid w:val="001A53D0"/>
    <w:rsid w:val="001A5536"/>
    <w:rsid w:val="001A5592"/>
    <w:rsid w:val="001A5608"/>
    <w:rsid w:val="001A562D"/>
    <w:rsid w:val="001A56F0"/>
    <w:rsid w:val="001A5743"/>
    <w:rsid w:val="001A578D"/>
    <w:rsid w:val="001A57DA"/>
    <w:rsid w:val="001A581D"/>
    <w:rsid w:val="001A5826"/>
    <w:rsid w:val="001A5AC7"/>
    <w:rsid w:val="001A5B0E"/>
    <w:rsid w:val="001A5B67"/>
    <w:rsid w:val="001A5C9F"/>
    <w:rsid w:val="001A5F08"/>
    <w:rsid w:val="001A605E"/>
    <w:rsid w:val="001A61CA"/>
    <w:rsid w:val="001A6471"/>
    <w:rsid w:val="001A649E"/>
    <w:rsid w:val="001A67E9"/>
    <w:rsid w:val="001A6809"/>
    <w:rsid w:val="001A6842"/>
    <w:rsid w:val="001A6899"/>
    <w:rsid w:val="001A69BA"/>
    <w:rsid w:val="001A6A09"/>
    <w:rsid w:val="001A6A4C"/>
    <w:rsid w:val="001A6BDD"/>
    <w:rsid w:val="001A6D21"/>
    <w:rsid w:val="001A6E78"/>
    <w:rsid w:val="001A6FA9"/>
    <w:rsid w:val="001A70B3"/>
    <w:rsid w:val="001A70B5"/>
    <w:rsid w:val="001A71AA"/>
    <w:rsid w:val="001A72B0"/>
    <w:rsid w:val="001A72FE"/>
    <w:rsid w:val="001A7696"/>
    <w:rsid w:val="001A76A8"/>
    <w:rsid w:val="001A783A"/>
    <w:rsid w:val="001A78E3"/>
    <w:rsid w:val="001A795F"/>
    <w:rsid w:val="001A7962"/>
    <w:rsid w:val="001A7B26"/>
    <w:rsid w:val="001A7BDB"/>
    <w:rsid w:val="001A7C02"/>
    <w:rsid w:val="001A7C83"/>
    <w:rsid w:val="001A7D22"/>
    <w:rsid w:val="001A7E4E"/>
    <w:rsid w:val="001A7F9B"/>
    <w:rsid w:val="001B011D"/>
    <w:rsid w:val="001B03A0"/>
    <w:rsid w:val="001B03D4"/>
    <w:rsid w:val="001B057E"/>
    <w:rsid w:val="001B05C5"/>
    <w:rsid w:val="001B072A"/>
    <w:rsid w:val="001B0D6A"/>
    <w:rsid w:val="001B0EA1"/>
    <w:rsid w:val="001B0FEC"/>
    <w:rsid w:val="001B11A0"/>
    <w:rsid w:val="001B159B"/>
    <w:rsid w:val="001B17A2"/>
    <w:rsid w:val="001B1837"/>
    <w:rsid w:val="001B1C1E"/>
    <w:rsid w:val="001B1DE3"/>
    <w:rsid w:val="001B1DEF"/>
    <w:rsid w:val="001B1E70"/>
    <w:rsid w:val="001B1E81"/>
    <w:rsid w:val="001B1EF6"/>
    <w:rsid w:val="001B21A7"/>
    <w:rsid w:val="001B21A9"/>
    <w:rsid w:val="001B21C6"/>
    <w:rsid w:val="001B22FC"/>
    <w:rsid w:val="001B23AA"/>
    <w:rsid w:val="001B23AF"/>
    <w:rsid w:val="001B262D"/>
    <w:rsid w:val="001B2940"/>
    <w:rsid w:val="001B29B6"/>
    <w:rsid w:val="001B2B3A"/>
    <w:rsid w:val="001B2EC9"/>
    <w:rsid w:val="001B2ED5"/>
    <w:rsid w:val="001B2F40"/>
    <w:rsid w:val="001B2FE1"/>
    <w:rsid w:val="001B3084"/>
    <w:rsid w:val="001B309F"/>
    <w:rsid w:val="001B3107"/>
    <w:rsid w:val="001B31C1"/>
    <w:rsid w:val="001B31C3"/>
    <w:rsid w:val="001B31D0"/>
    <w:rsid w:val="001B3279"/>
    <w:rsid w:val="001B35DD"/>
    <w:rsid w:val="001B3729"/>
    <w:rsid w:val="001B39AB"/>
    <w:rsid w:val="001B3B80"/>
    <w:rsid w:val="001B3B87"/>
    <w:rsid w:val="001B3C51"/>
    <w:rsid w:val="001B3D60"/>
    <w:rsid w:val="001B3DB5"/>
    <w:rsid w:val="001B3EDB"/>
    <w:rsid w:val="001B3EDD"/>
    <w:rsid w:val="001B3FA2"/>
    <w:rsid w:val="001B3FB8"/>
    <w:rsid w:val="001B400E"/>
    <w:rsid w:val="001B4058"/>
    <w:rsid w:val="001B410B"/>
    <w:rsid w:val="001B4138"/>
    <w:rsid w:val="001B4344"/>
    <w:rsid w:val="001B452D"/>
    <w:rsid w:val="001B458E"/>
    <w:rsid w:val="001B4779"/>
    <w:rsid w:val="001B479F"/>
    <w:rsid w:val="001B480C"/>
    <w:rsid w:val="001B48E2"/>
    <w:rsid w:val="001B48F5"/>
    <w:rsid w:val="001B497C"/>
    <w:rsid w:val="001B4B09"/>
    <w:rsid w:val="001B4B1E"/>
    <w:rsid w:val="001B4BB3"/>
    <w:rsid w:val="001B4BEB"/>
    <w:rsid w:val="001B4C4F"/>
    <w:rsid w:val="001B5115"/>
    <w:rsid w:val="001B5A19"/>
    <w:rsid w:val="001B5A93"/>
    <w:rsid w:val="001B5BE1"/>
    <w:rsid w:val="001B5EDA"/>
    <w:rsid w:val="001B5EE7"/>
    <w:rsid w:val="001B633F"/>
    <w:rsid w:val="001B639F"/>
    <w:rsid w:val="001B63BA"/>
    <w:rsid w:val="001B63EC"/>
    <w:rsid w:val="001B65D0"/>
    <w:rsid w:val="001B6627"/>
    <w:rsid w:val="001B68C0"/>
    <w:rsid w:val="001B69B8"/>
    <w:rsid w:val="001B6BD4"/>
    <w:rsid w:val="001B6C90"/>
    <w:rsid w:val="001B6EC0"/>
    <w:rsid w:val="001B7262"/>
    <w:rsid w:val="001B7298"/>
    <w:rsid w:val="001B7333"/>
    <w:rsid w:val="001B7423"/>
    <w:rsid w:val="001B7442"/>
    <w:rsid w:val="001B779B"/>
    <w:rsid w:val="001B78A6"/>
    <w:rsid w:val="001B78B1"/>
    <w:rsid w:val="001B7AE2"/>
    <w:rsid w:val="001B7B45"/>
    <w:rsid w:val="001B7B59"/>
    <w:rsid w:val="001B7BA3"/>
    <w:rsid w:val="001B7CEE"/>
    <w:rsid w:val="001B7D37"/>
    <w:rsid w:val="001B7EA9"/>
    <w:rsid w:val="001B7F7F"/>
    <w:rsid w:val="001B7FEE"/>
    <w:rsid w:val="001C00A8"/>
    <w:rsid w:val="001C0259"/>
    <w:rsid w:val="001C0525"/>
    <w:rsid w:val="001C07B0"/>
    <w:rsid w:val="001C0A50"/>
    <w:rsid w:val="001C0EBD"/>
    <w:rsid w:val="001C0F44"/>
    <w:rsid w:val="001C108C"/>
    <w:rsid w:val="001C10D9"/>
    <w:rsid w:val="001C1170"/>
    <w:rsid w:val="001C120C"/>
    <w:rsid w:val="001C13B6"/>
    <w:rsid w:val="001C19C2"/>
    <w:rsid w:val="001C1AEE"/>
    <w:rsid w:val="001C1BCF"/>
    <w:rsid w:val="001C1CBC"/>
    <w:rsid w:val="001C1FB4"/>
    <w:rsid w:val="001C2100"/>
    <w:rsid w:val="001C217D"/>
    <w:rsid w:val="001C2270"/>
    <w:rsid w:val="001C234D"/>
    <w:rsid w:val="001C23AA"/>
    <w:rsid w:val="001C23F0"/>
    <w:rsid w:val="001C2468"/>
    <w:rsid w:val="001C24AB"/>
    <w:rsid w:val="001C268A"/>
    <w:rsid w:val="001C2CE4"/>
    <w:rsid w:val="001C2DB8"/>
    <w:rsid w:val="001C32F9"/>
    <w:rsid w:val="001C376A"/>
    <w:rsid w:val="001C378F"/>
    <w:rsid w:val="001C38A6"/>
    <w:rsid w:val="001C391E"/>
    <w:rsid w:val="001C397A"/>
    <w:rsid w:val="001C3ABF"/>
    <w:rsid w:val="001C3B0E"/>
    <w:rsid w:val="001C3B13"/>
    <w:rsid w:val="001C3B4B"/>
    <w:rsid w:val="001C3B69"/>
    <w:rsid w:val="001C3D60"/>
    <w:rsid w:val="001C3DAF"/>
    <w:rsid w:val="001C3F40"/>
    <w:rsid w:val="001C401A"/>
    <w:rsid w:val="001C4080"/>
    <w:rsid w:val="001C423B"/>
    <w:rsid w:val="001C4496"/>
    <w:rsid w:val="001C4561"/>
    <w:rsid w:val="001C4657"/>
    <w:rsid w:val="001C4838"/>
    <w:rsid w:val="001C4A34"/>
    <w:rsid w:val="001C4BED"/>
    <w:rsid w:val="001C4E3C"/>
    <w:rsid w:val="001C4EF8"/>
    <w:rsid w:val="001C4FAE"/>
    <w:rsid w:val="001C5057"/>
    <w:rsid w:val="001C507B"/>
    <w:rsid w:val="001C5161"/>
    <w:rsid w:val="001C5300"/>
    <w:rsid w:val="001C555E"/>
    <w:rsid w:val="001C5710"/>
    <w:rsid w:val="001C595A"/>
    <w:rsid w:val="001C5AAE"/>
    <w:rsid w:val="001C5BD5"/>
    <w:rsid w:val="001C5C40"/>
    <w:rsid w:val="001C5C5B"/>
    <w:rsid w:val="001C6473"/>
    <w:rsid w:val="001C647A"/>
    <w:rsid w:val="001C6577"/>
    <w:rsid w:val="001C65C0"/>
    <w:rsid w:val="001C6758"/>
    <w:rsid w:val="001C683F"/>
    <w:rsid w:val="001C6D1D"/>
    <w:rsid w:val="001C6F2D"/>
    <w:rsid w:val="001C6FA1"/>
    <w:rsid w:val="001C702F"/>
    <w:rsid w:val="001C7104"/>
    <w:rsid w:val="001C712B"/>
    <w:rsid w:val="001C7298"/>
    <w:rsid w:val="001C786A"/>
    <w:rsid w:val="001C7BF6"/>
    <w:rsid w:val="001C7D44"/>
    <w:rsid w:val="001D02AF"/>
    <w:rsid w:val="001D0442"/>
    <w:rsid w:val="001D04CE"/>
    <w:rsid w:val="001D0614"/>
    <w:rsid w:val="001D062C"/>
    <w:rsid w:val="001D06D2"/>
    <w:rsid w:val="001D08A3"/>
    <w:rsid w:val="001D0AE9"/>
    <w:rsid w:val="001D1032"/>
    <w:rsid w:val="001D1070"/>
    <w:rsid w:val="001D15C6"/>
    <w:rsid w:val="001D15ED"/>
    <w:rsid w:val="001D18FB"/>
    <w:rsid w:val="001D198B"/>
    <w:rsid w:val="001D19E5"/>
    <w:rsid w:val="001D1A0A"/>
    <w:rsid w:val="001D1ADF"/>
    <w:rsid w:val="001D1BAD"/>
    <w:rsid w:val="001D1D6A"/>
    <w:rsid w:val="001D1F2B"/>
    <w:rsid w:val="001D21E5"/>
    <w:rsid w:val="001D23B5"/>
    <w:rsid w:val="001D24D1"/>
    <w:rsid w:val="001D2564"/>
    <w:rsid w:val="001D25D8"/>
    <w:rsid w:val="001D2668"/>
    <w:rsid w:val="001D2760"/>
    <w:rsid w:val="001D2790"/>
    <w:rsid w:val="001D2BAD"/>
    <w:rsid w:val="001D2C96"/>
    <w:rsid w:val="001D2E4C"/>
    <w:rsid w:val="001D2E6A"/>
    <w:rsid w:val="001D2F59"/>
    <w:rsid w:val="001D341C"/>
    <w:rsid w:val="001D36D6"/>
    <w:rsid w:val="001D3943"/>
    <w:rsid w:val="001D3A9D"/>
    <w:rsid w:val="001D3B3B"/>
    <w:rsid w:val="001D3DD1"/>
    <w:rsid w:val="001D3E46"/>
    <w:rsid w:val="001D3F7A"/>
    <w:rsid w:val="001D403F"/>
    <w:rsid w:val="001D4168"/>
    <w:rsid w:val="001D4179"/>
    <w:rsid w:val="001D41C1"/>
    <w:rsid w:val="001D42DE"/>
    <w:rsid w:val="001D44AC"/>
    <w:rsid w:val="001D458B"/>
    <w:rsid w:val="001D4640"/>
    <w:rsid w:val="001D48A0"/>
    <w:rsid w:val="001D4A8E"/>
    <w:rsid w:val="001D4BB9"/>
    <w:rsid w:val="001D4BE0"/>
    <w:rsid w:val="001D4C0E"/>
    <w:rsid w:val="001D4C17"/>
    <w:rsid w:val="001D4C1E"/>
    <w:rsid w:val="001D4D81"/>
    <w:rsid w:val="001D4DBE"/>
    <w:rsid w:val="001D4F46"/>
    <w:rsid w:val="001D50EE"/>
    <w:rsid w:val="001D50FE"/>
    <w:rsid w:val="001D5156"/>
    <w:rsid w:val="001D51E7"/>
    <w:rsid w:val="001D52BF"/>
    <w:rsid w:val="001D5753"/>
    <w:rsid w:val="001D57C0"/>
    <w:rsid w:val="001D5887"/>
    <w:rsid w:val="001D58DF"/>
    <w:rsid w:val="001D58EC"/>
    <w:rsid w:val="001D5AD5"/>
    <w:rsid w:val="001D5BDE"/>
    <w:rsid w:val="001D5C9C"/>
    <w:rsid w:val="001D5F16"/>
    <w:rsid w:val="001D5F5C"/>
    <w:rsid w:val="001D6019"/>
    <w:rsid w:val="001D60BD"/>
    <w:rsid w:val="001D616C"/>
    <w:rsid w:val="001D6199"/>
    <w:rsid w:val="001D61AA"/>
    <w:rsid w:val="001D631E"/>
    <w:rsid w:val="001D6378"/>
    <w:rsid w:val="001D64DD"/>
    <w:rsid w:val="001D64EC"/>
    <w:rsid w:val="001D660F"/>
    <w:rsid w:val="001D6859"/>
    <w:rsid w:val="001D6A2F"/>
    <w:rsid w:val="001D6A41"/>
    <w:rsid w:val="001D6ADE"/>
    <w:rsid w:val="001D6B43"/>
    <w:rsid w:val="001D6C47"/>
    <w:rsid w:val="001D6CB8"/>
    <w:rsid w:val="001D6D65"/>
    <w:rsid w:val="001D6E3A"/>
    <w:rsid w:val="001D6F62"/>
    <w:rsid w:val="001D70D4"/>
    <w:rsid w:val="001D7150"/>
    <w:rsid w:val="001D7168"/>
    <w:rsid w:val="001D7216"/>
    <w:rsid w:val="001D721F"/>
    <w:rsid w:val="001D724D"/>
    <w:rsid w:val="001D73BD"/>
    <w:rsid w:val="001D7496"/>
    <w:rsid w:val="001D7799"/>
    <w:rsid w:val="001D787C"/>
    <w:rsid w:val="001D7C7F"/>
    <w:rsid w:val="001D7D7F"/>
    <w:rsid w:val="001D7EEF"/>
    <w:rsid w:val="001E0004"/>
    <w:rsid w:val="001E0084"/>
    <w:rsid w:val="001E012C"/>
    <w:rsid w:val="001E018A"/>
    <w:rsid w:val="001E01F5"/>
    <w:rsid w:val="001E026D"/>
    <w:rsid w:val="001E0405"/>
    <w:rsid w:val="001E04CA"/>
    <w:rsid w:val="001E051A"/>
    <w:rsid w:val="001E066D"/>
    <w:rsid w:val="001E08CF"/>
    <w:rsid w:val="001E09DF"/>
    <w:rsid w:val="001E0A3E"/>
    <w:rsid w:val="001E0C45"/>
    <w:rsid w:val="001E0C4B"/>
    <w:rsid w:val="001E0CAE"/>
    <w:rsid w:val="001E0F4B"/>
    <w:rsid w:val="001E12F9"/>
    <w:rsid w:val="001E1564"/>
    <w:rsid w:val="001E1597"/>
    <w:rsid w:val="001E1829"/>
    <w:rsid w:val="001E1914"/>
    <w:rsid w:val="001E19C6"/>
    <w:rsid w:val="001E1B44"/>
    <w:rsid w:val="001E1B5A"/>
    <w:rsid w:val="001E1D16"/>
    <w:rsid w:val="001E1D51"/>
    <w:rsid w:val="001E1ECD"/>
    <w:rsid w:val="001E2389"/>
    <w:rsid w:val="001E245E"/>
    <w:rsid w:val="001E264D"/>
    <w:rsid w:val="001E26B3"/>
    <w:rsid w:val="001E28A9"/>
    <w:rsid w:val="001E297C"/>
    <w:rsid w:val="001E29BF"/>
    <w:rsid w:val="001E29F2"/>
    <w:rsid w:val="001E2A26"/>
    <w:rsid w:val="001E2C6F"/>
    <w:rsid w:val="001E2E1D"/>
    <w:rsid w:val="001E2F5A"/>
    <w:rsid w:val="001E3001"/>
    <w:rsid w:val="001E300A"/>
    <w:rsid w:val="001E304E"/>
    <w:rsid w:val="001E30CE"/>
    <w:rsid w:val="001E30D8"/>
    <w:rsid w:val="001E31F9"/>
    <w:rsid w:val="001E3321"/>
    <w:rsid w:val="001E33ED"/>
    <w:rsid w:val="001E342F"/>
    <w:rsid w:val="001E3680"/>
    <w:rsid w:val="001E37EC"/>
    <w:rsid w:val="001E3C6E"/>
    <w:rsid w:val="001E3CAC"/>
    <w:rsid w:val="001E3D71"/>
    <w:rsid w:val="001E3F68"/>
    <w:rsid w:val="001E40E4"/>
    <w:rsid w:val="001E411C"/>
    <w:rsid w:val="001E41D3"/>
    <w:rsid w:val="001E4287"/>
    <w:rsid w:val="001E42D8"/>
    <w:rsid w:val="001E439B"/>
    <w:rsid w:val="001E451D"/>
    <w:rsid w:val="001E454D"/>
    <w:rsid w:val="001E4584"/>
    <w:rsid w:val="001E469B"/>
    <w:rsid w:val="001E477B"/>
    <w:rsid w:val="001E4786"/>
    <w:rsid w:val="001E478E"/>
    <w:rsid w:val="001E4859"/>
    <w:rsid w:val="001E4872"/>
    <w:rsid w:val="001E48A7"/>
    <w:rsid w:val="001E4B1C"/>
    <w:rsid w:val="001E4BD1"/>
    <w:rsid w:val="001E4C6A"/>
    <w:rsid w:val="001E4CCA"/>
    <w:rsid w:val="001E4D50"/>
    <w:rsid w:val="001E4DC0"/>
    <w:rsid w:val="001E4DE3"/>
    <w:rsid w:val="001E4E2B"/>
    <w:rsid w:val="001E5366"/>
    <w:rsid w:val="001E53AE"/>
    <w:rsid w:val="001E55B2"/>
    <w:rsid w:val="001E5A10"/>
    <w:rsid w:val="001E5AAE"/>
    <w:rsid w:val="001E5BC6"/>
    <w:rsid w:val="001E5C18"/>
    <w:rsid w:val="001E5C9B"/>
    <w:rsid w:val="001E5CFE"/>
    <w:rsid w:val="001E5F37"/>
    <w:rsid w:val="001E6031"/>
    <w:rsid w:val="001E613E"/>
    <w:rsid w:val="001E654C"/>
    <w:rsid w:val="001E656E"/>
    <w:rsid w:val="001E65A1"/>
    <w:rsid w:val="001E65DA"/>
    <w:rsid w:val="001E66E6"/>
    <w:rsid w:val="001E67FE"/>
    <w:rsid w:val="001E6800"/>
    <w:rsid w:val="001E68D6"/>
    <w:rsid w:val="001E693B"/>
    <w:rsid w:val="001E6AE1"/>
    <w:rsid w:val="001E6B14"/>
    <w:rsid w:val="001E6B1A"/>
    <w:rsid w:val="001E6C6A"/>
    <w:rsid w:val="001E6D3B"/>
    <w:rsid w:val="001E6D44"/>
    <w:rsid w:val="001E6F62"/>
    <w:rsid w:val="001E6FAF"/>
    <w:rsid w:val="001E702C"/>
    <w:rsid w:val="001E710F"/>
    <w:rsid w:val="001E736A"/>
    <w:rsid w:val="001E737D"/>
    <w:rsid w:val="001E73E3"/>
    <w:rsid w:val="001E7694"/>
    <w:rsid w:val="001E7743"/>
    <w:rsid w:val="001E7807"/>
    <w:rsid w:val="001E7831"/>
    <w:rsid w:val="001E7C17"/>
    <w:rsid w:val="001F028D"/>
    <w:rsid w:val="001F0337"/>
    <w:rsid w:val="001F0545"/>
    <w:rsid w:val="001F05E8"/>
    <w:rsid w:val="001F0849"/>
    <w:rsid w:val="001F08E2"/>
    <w:rsid w:val="001F0AAC"/>
    <w:rsid w:val="001F0B49"/>
    <w:rsid w:val="001F0C8B"/>
    <w:rsid w:val="001F0CE9"/>
    <w:rsid w:val="001F0D0A"/>
    <w:rsid w:val="001F0E5C"/>
    <w:rsid w:val="001F0E83"/>
    <w:rsid w:val="001F0E97"/>
    <w:rsid w:val="001F1021"/>
    <w:rsid w:val="001F13B4"/>
    <w:rsid w:val="001F151B"/>
    <w:rsid w:val="001F15A6"/>
    <w:rsid w:val="001F1665"/>
    <w:rsid w:val="001F1F58"/>
    <w:rsid w:val="001F2147"/>
    <w:rsid w:val="001F2228"/>
    <w:rsid w:val="001F2363"/>
    <w:rsid w:val="001F23AB"/>
    <w:rsid w:val="001F2489"/>
    <w:rsid w:val="001F24B4"/>
    <w:rsid w:val="001F2714"/>
    <w:rsid w:val="001F27E4"/>
    <w:rsid w:val="001F2888"/>
    <w:rsid w:val="001F288E"/>
    <w:rsid w:val="001F2A84"/>
    <w:rsid w:val="001F2BBA"/>
    <w:rsid w:val="001F2BC3"/>
    <w:rsid w:val="001F2C83"/>
    <w:rsid w:val="001F2D33"/>
    <w:rsid w:val="001F2F26"/>
    <w:rsid w:val="001F30A0"/>
    <w:rsid w:val="001F3157"/>
    <w:rsid w:val="001F341D"/>
    <w:rsid w:val="001F35AC"/>
    <w:rsid w:val="001F35CB"/>
    <w:rsid w:val="001F3669"/>
    <w:rsid w:val="001F3694"/>
    <w:rsid w:val="001F36D7"/>
    <w:rsid w:val="001F3854"/>
    <w:rsid w:val="001F396D"/>
    <w:rsid w:val="001F3A7C"/>
    <w:rsid w:val="001F3CAC"/>
    <w:rsid w:val="001F3E87"/>
    <w:rsid w:val="001F3EE8"/>
    <w:rsid w:val="001F3FF9"/>
    <w:rsid w:val="001F4188"/>
    <w:rsid w:val="001F4221"/>
    <w:rsid w:val="001F429F"/>
    <w:rsid w:val="001F4406"/>
    <w:rsid w:val="001F4872"/>
    <w:rsid w:val="001F4B58"/>
    <w:rsid w:val="001F4D65"/>
    <w:rsid w:val="001F4DE4"/>
    <w:rsid w:val="001F4F27"/>
    <w:rsid w:val="001F5077"/>
    <w:rsid w:val="001F50A7"/>
    <w:rsid w:val="001F5254"/>
    <w:rsid w:val="001F5313"/>
    <w:rsid w:val="001F538F"/>
    <w:rsid w:val="001F54A6"/>
    <w:rsid w:val="001F56C6"/>
    <w:rsid w:val="001F5829"/>
    <w:rsid w:val="001F59E9"/>
    <w:rsid w:val="001F5B5A"/>
    <w:rsid w:val="001F5BC9"/>
    <w:rsid w:val="001F60B6"/>
    <w:rsid w:val="001F615D"/>
    <w:rsid w:val="001F618D"/>
    <w:rsid w:val="001F63FE"/>
    <w:rsid w:val="001F65AB"/>
    <w:rsid w:val="001F6612"/>
    <w:rsid w:val="001F66A1"/>
    <w:rsid w:val="001F66E9"/>
    <w:rsid w:val="001F670E"/>
    <w:rsid w:val="001F6AA2"/>
    <w:rsid w:val="001F6AAD"/>
    <w:rsid w:val="001F6AF6"/>
    <w:rsid w:val="001F6BC0"/>
    <w:rsid w:val="001F6D22"/>
    <w:rsid w:val="001F7063"/>
    <w:rsid w:val="001F71EB"/>
    <w:rsid w:val="001F7214"/>
    <w:rsid w:val="001F72D3"/>
    <w:rsid w:val="001F74CD"/>
    <w:rsid w:val="001F75FE"/>
    <w:rsid w:val="001F76E3"/>
    <w:rsid w:val="001F7785"/>
    <w:rsid w:val="001F78A2"/>
    <w:rsid w:val="001F7934"/>
    <w:rsid w:val="001F7AA6"/>
    <w:rsid w:val="001F7B3F"/>
    <w:rsid w:val="001F7BDE"/>
    <w:rsid w:val="001F7CF4"/>
    <w:rsid w:val="001F7D50"/>
    <w:rsid w:val="001F7D7B"/>
    <w:rsid w:val="001F7DF0"/>
    <w:rsid w:val="001F7E11"/>
    <w:rsid w:val="001F7E5B"/>
    <w:rsid w:val="001F7EE6"/>
    <w:rsid w:val="0020009C"/>
    <w:rsid w:val="002001A3"/>
    <w:rsid w:val="0020047C"/>
    <w:rsid w:val="002005F3"/>
    <w:rsid w:val="002006A4"/>
    <w:rsid w:val="002006EE"/>
    <w:rsid w:val="00200709"/>
    <w:rsid w:val="00200947"/>
    <w:rsid w:val="00200A62"/>
    <w:rsid w:val="00200C43"/>
    <w:rsid w:val="00201017"/>
    <w:rsid w:val="002010CC"/>
    <w:rsid w:val="002010FE"/>
    <w:rsid w:val="0020111E"/>
    <w:rsid w:val="00201170"/>
    <w:rsid w:val="00201354"/>
    <w:rsid w:val="0020135F"/>
    <w:rsid w:val="00201385"/>
    <w:rsid w:val="00201387"/>
    <w:rsid w:val="002014E6"/>
    <w:rsid w:val="0020159C"/>
    <w:rsid w:val="002015FF"/>
    <w:rsid w:val="002018A7"/>
    <w:rsid w:val="00201AF0"/>
    <w:rsid w:val="00201C2F"/>
    <w:rsid w:val="00201DF3"/>
    <w:rsid w:val="00201E6E"/>
    <w:rsid w:val="00201EBD"/>
    <w:rsid w:val="0020206B"/>
    <w:rsid w:val="002020A4"/>
    <w:rsid w:val="00202199"/>
    <w:rsid w:val="002021D9"/>
    <w:rsid w:val="0020225E"/>
    <w:rsid w:val="002022C2"/>
    <w:rsid w:val="002023BB"/>
    <w:rsid w:val="00202432"/>
    <w:rsid w:val="002024C5"/>
    <w:rsid w:val="00202587"/>
    <w:rsid w:val="00202604"/>
    <w:rsid w:val="0020263F"/>
    <w:rsid w:val="00202708"/>
    <w:rsid w:val="0020277F"/>
    <w:rsid w:val="002027E9"/>
    <w:rsid w:val="00202A33"/>
    <w:rsid w:val="00202B4E"/>
    <w:rsid w:val="00202BE8"/>
    <w:rsid w:val="00202C76"/>
    <w:rsid w:val="00202D59"/>
    <w:rsid w:val="00202EC8"/>
    <w:rsid w:val="002030B8"/>
    <w:rsid w:val="002032F5"/>
    <w:rsid w:val="00203505"/>
    <w:rsid w:val="00203541"/>
    <w:rsid w:val="002037BF"/>
    <w:rsid w:val="0020392C"/>
    <w:rsid w:val="00203A52"/>
    <w:rsid w:val="00203A8C"/>
    <w:rsid w:val="00203B9E"/>
    <w:rsid w:val="00203C04"/>
    <w:rsid w:val="00203EB6"/>
    <w:rsid w:val="0020403C"/>
    <w:rsid w:val="0020409F"/>
    <w:rsid w:val="0020415F"/>
    <w:rsid w:val="00204183"/>
    <w:rsid w:val="00204193"/>
    <w:rsid w:val="00204206"/>
    <w:rsid w:val="00204222"/>
    <w:rsid w:val="00204520"/>
    <w:rsid w:val="002045C3"/>
    <w:rsid w:val="00204723"/>
    <w:rsid w:val="00204A08"/>
    <w:rsid w:val="00204BDD"/>
    <w:rsid w:val="00204D51"/>
    <w:rsid w:val="00204FFB"/>
    <w:rsid w:val="002050A7"/>
    <w:rsid w:val="0020520D"/>
    <w:rsid w:val="0020543E"/>
    <w:rsid w:val="00205700"/>
    <w:rsid w:val="00205813"/>
    <w:rsid w:val="00205896"/>
    <w:rsid w:val="0020592E"/>
    <w:rsid w:val="0020593B"/>
    <w:rsid w:val="00205B25"/>
    <w:rsid w:val="00205C66"/>
    <w:rsid w:val="00205D4B"/>
    <w:rsid w:val="00205EDD"/>
    <w:rsid w:val="00205F26"/>
    <w:rsid w:val="00205FFE"/>
    <w:rsid w:val="002061C9"/>
    <w:rsid w:val="0020632C"/>
    <w:rsid w:val="0020637A"/>
    <w:rsid w:val="002063B5"/>
    <w:rsid w:val="0020658D"/>
    <w:rsid w:val="002066DD"/>
    <w:rsid w:val="0020673F"/>
    <w:rsid w:val="002067C2"/>
    <w:rsid w:val="00206BCF"/>
    <w:rsid w:val="00206C9B"/>
    <w:rsid w:val="00206CD8"/>
    <w:rsid w:val="00206D95"/>
    <w:rsid w:val="00206F08"/>
    <w:rsid w:val="00207032"/>
    <w:rsid w:val="00207136"/>
    <w:rsid w:val="002071A2"/>
    <w:rsid w:val="002071AD"/>
    <w:rsid w:val="002071C1"/>
    <w:rsid w:val="0020749B"/>
    <w:rsid w:val="00207531"/>
    <w:rsid w:val="0020766D"/>
    <w:rsid w:val="00207730"/>
    <w:rsid w:val="00207778"/>
    <w:rsid w:val="00207855"/>
    <w:rsid w:val="002078AE"/>
    <w:rsid w:val="002078D7"/>
    <w:rsid w:val="002079F4"/>
    <w:rsid w:val="00207B20"/>
    <w:rsid w:val="00207B45"/>
    <w:rsid w:val="00207BA6"/>
    <w:rsid w:val="00207EB5"/>
    <w:rsid w:val="00210015"/>
    <w:rsid w:val="002101DA"/>
    <w:rsid w:val="002104C7"/>
    <w:rsid w:val="00210602"/>
    <w:rsid w:val="00210610"/>
    <w:rsid w:val="00210637"/>
    <w:rsid w:val="0021067E"/>
    <w:rsid w:val="002108AB"/>
    <w:rsid w:val="002109F2"/>
    <w:rsid w:val="00210D77"/>
    <w:rsid w:val="00210E57"/>
    <w:rsid w:val="00210E94"/>
    <w:rsid w:val="0021100C"/>
    <w:rsid w:val="0021102D"/>
    <w:rsid w:val="00211063"/>
    <w:rsid w:val="002110DC"/>
    <w:rsid w:val="002112E0"/>
    <w:rsid w:val="00211340"/>
    <w:rsid w:val="00211465"/>
    <w:rsid w:val="00211573"/>
    <w:rsid w:val="00211579"/>
    <w:rsid w:val="0021172B"/>
    <w:rsid w:val="00211852"/>
    <w:rsid w:val="002118CB"/>
    <w:rsid w:val="002118D4"/>
    <w:rsid w:val="002118E5"/>
    <w:rsid w:val="00211A34"/>
    <w:rsid w:val="00211A91"/>
    <w:rsid w:val="00211B8A"/>
    <w:rsid w:val="00211BCA"/>
    <w:rsid w:val="00211C01"/>
    <w:rsid w:val="00211C5E"/>
    <w:rsid w:val="00211D57"/>
    <w:rsid w:val="00211EA5"/>
    <w:rsid w:val="00211ED6"/>
    <w:rsid w:val="00211F52"/>
    <w:rsid w:val="0021211A"/>
    <w:rsid w:val="0021222F"/>
    <w:rsid w:val="00212328"/>
    <w:rsid w:val="002123BC"/>
    <w:rsid w:val="00212488"/>
    <w:rsid w:val="002124C1"/>
    <w:rsid w:val="002125E9"/>
    <w:rsid w:val="00212D02"/>
    <w:rsid w:val="00212E4F"/>
    <w:rsid w:val="002131B7"/>
    <w:rsid w:val="00213210"/>
    <w:rsid w:val="00213225"/>
    <w:rsid w:val="00213364"/>
    <w:rsid w:val="002133AD"/>
    <w:rsid w:val="002134D3"/>
    <w:rsid w:val="002136C1"/>
    <w:rsid w:val="002136E0"/>
    <w:rsid w:val="002136F8"/>
    <w:rsid w:val="00213AC6"/>
    <w:rsid w:val="00213C0B"/>
    <w:rsid w:val="00213D31"/>
    <w:rsid w:val="00213D53"/>
    <w:rsid w:val="00213D83"/>
    <w:rsid w:val="00213EF8"/>
    <w:rsid w:val="0021410B"/>
    <w:rsid w:val="002142A6"/>
    <w:rsid w:val="00214408"/>
    <w:rsid w:val="00214577"/>
    <w:rsid w:val="00214768"/>
    <w:rsid w:val="002147A0"/>
    <w:rsid w:val="00214914"/>
    <w:rsid w:val="00214A26"/>
    <w:rsid w:val="00214A2A"/>
    <w:rsid w:val="00214BFE"/>
    <w:rsid w:val="00214D24"/>
    <w:rsid w:val="00214D69"/>
    <w:rsid w:val="00214E45"/>
    <w:rsid w:val="00214E54"/>
    <w:rsid w:val="00214F64"/>
    <w:rsid w:val="00214FD1"/>
    <w:rsid w:val="00215253"/>
    <w:rsid w:val="0021532D"/>
    <w:rsid w:val="002153F9"/>
    <w:rsid w:val="002155EF"/>
    <w:rsid w:val="002156E1"/>
    <w:rsid w:val="002156ED"/>
    <w:rsid w:val="00215790"/>
    <w:rsid w:val="00215953"/>
    <w:rsid w:val="00215B46"/>
    <w:rsid w:val="00215C6D"/>
    <w:rsid w:val="00215E6E"/>
    <w:rsid w:val="00215F5E"/>
    <w:rsid w:val="00215FCF"/>
    <w:rsid w:val="00216026"/>
    <w:rsid w:val="002161EB"/>
    <w:rsid w:val="00216303"/>
    <w:rsid w:val="002163E7"/>
    <w:rsid w:val="00216484"/>
    <w:rsid w:val="002164BD"/>
    <w:rsid w:val="00216588"/>
    <w:rsid w:val="00216956"/>
    <w:rsid w:val="0021697B"/>
    <w:rsid w:val="002169AA"/>
    <w:rsid w:val="002169E1"/>
    <w:rsid w:val="00216AC9"/>
    <w:rsid w:val="00216C3F"/>
    <w:rsid w:val="00216D49"/>
    <w:rsid w:val="00216F42"/>
    <w:rsid w:val="00216F8E"/>
    <w:rsid w:val="0021726E"/>
    <w:rsid w:val="00217288"/>
    <w:rsid w:val="00217398"/>
    <w:rsid w:val="00217400"/>
    <w:rsid w:val="00217409"/>
    <w:rsid w:val="00217432"/>
    <w:rsid w:val="002174D9"/>
    <w:rsid w:val="00217531"/>
    <w:rsid w:val="00217696"/>
    <w:rsid w:val="002176BB"/>
    <w:rsid w:val="00217721"/>
    <w:rsid w:val="00217BE6"/>
    <w:rsid w:val="00217BE9"/>
    <w:rsid w:val="0022002C"/>
    <w:rsid w:val="00220190"/>
    <w:rsid w:val="00220256"/>
    <w:rsid w:val="00220421"/>
    <w:rsid w:val="00220812"/>
    <w:rsid w:val="00220B07"/>
    <w:rsid w:val="00220C7B"/>
    <w:rsid w:val="00220C93"/>
    <w:rsid w:val="00220DB3"/>
    <w:rsid w:val="00220DB6"/>
    <w:rsid w:val="00220EED"/>
    <w:rsid w:val="00220F21"/>
    <w:rsid w:val="00220FDC"/>
    <w:rsid w:val="002210D4"/>
    <w:rsid w:val="002210E9"/>
    <w:rsid w:val="00221131"/>
    <w:rsid w:val="00221207"/>
    <w:rsid w:val="002214E2"/>
    <w:rsid w:val="00221503"/>
    <w:rsid w:val="00221611"/>
    <w:rsid w:val="00221656"/>
    <w:rsid w:val="002219A4"/>
    <w:rsid w:val="002219AD"/>
    <w:rsid w:val="002219E3"/>
    <w:rsid w:val="002219E5"/>
    <w:rsid w:val="00221A80"/>
    <w:rsid w:val="00221B7B"/>
    <w:rsid w:val="00221CBE"/>
    <w:rsid w:val="00221D90"/>
    <w:rsid w:val="00222077"/>
    <w:rsid w:val="00222094"/>
    <w:rsid w:val="00222314"/>
    <w:rsid w:val="002223B6"/>
    <w:rsid w:val="00222411"/>
    <w:rsid w:val="00222682"/>
    <w:rsid w:val="0022278A"/>
    <w:rsid w:val="00222C6E"/>
    <w:rsid w:val="00222CAB"/>
    <w:rsid w:val="00222CE8"/>
    <w:rsid w:val="00222D9E"/>
    <w:rsid w:val="00222E9E"/>
    <w:rsid w:val="00223147"/>
    <w:rsid w:val="002231A7"/>
    <w:rsid w:val="00223422"/>
    <w:rsid w:val="00223A2B"/>
    <w:rsid w:val="00223A95"/>
    <w:rsid w:val="00223A97"/>
    <w:rsid w:val="00223B9F"/>
    <w:rsid w:val="00223BD3"/>
    <w:rsid w:val="00223C22"/>
    <w:rsid w:val="00223CC3"/>
    <w:rsid w:val="00223E26"/>
    <w:rsid w:val="00223E78"/>
    <w:rsid w:val="00223EC2"/>
    <w:rsid w:val="00223F6E"/>
    <w:rsid w:val="00223FC9"/>
    <w:rsid w:val="002241B3"/>
    <w:rsid w:val="002243E8"/>
    <w:rsid w:val="00224779"/>
    <w:rsid w:val="0022484F"/>
    <w:rsid w:val="00224905"/>
    <w:rsid w:val="00224956"/>
    <w:rsid w:val="0022497D"/>
    <w:rsid w:val="00224B0E"/>
    <w:rsid w:val="00224CCE"/>
    <w:rsid w:val="00224D06"/>
    <w:rsid w:val="00224D76"/>
    <w:rsid w:val="00224F71"/>
    <w:rsid w:val="00225013"/>
    <w:rsid w:val="00225020"/>
    <w:rsid w:val="0022505A"/>
    <w:rsid w:val="00225085"/>
    <w:rsid w:val="002250C1"/>
    <w:rsid w:val="00225172"/>
    <w:rsid w:val="002253F1"/>
    <w:rsid w:val="0022556A"/>
    <w:rsid w:val="00225572"/>
    <w:rsid w:val="00225B7F"/>
    <w:rsid w:val="00225F62"/>
    <w:rsid w:val="00226018"/>
    <w:rsid w:val="002260BC"/>
    <w:rsid w:val="00226204"/>
    <w:rsid w:val="00226298"/>
    <w:rsid w:val="002262BA"/>
    <w:rsid w:val="00226304"/>
    <w:rsid w:val="002267FE"/>
    <w:rsid w:val="00226828"/>
    <w:rsid w:val="00226A0D"/>
    <w:rsid w:val="00226AA8"/>
    <w:rsid w:val="00226BEF"/>
    <w:rsid w:val="00226D22"/>
    <w:rsid w:val="00226D49"/>
    <w:rsid w:val="002271D1"/>
    <w:rsid w:val="002272B3"/>
    <w:rsid w:val="00227414"/>
    <w:rsid w:val="0022742E"/>
    <w:rsid w:val="002277D5"/>
    <w:rsid w:val="00227C9D"/>
    <w:rsid w:val="00227CB5"/>
    <w:rsid w:val="002302A7"/>
    <w:rsid w:val="00230600"/>
    <w:rsid w:val="002308A6"/>
    <w:rsid w:val="002309B3"/>
    <w:rsid w:val="002309F9"/>
    <w:rsid w:val="00230E5C"/>
    <w:rsid w:val="00230E89"/>
    <w:rsid w:val="00230FA6"/>
    <w:rsid w:val="00231596"/>
    <w:rsid w:val="00231858"/>
    <w:rsid w:val="0023195E"/>
    <w:rsid w:val="00231A0E"/>
    <w:rsid w:val="00231A55"/>
    <w:rsid w:val="00231B85"/>
    <w:rsid w:val="00231BD2"/>
    <w:rsid w:val="00231C66"/>
    <w:rsid w:val="00231C77"/>
    <w:rsid w:val="00231E11"/>
    <w:rsid w:val="00231E41"/>
    <w:rsid w:val="00231EC8"/>
    <w:rsid w:val="00231EC9"/>
    <w:rsid w:val="00231FE2"/>
    <w:rsid w:val="002321E5"/>
    <w:rsid w:val="0023220E"/>
    <w:rsid w:val="002323C3"/>
    <w:rsid w:val="002327BA"/>
    <w:rsid w:val="0023292C"/>
    <w:rsid w:val="002329DA"/>
    <w:rsid w:val="00232A2B"/>
    <w:rsid w:val="00232B99"/>
    <w:rsid w:val="00232BAF"/>
    <w:rsid w:val="00233003"/>
    <w:rsid w:val="00233051"/>
    <w:rsid w:val="00233091"/>
    <w:rsid w:val="0023329A"/>
    <w:rsid w:val="002332FF"/>
    <w:rsid w:val="00233442"/>
    <w:rsid w:val="00233761"/>
    <w:rsid w:val="0023384F"/>
    <w:rsid w:val="002338BD"/>
    <w:rsid w:val="00233AA0"/>
    <w:rsid w:val="00233BBE"/>
    <w:rsid w:val="00233BD1"/>
    <w:rsid w:val="00233D82"/>
    <w:rsid w:val="00233D91"/>
    <w:rsid w:val="002342E9"/>
    <w:rsid w:val="002345A6"/>
    <w:rsid w:val="0023464C"/>
    <w:rsid w:val="00234749"/>
    <w:rsid w:val="0023494B"/>
    <w:rsid w:val="0023499B"/>
    <w:rsid w:val="00234E26"/>
    <w:rsid w:val="00234E3E"/>
    <w:rsid w:val="00234E5C"/>
    <w:rsid w:val="00234EEC"/>
    <w:rsid w:val="00235021"/>
    <w:rsid w:val="002350E0"/>
    <w:rsid w:val="00235169"/>
    <w:rsid w:val="00235246"/>
    <w:rsid w:val="002352DB"/>
    <w:rsid w:val="002356EC"/>
    <w:rsid w:val="00235B42"/>
    <w:rsid w:val="00235D0E"/>
    <w:rsid w:val="00235E47"/>
    <w:rsid w:val="0023605C"/>
    <w:rsid w:val="0023613D"/>
    <w:rsid w:val="00236173"/>
    <w:rsid w:val="002363A0"/>
    <w:rsid w:val="002364E3"/>
    <w:rsid w:val="00236546"/>
    <w:rsid w:val="002365BC"/>
    <w:rsid w:val="00236621"/>
    <w:rsid w:val="0023671E"/>
    <w:rsid w:val="00236723"/>
    <w:rsid w:val="00236810"/>
    <w:rsid w:val="0023689C"/>
    <w:rsid w:val="0023698F"/>
    <w:rsid w:val="00236AEC"/>
    <w:rsid w:val="00236B15"/>
    <w:rsid w:val="00236B46"/>
    <w:rsid w:val="00236DB5"/>
    <w:rsid w:val="00236DC2"/>
    <w:rsid w:val="00236EEA"/>
    <w:rsid w:val="00236EFD"/>
    <w:rsid w:val="00236F7A"/>
    <w:rsid w:val="002371EE"/>
    <w:rsid w:val="00237339"/>
    <w:rsid w:val="002374B3"/>
    <w:rsid w:val="002375A8"/>
    <w:rsid w:val="002377EA"/>
    <w:rsid w:val="00237835"/>
    <w:rsid w:val="00237884"/>
    <w:rsid w:val="00237971"/>
    <w:rsid w:val="00237C5F"/>
    <w:rsid w:val="00237C64"/>
    <w:rsid w:val="00237EB5"/>
    <w:rsid w:val="00237EB6"/>
    <w:rsid w:val="00237F93"/>
    <w:rsid w:val="00237FC7"/>
    <w:rsid w:val="002400DB"/>
    <w:rsid w:val="00240479"/>
    <w:rsid w:val="0024056B"/>
    <w:rsid w:val="002408D3"/>
    <w:rsid w:val="002408F3"/>
    <w:rsid w:val="00240964"/>
    <w:rsid w:val="00240BD1"/>
    <w:rsid w:val="00240CF8"/>
    <w:rsid w:val="00240D7D"/>
    <w:rsid w:val="00240F9E"/>
    <w:rsid w:val="00241316"/>
    <w:rsid w:val="00241361"/>
    <w:rsid w:val="0024149B"/>
    <w:rsid w:val="00241545"/>
    <w:rsid w:val="0024160C"/>
    <w:rsid w:val="002419D1"/>
    <w:rsid w:val="00241B16"/>
    <w:rsid w:val="00241BDB"/>
    <w:rsid w:val="00241D08"/>
    <w:rsid w:val="00241E6C"/>
    <w:rsid w:val="00241E80"/>
    <w:rsid w:val="00242026"/>
    <w:rsid w:val="002420C0"/>
    <w:rsid w:val="0024237C"/>
    <w:rsid w:val="00242493"/>
    <w:rsid w:val="00242533"/>
    <w:rsid w:val="00242636"/>
    <w:rsid w:val="00242687"/>
    <w:rsid w:val="002426DF"/>
    <w:rsid w:val="0024282A"/>
    <w:rsid w:val="0024282C"/>
    <w:rsid w:val="00242888"/>
    <w:rsid w:val="00242C3E"/>
    <w:rsid w:val="00242CFA"/>
    <w:rsid w:val="00242DD3"/>
    <w:rsid w:val="00242DE3"/>
    <w:rsid w:val="00242F37"/>
    <w:rsid w:val="00243055"/>
    <w:rsid w:val="002430AF"/>
    <w:rsid w:val="0024330D"/>
    <w:rsid w:val="002435BE"/>
    <w:rsid w:val="0024362B"/>
    <w:rsid w:val="002436BB"/>
    <w:rsid w:val="002438A5"/>
    <w:rsid w:val="0024395E"/>
    <w:rsid w:val="00243998"/>
    <w:rsid w:val="00243A54"/>
    <w:rsid w:val="00243A7E"/>
    <w:rsid w:val="00243BF7"/>
    <w:rsid w:val="00243D4A"/>
    <w:rsid w:val="00243E58"/>
    <w:rsid w:val="00243E84"/>
    <w:rsid w:val="00244211"/>
    <w:rsid w:val="002442FB"/>
    <w:rsid w:val="0024437F"/>
    <w:rsid w:val="002447F4"/>
    <w:rsid w:val="0024481D"/>
    <w:rsid w:val="002449F0"/>
    <w:rsid w:val="00244A43"/>
    <w:rsid w:val="00244B5F"/>
    <w:rsid w:val="00244B60"/>
    <w:rsid w:val="00244BE0"/>
    <w:rsid w:val="00244CA2"/>
    <w:rsid w:val="00244CC1"/>
    <w:rsid w:val="00244EDF"/>
    <w:rsid w:val="00245062"/>
    <w:rsid w:val="002451BD"/>
    <w:rsid w:val="002451E0"/>
    <w:rsid w:val="00245293"/>
    <w:rsid w:val="0024532B"/>
    <w:rsid w:val="002453BE"/>
    <w:rsid w:val="00245413"/>
    <w:rsid w:val="0024541B"/>
    <w:rsid w:val="002456B9"/>
    <w:rsid w:val="0024575D"/>
    <w:rsid w:val="00245854"/>
    <w:rsid w:val="002458DC"/>
    <w:rsid w:val="0024594B"/>
    <w:rsid w:val="002459E3"/>
    <w:rsid w:val="00245E09"/>
    <w:rsid w:val="00245E52"/>
    <w:rsid w:val="00245E78"/>
    <w:rsid w:val="00245FFC"/>
    <w:rsid w:val="0024606F"/>
    <w:rsid w:val="002460DB"/>
    <w:rsid w:val="00246174"/>
    <w:rsid w:val="0024621E"/>
    <w:rsid w:val="00246474"/>
    <w:rsid w:val="00246878"/>
    <w:rsid w:val="002468F6"/>
    <w:rsid w:val="002469C7"/>
    <w:rsid w:val="00246A29"/>
    <w:rsid w:val="00246AAD"/>
    <w:rsid w:val="00246C5B"/>
    <w:rsid w:val="00246C83"/>
    <w:rsid w:val="00246D0F"/>
    <w:rsid w:val="00246D65"/>
    <w:rsid w:val="00246E0F"/>
    <w:rsid w:val="00246E42"/>
    <w:rsid w:val="00246EAA"/>
    <w:rsid w:val="00246FFA"/>
    <w:rsid w:val="00247125"/>
    <w:rsid w:val="00247183"/>
    <w:rsid w:val="002473FA"/>
    <w:rsid w:val="0024740E"/>
    <w:rsid w:val="00247540"/>
    <w:rsid w:val="00247565"/>
    <w:rsid w:val="002476B5"/>
    <w:rsid w:val="002476CB"/>
    <w:rsid w:val="002476CE"/>
    <w:rsid w:val="002477D3"/>
    <w:rsid w:val="002478A7"/>
    <w:rsid w:val="00247AF6"/>
    <w:rsid w:val="00247CB7"/>
    <w:rsid w:val="00247D19"/>
    <w:rsid w:val="00247D6C"/>
    <w:rsid w:val="002500ED"/>
    <w:rsid w:val="002503FF"/>
    <w:rsid w:val="00250454"/>
    <w:rsid w:val="00250569"/>
    <w:rsid w:val="00250705"/>
    <w:rsid w:val="00250B80"/>
    <w:rsid w:val="00250BA3"/>
    <w:rsid w:val="00250CE4"/>
    <w:rsid w:val="00250D33"/>
    <w:rsid w:val="00250DCF"/>
    <w:rsid w:val="00250E34"/>
    <w:rsid w:val="00250FF7"/>
    <w:rsid w:val="00250FFE"/>
    <w:rsid w:val="00251224"/>
    <w:rsid w:val="0025134A"/>
    <w:rsid w:val="002513DA"/>
    <w:rsid w:val="00251619"/>
    <w:rsid w:val="0025167B"/>
    <w:rsid w:val="002517DA"/>
    <w:rsid w:val="002518F1"/>
    <w:rsid w:val="00251974"/>
    <w:rsid w:val="00251A82"/>
    <w:rsid w:val="00251B47"/>
    <w:rsid w:val="00251D3E"/>
    <w:rsid w:val="00251ED7"/>
    <w:rsid w:val="00252116"/>
    <w:rsid w:val="002522F8"/>
    <w:rsid w:val="00252345"/>
    <w:rsid w:val="0025241C"/>
    <w:rsid w:val="00252469"/>
    <w:rsid w:val="0025255E"/>
    <w:rsid w:val="0025259C"/>
    <w:rsid w:val="00252640"/>
    <w:rsid w:val="0025285D"/>
    <w:rsid w:val="002528B0"/>
    <w:rsid w:val="0025292B"/>
    <w:rsid w:val="00252A1F"/>
    <w:rsid w:val="00252A85"/>
    <w:rsid w:val="00252B7B"/>
    <w:rsid w:val="00252B80"/>
    <w:rsid w:val="00252BB0"/>
    <w:rsid w:val="00252BFB"/>
    <w:rsid w:val="00252D82"/>
    <w:rsid w:val="00253183"/>
    <w:rsid w:val="002531DA"/>
    <w:rsid w:val="002531F2"/>
    <w:rsid w:val="002533F3"/>
    <w:rsid w:val="00253681"/>
    <w:rsid w:val="002536E4"/>
    <w:rsid w:val="00253755"/>
    <w:rsid w:val="00253A40"/>
    <w:rsid w:val="00253BAD"/>
    <w:rsid w:val="00253BC8"/>
    <w:rsid w:val="00253C8C"/>
    <w:rsid w:val="0025404A"/>
    <w:rsid w:val="00254331"/>
    <w:rsid w:val="002543F9"/>
    <w:rsid w:val="002545B7"/>
    <w:rsid w:val="002545FE"/>
    <w:rsid w:val="00254861"/>
    <w:rsid w:val="002548FA"/>
    <w:rsid w:val="00254949"/>
    <w:rsid w:val="002549ED"/>
    <w:rsid w:val="00254A4D"/>
    <w:rsid w:val="00254B0B"/>
    <w:rsid w:val="00254C14"/>
    <w:rsid w:val="00254EE6"/>
    <w:rsid w:val="0025501D"/>
    <w:rsid w:val="00255210"/>
    <w:rsid w:val="00255265"/>
    <w:rsid w:val="00255433"/>
    <w:rsid w:val="00255436"/>
    <w:rsid w:val="00255529"/>
    <w:rsid w:val="00255535"/>
    <w:rsid w:val="0025557A"/>
    <w:rsid w:val="002557A8"/>
    <w:rsid w:val="00255924"/>
    <w:rsid w:val="00255984"/>
    <w:rsid w:val="002559E3"/>
    <w:rsid w:val="00255A7B"/>
    <w:rsid w:val="00255ABD"/>
    <w:rsid w:val="00255AC8"/>
    <w:rsid w:val="00255AE3"/>
    <w:rsid w:val="00255B1E"/>
    <w:rsid w:val="00255C93"/>
    <w:rsid w:val="00255CE2"/>
    <w:rsid w:val="0025608F"/>
    <w:rsid w:val="00256095"/>
    <w:rsid w:val="00256143"/>
    <w:rsid w:val="00256187"/>
    <w:rsid w:val="002561B2"/>
    <w:rsid w:val="00256230"/>
    <w:rsid w:val="002563A8"/>
    <w:rsid w:val="00256644"/>
    <w:rsid w:val="00256775"/>
    <w:rsid w:val="00256922"/>
    <w:rsid w:val="00256B56"/>
    <w:rsid w:val="00256B7A"/>
    <w:rsid w:val="00256BAD"/>
    <w:rsid w:val="0025704B"/>
    <w:rsid w:val="00257221"/>
    <w:rsid w:val="00257237"/>
    <w:rsid w:val="00257305"/>
    <w:rsid w:val="002573C4"/>
    <w:rsid w:val="002574B0"/>
    <w:rsid w:val="00257722"/>
    <w:rsid w:val="00257776"/>
    <w:rsid w:val="002577AE"/>
    <w:rsid w:val="00257973"/>
    <w:rsid w:val="00257C0A"/>
    <w:rsid w:val="00257CFC"/>
    <w:rsid w:val="00257DAC"/>
    <w:rsid w:val="00260189"/>
    <w:rsid w:val="002604F7"/>
    <w:rsid w:val="00260597"/>
    <w:rsid w:val="00260736"/>
    <w:rsid w:val="00260828"/>
    <w:rsid w:val="002608DD"/>
    <w:rsid w:val="00260A47"/>
    <w:rsid w:val="00260C6F"/>
    <w:rsid w:val="00260D9A"/>
    <w:rsid w:val="00260DA4"/>
    <w:rsid w:val="00260DDB"/>
    <w:rsid w:val="00260DE3"/>
    <w:rsid w:val="00260DEB"/>
    <w:rsid w:val="00260FF5"/>
    <w:rsid w:val="002610A2"/>
    <w:rsid w:val="002610E9"/>
    <w:rsid w:val="002611CB"/>
    <w:rsid w:val="0026128F"/>
    <w:rsid w:val="0026132A"/>
    <w:rsid w:val="00261363"/>
    <w:rsid w:val="002614DD"/>
    <w:rsid w:val="0026151A"/>
    <w:rsid w:val="002615F4"/>
    <w:rsid w:val="0026176C"/>
    <w:rsid w:val="00261A9A"/>
    <w:rsid w:val="00261B2A"/>
    <w:rsid w:val="00261D4E"/>
    <w:rsid w:val="00261DB0"/>
    <w:rsid w:val="00261DC2"/>
    <w:rsid w:val="00261F44"/>
    <w:rsid w:val="00261FBC"/>
    <w:rsid w:val="0026209C"/>
    <w:rsid w:val="002620CA"/>
    <w:rsid w:val="00262206"/>
    <w:rsid w:val="002622B3"/>
    <w:rsid w:val="0026243C"/>
    <w:rsid w:val="00262642"/>
    <w:rsid w:val="002628E7"/>
    <w:rsid w:val="0026291A"/>
    <w:rsid w:val="0026291B"/>
    <w:rsid w:val="00262955"/>
    <w:rsid w:val="00262A1B"/>
    <w:rsid w:val="00262BEF"/>
    <w:rsid w:val="00262D3F"/>
    <w:rsid w:val="00262D8C"/>
    <w:rsid w:val="00262DBA"/>
    <w:rsid w:val="00262DD5"/>
    <w:rsid w:val="0026308E"/>
    <w:rsid w:val="00263168"/>
    <w:rsid w:val="002631AE"/>
    <w:rsid w:val="00263312"/>
    <w:rsid w:val="002633B5"/>
    <w:rsid w:val="0026344E"/>
    <w:rsid w:val="00263509"/>
    <w:rsid w:val="002635D8"/>
    <w:rsid w:val="0026372B"/>
    <w:rsid w:val="002637A0"/>
    <w:rsid w:val="002638AC"/>
    <w:rsid w:val="00263910"/>
    <w:rsid w:val="00263A13"/>
    <w:rsid w:val="00263C09"/>
    <w:rsid w:val="00263D37"/>
    <w:rsid w:val="00263E40"/>
    <w:rsid w:val="002641A9"/>
    <w:rsid w:val="00264380"/>
    <w:rsid w:val="002644E4"/>
    <w:rsid w:val="002646A7"/>
    <w:rsid w:val="0026489D"/>
    <w:rsid w:val="00264B44"/>
    <w:rsid w:val="00264BD9"/>
    <w:rsid w:val="00265042"/>
    <w:rsid w:val="00265087"/>
    <w:rsid w:val="00265339"/>
    <w:rsid w:val="002654C1"/>
    <w:rsid w:val="00265557"/>
    <w:rsid w:val="002655FA"/>
    <w:rsid w:val="00265645"/>
    <w:rsid w:val="002656A3"/>
    <w:rsid w:val="00265985"/>
    <w:rsid w:val="00265A69"/>
    <w:rsid w:val="00265B2D"/>
    <w:rsid w:val="00265B5C"/>
    <w:rsid w:val="00265D4E"/>
    <w:rsid w:val="00265D76"/>
    <w:rsid w:val="00265E2D"/>
    <w:rsid w:val="00265F61"/>
    <w:rsid w:val="00265FBC"/>
    <w:rsid w:val="002662D6"/>
    <w:rsid w:val="002662F2"/>
    <w:rsid w:val="00266329"/>
    <w:rsid w:val="00266336"/>
    <w:rsid w:val="00266497"/>
    <w:rsid w:val="002664AA"/>
    <w:rsid w:val="002665CC"/>
    <w:rsid w:val="00266866"/>
    <w:rsid w:val="00266D2F"/>
    <w:rsid w:val="00266D75"/>
    <w:rsid w:val="00266DE4"/>
    <w:rsid w:val="00266E49"/>
    <w:rsid w:val="00266E98"/>
    <w:rsid w:val="00266F84"/>
    <w:rsid w:val="002671A4"/>
    <w:rsid w:val="002671CF"/>
    <w:rsid w:val="00267359"/>
    <w:rsid w:val="0026750A"/>
    <w:rsid w:val="002677F0"/>
    <w:rsid w:val="00267849"/>
    <w:rsid w:val="00267AB9"/>
    <w:rsid w:val="00267C2C"/>
    <w:rsid w:val="00267C92"/>
    <w:rsid w:val="00267D07"/>
    <w:rsid w:val="00267D2F"/>
    <w:rsid w:val="00267E69"/>
    <w:rsid w:val="002700D2"/>
    <w:rsid w:val="002702C8"/>
    <w:rsid w:val="002702F8"/>
    <w:rsid w:val="002706A0"/>
    <w:rsid w:val="0027073D"/>
    <w:rsid w:val="00270868"/>
    <w:rsid w:val="00270950"/>
    <w:rsid w:val="00270A69"/>
    <w:rsid w:val="00270A72"/>
    <w:rsid w:val="00270AAA"/>
    <w:rsid w:val="00270B9F"/>
    <w:rsid w:val="00270D27"/>
    <w:rsid w:val="00270FFE"/>
    <w:rsid w:val="00271032"/>
    <w:rsid w:val="00271033"/>
    <w:rsid w:val="00271043"/>
    <w:rsid w:val="002710E5"/>
    <w:rsid w:val="00271151"/>
    <w:rsid w:val="002711B5"/>
    <w:rsid w:val="00271544"/>
    <w:rsid w:val="00271683"/>
    <w:rsid w:val="00271694"/>
    <w:rsid w:val="002716BA"/>
    <w:rsid w:val="00271887"/>
    <w:rsid w:val="00271888"/>
    <w:rsid w:val="00271A39"/>
    <w:rsid w:val="00271A67"/>
    <w:rsid w:val="00271AEB"/>
    <w:rsid w:val="00271D06"/>
    <w:rsid w:val="00271E69"/>
    <w:rsid w:val="00271F2F"/>
    <w:rsid w:val="00271F4D"/>
    <w:rsid w:val="0027264D"/>
    <w:rsid w:val="00272870"/>
    <w:rsid w:val="00272964"/>
    <w:rsid w:val="00272AF3"/>
    <w:rsid w:val="00272E77"/>
    <w:rsid w:val="00272EAD"/>
    <w:rsid w:val="00272F0A"/>
    <w:rsid w:val="00272F1F"/>
    <w:rsid w:val="00273190"/>
    <w:rsid w:val="0027332D"/>
    <w:rsid w:val="0027368A"/>
    <w:rsid w:val="002736A1"/>
    <w:rsid w:val="002737F4"/>
    <w:rsid w:val="00273868"/>
    <w:rsid w:val="002738E4"/>
    <w:rsid w:val="002739B1"/>
    <w:rsid w:val="00273BAA"/>
    <w:rsid w:val="00273C76"/>
    <w:rsid w:val="00273CD9"/>
    <w:rsid w:val="00273CE1"/>
    <w:rsid w:val="00273D17"/>
    <w:rsid w:val="00273D2D"/>
    <w:rsid w:val="00273DD6"/>
    <w:rsid w:val="00273E28"/>
    <w:rsid w:val="002741C8"/>
    <w:rsid w:val="002741F4"/>
    <w:rsid w:val="0027423C"/>
    <w:rsid w:val="0027431B"/>
    <w:rsid w:val="00274804"/>
    <w:rsid w:val="00274841"/>
    <w:rsid w:val="00274856"/>
    <w:rsid w:val="00274918"/>
    <w:rsid w:val="00274C7C"/>
    <w:rsid w:val="00274D23"/>
    <w:rsid w:val="00274E83"/>
    <w:rsid w:val="00274F18"/>
    <w:rsid w:val="00275026"/>
    <w:rsid w:val="00275130"/>
    <w:rsid w:val="00275355"/>
    <w:rsid w:val="00275407"/>
    <w:rsid w:val="00275467"/>
    <w:rsid w:val="002754C9"/>
    <w:rsid w:val="002754D6"/>
    <w:rsid w:val="00275655"/>
    <w:rsid w:val="002756A7"/>
    <w:rsid w:val="002756A9"/>
    <w:rsid w:val="002756CA"/>
    <w:rsid w:val="0027579C"/>
    <w:rsid w:val="002757C0"/>
    <w:rsid w:val="00275806"/>
    <w:rsid w:val="0027583E"/>
    <w:rsid w:val="00275906"/>
    <w:rsid w:val="0027593C"/>
    <w:rsid w:val="002759C0"/>
    <w:rsid w:val="00275BD9"/>
    <w:rsid w:val="00275BFF"/>
    <w:rsid w:val="00275C71"/>
    <w:rsid w:val="00275D1A"/>
    <w:rsid w:val="00275DF2"/>
    <w:rsid w:val="00275E17"/>
    <w:rsid w:val="00275EC0"/>
    <w:rsid w:val="00275F26"/>
    <w:rsid w:val="00275FE7"/>
    <w:rsid w:val="00276019"/>
    <w:rsid w:val="00276156"/>
    <w:rsid w:val="002762F1"/>
    <w:rsid w:val="00276304"/>
    <w:rsid w:val="002763E1"/>
    <w:rsid w:val="00276463"/>
    <w:rsid w:val="002766BE"/>
    <w:rsid w:val="00276716"/>
    <w:rsid w:val="00276A45"/>
    <w:rsid w:val="00276BAD"/>
    <w:rsid w:val="00276C3D"/>
    <w:rsid w:val="00276DA5"/>
    <w:rsid w:val="00276DBF"/>
    <w:rsid w:val="00276E1A"/>
    <w:rsid w:val="00276E75"/>
    <w:rsid w:val="0027708E"/>
    <w:rsid w:val="0027716F"/>
    <w:rsid w:val="0027717C"/>
    <w:rsid w:val="002771C9"/>
    <w:rsid w:val="00277209"/>
    <w:rsid w:val="00277211"/>
    <w:rsid w:val="00277493"/>
    <w:rsid w:val="00277531"/>
    <w:rsid w:val="00277767"/>
    <w:rsid w:val="00277795"/>
    <w:rsid w:val="00277A9E"/>
    <w:rsid w:val="00277AC2"/>
    <w:rsid w:val="00277AE6"/>
    <w:rsid w:val="00277B1A"/>
    <w:rsid w:val="00277B6D"/>
    <w:rsid w:val="00277C51"/>
    <w:rsid w:val="00277E19"/>
    <w:rsid w:val="00277F43"/>
    <w:rsid w:val="00280092"/>
    <w:rsid w:val="002800D4"/>
    <w:rsid w:val="0028011E"/>
    <w:rsid w:val="002802DB"/>
    <w:rsid w:val="002803E7"/>
    <w:rsid w:val="002805DD"/>
    <w:rsid w:val="0028069D"/>
    <w:rsid w:val="0028075B"/>
    <w:rsid w:val="002807A2"/>
    <w:rsid w:val="002808CD"/>
    <w:rsid w:val="002809C5"/>
    <w:rsid w:val="00280A6F"/>
    <w:rsid w:val="00280A90"/>
    <w:rsid w:val="00280BFC"/>
    <w:rsid w:val="00280E7B"/>
    <w:rsid w:val="00280E90"/>
    <w:rsid w:val="00280FEB"/>
    <w:rsid w:val="00281149"/>
    <w:rsid w:val="00281185"/>
    <w:rsid w:val="00281251"/>
    <w:rsid w:val="002812AB"/>
    <w:rsid w:val="00281461"/>
    <w:rsid w:val="0028151A"/>
    <w:rsid w:val="0028153C"/>
    <w:rsid w:val="00281666"/>
    <w:rsid w:val="00281715"/>
    <w:rsid w:val="00281847"/>
    <w:rsid w:val="002818ED"/>
    <w:rsid w:val="00281944"/>
    <w:rsid w:val="002819FF"/>
    <w:rsid w:val="00281ACC"/>
    <w:rsid w:val="00281AD4"/>
    <w:rsid w:val="00281DAF"/>
    <w:rsid w:val="00281DCF"/>
    <w:rsid w:val="00281F13"/>
    <w:rsid w:val="0028229F"/>
    <w:rsid w:val="0028246C"/>
    <w:rsid w:val="002824CD"/>
    <w:rsid w:val="002826B9"/>
    <w:rsid w:val="002826D6"/>
    <w:rsid w:val="002828E0"/>
    <w:rsid w:val="002828F1"/>
    <w:rsid w:val="00282A38"/>
    <w:rsid w:val="00282BB7"/>
    <w:rsid w:val="00282CDD"/>
    <w:rsid w:val="00282D46"/>
    <w:rsid w:val="00282D4A"/>
    <w:rsid w:val="00282D7B"/>
    <w:rsid w:val="00282D7F"/>
    <w:rsid w:val="00282DE9"/>
    <w:rsid w:val="00282E69"/>
    <w:rsid w:val="00282E99"/>
    <w:rsid w:val="00283009"/>
    <w:rsid w:val="0028313A"/>
    <w:rsid w:val="00283160"/>
    <w:rsid w:val="002831EC"/>
    <w:rsid w:val="00283375"/>
    <w:rsid w:val="0028341D"/>
    <w:rsid w:val="0028343C"/>
    <w:rsid w:val="0028347D"/>
    <w:rsid w:val="0028349B"/>
    <w:rsid w:val="00283557"/>
    <w:rsid w:val="002835BA"/>
    <w:rsid w:val="00283AD1"/>
    <w:rsid w:val="00283B26"/>
    <w:rsid w:val="00283D54"/>
    <w:rsid w:val="00283FDA"/>
    <w:rsid w:val="0028405F"/>
    <w:rsid w:val="0028427B"/>
    <w:rsid w:val="002843D1"/>
    <w:rsid w:val="00284415"/>
    <w:rsid w:val="0028445C"/>
    <w:rsid w:val="002845EF"/>
    <w:rsid w:val="0028469C"/>
    <w:rsid w:val="00284794"/>
    <w:rsid w:val="0028483A"/>
    <w:rsid w:val="00284A0F"/>
    <w:rsid w:val="00284A2C"/>
    <w:rsid w:val="00284A81"/>
    <w:rsid w:val="00284B14"/>
    <w:rsid w:val="00284CEF"/>
    <w:rsid w:val="00284DA9"/>
    <w:rsid w:val="00284E60"/>
    <w:rsid w:val="0028504D"/>
    <w:rsid w:val="00285054"/>
    <w:rsid w:val="00285058"/>
    <w:rsid w:val="002851D9"/>
    <w:rsid w:val="0028523A"/>
    <w:rsid w:val="0028523F"/>
    <w:rsid w:val="00285440"/>
    <w:rsid w:val="00285476"/>
    <w:rsid w:val="002854D6"/>
    <w:rsid w:val="0028568F"/>
    <w:rsid w:val="002856E3"/>
    <w:rsid w:val="002858B0"/>
    <w:rsid w:val="00285A13"/>
    <w:rsid w:val="00285D09"/>
    <w:rsid w:val="00285D69"/>
    <w:rsid w:val="00285FD3"/>
    <w:rsid w:val="0028600B"/>
    <w:rsid w:val="00286189"/>
    <w:rsid w:val="002862E1"/>
    <w:rsid w:val="002864A9"/>
    <w:rsid w:val="0028651E"/>
    <w:rsid w:val="00286794"/>
    <w:rsid w:val="002868FB"/>
    <w:rsid w:val="00286925"/>
    <w:rsid w:val="00286A57"/>
    <w:rsid w:val="00286AE5"/>
    <w:rsid w:val="00286AF2"/>
    <w:rsid w:val="00286EC0"/>
    <w:rsid w:val="0028703B"/>
    <w:rsid w:val="00287088"/>
    <w:rsid w:val="00287169"/>
    <w:rsid w:val="00287238"/>
    <w:rsid w:val="00287480"/>
    <w:rsid w:val="002875AF"/>
    <w:rsid w:val="00287654"/>
    <w:rsid w:val="002877C1"/>
    <w:rsid w:val="002877C6"/>
    <w:rsid w:val="0028787F"/>
    <w:rsid w:val="002878F2"/>
    <w:rsid w:val="0028793E"/>
    <w:rsid w:val="00287C6C"/>
    <w:rsid w:val="00287C74"/>
    <w:rsid w:val="00287C88"/>
    <w:rsid w:val="00287CBE"/>
    <w:rsid w:val="00287D21"/>
    <w:rsid w:val="00287E01"/>
    <w:rsid w:val="00290097"/>
    <w:rsid w:val="00290098"/>
    <w:rsid w:val="00290099"/>
    <w:rsid w:val="00290183"/>
    <w:rsid w:val="00290330"/>
    <w:rsid w:val="0029034E"/>
    <w:rsid w:val="00290368"/>
    <w:rsid w:val="0029037C"/>
    <w:rsid w:val="00290471"/>
    <w:rsid w:val="0029056D"/>
    <w:rsid w:val="0029073A"/>
    <w:rsid w:val="00290963"/>
    <w:rsid w:val="0029097C"/>
    <w:rsid w:val="00290AEB"/>
    <w:rsid w:val="00290B71"/>
    <w:rsid w:val="00290D26"/>
    <w:rsid w:val="00290DF4"/>
    <w:rsid w:val="00290FE3"/>
    <w:rsid w:val="00291216"/>
    <w:rsid w:val="002912E6"/>
    <w:rsid w:val="002913D9"/>
    <w:rsid w:val="002914AC"/>
    <w:rsid w:val="00291531"/>
    <w:rsid w:val="002915A5"/>
    <w:rsid w:val="00291706"/>
    <w:rsid w:val="00291898"/>
    <w:rsid w:val="00291955"/>
    <w:rsid w:val="00291A57"/>
    <w:rsid w:val="00291BE9"/>
    <w:rsid w:val="00291DE5"/>
    <w:rsid w:val="00291E73"/>
    <w:rsid w:val="00291F42"/>
    <w:rsid w:val="00291F5F"/>
    <w:rsid w:val="002920A6"/>
    <w:rsid w:val="002922E4"/>
    <w:rsid w:val="002923D8"/>
    <w:rsid w:val="002927B7"/>
    <w:rsid w:val="002929AF"/>
    <w:rsid w:val="00292A59"/>
    <w:rsid w:val="00292AE8"/>
    <w:rsid w:val="00292AEC"/>
    <w:rsid w:val="00292C7B"/>
    <w:rsid w:val="00292E1E"/>
    <w:rsid w:val="00292F3E"/>
    <w:rsid w:val="002931B5"/>
    <w:rsid w:val="00293511"/>
    <w:rsid w:val="00293590"/>
    <w:rsid w:val="0029373D"/>
    <w:rsid w:val="0029374D"/>
    <w:rsid w:val="00293824"/>
    <w:rsid w:val="002938FF"/>
    <w:rsid w:val="002939C5"/>
    <w:rsid w:val="00293AAC"/>
    <w:rsid w:val="00293AB0"/>
    <w:rsid w:val="00293AE6"/>
    <w:rsid w:val="00293C1D"/>
    <w:rsid w:val="00293D24"/>
    <w:rsid w:val="00293DBA"/>
    <w:rsid w:val="00294066"/>
    <w:rsid w:val="002941E5"/>
    <w:rsid w:val="00294364"/>
    <w:rsid w:val="00294399"/>
    <w:rsid w:val="0029452D"/>
    <w:rsid w:val="002945E0"/>
    <w:rsid w:val="002946A3"/>
    <w:rsid w:val="002947A4"/>
    <w:rsid w:val="00294868"/>
    <w:rsid w:val="002948A7"/>
    <w:rsid w:val="00294A69"/>
    <w:rsid w:val="00294CDF"/>
    <w:rsid w:val="00294EA1"/>
    <w:rsid w:val="00294F9B"/>
    <w:rsid w:val="0029525A"/>
    <w:rsid w:val="00295300"/>
    <w:rsid w:val="00295459"/>
    <w:rsid w:val="00295507"/>
    <w:rsid w:val="00295610"/>
    <w:rsid w:val="002956E9"/>
    <w:rsid w:val="002956EC"/>
    <w:rsid w:val="0029572C"/>
    <w:rsid w:val="0029592D"/>
    <w:rsid w:val="00295B29"/>
    <w:rsid w:val="00295B3E"/>
    <w:rsid w:val="00295BF9"/>
    <w:rsid w:val="00295C75"/>
    <w:rsid w:val="00295CCE"/>
    <w:rsid w:val="00295D80"/>
    <w:rsid w:val="00295FE1"/>
    <w:rsid w:val="00296057"/>
    <w:rsid w:val="002960C4"/>
    <w:rsid w:val="0029656C"/>
    <w:rsid w:val="00296848"/>
    <w:rsid w:val="00296AEE"/>
    <w:rsid w:val="00296BD4"/>
    <w:rsid w:val="00296E52"/>
    <w:rsid w:val="00296E54"/>
    <w:rsid w:val="0029700F"/>
    <w:rsid w:val="00297033"/>
    <w:rsid w:val="002973EF"/>
    <w:rsid w:val="0029744F"/>
    <w:rsid w:val="00297466"/>
    <w:rsid w:val="0029759F"/>
    <w:rsid w:val="002975E8"/>
    <w:rsid w:val="0029761B"/>
    <w:rsid w:val="002977FE"/>
    <w:rsid w:val="0029783C"/>
    <w:rsid w:val="002979A6"/>
    <w:rsid w:val="00297AD3"/>
    <w:rsid w:val="00297B04"/>
    <w:rsid w:val="00297B4A"/>
    <w:rsid w:val="00297D8D"/>
    <w:rsid w:val="00297EF0"/>
    <w:rsid w:val="00297EF5"/>
    <w:rsid w:val="00297F3F"/>
    <w:rsid w:val="002A000E"/>
    <w:rsid w:val="002A0097"/>
    <w:rsid w:val="002A00AE"/>
    <w:rsid w:val="002A03B5"/>
    <w:rsid w:val="002A0507"/>
    <w:rsid w:val="002A0517"/>
    <w:rsid w:val="002A0551"/>
    <w:rsid w:val="002A0595"/>
    <w:rsid w:val="002A05F0"/>
    <w:rsid w:val="002A0634"/>
    <w:rsid w:val="002A06ED"/>
    <w:rsid w:val="002A07ED"/>
    <w:rsid w:val="002A08B7"/>
    <w:rsid w:val="002A0BBA"/>
    <w:rsid w:val="002A0E96"/>
    <w:rsid w:val="002A0F32"/>
    <w:rsid w:val="002A1085"/>
    <w:rsid w:val="002A1173"/>
    <w:rsid w:val="002A11DA"/>
    <w:rsid w:val="002A1289"/>
    <w:rsid w:val="002A1307"/>
    <w:rsid w:val="002A13B4"/>
    <w:rsid w:val="002A1416"/>
    <w:rsid w:val="002A1566"/>
    <w:rsid w:val="002A160C"/>
    <w:rsid w:val="002A168D"/>
    <w:rsid w:val="002A17A7"/>
    <w:rsid w:val="002A1834"/>
    <w:rsid w:val="002A18B5"/>
    <w:rsid w:val="002A199F"/>
    <w:rsid w:val="002A19BE"/>
    <w:rsid w:val="002A1ADC"/>
    <w:rsid w:val="002A1E63"/>
    <w:rsid w:val="002A2041"/>
    <w:rsid w:val="002A2310"/>
    <w:rsid w:val="002A235E"/>
    <w:rsid w:val="002A23DB"/>
    <w:rsid w:val="002A241F"/>
    <w:rsid w:val="002A286F"/>
    <w:rsid w:val="002A29DA"/>
    <w:rsid w:val="002A2A8D"/>
    <w:rsid w:val="002A2DDC"/>
    <w:rsid w:val="002A2E86"/>
    <w:rsid w:val="002A30C9"/>
    <w:rsid w:val="002A3204"/>
    <w:rsid w:val="002A326B"/>
    <w:rsid w:val="002A3286"/>
    <w:rsid w:val="002A3293"/>
    <w:rsid w:val="002A33C0"/>
    <w:rsid w:val="002A3791"/>
    <w:rsid w:val="002A38C2"/>
    <w:rsid w:val="002A3917"/>
    <w:rsid w:val="002A396E"/>
    <w:rsid w:val="002A39CC"/>
    <w:rsid w:val="002A3D88"/>
    <w:rsid w:val="002A3DDE"/>
    <w:rsid w:val="002A3DF7"/>
    <w:rsid w:val="002A3F71"/>
    <w:rsid w:val="002A3FF9"/>
    <w:rsid w:val="002A4008"/>
    <w:rsid w:val="002A402E"/>
    <w:rsid w:val="002A40FF"/>
    <w:rsid w:val="002A413D"/>
    <w:rsid w:val="002A41D4"/>
    <w:rsid w:val="002A426F"/>
    <w:rsid w:val="002A4319"/>
    <w:rsid w:val="002A4419"/>
    <w:rsid w:val="002A44A8"/>
    <w:rsid w:val="002A4586"/>
    <w:rsid w:val="002A45B8"/>
    <w:rsid w:val="002A46A9"/>
    <w:rsid w:val="002A4747"/>
    <w:rsid w:val="002A4766"/>
    <w:rsid w:val="002A48BB"/>
    <w:rsid w:val="002A499B"/>
    <w:rsid w:val="002A49EA"/>
    <w:rsid w:val="002A4A7D"/>
    <w:rsid w:val="002A4B45"/>
    <w:rsid w:val="002A4B4A"/>
    <w:rsid w:val="002A4B7B"/>
    <w:rsid w:val="002A4E0F"/>
    <w:rsid w:val="002A505C"/>
    <w:rsid w:val="002A508F"/>
    <w:rsid w:val="002A5196"/>
    <w:rsid w:val="002A51FE"/>
    <w:rsid w:val="002A54AF"/>
    <w:rsid w:val="002A5684"/>
    <w:rsid w:val="002A575F"/>
    <w:rsid w:val="002A5788"/>
    <w:rsid w:val="002A5898"/>
    <w:rsid w:val="002A5A39"/>
    <w:rsid w:val="002A5B0E"/>
    <w:rsid w:val="002A5E20"/>
    <w:rsid w:val="002A62A8"/>
    <w:rsid w:val="002A62D3"/>
    <w:rsid w:val="002A63CC"/>
    <w:rsid w:val="002A67CC"/>
    <w:rsid w:val="002A6861"/>
    <w:rsid w:val="002A68B2"/>
    <w:rsid w:val="002A68D1"/>
    <w:rsid w:val="002A68EF"/>
    <w:rsid w:val="002A69A5"/>
    <w:rsid w:val="002A69B6"/>
    <w:rsid w:val="002A6A94"/>
    <w:rsid w:val="002A6A9A"/>
    <w:rsid w:val="002A6B34"/>
    <w:rsid w:val="002A6EBC"/>
    <w:rsid w:val="002A6EC0"/>
    <w:rsid w:val="002A7095"/>
    <w:rsid w:val="002A70E0"/>
    <w:rsid w:val="002A70F8"/>
    <w:rsid w:val="002A7185"/>
    <w:rsid w:val="002A7369"/>
    <w:rsid w:val="002A73E0"/>
    <w:rsid w:val="002A7734"/>
    <w:rsid w:val="002A776D"/>
    <w:rsid w:val="002A7845"/>
    <w:rsid w:val="002A78CE"/>
    <w:rsid w:val="002A798C"/>
    <w:rsid w:val="002A7A52"/>
    <w:rsid w:val="002A7B19"/>
    <w:rsid w:val="002A7BED"/>
    <w:rsid w:val="002A7DC7"/>
    <w:rsid w:val="002A7F48"/>
    <w:rsid w:val="002A7F72"/>
    <w:rsid w:val="002B03F1"/>
    <w:rsid w:val="002B0457"/>
    <w:rsid w:val="002B0B36"/>
    <w:rsid w:val="002B0B9A"/>
    <w:rsid w:val="002B0BAD"/>
    <w:rsid w:val="002B0BD0"/>
    <w:rsid w:val="002B0BE3"/>
    <w:rsid w:val="002B1003"/>
    <w:rsid w:val="002B107B"/>
    <w:rsid w:val="002B111F"/>
    <w:rsid w:val="002B11F2"/>
    <w:rsid w:val="002B123A"/>
    <w:rsid w:val="002B1281"/>
    <w:rsid w:val="002B13C9"/>
    <w:rsid w:val="002B142D"/>
    <w:rsid w:val="002B17C8"/>
    <w:rsid w:val="002B1943"/>
    <w:rsid w:val="002B19CD"/>
    <w:rsid w:val="002B1BE6"/>
    <w:rsid w:val="002B1DE2"/>
    <w:rsid w:val="002B21CF"/>
    <w:rsid w:val="002B2256"/>
    <w:rsid w:val="002B240E"/>
    <w:rsid w:val="002B286B"/>
    <w:rsid w:val="002B2958"/>
    <w:rsid w:val="002B2B86"/>
    <w:rsid w:val="002B2C6C"/>
    <w:rsid w:val="002B2C8E"/>
    <w:rsid w:val="002B2E59"/>
    <w:rsid w:val="002B2F71"/>
    <w:rsid w:val="002B2FD9"/>
    <w:rsid w:val="002B3071"/>
    <w:rsid w:val="002B318E"/>
    <w:rsid w:val="002B3690"/>
    <w:rsid w:val="002B37A4"/>
    <w:rsid w:val="002B3908"/>
    <w:rsid w:val="002B3956"/>
    <w:rsid w:val="002B39F5"/>
    <w:rsid w:val="002B3BB4"/>
    <w:rsid w:val="002B3F1B"/>
    <w:rsid w:val="002B3FD5"/>
    <w:rsid w:val="002B401D"/>
    <w:rsid w:val="002B4060"/>
    <w:rsid w:val="002B407F"/>
    <w:rsid w:val="002B42EE"/>
    <w:rsid w:val="002B43AD"/>
    <w:rsid w:val="002B4409"/>
    <w:rsid w:val="002B4412"/>
    <w:rsid w:val="002B45AB"/>
    <w:rsid w:val="002B45B6"/>
    <w:rsid w:val="002B45E5"/>
    <w:rsid w:val="002B497E"/>
    <w:rsid w:val="002B49E8"/>
    <w:rsid w:val="002B4C72"/>
    <w:rsid w:val="002B4C9A"/>
    <w:rsid w:val="002B4CA2"/>
    <w:rsid w:val="002B4DDB"/>
    <w:rsid w:val="002B4E03"/>
    <w:rsid w:val="002B4E86"/>
    <w:rsid w:val="002B4F6D"/>
    <w:rsid w:val="002B5098"/>
    <w:rsid w:val="002B51BD"/>
    <w:rsid w:val="002B547B"/>
    <w:rsid w:val="002B5715"/>
    <w:rsid w:val="002B587D"/>
    <w:rsid w:val="002B5BF7"/>
    <w:rsid w:val="002B5C2A"/>
    <w:rsid w:val="002B5D0E"/>
    <w:rsid w:val="002B5E9D"/>
    <w:rsid w:val="002B600A"/>
    <w:rsid w:val="002B60EE"/>
    <w:rsid w:val="002B619B"/>
    <w:rsid w:val="002B624A"/>
    <w:rsid w:val="002B62F6"/>
    <w:rsid w:val="002B6466"/>
    <w:rsid w:val="002B6467"/>
    <w:rsid w:val="002B6551"/>
    <w:rsid w:val="002B6556"/>
    <w:rsid w:val="002B6569"/>
    <w:rsid w:val="002B65D3"/>
    <w:rsid w:val="002B6764"/>
    <w:rsid w:val="002B684F"/>
    <w:rsid w:val="002B689C"/>
    <w:rsid w:val="002B6964"/>
    <w:rsid w:val="002B6BA9"/>
    <w:rsid w:val="002B6BE1"/>
    <w:rsid w:val="002B6C06"/>
    <w:rsid w:val="002B6DC1"/>
    <w:rsid w:val="002B6DE3"/>
    <w:rsid w:val="002B6F05"/>
    <w:rsid w:val="002B6F8B"/>
    <w:rsid w:val="002B6FAB"/>
    <w:rsid w:val="002B7057"/>
    <w:rsid w:val="002B7166"/>
    <w:rsid w:val="002B7178"/>
    <w:rsid w:val="002B717C"/>
    <w:rsid w:val="002B7216"/>
    <w:rsid w:val="002B728D"/>
    <w:rsid w:val="002B7387"/>
    <w:rsid w:val="002B7447"/>
    <w:rsid w:val="002B7737"/>
    <w:rsid w:val="002B7784"/>
    <w:rsid w:val="002B779B"/>
    <w:rsid w:val="002B7827"/>
    <w:rsid w:val="002B78D8"/>
    <w:rsid w:val="002B7CE0"/>
    <w:rsid w:val="002B7E0E"/>
    <w:rsid w:val="002B7E15"/>
    <w:rsid w:val="002B7F22"/>
    <w:rsid w:val="002B7FA9"/>
    <w:rsid w:val="002B7FF6"/>
    <w:rsid w:val="002C0342"/>
    <w:rsid w:val="002C0410"/>
    <w:rsid w:val="002C047A"/>
    <w:rsid w:val="002C0528"/>
    <w:rsid w:val="002C0545"/>
    <w:rsid w:val="002C0563"/>
    <w:rsid w:val="002C0856"/>
    <w:rsid w:val="002C0A36"/>
    <w:rsid w:val="002C0A44"/>
    <w:rsid w:val="002C0B19"/>
    <w:rsid w:val="002C0C02"/>
    <w:rsid w:val="002C0D8D"/>
    <w:rsid w:val="002C0FE2"/>
    <w:rsid w:val="002C10C2"/>
    <w:rsid w:val="002C1457"/>
    <w:rsid w:val="002C15B1"/>
    <w:rsid w:val="002C15F3"/>
    <w:rsid w:val="002C162F"/>
    <w:rsid w:val="002C166F"/>
    <w:rsid w:val="002C1706"/>
    <w:rsid w:val="002C1709"/>
    <w:rsid w:val="002C171B"/>
    <w:rsid w:val="002C1786"/>
    <w:rsid w:val="002C17BF"/>
    <w:rsid w:val="002C1810"/>
    <w:rsid w:val="002C1899"/>
    <w:rsid w:val="002C19CA"/>
    <w:rsid w:val="002C1A3A"/>
    <w:rsid w:val="002C1A7A"/>
    <w:rsid w:val="002C1DAB"/>
    <w:rsid w:val="002C1E9A"/>
    <w:rsid w:val="002C1F9A"/>
    <w:rsid w:val="002C2272"/>
    <w:rsid w:val="002C246E"/>
    <w:rsid w:val="002C263A"/>
    <w:rsid w:val="002C2787"/>
    <w:rsid w:val="002C287E"/>
    <w:rsid w:val="002C2930"/>
    <w:rsid w:val="002C2A61"/>
    <w:rsid w:val="002C2A7D"/>
    <w:rsid w:val="002C2B45"/>
    <w:rsid w:val="002C2B7E"/>
    <w:rsid w:val="002C2CEF"/>
    <w:rsid w:val="002C2DFD"/>
    <w:rsid w:val="002C31A8"/>
    <w:rsid w:val="002C3201"/>
    <w:rsid w:val="002C322B"/>
    <w:rsid w:val="002C3587"/>
    <w:rsid w:val="002C35D3"/>
    <w:rsid w:val="002C374D"/>
    <w:rsid w:val="002C37B0"/>
    <w:rsid w:val="002C39BC"/>
    <w:rsid w:val="002C3AAB"/>
    <w:rsid w:val="002C3ACC"/>
    <w:rsid w:val="002C3CD5"/>
    <w:rsid w:val="002C3D5A"/>
    <w:rsid w:val="002C3E82"/>
    <w:rsid w:val="002C3EAD"/>
    <w:rsid w:val="002C3F27"/>
    <w:rsid w:val="002C4252"/>
    <w:rsid w:val="002C42B7"/>
    <w:rsid w:val="002C4388"/>
    <w:rsid w:val="002C4655"/>
    <w:rsid w:val="002C4685"/>
    <w:rsid w:val="002C46BD"/>
    <w:rsid w:val="002C4804"/>
    <w:rsid w:val="002C48F2"/>
    <w:rsid w:val="002C4B7F"/>
    <w:rsid w:val="002C4CC5"/>
    <w:rsid w:val="002C4ECB"/>
    <w:rsid w:val="002C52F2"/>
    <w:rsid w:val="002C53AB"/>
    <w:rsid w:val="002C53CF"/>
    <w:rsid w:val="002C5629"/>
    <w:rsid w:val="002C5718"/>
    <w:rsid w:val="002C588F"/>
    <w:rsid w:val="002C5A35"/>
    <w:rsid w:val="002C5ABA"/>
    <w:rsid w:val="002C5B25"/>
    <w:rsid w:val="002C5B44"/>
    <w:rsid w:val="002C5C2E"/>
    <w:rsid w:val="002C5C81"/>
    <w:rsid w:val="002C5CB6"/>
    <w:rsid w:val="002C5D0A"/>
    <w:rsid w:val="002C5D46"/>
    <w:rsid w:val="002C5F6D"/>
    <w:rsid w:val="002C5F7B"/>
    <w:rsid w:val="002C6252"/>
    <w:rsid w:val="002C658F"/>
    <w:rsid w:val="002C6621"/>
    <w:rsid w:val="002C6724"/>
    <w:rsid w:val="002C6A6B"/>
    <w:rsid w:val="002C6A7D"/>
    <w:rsid w:val="002C6C3E"/>
    <w:rsid w:val="002C6DBA"/>
    <w:rsid w:val="002C6E91"/>
    <w:rsid w:val="002C6F2A"/>
    <w:rsid w:val="002C6FD4"/>
    <w:rsid w:val="002C7064"/>
    <w:rsid w:val="002C71EF"/>
    <w:rsid w:val="002C72A3"/>
    <w:rsid w:val="002C730C"/>
    <w:rsid w:val="002C7339"/>
    <w:rsid w:val="002C7587"/>
    <w:rsid w:val="002C7700"/>
    <w:rsid w:val="002C7749"/>
    <w:rsid w:val="002C779C"/>
    <w:rsid w:val="002C7955"/>
    <w:rsid w:val="002C7A0A"/>
    <w:rsid w:val="002C7A17"/>
    <w:rsid w:val="002C7C05"/>
    <w:rsid w:val="002C7C95"/>
    <w:rsid w:val="002C7DD9"/>
    <w:rsid w:val="002C7EDC"/>
    <w:rsid w:val="002C7FAB"/>
    <w:rsid w:val="002D046F"/>
    <w:rsid w:val="002D05B7"/>
    <w:rsid w:val="002D0665"/>
    <w:rsid w:val="002D070C"/>
    <w:rsid w:val="002D0718"/>
    <w:rsid w:val="002D08C9"/>
    <w:rsid w:val="002D09DB"/>
    <w:rsid w:val="002D100A"/>
    <w:rsid w:val="002D1069"/>
    <w:rsid w:val="002D120D"/>
    <w:rsid w:val="002D1255"/>
    <w:rsid w:val="002D12F8"/>
    <w:rsid w:val="002D1310"/>
    <w:rsid w:val="002D16C5"/>
    <w:rsid w:val="002D172F"/>
    <w:rsid w:val="002D1764"/>
    <w:rsid w:val="002D17C2"/>
    <w:rsid w:val="002D17C3"/>
    <w:rsid w:val="002D1860"/>
    <w:rsid w:val="002D1928"/>
    <w:rsid w:val="002D1D6F"/>
    <w:rsid w:val="002D1F92"/>
    <w:rsid w:val="002D203C"/>
    <w:rsid w:val="002D20BF"/>
    <w:rsid w:val="002D2316"/>
    <w:rsid w:val="002D2412"/>
    <w:rsid w:val="002D24AF"/>
    <w:rsid w:val="002D2563"/>
    <w:rsid w:val="002D27F9"/>
    <w:rsid w:val="002D2849"/>
    <w:rsid w:val="002D295F"/>
    <w:rsid w:val="002D2A75"/>
    <w:rsid w:val="002D2AD3"/>
    <w:rsid w:val="002D2ADE"/>
    <w:rsid w:val="002D2D61"/>
    <w:rsid w:val="002D2D8D"/>
    <w:rsid w:val="002D2DE9"/>
    <w:rsid w:val="002D2E48"/>
    <w:rsid w:val="002D2EC0"/>
    <w:rsid w:val="002D2F37"/>
    <w:rsid w:val="002D31F3"/>
    <w:rsid w:val="002D3551"/>
    <w:rsid w:val="002D35C3"/>
    <w:rsid w:val="002D35FE"/>
    <w:rsid w:val="002D363E"/>
    <w:rsid w:val="002D3671"/>
    <w:rsid w:val="002D36F8"/>
    <w:rsid w:val="002D3733"/>
    <w:rsid w:val="002D3844"/>
    <w:rsid w:val="002D39C9"/>
    <w:rsid w:val="002D3A08"/>
    <w:rsid w:val="002D3A7D"/>
    <w:rsid w:val="002D3BA1"/>
    <w:rsid w:val="002D3C18"/>
    <w:rsid w:val="002D3C6F"/>
    <w:rsid w:val="002D3D51"/>
    <w:rsid w:val="002D3DD5"/>
    <w:rsid w:val="002D403D"/>
    <w:rsid w:val="002D42FB"/>
    <w:rsid w:val="002D434E"/>
    <w:rsid w:val="002D4513"/>
    <w:rsid w:val="002D4615"/>
    <w:rsid w:val="002D4732"/>
    <w:rsid w:val="002D475A"/>
    <w:rsid w:val="002D4934"/>
    <w:rsid w:val="002D4B6F"/>
    <w:rsid w:val="002D4B82"/>
    <w:rsid w:val="002D4B87"/>
    <w:rsid w:val="002D4E24"/>
    <w:rsid w:val="002D4F8D"/>
    <w:rsid w:val="002D4F9C"/>
    <w:rsid w:val="002D4FAC"/>
    <w:rsid w:val="002D50A1"/>
    <w:rsid w:val="002D52FA"/>
    <w:rsid w:val="002D5348"/>
    <w:rsid w:val="002D55ED"/>
    <w:rsid w:val="002D5661"/>
    <w:rsid w:val="002D580B"/>
    <w:rsid w:val="002D58B7"/>
    <w:rsid w:val="002D596F"/>
    <w:rsid w:val="002D5A12"/>
    <w:rsid w:val="002D5B2F"/>
    <w:rsid w:val="002D5B72"/>
    <w:rsid w:val="002D5D80"/>
    <w:rsid w:val="002D5F67"/>
    <w:rsid w:val="002D5FC5"/>
    <w:rsid w:val="002D61B3"/>
    <w:rsid w:val="002D66D6"/>
    <w:rsid w:val="002D68D1"/>
    <w:rsid w:val="002D6A5B"/>
    <w:rsid w:val="002D6ADB"/>
    <w:rsid w:val="002D6B14"/>
    <w:rsid w:val="002D6D6F"/>
    <w:rsid w:val="002D7052"/>
    <w:rsid w:val="002D70B3"/>
    <w:rsid w:val="002D712C"/>
    <w:rsid w:val="002D7208"/>
    <w:rsid w:val="002D729D"/>
    <w:rsid w:val="002D73B0"/>
    <w:rsid w:val="002D7558"/>
    <w:rsid w:val="002D758A"/>
    <w:rsid w:val="002D7649"/>
    <w:rsid w:val="002D790D"/>
    <w:rsid w:val="002D7A07"/>
    <w:rsid w:val="002D7CC2"/>
    <w:rsid w:val="002D7DD7"/>
    <w:rsid w:val="002D7DDE"/>
    <w:rsid w:val="002D7E2B"/>
    <w:rsid w:val="002E0165"/>
    <w:rsid w:val="002E029E"/>
    <w:rsid w:val="002E0384"/>
    <w:rsid w:val="002E03FA"/>
    <w:rsid w:val="002E03FC"/>
    <w:rsid w:val="002E057F"/>
    <w:rsid w:val="002E0675"/>
    <w:rsid w:val="002E0774"/>
    <w:rsid w:val="002E0789"/>
    <w:rsid w:val="002E0934"/>
    <w:rsid w:val="002E097C"/>
    <w:rsid w:val="002E09CC"/>
    <w:rsid w:val="002E0A28"/>
    <w:rsid w:val="002E0A65"/>
    <w:rsid w:val="002E0CB9"/>
    <w:rsid w:val="002E0CBF"/>
    <w:rsid w:val="002E0CCC"/>
    <w:rsid w:val="002E0E14"/>
    <w:rsid w:val="002E0EEC"/>
    <w:rsid w:val="002E0F69"/>
    <w:rsid w:val="002E10DA"/>
    <w:rsid w:val="002E1490"/>
    <w:rsid w:val="002E167A"/>
    <w:rsid w:val="002E16B8"/>
    <w:rsid w:val="002E177E"/>
    <w:rsid w:val="002E19B5"/>
    <w:rsid w:val="002E19D8"/>
    <w:rsid w:val="002E1B9D"/>
    <w:rsid w:val="002E1C0A"/>
    <w:rsid w:val="002E1CD3"/>
    <w:rsid w:val="002E1D3D"/>
    <w:rsid w:val="002E1F03"/>
    <w:rsid w:val="002E20C3"/>
    <w:rsid w:val="002E23F9"/>
    <w:rsid w:val="002E247F"/>
    <w:rsid w:val="002E24ED"/>
    <w:rsid w:val="002E27ED"/>
    <w:rsid w:val="002E2943"/>
    <w:rsid w:val="002E2975"/>
    <w:rsid w:val="002E29CD"/>
    <w:rsid w:val="002E2A37"/>
    <w:rsid w:val="002E2ACF"/>
    <w:rsid w:val="002E2AFE"/>
    <w:rsid w:val="002E2BA4"/>
    <w:rsid w:val="002E2D1F"/>
    <w:rsid w:val="002E2D8C"/>
    <w:rsid w:val="002E2DAD"/>
    <w:rsid w:val="002E2F6B"/>
    <w:rsid w:val="002E3041"/>
    <w:rsid w:val="002E305E"/>
    <w:rsid w:val="002E3071"/>
    <w:rsid w:val="002E3096"/>
    <w:rsid w:val="002E35AB"/>
    <w:rsid w:val="002E36A2"/>
    <w:rsid w:val="002E3733"/>
    <w:rsid w:val="002E377E"/>
    <w:rsid w:val="002E378B"/>
    <w:rsid w:val="002E37EB"/>
    <w:rsid w:val="002E385B"/>
    <w:rsid w:val="002E3A53"/>
    <w:rsid w:val="002E3AB6"/>
    <w:rsid w:val="002E3BE2"/>
    <w:rsid w:val="002E3C3B"/>
    <w:rsid w:val="002E3C69"/>
    <w:rsid w:val="002E3E65"/>
    <w:rsid w:val="002E3F1F"/>
    <w:rsid w:val="002E3F7B"/>
    <w:rsid w:val="002E3F95"/>
    <w:rsid w:val="002E4111"/>
    <w:rsid w:val="002E4112"/>
    <w:rsid w:val="002E41A5"/>
    <w:rsid w:val="002E46FE"/>
    <w:rsid w:val="002E4709"/>
    <w:rsid w:val="002E47BA"/>
    <w:rsid w:val="002E486C"/>
    <w:rsid w:val="002E48B1"/>
    <w:rsid w:val="002E48CF"/>
    <w:rsid w:val="002E4937"/>
    <w:rsid w:val="002E49FE"/>
    <w:rsid w:val="002E4A9C"/>
    <w:rsid w:val="002E4B9A"/>
    <w:rsid w:val="002E4C3A"/>
    <w:rsid w:val="002E4C5C"/>
    <w:rsid w:val="002E4D9F"/>
    <w:rsid w:val="002E4F81"/>
    <w:rsid w:val="002E5034"/>
    <w:rsid w:val="002E520E"/>
    <w:rsid w:val="002E54FE"/>
    <w:rsid w:val="002E5567"/>
    <w:rsid w:val="002E55F4"/>
    <w:rsid w:val="002E5794"/>
    <w:rsid w:val="002E5B28"/>
    <w:rsid w:val="002E5BA5"/>
    <w:rsid w:val="002E5BEB"/>
    <w:rsid w:val="002E5CEF"/>
    <w:rsid w:val="002E5D80"/>
    <w:rsid w:val="002E6223"/>
    <w:rsid w:val="002E6244"/>
    <w:rsid w:val="002E626F"/>
    <w:rsid w:val="002E6416"/>
    <w:rsid w:val="002E670A"/>
    <w:rsid w:val="002E679E"/>
    <w:rsid w:val="002E6856"/>
    <w:rsid w:val="002E68E0"/>
    <w:rsid w:val="002E69A7"/>
    <w:rsid w:val="002E69B8"/>
    <w:rsid w:val="002E6A5D"/>
    <w:rsid w:val="002E6C15"/>
    <w:rsid w:val="002E6C6C"/>
    <w:rsid w:val="002E6DDD"/>
    <w:rsid w:val="002E6E57"/>
    <w:rsid w:val="002E6EEA"/>
    <w:rsid w:val="002E7033"/>
    <w:rsid w:val="002E70B3"/>
    <w:rsid w:val="002E7102"/>
    <w:rsid w:val="002E71A5"/>
    <w:rsid w:val="002E71BD"/>
    <w:rsid w:val="002E71E8"/>
    <w:rsid w:val="002E723A"/>
    <w:rsid w:val="002E7456"/>
    <w:rsid w:val="002E754B"/>
    <w:rsid w:val="002E7588"/>
    <w:rsid w:val="002E7874"/>
    <w:rsid w:val="002E7926"/>
    <w:rsid w:val="002E7A9B"/>
    <w:rsid w:val="002E7AB1"/>
    <w:rsid w:val="002E7B41"/>
    <w:rsid w:val="002F004D"/>
    <w:rsid w:val="002F0135"/>
    <w:rsid w:val="002F026E"/>
    <w:rsid w:val="002F02F2"/>
    <w:rsid w:val="002F0535"/>
    <w:rsid w:val="002F07A3"/>
    <w:rsid w:val="002F08A2"/>
    <w:rsid w:val="002F0D9E"/>
    <w:rsid w:val="002F0DF0"/>
    <w:rsid w:val="002F0E48"/>
    <w:rsid w:val="002F0F19"/>
    <w:rsid w:val="002F0F63"/>
    <w:rsid w:val="002F0F67"/>
    <w:rsid w:val="002F101B"/>
    <w:rsid w:val="002F1024"/>
    <w:rsid w:val="002F106F"/>
    <w:rsid w:val="002F1149"/>
    <w:rsid w:val="002F1210"/>
    <w:rsid w:val="002F1333"/>
    <w:rsid w:val="002F13B4"/>
    <w:rsid w:val="002F1621"/>
    <w:rsid w:val="002F16B7"/>
    <w:rsid w:val="002F1891"/>
    <w:rsid w:val="002F1BE5"/>
    <w:rsid w:val="002F1D7F"/>
    <w:rsid w:val="002F2049"/>
    <w:rsid w:val="002F209C"/>
    <w:rsid w:val="002F222A"/>
    <w:rsid w:val="002F27C3"/>
    <w:rsid w:val="002F284F"/>
    <w:rsid w:val="002F298A"/>
    <w:rsid w:val="002F2A59"/>
    <w:rsid w:val="002F2B59"/>
    <w:rsid w:val="002F2CC4"/>
    <w:rsid w:val="002F2D09"/>
    <w:rsid w:val="002F2E16"/>
    <w:rsid w:val="002F3223"/>
    <w:rsid w:val="002F32D7"/>
    <w:rsid w:val="002F3426"/>
    <w:rsid w:val="002F3433"/>
    <w:rsid w:val="002F3478"/>
    <w:rsid w:val="002F34AE"/>
    <w:rsid w:val="002F3581"/>
    <w:rsid w:val="002F36C0"/>
    <w:rsid w:val="002F3733"/>
    <w:rsid w:val="002F375A"/>
    <w:rsid w:val="002F37E1"/>
    <w:rsid w:val="002F387D"/>
    <w:rsid w:val="002F3896"/>
    <w:rsid w:val="002F3935"/>
    <w:rsid w:val="002F3AE0"/>
    <w:rsid w:val="002F3B0A"/>
    <w:rsid w:val="002F3C12"/>
    <w:rsid w:val="002F3D68"/>
    <w:rsid w:val="002F426E"/>
    <w:rsid w:val="002F433B"/>
    <w:rsid w:val="002F439E"/>
    <w:rsid w:val="002F4B46"/>
    <w:rsid w:val="002F4C27"/>
    <w:rsid w:val="002F4C88"/>
    <w:rsid w:val="002F4CCB"/>
    <w:rsid w:val="002F4FBB"/>
    <w:rsid w:val="002F53A3"/>
    <w:rsid w:val="002F5536"/>
    <w:rsid w:val="002F55B6"/>
    <w:rsid w:val="002F563B"/>
    <w:rsid w:val="002F572C"/>
    <w:rsid w:val="002F57DC"/>
    <w:rsid w:val="002F57FF"/>
    <w:rsid w:val="002F598E"/>
    <w:rsid w:val="002F59F2"/>
    <w:rsid w:val="002F5DF1"/>
    <w:rsid w:val="002F5E3F"/>
    <w:rsid w:val="002F5E9E"/>
    <w:rsid w:val="002F5EBD"/>
    <w:rsid w:val="002F5EFD"/>
    <w:rsid w:val="002F60CB"/>
    <w:rsid w:val="002F6299"/>
    <w:rsid w:val="002F637C"/>
    <w:rsid w:val="002F6474"/>
    <w:rsid w:val="002F6650"/>
    <w:rsid w:val="002F66D0"/>
    <w:rsid w:val="002F6809"/>
    <w:rsid w:val="002F6A97"/>
    <w:rsid w:val="002F6BD4"/>
    <w:rsid w:val="002F6E0B"/>
    <w:rsid w:val="002F6E6D"/>
    <w:rsid w:val="002F6FAC"/>
    <w:rsid w:val="002F6FB8"/>
    <w:rsid w:val="002F706C"/>
    <w:rsid w:val="002F70F0"/>
    <w:rsid w:val="002F710E"/>
    <w:rsid w:val="002F744F"/>
    <w:rsid w:val="002F7499"/>
    <w:rsid w:val="002F7559"/>
    <w:rsid w:val="002F765B"/>
    <w:rsid w:val="002F7704"/>
    <w:rsid w:val="002F7741"/>
    <w:rsid w:val="002F7760"/>
    <w:rsid w:val="002F798A"/>
    <w:rsid w:val="002F7A6D"/>
    <w:rsid w:val="002F7B10"/>
    <w:rsid w:val="002F7D24"/>
    <w:rsid w:val="002F7D71"/>
    <w:rsid w:val="002F7EDA"/>
    <w:rsid w:val="002F7EE0"/>
    <w:rsid w:val="002F7F86"/>
    <w:rsid w:val="0030004B"/>
    <w:rsid w:val="0030004E"/>
    <w:rsid w:val="0030020C"/>
    <w:rsid w:val="003002AC"/>
    <w:rsid w:val="00300573"/>
    <w:rsid w:val="003006A1"/>
    <w:rsid w:val="00300701"/>
    <w:rsid w:val="00300708"/>
    <w:rsid w:val="00300711"/>
    <w:rsid w:val="00300BD5"/>
    <w:rsid w:val="00300EB1"/>
    <w:rsid w:val="00300F03"/>
    <w:rsid w:val="00300F07"/>
    <w:rsid w:val="00300F30"/>
    <w:rsid w:val="003010BB"/>
    <w:rsid w:val="003010C1"/>
    <w:rsid w:val="003012DF"/>
    <w:rsid w:val="003012EE"/>
    <w:rsid w:val="00301601"/>
    <w:rsid w:val="00301716"/>
    <w:rsid w:val="0030183D"/>
    <w:rsid w:val="00301953"/>
    <w:rsid w:val="003019C2"/>
    <w:rsid w:val="00301AEA"/>
    <w:rsid w:val="00301B14"/>
    <w:rsid w:val="00301B2B"/>
    <w:rsid w:val="00301B97"/>
    <w:rsid w:val="00301C89"/>
    <w:rsid w:val="00302019"/>
    <w:rsid w:val="00302084"/>
    <w:rsid w:val="00302107"/>
    <w:rsid w:val="00302217"/>
    <w:rsid w:val="00302401"/>
    <w:rsid w:val="00302419"/>
    <w:rsid w:val="003025F2"/>
    <w:rsid w:val="00302673"/>
    <w:rsid w:val="003026C5"/>
    <w:rsid w:val="00302897"/>
    <w:rsid w:val="003029C0"/>
    <w:rsid w:val="00302A32"/>
    <w:rsid w:val="00302AF0"/>
    <w:rsid w:val="00302BE5"/>
    <w:rsid w:val="00302C43"/>
    <w:rsid w:val="00302D36"/>
    <w:rsid w:val="00302E4E"/>
    <w:rsid w:val="00302E6E"/>
    <w:rsid w:val="003030C6"/>
    <w:rsid w:val="00303186"/>
    <w:rsid w:val="003031EE"/>
    <w:rsid w:val="00303210"/>
    <w:rsid w:val="003032B3"/>
    <w:rsid w:val="003033FE"/>
    <w:rsid w:val="003034A3"/>
    <w:rsid w:val="00303651"/>
    <w:rsid w:val="003039BB"/>
    <w:rsid w:val="00303A21"/>
    <w:rsid w:val="00303A41"/>
    <w:rsid w:val="00303AB6"/>
    <w:rsid w:val="00303BA7"/>
    <w:rsid w:val="00303C27"/>
    <w:rsid w:val="00303C42"/>
    <w:rsid w:val="00303D0A"/>
    <w:rsid w:val="00303DCB"/>
    <w:rsid w:val="00303ECE"/>
    <w:rsid w:val="00303EEB"/>
    <w:rsid w:val="003045F0"/>
    <w:rsid w:val="00304854"/>
    <w:rsid w:val="00304A46"/>
    <w:rsid w:val="00304B0E"/>
    <w:rsid w:val="00304FE8"/>
    <w:rsid w:val="003050C4"/>
    <w:rsid w:val="00305482"/>
    <w:rsid w:val="003056F6"/>
    <w:rsid w:val="00305717"/>
    <w:rsid w:val="003058E0"/>
    <w:rsid w:val="0030598D"/>
    <w:rsid w:val="00305A62"/>
    <w:rsid w:val="00305F86"/>
    <w:rsid w:val="00306213"/>
    <w:rsid w:val="00306215"/>
    <w:rsid w:val="00306465"/>
    <w:rsid w:val="0030661F"/>
    <w:rsid w:val="00306693"/>
    <w:rsid w:val="00306870"/>
    <w:rsid w:val="0030691D"/>
    <w:rsid w:val="00306BF9"/>
    <w:rsid w:val="00306EB8"/>
    <w:rsid w:val="003070B5"/>
    <w:rsid w:val="003070FB"/>
    <w:rsid w:val="00307177"/>
    <w:rsid w:val="003071E6"/>
    <w:rsid w:val="003073C4"/>
    <w:rsid w:val="0030747C"/>
    <w:rsid w:val="00307538"/>
    <w:rsid w:val="003075C1"/>
    <w:rsid w:val="00307630"/>
    <w:rsid w:val="0030788D"/>
    <w:rsid w:val="0030793F"/>
    <w:rsid w:val="00307BE0"/>
    <w:rsid w:val="00307ED0"/>
    <w:rsid w:val="00307FE0"/>
    <w:rsid w:val="00310203"/>
    <w:rsid w:val="00310251"/>
    <w:rsid w:val="003105AC"/>
    <w:rsid w:val="0031068F"/>
    <w:rsid w:val="00310787"/>
    <w:rsid w:val="00310835"/>
    <w:rsid w:val="00310893"/>
    <w:rsid w:val="00310970"/>
    <w:rsid w:val="00310AAA"/>
    <w:rsid w:val="00310D55"/>
    <w:rsid w:val="00310E22"/>
    <w:rsid w:val="00310FD1"/>
    <w:rsid w:val="00310FE5"/>
    <w:rsid w:val="0031122D"/>
    <w:rsid w:val="0031149E"/>
    <w:rsid w:val="0031153D"/>
    <w:rsid w:val="003116DF"/>
    <w:rsid w:val="0031182B"/>
    <w:rsid w:val="0031195D"/>
    <w:rsid w:val="00311AA0"/>
    <w:rsid w:val="00311BFB"/>
    <w:rsid w:val="00311C25"/>
    <w:rsid w:val="00311CA7"/>
    <w:rsid w:val="00311CF3"/>
    <w:rsid w:val="00311D3D"/>
    <w:rsid w:val="00311D47"/>
    <w:rsid w:val="00311E25"/>
    <w:rsid w:val="0031202A"/>
    <w:rsid w:val="003120DE"/>
    <w:rsid w:val="003122BF"/>
    <w:rsid w:val="00312342"/>
    <w:rsid w:val="00312414"/>
    <w:rsid w:val="00312567"/>
    <w:rsid w:val="003125FC"/>
    <w:rsid w:val="0031260E"/>
    <w:rsid w:val="0031267D"/>
    <w:rsid w:val="00312AD4"/>
    <w:rsid w:val="00312C96"/>
    <w:rsid w:val="00312CAC"/>
    <w:rsid w:val="00312E32"/>
    <w:rsid w:val="00312E9F"/>
    <w:rsid w:val="00312F39"/>
    <w:rsid w:val="0031335A"/>
    <w:rsid w:val="00313395"/>
    <w:rsid w:val="0031358D"/>
    <w:rsid w:val="00313674"/>
    <w:rsid w:val="003136D6"/>
    <w:rsid w:val="00313829"/>
    <w:rsid w:val="00313A87"/>
    <w:rsid w:val="00313D63"/>
    <w:rsid w:val="00313E45"/>
    <w:rsid w:val="00313F7A"/>
    <w:rsid w:val="00314046"/>
    <w:rsid w:val="0031419F"/>
    <w:rsid w:val="003142B1"/>
    <w:rsid w:val="00314366"/>
    <w:rsid w:val="00314378"/>
    <w:rsid w:val="003145CB"/>
    <w:rsid w:val="0031462A"/>
    <w:rsid w:val="00314837"/>
    <w:rsid w:val="003148CC"/>
    <w:rsid w:val="00314AC4"/>
    <w:rsid w:val="00314B5F"/>
    <w:rsid w:val="00314C22"/>
    <w:rsid w:val="00314C4B"/>
    <w:rsid w:val="00314C81"/>
    <w:rsid w:val="00314CA4"/>
    <w:rsid w:val="00314CAE"/>
    <w:rsid w:val="00314CD3"/>
    <w:rsid w:val="00314EC3"/>
    <w:rsid w:val="00314F7B"/>
    <w:rsid w:val="0031503E"/>
    <w:rsid w:val="0031529B"/>
    <w:rsid w:val="003152A1"/>
    <w:rsid w:val="003152B8"/>
    <w:rsid w:val="00315349"/>
    <w:rsid w:val="003153E9"/>
    <w:rsid w:val="0031545E"/>
    <w:rsid w:val="00315472"/>
    <w:rsid w:val="003155F3"/>
    <w:rsid w:val="003157FE"/>
    <w:rsid w:val="00315958"/>
    <w:rsid w:val="003159D7"/>
    <w:rsid w:val="00315AA7"/>
    <w:rsid w:val="00315AD8"/>
    <w:rsid w:val="00315C2C"/>
    <w:rsid w:val="003160E6"/>
    <w:rsid w:val="003161CD"/>
    <w:rsid w:val="0031622F"/>
    <w:rsid w:val="003162C2"/>
    <w:rsid w:val="00316406"/>
    <w:rsid w:val="0031651E"/>
    <w:rsid w:val="00316572"/>
    <w:rsid w:val="0031660D"/>
    <w:rsid w:val="00316618"/>
    <w:rsid w:val="0031668F"/>
    <w:rsid w:val="00316C1E"/>
    <w:rsid w:val="00316DFF"/>
    <w:rsid w:val="003171A9"/>
    <w:rsid w:val="00317391"/>
    <w:rsid w:val="003173DC"/>
    <w:rsid w:val="0031752D"/>
    <w:rsid w:val="0031757C"/>
    <w:rsid w:val="003176E6"/>
    <w:rsid w:val="00317A40"/>
    <w:rsid w:val="00317BF3"/>
    <w:rsid w:val="00317D3B"/>
    <w:rsid w:val="00317E36"/>
    <w:rsid w:val="003201A5"/>
    <w:rsid w:val="00320216"/>
    <w:rsid w:val="00320407"/>
    <w:rsid w:val="003205EE"/>
    <w:rsid w:val="00320616"/>
    <w:rsid w:val="0032075D"/>
    <w:rsid w:val="00320817"/>
    <w:rsid w:val="00320903"/>
    <w:rsid w:val="0032091A"/>
    <w:rsid w:val="00320B09"/>
    <w:rsid w:val="00320BC8"/>
    <w:rsid w:val="00320D79"/>
    <w:rsid w:val="00320DB9"/>
    <w:rsid w:val="00320E0A"/>
    <w:rsid w:val="00320E72"/>
    <w:rsid w:val="00320F06"/>
    <w:rsid w:val="00320F4E"/>
    <w:rsid w:val="00321076"/>
    <w:rsid w:val="003211FD"/>
    <w:rsid w:val="003212F9"/>
    <w:rsid w:val="0032131E"/>
    <w:rsid w:val="003213C3"/>
    <w:rsid w:val="003217C0"/>
    <w:rsid w:val="003218B6"/>
    <w:rsid w:val="003218B7"/>
    <w:rsid w:val="003218BD"/>
    <w:rsid w:val="003218F1"/>
    <w:rsid w:val="00321A8D"/>
    <w:rsid w:val="00321C5E"/>
    <w:rsid w:val="00321EBF"/>
    <w:rsid w:val="003220E2"/>
    <w:rsid w:val="00322123"/>
    <w:rsid w:val="0032237D"/>
    <w:rsid w:val="00322517"/>
    <w:rsid w:val="0032253A"/>
    <w:rsid w:val="003225B5"/>
    <w:rsid w:val="00322A1C"/>
    <w:rsid w:val="00322B4B"/>
    <w:rsid w:val="00322C7D"/>
    <w:rsid w:val="00322FAA"/>
    <w:rsid w:val="00323012"/>
    <w:rsid w:val="00323099"/>
    <w:rsid w:val="00323126"/>
    <w:rsid w:val="003233E5"/>
    <w:rsid w:val="003233EA"/>
    <w:rsid w:val="003233F1"/>
    <w:rsid w:val="00323A91"/>
    <w:rsid w:val="00323BA2"/>
    <w:rsid w:val="00323D7C"/>
    <w:rsid w:val="00323DEF"/>
    <w:rsid w:val="00323E62"/>
    <w:rsid w:val="00323F12"/>
    <w:rsid w:val="00323FBF"/>
    <w:rsid w:val="00323FFE"/>
    <w:rsid w:val="00324005"/>
    <w:rsid w:val="00324007"/>
    <w:rsid w:val="003240CD"/>
    <w:rsid w:val="00324120"/>
    <w:rsid w:val="003241BC"/>
    <w:rsid w:val="00324209"/>
    <w:rsid w:val="003244CB"/>
    <w:rsid w:val="0032462B"/>
    <w:rsid w:val="0032465D"/>
    <w:rsid w:val="003246DC"/>
    <w:rsid w:val="00324AAB"/>
    <w:rsid w:val="00324B02"/>
    <w:rsid w:val="00324C13"/>
    <w:rsid w:val="00324EAB"/>
    <w:rsid w:val="00325514"/>
    <w:rsid w:val="0032553E"/>
    <w:rsid w:val="0032563A"/>
    <w:rsid w:val="0032577E"/>
    <w:rsid w:val="00325868"/>
    <w:rsid w:val="0032588E"/>
    <w:rsid w:val="00325900"/>
    <w:rsid w:val="0032593B"/>
    <w:rsid w:val="00325D36"/>
    <w:rsid w:val="00325E0D"/>
    <w:rsid w:val="00325E4F"/>
    <w:rsid w:val="00325F45"/>
    <w:rsid w:val="00325FB9"/>
    <w:rsid w:val="00325FE4"/>
    <w:rsid w:val="00326068"/>
    <w:rsid w:val="003260D2"/>
    <w:rsid w:val="00326166"/>
    <w:rsid w:val="003261B7"/>
    <w:rsid w:val="00326312"/>
    <w:rsid w:val="00326325"/>
    <w:rsid w:val="00326500"/>
    <w:rsid w:val="0032664E"/>
    <w:rsid w:val="00326658"/>
    <w:rsid w:val="0032666D"/>
    <w:rsid w:val="0032679F"/>
    <w:rsid w:val="00326A87"/>
    <w:rsid w:val="00326C2E"/>
    <w:rsid w:val="00326C3E"/>
    <w:rsid w:val="00326D84"/>
    <w:rsid w:val="00327066"/>
    <w:rsid w:val="003271A1"/>
    <w:rsid w:val="00327211"/>
    <w:rsid w:val="0032728A"/>
    <w:rsid w:val="00327346"/>
    <w:rsid w:val="003274DF"/>
    <w:rsid w:val="0032773F"/>
    <w:rsid w:val="00327786"/>
    <w:rsid w:val="003277AC"/>
    <w:rsid w:val="00327821"/>
    <w:rsid w:val="00327853"/>
    <w:rsid w:val="00327898"/>
    <w:rsid w:val="0032794F"/>
    <w:rsid w:val="0032797A"/>
    <w:rsid w:val="00327A56"/>
    <w:rsid w:val="00327BEF"/>
    <w:rsid w:val="00327C13"/>
    <w:rsid w:val="00327CB8"/>
    <w:rsid w:val="00327EDE"/>
    <w:rsid w:val="0033002C"/>
    <w:rsid w:val="003300E8"/>
    <w:rsid w:val="00330295"/>
    <w:rsid w:val="00330313"/>
    <w:rsid w:val="003303AC"/>
    <w:rsid w:val="00330546"/>
    <w:rsid w:val="003305EE"/>
    <w:rsid w:val="00330845"/>
    <w:rsid w:val="003308C4"/>
    <w:rsid w:val="003308D0"/>
    <w:rsid w:val="0033090D"/>
    <w:rsid w:val="00330992"/>
    <w:rsid w:val="00330AB9"/>
    <w:rsid w:val="00330AF0"/>
    <w:rsid w:val="00330BBA"/>
    <w:rsid w:val="00330BC6"/>
    <w:rsid w:val="00330FDD"/>
    <w:rsid w:val="00331033"/>
    <w:rsid w:val="0033111D"/>
    <w:rsid w:val="003312B6"/>
    <w:rsid w:val="003312FB"/>
    <w:rsid w:val="0033152C"/>
    <w:rsid w:val="0033155C"/>
    <w:rsid w:val="00331584"/>
    <w:rsid w:val="00331813"/>
    <w:rsid w:val="00331919"/>
    <w:rsid w:val="00331950"/>
    <w:rsid w:val="00331E7F"/>
    <w:rsid w:val="00331EB3"/>
    <w:rsid w:val="00332231"/>
    <w:rsid w:val="0033242A"/>
    <w:rsid w:val="003328CD"/>
    <w:rsid w:val="00332A70"/>
    <w:rsid w:val="00332AA8"/>
    <w:rsid w:val="00332B80"/>
    <w:rsid w:val="00332C34"/>
    <w:rsid w:val="00332CC2"/>
    <w:rsid w:val="00332D57"/>
    <w:rsid w:val="00332E39"/>
    <w:rsid w:val="00332FD1"/>
    <w:rsid w:val="00333067"/>
    <w:rsid w:val="0033331C"/>
    <w:rsid w:val="00333328"/>
    <w:rsid w:val="00333704"/>
    <w:rsid w:val="00333708"/>
    <w:rsid w:val="00333793"/>
    <w:rsid w:val="00333868"/>
    <w:rsid w:val="00333B51"/>
    <w:rsid w:val="00333CD8"/>
    <w:rsid w:val="00333FCC"/>
    <w:rsid w:val="00334066"/>
    <w:rsid w:val="0033409F"/>
    <w:rsid w:val="003340B4"/>
    <w:rsid w:val="003340D2"/>
    <w:rsid w:val="003341B2"/>
    <w:rsid w:val="003341D2"/>
    <w:rsid w:val="003341F0"/>
    <w:rsid w:val="003344B6"/>
    <w:rsid w:val="003344E0"/>
    <w:rsid w:val="0033455E"/>
    <w:rsid w:val="00334623"/>
    <w:rsid w:val="003347D7"/>
    <w:rsid w:val="0033482A"/>
    <w:rsid w:val="0033497A"/>
    <w:rsid w:val="00334C74"/>
    <w:rsid w:val="00334D73"/>
    <w:rsid w:val="00334E18"/>
    <w:rsid w:val="00334EA3"/>
    <w:rsid w:val="00334F40"/>
    <w:rsid w:val="00334FF6"/>
    <w:rsid w:val="0033507A"/>
    <w:rsid w:val="003350E4"/>
    <w:rsid w:val="003350FB"/>
    <w:rsid w:val="00335189"/>
    <w:rsid w:val="0033550C"/>
    <w:rsid w:val="00335559"/>
    <w:rsid w:val="00335580"/>
    <w:rsid w:val="00335689"/>
    <w:rsid w:val="0033589C"/>
    <w:rsid w:val="00335A5A"/>
    <w:rsid w:val="00335AF6"/>
    <w:rsid w:val="00335B39"/>
    <w:rsid w:val="00335D18"/>
    <w:rsid w:val="00335EF0"/>
    <w:rsid w:val="0033608A"/>
    <w:rsid w:val="003361C8"/>
    <w:rsid w:val="003363EC"/>
    <w:rsid w:val="00336409"/>
    <w:rsid w:val="003364CF"/>
    <w:rsid w:val="0033660E"/>
    <w:rsid w:val="003366C5"/>
    <w:rsid w:val="003369E9"/>
    <w:rsid w:val="00336AC3"/>
    <w:rsid w:val="00336AEB"/>
    <w:rsid w:val="00336B4E"/>
    <w:rsid w:val="00336B68"/>
    <w:rsid w:val="0033711A"/>
    <w:rsid w:val="00337268"/>
    <w:rsid w:val="003372C2"/>
    <w:rsid w:val="003372CC"/>
    <w:rsid w:val="003372E3"/>
    <w:rsid w:val="003377D9"/>
    <w:rsid w:val="003379D0"/>
    <w:rsid w:val="003379E5"/>
    <w:rsid w:val="00337BE7"/>
    <w:rsid w:val="00337ED8"/>
    <w:rsid w:val="00337FF1"/>
    <w:rsid w:val="0034000C"/>
    <w:rsid w:val="00340062"/>
    <w:rsid w:val="0034006D"/>
    <w:rsid w:val="003400A4"/>
    <w:rsid w:val="0034036D"/>
    <w:rsid w:val="003404DC"/>
    <w:rsid w:val="0034059D"/>
    <w:rsid w:val="00340773"/>
    <w:rsid w:val="0034086D"/>
    <w:rsid w:val="003408AE"/>
    <w:rsid w:val="0034093F"/>
    <w:rsid w:val="003409E4"/>
    <w:rsid w:val="00340A95"/>
    <w:rsid w:val="00340C33"/>
    <w:rsid w:val="00340C75"/>
    <w:rsid w:val="00340D75"/>
    <w:rsid w:val="00340F5B"/>
    <w:rsid w:val="00341056"/>
    <w:rsid w:val="003412FC"/>
    <w:rsid w:val="00341318"/>
    <w:rsid w:val="00341377"/>
    <w:rsid w:val="003413AC"/>
    <w:rsid w:val="003413C7"/>
    <w:rsid w:val="00341469"/>
    <w:rsid w:val="00341633"/>
    <w:rsid w:val="003417FA"/>
    <w:rsid w:val="00341860"/>
    <w:rsid w:val="0034188F"/>
    <w:rsid w:val="00341A3B"/>
    <w:rsid w:val="00341AC8"/>
    <w:rsid w:val="00341C1D"/>
    <w:rsid w:val="00341C91"/>
    <w:rsid w:val="00341D45"/>
    <w:rsid w:val="00341E41"/>
    <w:rsid w:val="00341F34"/>
    <w:rsid w:val="00342281"/>
    <w:rsid w:val="00342404"/>
    <w:rsid w:val="00342550"/>
    <w:rsid w:val="00342561"/>
    <w:rsid w:val="003426BF"/>
    <w:rsid w:val="003427C4"/>
    <w:rsid w:val="0034288F"/>
    <w:rsid w:val="00342B49"/>
    <w:rsid w:val="00342B96"/>
    <w:rsid w:val="00342C5B"/>
    <w:rsid w:val="00342CA5"/>
    <w:rsid w:val="00342CEA"/>
    <w:rsid w:val="00342ED4"/>
    <w:rsid w:val="00342F64"/>
    <w:rsid w:val="00342F82"/>
    <w:rsid w:val="0034301C"/>
    <w:rsid w:val="003430AE"/>
    <w:rsid w:val="00343166"/>
    <w:rsid w:val="00343224"/>
    <w:rsid w:val="00343886"/>
    <w:rsid w:val="003438A9"/>
    <w:rsid w:val="003438B6"/>
    <w:rsid w:val="00343AC3"/>
    <w:rsid w:val="00343AE4"/>
    <w:rsid w:val="00343B67"/>
    <w:rsid w:val="00343B6F"/>
    <w:rsid w:val="00343D2A"/>
    <w:rsid w:val="00344056"/>
    <w:rsid w:val="00344062"/>
    <w:rsid w:val="0034429B"/>
    <w:rsid w:val="003442D9"/>
    <w:rsid w:val="003443F4"/>
    <w:rsid w:val="00344731"/>
    <w:rsid w:val="0034484A"/>
    <w:rsid w:val="0034493A"/>
    <w:rsid w:val="00344A74"/>
    <w:rsid w:val="00344AFA"/>
    <w:rsid w:val="00344B48"/>
    <w:rsid w:val="00344BC7"/>
    <w:rsid w:val="00344C27"/>
    <w:rsid w:val="00344CEE"/>
    <w:rsid w:val="00344D03"/>
    <w:rsid w:val="00344E31"/>
    <w:rsid w:val="00345089"/>
    <w:rsid w:val="003451DF"/>
    <w:rsid w:val="003453D0"/>
    <w:rsid w:val="003455B0"/>
    <w:rsid w:val="0034562A"/>
    <w:rsid w:val="0034566C"/>
    <w:rsid w:val="00345708"/>
    <w:rsid w:val="00345AC6"/>
    <w:rsid w:val="00345C50"/>
    <w:rsid w:val="00345C6D"/>
    <w:rsid w:val="00345D0D"/>
    <w:rsid w:val="00345E3F"/>
    <w:rsid w:val="00345FAC"/>
    <w:rsid w:val="00346356"/>
    <w:rsid w:val="00346687"/>
    <w:rsid w:val="003466E6"/>
    <w:rsid w:val="00346714"/>
    <w:rsid w:val="00346BBC"/>
    <w:rsid w:val="00346BF8"/>
    <w:rsid w:val="00346C15"/>
    <w:rsid w:val="00346C83"/>
    <w:rsid w:val="00346DCD"/>
    <w:rsid w:val="00346EBF"/>
    <w:rsid w:val="00346FC1"/>
    <w:rsid w:val="00347346"/>
    <w:rsid w:val="00347382"/>
    <w:rsid w:val="0034744F"/>
    <w:rsid w:val="0034745B"/>
    <w:rsid w:val="0034747D"/>
    <w:rsid w:val="00347634"/>
    <w:rsid w:val="00347659"/>
    <w:rsid w:val="00347716"/>
    <w:rsid w:val="003477C0"/>
    <w:rsid w:val="0034781B"/>
    <w:rsid w:val="00347899"/>
    <w:rsid w:val="00347962"/>
    <w:rsid w:val="00347CBA"/>
    <w:rsid w:val="00347D81"/>
    <w:rsid w:val="00347DE2"/>
    <w:rsid w:val="00347F82"/>
    <w:rsid w:val="003500ED"/>
    <w:rsid w:val="00350461"/>
    <w:rsid w:val="0035051F"/>
    <w:rsid w:val="0035059A"/>
    <w:rsid w:val="00350602"/>
    <w:rsid w:val="00350604"/>
    <w:rsid w:val="0035062F"/>
    <w:rsid w:val="00350649"/>
    <w:rsid w:val="003506FF"/>
    <w:rsid w:val="003507B6"/>
    <w:rsid w:val="003508A5"/>
    <w:rsid w:val="00350AD4"/>
    <w:rsid w:val="00350B70"/>
    <w:rsid w:val="00350D77"/>
    <w:rsid w:val="00351051"/>
    <w:rsid w:val="003510AD"/>
    <w:rsid w:val="0035118E"/>
    <w:rsid w:val="003511BB"/>
    <w:rsid w:val="003511E1"/>
    <w:rsid w:val="00351366"/>
    <w:rsid w:val="0035139E"/>
    <w:rsid w:val="003513CB"/>
    <w:rsid w:val="003513D5"/>
    <w:rsid w:val="003515A0"/>
    <w:rsid w:val="003516C8"/>
    <w:rsid w:val="003516CE"/>
    <w:rsid w:val="003516EE"/>
    <w:rsid w:val="00351703"/>
    <w:rsid w:val="00351822"/>
    <w:rsid w:val="003519DF"/>
    <w:rsid w:val="00351A1C"/>
    <w:rsid w:val="00351AC9"/>
    <w:rsid w:val="00351D3F"/>
    <w:rsid w:val="00351E74"/>
    <w:rsid w:val="00352028"/>
    <w:rsid w:val="003520D0"/>
    <w:rsid w:val="00352177"/>
    <w:rsid w:val="0035218F"/>
    <w:rsid w:val="00352221"/>
    <w:rsid w:val="00352497"/>
    <w:rsid w:val="00352599"/>
    <w:rsid w:val="0035273C"/>
    <w:rsid w:val="00352788"/>
    <w:rsid w:val="00352B2F"/>
    <w:rsid w:val="00352B74"/>
    <w:rsid w:val="00352D90"/>
    <w:rsid w:val="00352E52"/>
    <w:rsid w:val="0035311E"/>
    <w:rsid w:val="003531A4"/>
    <w:rsid w:val="003531A9"/>
    <w:rsid w:val="00353339"/>
    <w:rsid w:val="00353428"/>
    <w:rsid w:val="003536DE"/>
    <w:rsid w:val="00353750"/>
    <w:rsid w:val="0035385F"/>
    <w:rsid w:val="00353908"/>
    <w:rsid w:val="003539A4"/>
    <w:rsid w:val="00353A17"/>
    <w:rsid w:val="00353CFE"/>
    <w:rsid w:val="00353E7F"/>
    <w:rsid w:val="00354032"/>
    <w:rsid w:val="00354033"/>
    <w:rsid w:val="00354112"/>
    <w:rsid w:val="00354151"/>
    <w:rsid w:val="0035421E"/>
    <w:rsid w:val="00354284"/>
    <w:rsid w:val="0035439A"/>
    <w:rsid w:val="003543BD"/>
    <w:rsid w:val="003543C3"/>
    <w:rsid w:val="003544EA"/>
    <w:rsid w:val="00354647"/>
    <w:rsid w:val="0035471A"/>
    <w:rsid w:val="003547D9"/>
    <w:rsid w:val="003549DE"/>
    <w:rsid w:val="00354A55"/>
    <w:rsid w:val="00354CA5"/>
    <w:rsid w:val="00354DCF"/>
    <w:rsid w:val="0035511B"/>
    <w:rsid w:val="00355237"/>
    <w:rsid w:val="00355408"/>
    <w:rsid w:val="00355583"/>
    <w:rsid w:val="0035560A"/>
    <w:rsid w:val="0035569F"/>
    <w:rsid w:val="00355729"/>
    <w:rsid w:val="003557CD"/>
    <w:rsid w:val="00355966"/>
    <w:rsid w:val="003559CB"/>
    <w:rsid w:val="00355A24"/>
    <w:rsid w:val="00355AA0"/>
    <w:rsid w:val="00355B21"/>
    <w:rsid w:val="00355B78"/>
    <w:rsid w:val="00355C24"/>
    <w:rsid w:val="00355C9F"/>
    <w:rsid w:val="00355DF0"/>
    <w:rsid w:val="00355F2D"/>
    <w:rsid w:val="003563AC"/>
    <w:rsid w:val="00356424"/>
    <w:rsid w:val="00356448"/>
    <w:rsid w:val="003566AD"/>
    <w:rsid w:val="00356772"/>
    <w:rsid w:val="003569BC"/>
    <w:rsid w:val="00356A6B"/>
    <w:rsid w:val="00356B05"/>
    <w:rsid w:val="00356D42"/>
    <w:rsid w:val="00356D57"/>
    <w:rsid w:val="00356E4C"/>
    <w:rsid w:val="00357066"/>
    <w:rsid w:val="003570AC"/>
    <w:rsid w:val="0035720F"/>
    <w:rsid w:val="003573C7"/>
    <w:rsid w:val="003574BA"/>
    <w:rsid w:val="00357670"/>
    <w:rsid w:val="00357A2A"/>
    <w:rsid w:val="00357AFD"/>
    <w:rsid w:val="00357B5C"/>
    <w:rsid w:val="00357DC6"/>
    <w:rsid w:val="00357EB3"/>
    <w:rsid w:val="0036010D"/>
    <w:rsid w:val="003601A8"/>
    <w:rsid w:val="0036046A"/>
    <w:rsid w:val="00360605"/>
    <w:rsid w:val="00360759"/>
    <w:rsid w:val="00360896"/>
    <w:rsid w:val="003609E2"/>
    <w:rsid w:val="00360B21"/>
    <w:rsid w:val="00360BD0"/>
    <w:rsid w:val="00360C22"/>
    <w:rsid w:val="00360D9A"/>
    <w:rsid w:val="00360DCB"/>
    <w:rsid w:val="00360E51"/>
    <w:rsid w:val="00360EB2"/>
    <w:rsid w:val="003611FA"/>
    <w:rsid w:val="0036130E"/>
    <w:rsid w:val="00361316"/>
    <w:rsid w:val="003613EC"/>
    <w:rsid w:val="0036176A"/>
    <w:rsid w:val="0036192F"/>
    <w:rsid w:val="00361972"/>
    <w:rsid w:val="003619DC"/>
    <w:rsid w:val="00361B68"/>
    <w:rsid w:val="00361DEB"/>
    <w:rsid w:val="00361F4F"/>
    <w:rsid w:val="00361FE9"/>
    <w:rsid w:val="003622B2"/>
    <w:rsid w:val="003623A9"/>
    <w:rsid w:val="00362536"/>
    <w:rsid w:val="00362579"/>
    <w:rsid w:val="003625E2"/>
    <w:rsid w:val="0036274D"/>
    <w:rsid w:val="00362840"/>
    <w:rsid w:val="0036289C"/>
    <w:rsid w:val="0036293C"/>
    <w:rsid w:val="00362E0E"/>
    <w:rsid w:val="0036316F"/>
    <w:rsid w:val="00363172"/>
    <w:rsid w:val="0036321B"/>
    <w:rsid w:val="00363486"/>
    <w:rsid w:val="003634C4"/>
    <w:rsid w:val="0036351D"/>
    <w:rsid w:val="003635CB"/>
    <w:rsid w:val="003636A6"/>
    <w:rsid w:val="003637F8"/>
    <w:rsid w:val="00363918"/>
    <w:rsid w:val="00363972"/>
    <w:rsid w:val="003639D3"/>
    <w:rsid w:val="003639EC"/>
    <w:rsid w:val="00363B24"/>
    <w:rsid w:val="00363B51"/>
    <w:rsid w:val="00363BC9"/>
    <w:rsid w:val="00363BD8"/>
    <w:rsid w:val="00363CAA"/>
    <w:rsid w:val="00363D7F"/>
    <w:rsid w:val="00363DBD"/>
    <w:rsid w:val="00363EC3"/>
    <w:rsid w:val="00363EF5"/>
    <w:rsid w:val="003642A3"/>
    <w:rsid w:val="003643A4"/>
    <w:rsid w:val="003648A9"/>
    <w:rsid w:val="003648C0"/>
    <w:rsid w:val="003648D9"/>
    <w:rsid w:val="003648F4"/>
    <w:rsid w:val="00364A97"/>
    <w:rsid w:val="00364BE5"/>
    <w:rsid w:val="00364E18"/>
    <w:rsid w:val="00364E2E"/>
    <w:rsid w:val="00364E94"/>
    <w:rsid w:val="00364EF2"/>
    <w:rsid w:val="00364F02"/>
    <w:rsid w:val="00364FFB"/>
    <w:rsid w:val="003650CF"/>
    <w:rsid w:val="0036525D"/>
    <w:rsid w:val="003652CB"/>
    <w:rsid w:val="0036533A"/>
    <w:rsid w:val="003653B7"/>
    <w:rsid w:val="003653BE"/>
    <w:rsid w:val="003654C2"/>
    <w:rsid w:val="0036556A"/>
    <w:rsid w:val="003655DA"/>
    <w:rsid w:val="00365604"/>
    <w:rsid w:val="00365744"/>
    <w:rsid w:val="003658E6"/>
    <w:rsid w:val="0036593D"/>
    <w:rsid w:val="00365A01"/>
    <w:rsid w:val="00365A50"/>
    <w:rsid w:val="00365DAB"/>
    <w:rsid w:val="00365E4F"/>
    <w:rsid w:val="00365F5A"/>
    <w:rsid w:val="00366170"/>
    <w:rsid w:val="00366190"/>
    <w:rsid w:val="0036624B"/>
    <w:rsid w:val="003662B3"/>
    <w:rsid w:val="003662DF"/>
    <w:rsid w:val="00366434"/>
    <w:rsid w:val="00366450"/>
    <w:rsid w:val="00366480"/>
    <w:rsid w:val="003665EA"/>
    <w:rsid w:val="003666EF"/>
    <w:rsid w:val="0036670F"/>
    <w:rsid w:val="0036672C"/>
    <w:rsid w:val="003667C4"/>
    <w:rsid w:val="00366843"/>
    <w:rsid w:val="00366940"/>
    <w:rsid w:val="00366997"/>
    <w:rsid w:val="00366E2B"/>
    <w:rsid w:val="00366E79"/>
    <w:rsid w:val="00367390"/>
    <w:rsid w:val="0036739C"/>
    <w:rsid w:val="0036752B"/>
    <w:rsid w:val="00367795"/>
    <w:rsid w:val="0036795D"/>
    <w:rsid w:val="00367C69"/>
    <w:rsid w:val="00367E3C"/>
    <w:rsid w:val="00367F77"/>
    <w:rsid w:val="00370193"/>
    <w:rsid w:val="003702E6"/>
    <w:rsid w:val="0037036D"/>
    <w:rsid w:val="003703F9"/>
    <w:rsid w:val="00370641"/>
    <w:rsid w:val="00370684"/>
    <w:rsid w:val="003707B4"/>
    <w:rsid w:val="003707EC"/>
    <w:rsid w:val="00370818"/>
    <w:rsid w:val="003708C1"/>
    <w:rsid w:val="00370AB4"/>
    <w:rsid w:val="00370BB4"/>
    <w:rsid w:val="00370C53"/>
    <w:rsid w:val="00370EA8"/>
    <w:rsid w:val="00370FD9"/>
    <w:rsid w:val="00371067"/>
    <w:rsid w:val="00371352"/>
    <w:rsid w:val="0037138C"/>
    <w:rsid w:val="003713C4"/>
    <w:rsid w:val="003714A9"/>
    <w:rsid w:val="0037160A"/>
    <w:rsid w:val="003716B3"/>
    <w:rsid w:val="0037179F"/>
    <w:rsid w:val="00371806"/>
    <w:rsid w:val="00371863"/>
    <w:rsid w:val="00371C2E"/>
    <w:rsid w:val="00371E31"/>
    <w:rsid w:val="00371E45"/>
    <w:rsid w:val="00371F18"/>
    <w:rsid w:val="00371FB8"/>
    <w:rsid w:val="0037229C"/>
    <w:rsid w:val="0037241C"/>
    <w:rsid w:val="003724B6"/>
    <w:rsid w:val="00372727"/>
    <w:rsid w:val="00372751"/>
    <w:rsid w:val="00372CD5"/>
    <w:rsid w:val="00372D2C"/>
    <w:rsid w:val="00372D37"/>
    <w:rsid w:val="00372D95"/>
    <w:rsid w:val="00372E3E"/>
    <w:rsid w:val="00372E55"/>
    <w:rsid w:val="0037306C"/>
    <w:rsid w:val="003731B1"/>
    <w:rsid w:val="003731E3"/>
    <w:rsid w:val="00373342"/>
    <w:rsid w:val="003733FD"/>
    <w:rsid w:val="0037348C"/>
    <w:rsid w:val="0037356C"/>
    <w:rsid w:val="00373746"/>
    <w:rsid w:val="0037380F"/>
    <w:rsid w:val="00373A79"/>
    <w:rsid w:val="00373B0C"/>
    <w:rsid w:val="00373B45"/>
    <w:rsid w:val="00373CB0"/>
    <w:rsid w:val="00373CC8"/>
    <w:rsid w:val="00373DF7"/>
    <w:rsid w:val="00373E65"/>
    <w:rsid w:val="0037416E"/>
    <w:rsid w:val="00374233"/>
    <w:rsid w:val="00374236"/>
    <w:rsid w:val="00374377"/>
    <w:rsid w:val="00374729"/>
    <w:rsid w:val="003747DF"/>
    <w:rsid w:val="0037481C"/>
    <w:rsid w:val="003749F1"/>
    <w:rsid w:val="00374A14"/>
    <w:rsid w:val="00374A70"/>
    <w:rsid w:val="00374BAA"/>
    <w:rsid w:val="00374BC6"/>
    <w:rsid w:val="00374C84"/>
    <w:rsid w:val="00374CB4"/>
    <w:rsid w:val="00374E58"/>
    <w:rsid w:val="003750D9"/>
    <w:rsid w:val="00375325"/>
    <w:rsid w:val="00375330"/>
    <w:rsid w:val="0037559C"/>
    <w:rsid w:val="0037562A"/>
    <w:rsid w:val="00375865"/>
    <w:rsid w:val="00375894"/>
    <w:rsid w:val="00375BE3"/>
    <w:rsid w:val="00375D66"/>
    <w:rsid w:val="00375EC8"/>
    <w:rsid w:val="00375ECA"/>
    <w:rsid w:val="00375F78"/>
    <w:rsid w:val="0037616A"/>
    <w:rsid w:val="00376172"/>
    <w:rsid w:val="0037637F"/>
    <w:rsid w:val="003764AE"/>
    <w:rsid w:val="003765BC"/>
    <w:rsid w:val="003765CB"/>
    <w:rsid w:val="00376786"/>
    <w:rsid w:val="003768A6"/>
    <w:rsid w:val="00376A25"/>
    <w:rsid w:val="00376AE9"/>
    <w:rsid w:val="00376C2A"/>
    <w:rsid w:val="00376C89"/>
    <w:rsid w:val="00376D0C"/>
    <w:rsid w:val="00376DCE"/>
    <w:rsid w:val="00376DE8"/>
    <w:rsid w:val="0037705A"/>
    <w:rsid w:val="003771D7"/>
    <w:rsid w:val="00377259"/>
    <w:rsid w:val="00377377"/>
    <w:rsid w:val="0037744F"/>
    <w:rsid w:val="0037758C"/>
    <w:rsid w:val="003775B0"/>
    <w:rsid w:val="003776F6"/>
    <w:rsid w:val="00377848"/>
    <w:rsid w:val="0037789F"/>
    <w:rsid w:val="00377D2A"/>
    <w:rsid w:val="00377D30"/>
    <w:rsid w:val="00380004"/>
    <w:rsid w:val="0038012C"/>
    <w:rsid w:val="00380196"/>
    <w:rsid w:val="00380518"/>
    <w:rsid w:val="003806C4"/>
    <w:rsid w:val="003807D2"/>
    <w:rsid w:val="0038094D"/>
    <w:rsid w:val="00380A0E"/>
    <w:rsid w:val="00380B16"/>
    <w:rsid w:val="00380B86"/>
    <w:rsid w:val="00380BD7"/>
    <w:rsid w:val="00380CEC"/>
    <w:rsid w:val="00380E64"/>
    <w:rsid w:val="00380E92"/>
    <w:rsid w:val="00381095"/>
    <w:rsid w:val="003810C1"/>
    <w:rsid w:val="00381148"/>
    <w:rsid w:val="00381149"/>
    <w:rsid w:val="0038153E"/>
    <w:rsid w:val="003816AB"/>
    <w:rsid w:val="00381718"/>
    <w:rsid w:val="00381790"/>
    <w:rsid w:val="00381802"/>
    <w:rsid w:val="0038181D"/>
    <w:rsid w:val="003818D5"/>
    <w:rsid w:val="00381A75"/>
    <w:rsid w:val="00381ABF"/>
    <w:rsid w:val="00381BEB"/>
    <w:rsid w:val="00381C10"/>
    <w:rsid w:val="00381C55"/>
    <w:rsid w:val="00381D4D"/>
    <w:rsid w:val="00381D7D"/>
    <w:rsid w:val="00381F3F"/>
    <w:rsid w:val="00381F99"/>
    <w:rsid w:val="00381FAB"/>
    <w:rsid w:val="00381FBC"/>
    <w:rsid w:val="0038206E"/>
    <w:rsid w:val="0038236F"/>
    <w:rsid w:val="003824AC"/>
    <w:rsid w:val="003824DF"/>
    <w:rsid w:val="00382509"/>
    <w:rsid w:val="0038299C"/>
    <w:rsid w:val="00382B69"/>
    <w:rsid w:val="00382B86"/>
    <w:rsid w:val="00382B94"/>
    <w:rsid w:val="00382BF3"/>
    <w:rsid w:val="00382EEC"/>
    <w:rsid w:val="003830C2"/>
    <w:rsid w:val="00383212"/>
    <w:rsid w:val="0038324A"/>
    <w:rsid w:val="0038336E"/>
    <w:rsid w:val="003833D8"/>
    <w:rsid w:val="0038353F"/>
    <w:rsid w:val="00383692"/>
    <w:rsid w:val="003836C0"/>
    <w:rsid w:val="00383878"/>
    <w:rsid w:val="0038388F"/>
    <w:rsid w:val="00383918"/>
    <w:rsid w:val="00383BAE"/>
    <w:rsid w:val="00383E15"/>
    <w:rsid w:val="003841BB"/>
    <w:rsid w:val="00384376"/>
    <w:rsid w:val="00384672"/>
    <w:rsid w:val="0038489F"/>
    <w:rsid w:val="00384A56"/>
    <w:rsid w:val="00384AB3"/>
    <w:rsid w:val="00384B90"/>
    <w:rsid w:val="00384FD3"/>
    <w:rsid w:val="00385219"/>
    <w:rsid w:val="00385534"/>
    <w:rsid w:val="00385628"/>
    <w:rsid w:val="00385710"/>
    <w:rsid w:val="0038596D"/>
    <w:rsid w:val="003859B5"/>
    <w:rsid w:val="00385CA5"/>
    <w:rsid w:val="00385D29"/>
    <w:rsid w:val="00385DA4"/>
    <w:rsid w:val="00385F12"/>
    <w:rsid w:val="00386053"/>
    <w:rsid w:val="0038620F"/>
    <w:rsid w:val="003864D8"/>
    <w:rsid w:val="003864FF"/>
    <w:rsid w:val="003866A9"/>
    <w:rsid w:val="00386A97"/>
    <w:rsid w:val="00386DE2"/>
    <w:rsid w:val="00386F60"/>
    <w:rsid w:val="0038706F"/>
    <w:rsid w:val="0038707B"/>
    <w:rsid w:val="003870AC"/>
    <w:rsid w:val="003870F5"/>
    <w:rsid w:val="00387217"/>
    <w:rsid w:val="003873AF"/>
    <w:rsid w:val="0038759B"/>
    <w:rsid w:val="0038761D"/>
    <w:rsid w:val="0038770A"/>
    <w:rsid w:val="0038783D"/>
    <w:rsid w:val="00387A96"/>
    <w:rsid w:val="00387C3A"/>
    <w:rsid w:val="00387E6E"/>
    <w:rsid w:val="00387F6B"/>
    <w:rsid w:val="00387F9A"/>
    <w:rsid w:val="00387FEE"/>
    <w:rsid w:val="003903BD"/>
    <w:rsid w:val="003905A6"/>
    <w:rsid w:val="00390696"/>
    <w:rsid w:val="00390721"/>
    <w:rsid w:val="003907E4"/>
    <w:rsid w:val="00390870"/>
    <w:rsid w:val="00390B28"/>
    <w:rsid w:val="00390B29"/>
    <w:rsid w:val="00390B34"/>
    <w:rsid w:val="00390D73"/>
    <w:rsid w:val="00390DF2"/>
    <w:rsid w:val="00391091"/>
    <w:rsid w:val="003912D8"/>
    <w:rsid w:val="0039130F"/>
    <w:rsid w:val="00391792"/>
    <w:rsid w:val="003919D2"/>
    <w:rsid w:val="00391A00"/>
    <w:rsid w:val="00391A08"/>
    <w:rsid w:val="00391A3D"/>
    <w:rsid w:val="00391D57"/>
    <w:rsid w:val="00391DF3"/>
    <w:rsid w:val="00391E6A"/>
    <w:rsid w:val="00391F88"/>
    <w:rsid w:val="00391F89"/>
    <w:rsid w:val="00391FD8"/>
    <w:rsid w:val="00392026"/>
    <w:rsid w:val="00392234"/>
    <w:rsid w:val="003923BD"/>
    <w:rsid w:val="00392418"/>
    <w:rsid w:val="0039248C"/>
    <w:rsid w:val="003925D0"/>
    <w:rsid w:val="003925FA"/>
    <w:rsid w:val="003928C4"/>
    <w:rsid w:val="00392A47"/>
    <w:rsid w:val="00392A6E"/>
    <w:rsid w:val="00392BAF"/>
    <w:rsid w:val="00392D1D"/>
    <w:rsid w:val="00392D62"/>
    <w:rsid w:val="00392EA9"/>
    <w:rsid w:val="00392FFA"/>
    <w:rsid w:val="00393242"/>
    <w:rsid w:val="00393729"/>
    <w:rsid w:val="0039383A"/>
    <w:rsid w:val="0039396E"/>
    <w:rsid w:val="00393998"/>
    <w:rsid w:val="00393C17"/>
    <w:rsid w:val="00393D59"/>
    <w:rsid w:val="00393DB7"/>
    <w:rsid w:val="00393E11"/>
    <w:rsid w:val="00393F32"/>
    <w:rsid w:val="00393F5D"/>
    <w:rsid w:val="003940CC"/>
    <w:rsid w:val="003941BC"/>
    <w:rsid w:val="00394222"/>
    <w:rsid w:val="003943B6"/>
    <w:rsid w:val="003943BE"/>
    <w:rsid w:val="003943C6"/>
    <w:rsid w:val="003943D7"/>
    <w:rsid w:val="003945E7"/>
    <w:rsid w:val="00394672"/>
    <w:rsid w:val="00394744"/>
    <w:rsid w:val="003949CB"/>
    <w:rsid w:val="00394B3C"/>
    <w:rsid w:val="00394B8F"/>
    <w:rsid w:val="00394B93"/>
    <w:rsid w:val="00394B95"/>
    <w:rsid w:val="00394B96"/>
    <w:rsid w:val="00394C3D"/>
    <w:rsid w:val="00394C7F"/>
    <w:rsid w:val="003950A8"/>
    <w:rsid w:val="00395146"/>
    <w:rsid w:val="00395225"/>
    <w:rsid w:val="003953D2"/>
    <w:rsid w:val="00395532"/>
    <w:rsid w:val="00395558"/>
    <w:rsid w:val="00395737"/>
    <w:rsid w:val="0039575A"/>
    <w:rsid w:val="00395767"/>
    <w:rsid w:val="0039580F"/>
    <w:rsid w:val="00395888"/>
    <w:rsid w:val="003958AA"/>
    <w:rsid w:val="00395974"/>
    <w:rsid w:val="00395F2F"/>
    <w:rsid w:val="00395FBA"/>
    <w:rsid w:val="00395FDD"/>
    <w:rsid w:val="00396084"/>
    <w:rsid w:val="003960C2"/>
    <w:rsid w:val="003961E7"/>
    <w:rsid w:val="00396225"/>
    <w:rsid w:val="003964AC"/>
    <w:rsid w:val="00396636"/>
    <w:rsid w:val="0039678C"/>
    <w:rsid w:val="00396845"/>
    <w:rsid w:val="00396977"/>
    <w:rsid w:val="00396A49"/>
    <w:rsid w:val="00396BC6"/>
    <w:rsid w:val="00396CDE"/>
    <w:rsid w:val="00396CF1"/>
    <w:rsid w:val="00396DA0"/>
    <w:rsid w:val="00397033"/>
    <w:rsid w:val="00397278"/>
    <w:rsid w:val="0039731C"/>
    <w:rsid w:val="003975D0"/>
    <w:rsid w:val="003977C5"/>
    <w:rsid w:val="00397AB0"/>
    <w:rsid w:val="00397C70"/>
    <w:rsid w:val="00397CD9"/>
    <w:rsid w:val="00397CE3"/>
    <w:rsid w:val="00397D2D"/>
    <w:rsid w:val="00397F46"/>
    <w:rsid w:val="003A003A"/>
    <w:rsid w:val="003A0191"/>
    <w:rsid w:val="003A01D3"/>
    <w:rsid w:val="003A025E"/>
    <w:rsid w:val="003A026B"/>
    <w:rsid w:val="003A08AA"/>
    <w:rsid w:val="003A08C4"/>
    <w:rsid w:val="003A08F9"/>
    <w:rsid w:val="003A0AA3"/>
    <w:rsid w:val="003A0D47"/>
    <w:rsid w:val="003A0E1B"/>
    <w:rsid w:val="003A1028"/>
    <w:rsid w:val="003A11A0"/>
    <w:rsid w:val="003A11BE"/>
    <w:rsid w:val="003A1233"/>
    <w:rsid w:val="003A132E"/>
    <w:rsid w:val="003A1377"/>
    <w:rsid w:val="003A13E8"/>
    <w:rsid w:val="003A1726"/>
    <w:rsid w:val="003A1792"/>
    <w:rsid w:val="003A182E"/>
    <w:rsid w:val="003A1879"/>
    <w:rsid w:val="003A18A9"/>
    <w:rsid w:val="003A1962"/>
    <w:rsid w:val="003A1D0B"/>
    <w:rsid w:val="003A22AC"/>
    <w:rsid w:val="003A23E7"/>
    <w:rsid w:val="003A2599"/>
    <w:rsid w:val="003A26D5"/>
    <w:rsid w:val="003A276B"/>
    <w:rsid w:val="003A2A26"/>
    <w:rsid w:val="003A2AA8"/>
    <w:rsid w:val="003A2B6C"/>
    <w:rsid w:val="003A2C0F"/>
    <w:rsid w:val="003A2D0F"/>
    <w:rsid w:val="003A310E"/>
    <w:rsid w:val="003A329B"/>
    <w:rsid w:val="003A35C9"/>
    <w:rsid w:val="003A35F2"/>
    <w:rsid w:val="003A3830"/>
    <w:rsid w:val="003A38FE"/>
    <w:rsid w:val="003A39D2"/>
    <w:rsid w:val="003A3B8A"/>
    <w:rsid w:val="003A3E55"/>
    <w:rsid w:val="003A3EBB"/>
    <w:rsid w:val="003A407A"/>
    <w:rsid w:val="003A40A0"/>
    <w:rsid w:val="003A41BD"/>
    <w:rsid w:val="003A423A"/>
    <w:rsid w:val="003A4453"/>
    <w:rsid w:val="003A446C"/>
    <w:rsid w:val="003A46E5"/>
    <w:rsid w:val="003A47C3"/>
    <w:rsid w:val="003A4978"/>
    <w:rsid w:val="003A4AD5"/>
    <w:rsid w:val="003A4B7B"/>
    <w:rsid w:val="003A4C50"/>
    <w:rsid w:val="003A4DC4"/>
    <w:rsid w:val="003A4FED"/>
    <w:rsid w:val="003A50D7"/>
    <w:rsid w:val="003A5128"/>
    <w:rsid w:val="003A5470"/>
    <w:rsid w:val="003A5483"/>
    <w:rsid w:val="003A5486"/>
    <w:rsid w:val="003A5612"/>
    <w:rsid w:val="003A5673"/>
    <w:rsid w:val="003A577D"/>
    <w:rsid w:val="003A57EA"/>
    <w:rsid w:val="003A58CE"/>
    <w:rsid w:val="003A5A43"/>
    <w:rsid w:val="003A5B54"/>
    <w:rsid w:val="003A5D9B"/>
    <w:rsid w:val="003A5E17"/>
    <w:rsid w:val="003A5E99"/>
    <w:rsid w:val="003A5F21"/>
    <w:rsid w:val="003A5F32"/>
    <w:rsid w:val="003A5F9E"/>
    <w:rsid w:val="003A6029"/>
    <w:rsid w:val="003A6384"/>
    <w:rsid w:val="003A63A0"/>
    <w:rsid w:val="003A6512"/>
    <w:rsid w:val="003A65A9"/>
    <w:rsid w:val="003A66AA"/>
    <w:rsid w:val="003A6F2B"/>
    <w:rsid w:val="003A6F6F"/>
    <w:rsid w:val="003A70C9"/>
    <w:rsid w:val="003A743E"/>
    <w:rsid w:val="003A75B3"/>
    <w:rsid w:val="003A75C1"/>
    <w:rsid w:val="003A783C"/>
    <w:rsid w:val="003A7CD5"/>
    <w:rsid w:val="003A7E7A"/>
    <w:rsid w:val="003B0007"/>
    <w:rsid w:val="003B0015"/>
    <w:rsid w:val="003B0086"/>
    <w:rsid w:val="003B00AB"/>
    <w:rsid w:val="003B0258"/>
    <w:rsid w:val="003B037C"/>
    <w:rsid w:val="003B05B9"/>
    <w:rsid w:val="003B085E"/>
    <w:rsid w:val="003B08A6"/>
    <w:rsid w:val="003B097D"/>
    <w:rsid w:val="003B0990"/>
    <w:rsid w:val="003B0B57"/>
    <w:rsid w:val="003B0DE6"/>
    <w:rsid w:val="003B10C1"/>
    <w:rsid w:val="003B10ED"/>
    <w:rsid w:val="003B125C"/>
    <w:rsid w:val="003B131A"/>
    <w:rsid w:val="003B16D5"/>
    <w:rsid w:val="003B1A20"/>
    <w:rsid w:val="003B1A54"/>
    <w:rsid w:val="003B1A6F"/>
    <w:rsid w:val="003B2005"/>
    <w:rsid w:val="003B2190"/>
    <w:rsid w:val="003B21B6"/>
    <w:rsid w:val="003B2204"/>
    <w:rsid w:val="003B24E9"/>
    <w:rsid w:val="003B25C9"/>
    <w:rsid w:val="003B2744"/>
    <w:rsid w:val="003B2787"/>
    <w:rsid w:val="003B27ED"/>
    <w:rsid w:val="003B28B8"/>
    <w:rsid w:val="003B29D6"/>
    <w:rsid w:val="003B2BB6"/>
    <w:rsid w:val="003B2E10"/>
    <w:rsid w:val="003B2FCC"/>
    <w:rsid w:val="003B302A"/>
    <w:rsid w:val="003B3084"/>
    <w:rsid w:val="003B30F6"/>
    <w:rsid w:val="003B3278"/>
    <w:rsid w:val="003B3610"/>
    <w:rsid w:val="003B3718"/>
    <w:rsid w:val="003B3819"/>
    <w:rsid w:val="003B3A48"/>
    <w:rsid w:val="003B3B24"/>
    <w:rsid w:val="003B3B60"/>
    <w:rsid w:val="003B3C1F"/>
    <w:rsid w:val="003B3D88"/>
    <w:rsid w:val="003B3E4A"/>
    <w:rsid w:val="003B3F1A"/>
    <w:rsid w:val="003B409B"/>
    <w:rsid w:val="003B41EA"/>
    <w:rsid w:val="003B4320"/>
    <w:rsid w:val="003B43D0"/>
    <w:rsid w:val="003B43E8"/>
    <w:rsid w:val="003B4578"/>
    <w:rsid w:val="003B46B0"/>
    <w:rsid w:val="003B473B"/>
    <w:rsid w:val="003B49D5"/>
    <w:rsid w:val="003B4AD2"/>
    <w:rsid w:val="003B4B11"/>
    <w:rsid w:val="003B4C34"/>
    <w:rsid w:val="003B4C8C"/>
    <w:rsid w:val="003B4F69"/>
    <w:rsid w:val="003B4FC4"/>
    <w:rsid w:val="003B5251"/>
    <w:rsid w:val="003B52D5"/>
    <w:rsid w:val="003B53B3"/>
    <w:rsid w:val="003B5540"/>
    <w:rsid w:val="003B5690"/>
    <w:rsid w:val="003B577E"/>
    <w:rsid w:val="003B5AB3"/>
    <w:rsid w:val="003B5B3A"/>
    <w:rsid w:val="003B5C47"/>
    <w:rsid w:val="003B5C68"/>
    <w:rsid w:val="003B5D7E"/>
    <w:rsid w:val="003B5E5E"/>
    <w:rsid w:val="003B60DC"/>
    <w:rsid w:val="003B615C"/>
    <w:rsid w:val="003B61B5"/>
    <w:rsid w:val="003B64A5"/>
    <w:rsid w:val="003B6604"/>
    <w:rsid w:val="003B67EA"/>
    <w:rsid w:val="003B6E43"/>
    <w:rsid w:val="003B6F89"/>
    <w:rsid w:val="003B7087"/>
    <w:rsid w:val="003B71F1"/>
    <w:rsid w:val="003B71FF"/>
    <w:rsid w:val="003B7205"/>
    <w:rsid w:val="003B7235"/>
    <w:rsid w:val="003B7502"/>
    <w:rsid w:val="003B769E"/>
    <w:rsid w:val="003B7713"/>
    <w:rsid w:val="003B7772"/>
    <w:rsid w:val="003B7860"/>
    <w:rsid w:val="003B79BA"/>
    <w:rsid w:val="003B79D6"/>
    <w:rsid w:val="003B7A0E"/>
    <w:rsid w:val="003B7A3B"/>
    <w:rsid w:val="003B7A61"/>
    <w:rsid w:val="003B7A66"/>
    <w:rsid w:val="003B7B79"/>
    <w:rsid w:val="003B7DF6"/>
    <w:rsid w:val="003B7E1B"/>
    <w:rsid w:val="003B7EF7"/>
    <w:rsid w:val="003C0033"/>
    <w:rsid w:val="003C0104"/>
    <w:rsid w:val="003C0341"/>
    <w:rsid w:val="003C0349"/>
    <w:rsid w:val="003C068F"/>
    <w:rsid w:val="003C099C"/>
    <w:rsid w:val="003C0A15"/>
    <w:rsid w:val="003C0A5A"/>
    <w:rsid w:val="003C0BF8"/>
    <w:rsid w:val="003C0CF6"/>
    <w:rsid w:val="003C0D49"/>
    <w:rsid w:val="003C0EDA"/>
    <w:rsid w:val="003C1067"/>
    <w:rsid w:val="003C116D"/>
    <w:rsid w:val="003C116F"/>
    <w:rsid w:val="003C1235"/>
    <w:rsid w:val="003C150A"/>
    <w:rsid w:val="003C16F6"/>
    <w:rsid w:val="003C17C3"/>
    <w:rsid w:val="003C1ABD"/>
    <w:rsid w:val="003C1B64"/>
    <w:rsid w:val="003C1B8E"/>
    <w:rsid w:val="003C1BB4"/>
    <w:rsid w:val="003C1C04"/>
    <w:rsid w:val="003C1CA7"/>
    <w:rsid w:val="003C1CB6"/>
    <w:rsid w:val="003C1D4B"/>
    <w:rsid w:val="003C1DE4"/>
    <w:rsid w:val="003C1DF6"/>
    <w:rsid w:val="003C1FD0"/>
    <w:rsid w:val="003C2062"/>
    <w:rsid w:val="003C213A"/>
    <w:rsid w:val="003C2322"/>
    <w:rsid w:val="003C25B7"/>
    <w:rsid w:val="003C2730"/>
    <w:rsid w:val="003C290E"/>
    <w:rsid w:val="003C291F"/>
    <w:rsid w:val="003C29F8"/>
    <w:rsid w:val="003C2BD0"/>
    <w:rsid w:val="003C2C78"/>
    <w:rsid w:val="003C2F68"/>
    <w:rsid w:val="003C315E"/>
    <w:rsid w:val="003C31D4"/>
    <w:rsid w:val="003C32F7"/>
    <w:rsid w:val="003C34AB"/>
    <w:rsid w:val="003C34C0"/>
    <w:rsid w:val="003C35CC"/>
    <w:rsid w:val="003C3605"/>
    <w:rsid w:val="003C3656"/>
    <w:rsid w:val="003C3843"/>
    <w:rsid w:val="003C3849"/>
    <w:rsid w:val="003C3964"/>
    <w:rsid w:val="003C3A77"/>
    <w:rsid w:val="003C3AF1"/>
    <w:rsid w:val="003C3C52"/>
    <w:rsid w:val="003C3DF4"/>
    <w:rsid w:val="003C3E7C"/>
    <w:rsid w:val="003C3F49"/>
    <w:rsid w:val="003C41C6"/>
    <w:rsid w:val="003C41E2"/>
    <w:rsid w:val="003C435B"/>
    <w:rsid w:val="003C43DD"/>
    <w:rsid w:val="003C4489"/>
    <w:rsid w:val="003C4670"/>
    <w:rsid w:val="003C470C"/>
    <w:rsid w:val="003C482E"/>
    <w:rsid w:val="003C4AE3"/>
    <w:rsid w:val="003C4B4B"/>
    <w:rsid w:val="003C4CDF"/>
    <w:rsid w:val="003C4DD7"/>
    <w:rsid w:val="003C539C"/>
    <w:rsid w:val="003C5530"/>
    <w:rsid w:val="003C5578"/>
    <w:rsid w:val="003C5640"/>
    <w:rsid w:val="003C56BF"/>
    <w:rsid w:val="003C5798"/>
    <w:rsid w:val="003C57C1"/>
    <w:rsid w:val="003C58CD"/>
    <w:rsid w:val="003C58DA"/>
    <w:rsid w:val="003C59CD"/>
    <w:rsid w:val="003C5A64"/>
    <w:rsid w:val="003C5E77"/>
    <w:rsid w:val="003C5E7D"/>
    <w:rsid w:val="003C5F60"/>
    <w:rsid w:val="003C5F69"/>
    <w:rsid w:val="003C6058"/>
    <w:rsid w:val="003C60AB"/>
    <w:rsid w:val="003C6152"/>
    <w:rsid w:val="003C6234"/>
    <w:rsid w:val="003C6673"/>
    <w:rsid w:val="003C6747"/>
    <w:rsid w:val="003C69DB"/>
    <w:rsid w:val="003C6A4B"/>
    <w:rsid w:val="003C6AA7"/>
    <w:rsid w:val="003C6BB9"/>
    <w:rsid w:val="003C6D6C"/>
    <w:rsid w:val="003C6E52"/>
    <w:rsid w:val="003C6FC6"/>
    <w:rsid w:val="003C7151"/>
    <w:rsid w:val="003C7295"/>
    <w:rsid w:val="003C7368"/>
    <w:rsid w:val="003C737F"/>
    <w:rsid w:val="003C740E"/>
    <w:rsid w:val="003C7450"/>
    <w:rsid w:val="003C7494"/>
    <w:rsid w:val="003C74CB"/>
    <w:rsid w:val="003C76B7"/>
    <w:rsid w:val="003C76C4"/>
    <w:rsid w:val="003C7846"/>
    <w:rsid w:val="003C7A81"/>
    <w:rsid w:val="003C7BF3"/>
    <w:rsid w:val="003C7C95"/>
    <w:rsid w:val="003D01AE"/>
    <w:rsid w:val="003D01F3"/>
    <w:rsid w:val="003D0248"/>
    <w:rsid w:val="003D0389"/>
    <w:rsid w:val="003D07BB"/>
    <w:rsid w:val="003D084E"/>
    <w:rsid w:val="003D0AA8"/>
    <w:rsid w:val="003D0BF9"/>
    <w:rsid w:val="003D0C1F"/>
    <w:rsid w:val="003D0F3C"/>
    <w:rsid w:val="003D1018"/>
    <w:rsid w:val="003D12B9"/>
    <w:rsid w:val="003D12BF"/>
    <w:rsid w:val="003D1420"/>
    <w:rsid w:val="003D1473"/>
    <w:rsid w:val="003D1506"/>
    <w:rsid w:val="003D1662"/>
    <w:rsid w:val="003D1754"/>
    <w:rsid w:val="003D1948"/>
    <w:rsid w:val="003D1977"/>
    <w:rsid w:val="003D1B37"/>
    <w:rsid w:val="003D1BA6"/>
    <w:rsid w:val="003D1C4D"/>
    <w:rsid w:val="003D1C83"/>
    <w:rsid w:val="003D1E22"/>
    <w:rsid w:val="003D1FA9"/>
    <w:rsid w:val="003D2208"/>
    <w:rsid w:val="003D225F"/>
    <w:rsid w:val="003D2320"/>
    <w:rsid w:val="003D2561"/>
    <w:rsid w:val="003D273A"/>
    <w:rsid w:val="003D276A"/>
    <w:rsid w:val="003D2866"/>
    <w:rsid w:val="003D28C8"/>
    <w:rsid w:val="003D29DE"/>
    <w:rsid w:val="003D2B28"/>
    <w:rsid w:val="003D2BE8"/>
    <w:rsid w:val="003D2C2C"/>
    <w:rsid w:val="003D2C65"/>
    <w:rsid w:val="003D2CBD"/>
    <w:rsid w:val="003D2EB3"/>
    <w:rsid w:val="003D2EBF"/>
    <w:rsid w:val="003D2EE3"/>
    <w:rsid w:val="003D2FB0"/>
    <w:rsid w:val="003D30BB"/>
    <w:rsid w:val="003D3336"/>
    <w:rsid w:val="003D3441"/>
    <w:rsid w:val="003D34B8"/>
    <w:rsid w:val="003D34FC"/>
    <w:rsid w:val="003D374F"/>
    <w:rsid w:val="003D37F0"/>
    <w:rsid w:val="003D38CA"/>
    <w:rsid w:val="003D38CD"/>
    <w:rsid w:val="003D390F"/>
    <w:rsid w:val="003D3A85"/>
    <w:rsid w:val="003D3B2D"/>
    <w:rsid w:val="003D3BE4"/>
    <w:rsid w:val="003D3F92"/>
    <w:rsid w:val="003D40D0"/>
    <w:rsid w:val="003D44CF"/>
    <w:rsid w:val="003D49F8"/>
    <w:rsid w:val="003D4A1E"/>
    <w:rsid w:val="003D4A40"/>
    <w:rsid w:val="003D4AAA"/>
    <w:rsid w:val="003D4AB7"/>
    <w:rsid w:val="003D4AC0"/>
    <w:rsid w:val="003D4C0C"/>
    <w:rsid w:val="003D4EF4"/>
    <w:rsid w:val="003D4F1A"/>
    <w:rsid w:val="003D4F4A"/>
    <w:rsid w:val="003D52C5"/>
    <w:rsid w:val="003D54A9"/>
    <w:rsid w:val="003D561B"/>
    <w:rsid w:val="003D5744"/>
    <w:rsid w:val="003D5750"/>
    <w:rsid w:val="003D5813"/>
    <w:rsid w:val="003D58E3"/>
    <w:rsid w:val="003D592E"/>
    <w:rsid w:val="003D5943"/>
    <w:rsid w:val="003D5B93"/>
    <w:rsid w:val="003D5BFD"/>
    <w:rsid w:val="003D5C6B"/>
    <w:rsid w:val="003D6008"/>
    <w:rsid w:val="003D607E"/>
    <w:rsid w:val="003D60AF"/>
    <w:rsid w:val="003D6301"/>
    <w:rsid w:val="003D64AD"/>
    <w:rsid w:val="003D6562"/>
    <w:rsid w:val="003D6735"/>
    <w:rsid w:val="003D695A"/>
    <w:rsid w:val="003D6A37"/>
    <w:rsid w:val="003D6B27"/>
    <w:rsid w:val="003D6B29"/>
    <w:rsid w:val="003D6D18"/>
    <w:rsid w:val="003D6D2A"/>
    <w:rsid w:val="003D7173"/>
    <w:rsid w:val="003D732C"/>
    <w:rsid w:val="003D73A5"/>
    <w:rsid w:val="003D741B"/>
    <w:rsid w:val="003D7448"/>
    <w:rsid w:val="003D7519"/>
    <w:rsid w:val="003D766A"/>
    <w:rsid w:val="003D783C"/>
    <w:rsid w:val="003D789C"/>
    <w:rsid w:val="003D78FA"/>
    <w:rsid w:val="003D79EB"/>
    <w:rsid w:val="003D7BC5"/>
    <w:rsid w:val="003D7D2C"/>
    <w:rsid w:val="003D7DA7"/>
    <w:rsid w:val="003D7E6A"/>
    <w:rsid w:val="003D7EA9"/>
    <w:rsid w:val="003D7F77"/>
    <w:rsid w:val="003E00A4"/>
    <w:rsid w:val="003E02C8"/>
    <w:rsid w:val="003E0479"/>
    <w:rsid w:val="003E048E"/>
    <w:rsid w:val="003E062C"/>
    <w:rsid w:val="003E0699"/>
    <w:rsid w:val="003E06D7"/>
    <w:rsid w:val="003E0765"/>
    <w:rsid w:val="003E0778"/>
    <w:rsid w:val="003E081B"/>
    <w:rsid w:val="003E0B43"/>
    <w:rsid w:val="003E0C07"/>
    <w:rsid w:val="003E109B"/>
    <w:rsid w:val="003E11E2"/>
    <w:rsid w:val="003E1345"/>
    <w:rsid w:val="003E1725"/>
    <w:rsid w:val="003E1764"/>
    <w:rsid w:val="003E1781"/>
    <w:rsid w:val="003E1900"/>
    <w:rsid w:val="003E1946"/>
    <w:rsid w:val="003E1AC2"/>
    <w:rsid w:val="003E1B34"/>
    <w:rsid w:val="003E1D44"/>
    <w:rsid w:val="003E1EAA"/>
    <w:rsid w:val="003E1F5D"/>
    <w:rsid w:val="003E1F6C"/>
    <w:rsid w:val="003E1FB3"/>
    <w:rsid w:val="003E2169"/>
    <w:rsid w:val="003E2204"/>
    <w:rsid w:val="003E232C"/>
    <w:rsid w:val="003E2399"/>
    <w:rsid w:val="003E23F6"/>
    <w:rsid w:val="003E2600"/>
    <w:rsid w:val="003E27BC"/>
    <w:rsid w:val="003E283B"/>
    <w:rsid w:val="003E289A"/>
    <w:rsid w:val="003E2A4C"/>
    <w:rsid w:val="003E2D68"/>
    <w:rsid w:val="003E2DB2"/>
    <w:rsid w:val="003E2DEE"/>
    <w:rsid w:val="003E2F6D"/>
    <w:rsid w:val="003E3195"/>
    <w:rsid w:val="003E3423"/>
    <w:rsid w:val="003E347D"/>
    <w:rsid w:val="003E34A1"/>
    <w:rsid w:val="003E356A"/>
    <w:rsid w:val="003E35A4"/>
    <w:rsid w:val="003E3862"/>
    <w:rsid w:val="003E3987"/>
    <w:rsid w:val="003E3A11"/>
    <w:rsid w:val="003E3DF4"/>
    <w:rsid w:val="003E3FCA"/>
    <w:rsid w:val="003E4227"/>
    <w:rsid w:val="003E4345"/>
    <w:rsid w:val="003E4551"/>
    <w:rsid w:val="003E4619"/>
    <w:rsid w:val="003E4637"/>
    <w:rsid w:val="003E46D5"/>
    <w:rsid w:val="003E46DF"/>
    <w:rsid w:val="003E4734"/>
    <w:rsid w:val="003E4815"/>
    <w:rsid w:val="003E48E4"/>
    <w:rsid w:val="003E49A3"/>
    <w:rsid w:val="003E4A39"/>
    <w:rsid w:val="003E4AAC"/>
    <w:rsid w:val="003E50AD"/>
    <w:rsid w:val="003E510E"/>
    <w:rsid w:val="003E51A8"/>
    <w:rsid w:val="003E53FA"/>
    <w:rsid w:val="003E5433"/>
    <w:rsid w:val="003E5587"/>
    <w:rsid w:val="003E5707"/>
    <w:rsid w:val="003E5771"/>
    <w:rsid w:val="003E58C0"/>
    <w:rsid w:val="003E58FF"/>
    <w:rsid w:val="003E5A09"/>
    <w:rsid w:val="003E5A53"/>
    <w:rsid w:val="003E5C28"/>
    <w:rsid w:val="003E5C35"/>
    <w:rsid w:val="003E5C3C"/>
    <w:rsid w:val="003E5C5E"/>
    <w:rsid w:val="003E5CCF"/>
    <w:rsid w:val="003E5EC8"/>
    <w:rsid w:val="003E62CF"/>
    <w:rsid w:val="003E6577"/>
    <w:rsid w:val="003E66E7"/>
    <w:rsid w:val="003E6ABA"/>
    <w:rsid w:val="003E6CB8"/>
    <w:rsid w:val="003E6CC9"/>
    <w:rsid w:val="003E6CD0"/>
    <w:rsid w:val="003E6D67"/>
    <w:rsid w:val="003E6E43"/>
    <w:rsid w:val="003E6F47"/>
    <w:rsid w:val="003E6F81"/>
    <w:rsid w:val="003E6FE5"/>
    <w:rsid w:val="003E7214"/>
    <w:rsid w:val="003E7285"/>
    <w:rsid w:val="003E740F"/>
    <w:rsid w:val="003E7454"/>
    <w:rsid w:val="003E75A4"/>
    <w:rsid w:val="003E7681"/>
    <w:rsid w:val="003E7843"/>
    <w:rsid w:val="003E7888"/>
    <w:rsid w:val="003E790D"/>
    <w:rsid w:val="003E7925"/>
    <w:rsid w:val="003E792F"/>
    <w:rsid w:val="003E7B50"/>
    <w:rsid w:val="003E7C31"/>
    <w:rsid w:val="003E7D0B"/>
    <w:rsid w:val="003E7DAE"/>
    <w:rsid w:val="003E7DCA"/>
    <w:rsid w:val="003E7DD6"/>
    <w:rsid w:val="003E7EF8"/>
    <w:rsid w:val="003E7FA2"/>
    <w:rsid w:val="003E7FB9"/>
    <w:rsid w:val="003F0275"/>
    <w:rsid w:val="003F02B7"/>
    <w:rsid w:val="003F05B2"/>
    <w:rsid w:val="003F05E8"/>
    <w:rsid w:val="003F0A2A"/>
    <w:rsid w:val="003F0A9F"/>
    <w:rsid w:val="003F0BC3"/>
    <w:rsid w:val="003F0D55"/>
    <w:rsid w:val="003F0D9A"/>
    <w:rsid w:val="003F0E34"/>
    <w:rsid w:val="003F0E6F"/>
    <w:rsid w:val="003F1153"/>
    <w:rsid w:val="003F12A1"/>
    <w:rsid w:val="003F132D"/>
    <w:rsid w:val="003F1549"/>
    <w:rsid w:val="003F15B5"/>
    <w:rsid w:val="003F1856"/>
    <w:rsid w:val="003F188C"/>
    <w:rsid w:val="003F18C5"/>
    <w:rsid w:val="003F1928"/>
    <w:rsid w:val="003F19F7"/>
    <w:rsid w:val="003F1D4F"/>
    <w:rsid w:val="003F1D6A"/>
    <w:rsid w:val="003F23EF"/>
    <w:rsid w:val="003F252F"/>
    <w:rsid w:val="003F265C"/>
    <w:rsid w:val="003F2AC5"/>
    <w:rsid w:val="003F2CA5"/>
    <w:rsid w:val="003F2DEB"/>
    <w:rsid w:val="003F2E1A"/>
    <w:rsid w:val="003F2E4E"/>
    <w:rsid w:val="003F2E61"/>
    <w:rsid w:val="003F2EAA"/>
    <w:rsid w:val="003F306E"/>
    <w:rsid w:val="003F3080"/>
    <w:rsid w:val="003F30A8"/>
    <w:rsid w:val="003F30B6"/>
    <w:rsid w:val="003F32CF"/>
    <w:rsid w:val="003F3304"/>
    <w:rsid w:val="003F332C"/>
    <w:rsid w:val="003F3A62"/>
    <w:rsid w:val="003F3AEE"/>
    <w:rsid w:val="003F3BF6"/>
    <w:rsid w:val="003F3C1A"/>
    <w:rsid w:val="003F3D05"/>
    <w:rsid w:val="003F3E38"/>
    <w:rsid w:val="003F3EC7"/>
    <w:rsid w:val="003F3F9A"/>
    <w:rsid w:val="003F3FC8"/>
    <w:rsid w:val="003F41B9"/>
    <w:rsid w:val="003F41E2"/>
    <w:rsid w:val="003F4481"/>
    <w:rsid w:val="003F449E"/>
    <w:rsid w:val="003F4665"/>
    <w:rsid w:val="003F46EC"/>
    <w:rsid w:val="003F472A"/>
    <w:rsid w:val="003F47C6"/>
    <w:rsid w:val="003F4838"/>
    <w:rsid w:val="003F4843"/>
    <w:rsid w:val="003F495C"/>
    <w:rsid w:val="003F4B3E"/>
    <w:rsid w:val="003F4D7C"/>
    <w:rsid w:val="003F52A3"/>
    <w:rsid w:val="003F53DF"/>
    <w:rsid w:val="003F5423"/>
    <w:rsid w:val="003F5606"/>
    <w:rsid w:val="003F5852"/>
    <w:rsid w:val="003F58CF"/>
    <w:rsid w:val="003F5948"/>
    <w:rsid w:val="003F598A"/>
    <w:rsid w:val="003F599D"/>
    <w:rsid w:val="003F59A3"/>
    <w:rsid w:val="003F5A49"/>
    <w:rsid w:val="003F5A94"/>
    <w:rsid w:val="003F5AFD"/>
    <w:rsid w:val="003F5B60"/>
    <w:rsid w:val="003F5CF9"/>
    <w:rsid w:val="003F5E4C"/>
    <w:rsid w:val="003F5F37"/>
    <w:rsid w:val="003F60AF"/>
    <w:rsid w:val="003F61F0"/>
    <w:rsid w:val="003F6352"/>
    <w:rsid w:val="003F6462"/>
    <w:rsid w:val="003F6618"/>
    <w:rsid w:val="003F6765"/>
    <w:rsid w:val="003F6A1F"/>
    <w:rsid w:val="003F6B0E"/>
    <w:rsid w:val="003F6BD1"/>
    <w:rsid w:val="003F6BF3"/>
    <w:rsid w:val="003F6CD8"/>
    <w:rsid w:val="003F6F82"/>
    <w:rsid w:val="003F6FC6"/>
    <w:rsid w:val="003F70A4"/>
    <w:rsid w:val="003F718E"/>
    <w:rsid w:val="003F720E"/>
    <w:rsid w:val="003F727E"/>
    <w:rsid w:val="003F74B2"/>
    <w:rsid w:val="003F74E0"/>
    <w:rsid w:val="003F7547"/>
    <w:rsid w:val="003F757C"/>
    <w:rsid w:val="003F75B3"/>
    <w:rsid w:val="003F788B"/>
    <w:rsid w:val="003F792E"/>
    <w:rsid w:val="003F79DE"/>
    <w:rsid w:val="003F7B22"/>
    <w:rsid w:val="003F7DB1"/>
    <w:rsid w:val="003F7F64"/>
    <w:rsid w:val="003F7F8C"/>
    <w:rsid w:val="0040018C"/>
    <w:rsid w:val="0040026B"/>
    <w:rsid w:val="004002B0"/>
    <w:rsid w:val="004003C5"/>
    <w:rsid w:val="00400487"/>
    <w:rsid w:val="00400674"/>
    <w:rsid w:val="004008F0"/>
    <w:rsid w:val="00400B85"/>
    <w:rsid w:val="00400CEB"/>
    <w:rsid w:val="00400DD5"/>
    <w:rsid w:val="00400EA8"/>
    <w:rsid w:val="00400F99"/>
    <w:rsid w:val="00401119"/>
    <w:rsid w:val="00401370"/>
    <w:rsid w:val="00401443"/>
    <w:rsid w:val="004015DD"/>
    <w:rsid w:val="0040185E"/>
    <w:rsid w:val="004018DC"/>
    <w:rsid w:val="00401988"/>
    <w:rsid w:val="00401B66"/>
    <w:rsid w:val="00401BE0"/>
    <w:rsid w:val="00401D3E"/>
    <w:rsid w:val="00401F0B"/>
    <w:rsid w:val="00401F19"/>
    <w:rsid w:val="004021CE"/>
    <w:rsid w:val="004021E0"/>
    <w:rsid w:val="00402243"/>
    <w:rsid w:val="00402388"/>
    <w:rsid w:val="00402395"/>
    <w:rsid w:val="0040241D"/>
    <w:rsid w:val="00402654"/>
    <w:rsid w:val="00402744"/>
    <w:rsid w:val="004027DE"/>
    <w:rsid w:val="0040285B"/>
    <w:rsid w:val="004028D4"/>
    <w:rsid w:val="00402AC3"/>
    <w:rsid w:val="00402BC2"/>
    <w:rsid w:val="00402BFD"/>
    <w:rsid w:val="00402C0C"/>
    <w:rsid w:val="00402D31"/>
    <w:rsid w:val="004032DA"/>
    <w:rsid w:val="00403351"/>
    <w:rsid w:val="00403420"/>
    <w:rsid w:val="00403837"/>
    <w:rsid w:val="00403AC1"/>
    <w:rsid w:val="00403B73"/>
    <w:rsid w:val="00403BDD"/>
    <w:rsid w:val="00404010"/>
    <w:rsid w:val="004041F4"/>
    <w:rsid w:val="00404307"/>
    <w:rsid w:val="0040436C"/>
    <w:rsid w:val="004043A0"/>
    <w:rsid w:val="00404415"/>
    <w:rsid w:val="004044D5"/>
    <w:rsid w:val="004045A9"/>
    <w:rsid w:val="004045F7"/>
    <w:rsid w:val="0040474E"/>
    <w:rsid w:val="004047B0"/>
    <w:rsid w:val="0040488F"/>
    <w:rsid w:val="00404958"/>
    <w:rsid w:val="004049A5"/>
    <w:rsid w:val="00404A73"/>
    <w:rsid w:val="00404E4B"/>
    <w:rsid w:val="00404E9A"/>
    <w:rsid w:val="00404F94"/>
    <w:rsid w:val="0040512D"/>
    <w:rsid w:val="0040527C"/>
    <w:rsid w:val="004052A1"/>
    <w:rsid w:val="00405380"/>
    <w:rsid w:val="00405391"/>
    <w:rsid w:val="004053E8"/>
    <w:rsid w:val="00405510"/>
    <w:rsid w:val="00405856"/>
    <w:rsid w:val="00405860"/>
    <w:rsid w:val="00405891"/>
    <w:rsid w:val="004058AB"/>
    <w:rsid w:val="004059B7"/>
    <w:rsid w:val="00405A1A"/>
    <w:rsid w:val="00405A6A"/>
    <w:rsid w:val="00405CBD"/>
    <w:rsid w:val="00405D15"/>
    <w:rsid w:val="00405DB5"/>
    <w:rsid w:val="00405DF7"/>
    <w:rsid w:val="00406082"/>
    <w:rsid w:val="004060A0"/>
    <w:rsid w:val="004062DA"/>
    <w:rsid w:val="00406341"/>
    <w:rsid w:val="0040636A"/>
    <w:rsid w:val="0040664A"/>
    <w:rsid w:val="00406690"/>
    <w:rsid w:val="004067AB"/>
    <w:rsid w:val="00406950"/>
    <w:rsid w:val="00406C75"/>
    <w:rsid w:val="00406E04"/>
    <w:rsid w:val="00406F6B"/>
    <w:rsid w:val="00406F76"/>
    <w:rsid w:val="00406FA5"/>
    <w:rsid w:val="00406FD1"/>
    <w:rsid w:val="0040703B"/>
    <w:rsid w:val="004071A4"/>
    <w:rsid w:val="00407556"/>
    <w:rsid w:val="004075FE"/>
    <w:rsid w:val="004076AB"/>
    <w:rsid w:val="0040772B"/>
    <w:rsid w:val="004078E3"/>
    <w:rsid w:val="00407958"/>
    <w:rsid w:val="00407998"/>
    <w:rsid w:val="00407A29"/>
    <w:rsid w:val="00407A2F"/>
    <w:rsid w:val="00407B86"/>
    <w:rsid w:val="00407C47"/>
    <w:rsid w:val="00407C79"/>
    <w:rsid w:val="00407CF9"/>
    <w:rsid w:val="00407DC3"/>
    <w:rsid w:val="00410009"/>
    <w:rsid w:val="0041018F"/>
    <w:rsid w:val="00410241"/>
    <w:rsid w:val="004103BE"/>
    <w:rsid w:val="004103E0"/>
    <w:rsid w:val="0041042D"/>
    <w:rsid w:val="00410447"/>
    <w:rsid w:val="004107F3"/>
    <w:rsid w:val="00410805"/>
    <w:rsid w:val="00410895"/>
    <w:rsid w:val="004108B2"/>
    <w:rsid w:val="004109EF"/>
    <w:rsid w:val="00410B3D"/>
    <w:rsid w:val="00410BF7"/>
    <w:rsid w:val="00410DE4"/>
    <w:rsid w:val="00410E66"/>
    <w:rsid w:val="00410EFE"/>
    <w:rsid w:val="00410F0C"/>
    <w:rsid w:val="00411264"/>
    <w:rsid w:val="00411275"/>
    <w:rsid w:val="00411335"/>
    <w:rsid w:val="004114A4"/>
    <w:rsid w:val="004114C5"/>
    <w:rsid w:val="0041150D"/>
    <w:rsid w:val="004115CD"/>
    <w:rsid w:val="00411716"/>
    <w:rsid w:val="00411814"/>
    <w:rsid w:val="00411841"/>
    <w:rsid w:val="00411993"/>
    <w:rsid w:val="00411CC5"/>
    <w:rsid w:val="00412024"/>
    <w:rsid w:val="0041211E"/>
    <w:rsid w:val="0041225C"/>
    <w:rsid w:val="00412277"/>
    <w:rsid w:val="0041239E"/>
    <w:rsid w:val="00412409"/>
    <w:rsid w:val="004127D5"/>
    <w:rsid w:val="00412939"/>
    <w:rsid w:val="00412A64"/>
    <w:rsid w:val="00412C13"/>
    <w:rsid w:val="00412C64"/>
    <w:rsid w:val="00412DCD"/>
    <w:rsid w:val="00413030"/>
    <w:rsid w:val="00413608"/>
    <w:rsid w:val="004136C4"/>
    <w:rsid w:val="00413831"/>
    <w:rsid w:val="004138B5"/>
    <w:rsid w:val="00413A3C"/>
    <w:rsid w:val="00413BDE"/>
    <w:rsid w:val="00413BFF"/>
    <w:rsid w:val="00413D7B"/>
    <w:rsid w:val="00413EAB"/>
    <w:rsid w:val="00413F43"/>
    <w:rsid w:val="00413F76"/>
    <w:rsid w:val="00413FB1"/>
    <w:rsid w:val="004140F2"/>
    <w:rsid w:val="004141AF"/>
    <w:rsid w:val="0041420E"/>
    <w:rsid w:val="0041427B"/>
    <w:rsid w:val="00414358"/>
    <w:rsid w:val="00414539"/>
    <w:rsid w:val="00414548"/>
    <w:rsid w:val="004145D0"/>
    <w:rsid w:val="00414745"/>
    <w:rsid w:val="00414875"/>
    <w:rsid w:val="004149B5"/>
    <w:rsid w:val="00414DFB"/>
    <w:rsid w:val="00415001"/>
    <w:rsid w:val="00415094"/>
    <w:rsid w:val="004150CA"/>
    <w:rsid w:val="00415100"/>
    <w:rsid w:val="00415130"/>
    <w:rsid w:val="0041520D"/>
    <w:rsid w:val="00415328"/>
    <w:rsid w:val="0041549E"/>
    <w:rsid w:val="004154B6"/>
    <w:rsid w:val="00415788"/>
    <w:rsid w:val="004158A6"/>
    <w:rsid w:val="00415926"/>
    <w:rsid w:val="00415981"/>
    <w:rsid w:val="004159C1"/>
    <w:rsid w:val="00415AD1"/>
    <w:rsid w:val="00415AE8"/>
    <w:rsid w:val="00415D82"/>
    <w:rsid w:val="00415EE7"/>
    <w:rsid w:val="00415FB7"/>
    <w:rsid w:val="00416024"/>
    <w:rsid w:val="004161D5"/>
    <w:rsid w:val="00416425"/>
    <w:rsid w:val="00416438"/>
    <w:rsid w:val="00416933"/>
    <w:rsid w:val="00416994"/>
    <w:rsid w:val="004169A2"/>
    <w:rsid w:val="00416A63"/>
    <w:rsid w:val="00416BCD"/>
    <w:rsid w:val="00416C68"/>
    <w:rsid w:val="00416C94"/>
    <w:rsid w:val="00416D63"/>
    <w:rsid w:val="00416FB0"/>
    <w:rsid w:val="00416FF4"/>
    <w:rsid w:val="0041700D"/>
    <w:rsid w:val="004170FE"/>
    <w:rsid w:val="0041717E"/>
    <w:rsid w:val="004171C7"/>
    <w:rsid w:val="00417284"/>
    <w:rsid w:val="00417297"/>
    <w:rsid w:val="0041750C"/>
    <w:rsid w:val="00417525"/>
    <w:rsid w:val="004175E7"/>
    <w:rsid w:val="0041784A"/>
    <w:rsid w:val="00417B2A"/>
    <w:rsid w:val="00417DD3"/>
    <w:rsid w:val="004200AD"/>
    <w:rsid w:val="004202A3"/>
    <w:rsid w:val="004203B1"/>
    <w:rsid w:val="004203BB"/>
    <w:rsid w:val="004203EB"/>
    <w:rsid w:val="0042048D"/>
    <w:rsid w:val="00420845"/>
    <w:rsid w:val="0042093F"/>
    <w:rsid w:val="00420CAA"/>
    <w:rsid w:val="00420ED4"/>
    <w:rsid w:val="00421371"/>
    <w:rsid w:val="00421385"/>
    <w:rsid w:val="004213BC"/>
    <w:rsid w:val="004213E5"/>
    <w:rsid w:val="00421519"/>
    <w:rsid w:val="00421633"/>
    <w:rsid w:val="00421860"/>
    <w:rsid w:val="00421A5C"/>
    <w:rsid w:val="00421A6A"/>
    <w:rsid w:val="00421C83"/>
    <w:rsid w:val="00421C9A"/>
    <w:rsid w:val="00421D8E"/>
    <w:rsid w:val="00421E29"/>
    <w:rsid w:val="004222F4"/>
    <w:rsid w:val="0042254A"/>
    <w:rsid w:val="00422919"/>
    <w:rsid w:val="0042295E"/>
    <w:rsid w:val="00422B77"/>
    <w:rsid w:val="00422BC6"/>
    <w:rsid w:val="00422C2B"/>
    <w:rsid w:val="00422CC2"/>
    <w:rsid w:val="00422EB7"/>
    <w:rsid w:val="00422FAE"/>
    <w:rsid w:val="00423128"/>
    <w:rsid w:val="0042346D"/>
    <w:rsid w:val="00423850"/>
    <w:rsid w:val="004238F9"/>
    <w:rsid w:val="00423917"/>
    <w:rsid w:val="004239BE"/>
    <w:rsid w:val="00423AA8"/>
    <w:rsid w:val="00423B1A"/>
    <w:rsid w:val="00423B2E"/>
    <w:rsid w:val="00423BDA"/>
    <w:rsid w:val="00423C39"/>
    <w:rsid w:val="00423C7B"/>
    <w:rsid w:val="00423C7E"/>
    <w:rsid w:val="00423DD2"/>
    <w:rsid w:val="00423E6D"/>
    <w:rsid w:val="00423FCF"/>
    <w:rsid w:val="00424013"/>
    <w:rsid w:val="0042413E"/>
    <w:rsid w:val="004241BE"/>
    <w:rsid w:val="00424560"/>
    <w:rsid w:val="004245EF"/>
    <w:rsid w:val="0042493D"/>
    <w:rsid w:val="00424A65"/>
    <w:rsid w:val="00424AA8"/>
    <w:rsid w:val="00424AEE"/>
    <w:rsid w:val="00424B4E"/>
    <w:rsid w:val="00424CC1"/>
    <w:rsid w:val="00424F68"/>
    <w:rsid w:val="00424F78"/>
    <w:rsid w:val="00425130"/>
    <w:rsid w:val="004251EF"/>
    <w:rsid w:val="00425241"/>
    <w:rsid w:val="004252B7"/>
    <w:rsid w:val="0042539D"/>
    <w:rsid w:val="00425416"/>
    <w:rsid w:val="004258AA"/>
    <w:rsid w:val="00425BDA"/>
    <w:rsid w:val="00425C61"/>
    <w:rsid w:val="00425C7C"/>
    <w:rsid w:val="00425CAB"/>
    <w:rsid w:val="00425D54"/>
    <w:rsid w:val="00425EE1"/>
    <w:rsid w:val="00425EFF"/>
    <w:rsid w:val="00425F7F"/>
    <w:rsid w:val="00426100"/>
    <w:rsid w:val="004261FA"/>
    <w:rsid w:val="00426289"/>
    <w:rsid w:val="00426311"/>
    <w:rsid w:val="00426361"/>
    <w:rsid w:val="004264A7"/>
    <w:rsid w:val="00426551"/>
    <w:rsid w:val="004266BC"/>
    <w:rsid w:val="004268D1"/>
    <w:rsid w:val="004268FA"/>
    <w:rsid w:val="00426C54"/>
    <w:rsid w:val="00426C73"/>
    <w:rsid w:val="00426CD4"/>
    <w:rsid w:val="00426CDE"/>
    <w:rsid w:val="00426D64"/>
    <w:rsid w:val="00426F5A"/>
    <w:rsid w:val="0042700F"/>
    <w:rsid w:val="0042707B"/>
    <w:rsid w:val="0042709A"/>
    <w:rsid w:val="00427261"/>
    <w:rsid w:val="0042728E"/>
    <w:rsid w:val="00427536"/>
    <w:rsid w:val="0042755F"/>
    <w:rsid w:val="004276D1"/>
    <w:rsid w:val="004276E9"/>
    <w:rsid w:val="00427771"/>
    <w:rsid w:val="00427797"/>
    <w:rsid w:val="004278D5"/>
    <w:rsid w:val="004279B2"/>
    <w:rsid w:val="00427B37"/>
    <w:rsid w:val="00427EB9"/>
    <w:rsid w:val="00430118"/>
    <w:rsid w:val="0043015A"/>
    <w:rsid w:val="0043023A"/>
    <w:rsid w:val="004304C5"/>
    <w:rsid w:val="0043050D"/>
    <w:rsid w:val="0043056F"/>
    <w:rsid w:val="0043058C"/>
    <w:rsid w:val="004306DF"/>
    <w:rsid w:val="00430811"/>
    <w:rsid w:val="00430829"/>
    <w:rsid w:val="0043088C"/>
    <w:rsid w:val="00430A6C"/>
    <w:rsid w:val="00430C7C"/>
    <w:rsid w:val="00430D07"/>
    <w:rsid w:val="00430E9B"/>
    <w:rsid w:val="00430F6B"/>
    <w:rsid w:val="00431165"/>
    <w:rsid w:val="0043116C"/>
    <w:rsid w:val="004312FD"/>
    <w:rsid w:val="0043132C"/>
    <w:rsid w:val="004313A8"/>
    <w:rsid w:val="004316D0"/>
    <w:rsid w:val="00431A80"/>
    <w:rsid w:val="00431C2D"/>
    <w:rsid w:val="00431CFE"/>
    <w:rsid w:val="00431E57"/>
    <w:rsid w:val="0043206C"/>
    <w:rsid w:val="00432086"/>
    <w:rsid w:val="00432210"/>
    <w:rsid w:val="004322AF"/>
    <w:rsid w:val="004322B0"/>
    <w:rsid w:val="004323AD"/>
    <w:rsid w:val="004324A0"/>
    <w:rsid w:val="00432555"/>
    <w:rsid w:val="00432630"/>
    <w:rsid w:val="0043272B"/>
    <w:rsid w:val="00432886"/>
    <w:rsid w:val="004328AF"/>
    <w:rsid w:val="0043299F"/>
    <w:rsid w:val="00432B88"/>
    <w:rsid w:val="00432D23"/>
    <w:rsid w:val="00432D5C"/>
    <w:rsid w:val="00432EB8"/>
    <w:rsid w:val="00432F2F"/>
    <w:rsid w:val="00432F3B"/>
    <w:rsid w:val="004331A6"/>
    <w:rsid w:val="0043325B"/>
    <w:rsid w:val="004332BE"/>
    <w:rsid w:val="004333FA"/>
    <w:rsid w:val="00433408"/>
    <w:rsid w:val="00433576"/>
    <w:rsid w:val="004335C2"/>
    <w:rsid w:val="004335DC"/>
    <w:rsid w:val="00433690"/>
    <w:rsid w:val="004336FE"/>
    <w:rsid w:val="0043384A"/>
    <w:rsid w:val="004339C1"/>
    <w:rsid w:val="00433ACD"/>
    <w:rsid w:val="00433CE7"/>
    <w:rsid w:val="00433EAC"/>
    <w:rsid w:val="00433F0A"/>
    <w:rsid w:val="00434219"/>
    <w:rsid w:val="0043459F"/>
    <w:rsid w:val="0043468F"/>
    <w:rsid w:val="00434839"/>
    <w:rsid w:val="004348AA"/>
    <w:rsid w:val="004349EB"/>
    <w:rsid w:val="00434A0E"/>
    <w:rsid w:val="00434B44"/>
    <w:rsid w:val="00434BE1"/>
    <w:rsid w:val="00434C20"/>
    <w:rsid w:val="00434CDE"/>
    <w:rsid w:val="00434E99"/>
    <w:rsid w:val="00434F08"/>
    <w:rsid w:val="00434FC3"/>
    <w:rsid w:val="00435015"/>
    <w:rsid w:val="0043502B"/>
    <w:rsid w:val="00435270"/>
    <w:rsid w:val="00435290"/>
    <w:rsid w:val="0043536F"/>
    <w:rsid w:val="00435501"/>
    <w:rsid w:val="0043558A"/>
    <w:rsid w:val="00435672"/>
    <w:rsid w:val="004356B0"/>
    <w:rsid w:val="00435E05"/>
    <w:rsid w:val="00435E3B"/>
    <w:rsid w:val="00435F22"/>
    <w:rsid w:val="004360EC"/>
    <w:rsid w:val="004361C1"/>
    <w:rsid w:val="0043626A"/>
    <w:rsid w:val="004365D0"/>
    <w:rsid w:val="0043664F"/>
    <w:rsid w:val="00436712"/>
    <w:rsid w:val="00436800"/>
    <w:rsid w:val="004369FB"/>
    <w:rsid w:val="00436A61"/>
    <w:rsid w:val="00436B80"/>
    <w:rsid w:val="00436BCA"/>
    <w:rsid w:val="00436C0B"/>
    <w:rsid w:val="00436F4D"/>
    <w:rsid w:val="00437054"/>
    <w:rsid w:val="004370DA"/>
    <w:rsid w:val="00437238"/>
    <w:rsid w:val="00437260"/>
    <w:rsid w:val="004372C9"/>
    <w:rsid w:val="00437377"/>
    <w:rsid w:val="004373A2"/>
    <w:rsid w:val="00437517"/>
    <w:rsid w:val="00437702"/>
    <w:rsid w:val="00437AAD"/>
    <w:rsid w:val="00437D00"/>
    <w:rsid w:val="00437E4A"/>
    <w:rsid w:val="00440276"/>
    <w:rsid w:val="00440AE5"/>
    <w:rsid w:val="00440BB7"/>
    <w:rsid w:val="00440E26"/>
    <w:rsid w:val="00440F6B"/>
    <w:rsid w:val="00440F7B"/>
    <w:rsid w:val="00441244"/>
    <w:rsid w:val="00441475"/>
    <w:rsid w:val="00441498"/>
    <w:rsid w:val="004414DA"/>
    <w:rsid w:val="00441685"/>
    <w:rsid w:val="004417EA"/>
    <w:rsid w:val="00441870"/>
    <w:rsid w:val="004418C3"/>
    <w:rsid w:val="004418CB"/>
    <w:rsid w:val="00441993"/>
    <w:rsid w:val="00441994"/>
    <w:rsid w:val="00441C7B"/>
    <w:rsid w:val="00441E44"/>
    <w:rsid w:val="00441E8F"/>
    <w:rsid w:val="004420E6"/>
    <w:rsid w:val="0044224E"/>
    <w:rsid w:val="0044227B"/>
    <w:rsid w:val="0044228C"/>
    <w:rsid w:val="00442303"/>
    <w:rsid w:val="004423DE"/>
    <w:rsid w:val="004423F7"/>
    <w:rsid w:val="00442507"/>
    <w:rsid w:val="00442562"/>
    <w:rsid w:val="00442645"/>
    <w:rsid w:val="0044267E"/>
    <w:rsid w:val="00442844"/>
    <w:rsid w:val="00442957"/>
    <w:rsid w:val="00442A1B"/>
    <w:rsid w:val="00442A70"/>
    <w:rsid w:val="00442A92"/>
    <w:rsid w:val="00442AE5"/>
    <w:rsid w:val="00442B0C"/>
    <w:rsid w:val="00442B97"/>
    <w:rsid w:val="00442D17"/>
    <w:rsid w:val="00442EE5"/>
    <w:rsid w:val="00442F06"/>
    <w:rsid w:val="0044302E"/>
    <w:rsid w:val="00443261"/>
    <w:rsid w:val="0044351E"/>
    <w:rsid w:val="0044359C"/>
    <w:rsid w:val="004436E3"/>
    <w:rsid w:val="00443895"/>
    <w:rsid w:val="00443910"/>
    <w:rsid w:val="00443972"/>
    <w:rsid w:val="00443AE3"/>
    <w:rsid w:val="00443B93"/>
    <w:rsid w:val="00443BF7"/>
    <w:rsid w:val="00443CD0"/>
    <w:rsid w:val="00443CE2"/>
    <w:rsid w:val="004441C5"/>
    <w:rsid w:val="00444334"/>
    <w:rsid w:val="0044445A"/>
    <w:rsid w:val="00444AB5"/>
    <w:rsid w:val="00444ACE"/>
    <w:rsid w:val="00444C77"/>
    <w:rsid w:val="00444D3A"/>
    <w:rsid w:val="00444DD8"/>
    <w:rsid w:val="00444EAF"/>
    <w:rsid w:val="00444EC3"/>
    <w:rsid w:val="00444EE2"/>
    <w:rsid w:val="00444F5F"/>
    <w:rsid w:val="00444F6D"/>
    <w:rsid w:val="004451E9"/>
    <w:rsid w:val="00445469"/>
    <w:rsid w:val="00445642"/>
    <w:rsid w:val="0044571B"/>
    <w:rsid w:val="004458AE"/>
    <w:rsid w:val="004458B1"/>
    <w:rsid w:val="00445A09"/>
    <w:rsid w:val="00445A4A"/>
    <w:rsid w:val="00445C98"/>
    <w:rsid w:val="00445D7C"/>
    <w:rsid w:val="00445DF2"/>
    <w:rsid w:val="00445EBE"/>
    <w:rsid w:val="00445EE0"/>
    <w:rsid w:val="00446030"/>
    <w:rsid w:val="00446071"/>
    <w:rsid w:val="004460AF"/>
    <w:rsid w:val="0044615C"/>
    <w:rsid w:val="004463B6"/>
    <w:rsid w:val="00446621"/>
    <w:rsid w:val="00446838"/>
    <w:rsid w:val="00446B2A"/>
    <w:rsid w:val="00446B80"/>
    <w:rsid w:val="00446CF5"/>
    <w:rsid w:val="00446D5A"/>
    <w:rsid w:val="00446D80"/>
    <w:rsid w:val="00446DC0"/>
    <w:rsid w:val="00446EBF"/>
    <w:rsid w:val="004470EC"/>
    <w:rsid w:val="004470F4"/>
    <w:rsid w:val="0044723E"/>
    <w:rsid w:val="004472D7"/>
    <w:rsid w:val="00447421"/>
    <w:rsid w:val="004474E3"/>
    <w:rsid w:val="004476F6"/>
    <w:rsid w:val="0044788E"/>
    <w:rsid w:val="0044799A"/>
    <w:rsid w:val="00447A72"/>
    <w:rsid w:val="00447B30"/>
    <w:rsid w:val="00447B59"/>
    <w:rsid w:val="00447B5C"/>
    <w:rsid w:val="00447BA4"/>
    <w:rsid w:val="00447DDC"/>
    <w:rsid w:val="00447DDF"/>
    <w:rsid w:val="00447FA3"/>
    <w:rsid w:val="00450203"/>
    <w:rsid w:val="00450241"/>
    <w:rsid w:val="00450414"/>
    <w:rsid w:val="004505B8"/>
    <w:rsid w:val="00450B2A"/>
    <w:rsid w:val="00450C5D"/>
    <w:rsid w:val="00450E73"/>
    <w:rsid w:val="00450F64"/>
    <w:rsid w:val="00451080"/>
    <w:rsid w:val="004510A1"/>
    <w:rsid w:val="00451358"/>
    <w:rsid w:val="004513AA"/>
    <w:rsid w:val="004513EB"/>
    <w:rsid w:val="0045154E"/>
    <w:rsid w:val="004515CB"/>
    <w:rsid w:val="0045183F"/>
    <w:rsid w:val="00451A30"/>
    <w:rsid w:val="00451A7A"/>
    <w:rsid w:val="00451B49"/>
    <w:rsid w:val="00451C38"/>
    <w:rsid w:val="00451CF2"/>
    <w:rsid w:val="00451E28"/>
    <w:rsid w:val="00451F7A"/>
    <w:rsid w:val="00451FF6"/>
    <w:rsid w:val="00452035"/>
    <w:rsid w:val="00452241"/>
    <w:rsid w:val="004523EF"/>
    <w:rsid w:val="004524E2"/>
    <w:rsid w:val="00452539"/>
    <w:rsid w:val="004525D9"/>
    <w:rsid w:val="00452650"/>
    <w:rsid w:val="004527A9"/>
    <w:rsid w:val="004529EC"/>
    <w:rsid w:val="00452A5B"/>
    <w:rsid w:val="00452AC0"/>
    <w:rsid w:val="00452B2B"/>
    <w:rsid w:val="00452CAC"/>
    <w:rsid w:val="00452DCF"/>
    <w:rsid w:val="00452DE0"/>
    <w:rsid w:val="00452EA8"/>
    <w:rsid w:val="00452F9A"/>
    <w:rsid w:val="004531B9"/>
    <w:rsid w:val="00453202"/>
    <w:rsid w:val="00453253"/>
    <w:rsid w:val="00453375"/>
    <w:rsid w:val="004534E7"/>
    <w:rsid w:val="00453680"/>
    <w:rsid w:val="00453699"/>
    <w:rsid w:val="004539AC"/>
    <w:rsid w:val="00453A05"/>
    <w:rsid w:val="00453AC1"/>
    <w:rsid w:val="00453D1C"/>
    <w:rsid w:val="00453D4A"/>
    <w:rsid w:val="00453F29"/>
    <w:rsid w:val="00453FB0"/>
    <w:rsid w:val="0045437B"/>
    <w:rsid w:val="0045447B"/>
    <w:rsid w:val="00454681"/>
    <w:rsid w:val="00454B92"/>
    <w:rsid w:val="00454C58"/>
    <w:rsid w:val="00454DEC"/>
    <w:rsid w:val="00454E11"/>
    <w:rsid w:val="00454F6E"/>
    <w:rsid w:val="00454F8C"/>
    <w:rsid w:val="00454FE9"/>
    <w:rsid w:val="00455259"/>
    <w:rsid w:val="004552E6"/>
    <w:rsid w:val="00455330"/>
    <w:rsid w:val="004553E5"/>
    <w:rsid w:val="00455451"/>
    <w:rsid w:val="0045553B"/>
    <w:rsid w:val="00455590"/>
    <w:rsid w:val="00455783"/>
    <w:rsid w:val="004557B8"/>
    <w:rsid w:val="0045587C"/>
    <w:rsid w:val="0045588C"/>
    <w:rsid w:val="004558E8"/>
    <w:rsid w:val="004559FE"/>
    <w:rsid w:val="00455BDD"/>
    <w:rsid w:val="00455C59"/>
    <w:rsid w:val="00455CD3"/>
    <w:rsid w:val="00455E79"/>
    <w:rsid w:val="00455F24"/>
    <w:rsid w:val="00455F57"/>
    <w:rsid w:val="0045602D"/>
    <w:rsid w:val="00456155"/>
    <w:rsid w:val="004561B2"/>
    <w:rsid w:val="0045625E"/>
    <w:rsid w:val="0045641F"/>
    <w:rsid w:val="0045649F"/>
    <w:rsid w:val="0045658C"/>
    <w:rsid w:val="00456622"/>
    <w:rsid w:val="004566DF"/>
    <w:rsid w:val="0045670C"/>
    <w:rsid w:val="00456855"/>
    <w:rsid w:val="00456A01"/>
    <w:rsid w:val="00456B15"/>
    <w:rsid w:val="00456C72"/>
    <w:rsid w:val="00456CF8"/>
    <w:rsid w:val="00456D3D"/>
    <w:rsid w:val="00456D6A"/>
    <w:rsid w:val="00456DA0"/>
    <w:rsid w:val="00456E88"/>
    <w:rsid w:val="00457091"/>
    <w:rsid w:val="004571DC"/>
    <w:rsid w:val="00457445"/>
    <w:rsid w:val="00457499"/>
    <w:rsid w:val="00457510"/>
    <w:rsid w:val="0045760B"/>
    <w:rsid w:val="004577B7"/>
    <w:rsid w:val="004578A6"/>
    <w:rsid w:val="00457973"/>
    <w:rsid w:val="00457B77"/>
    <w:rsid w:val="00457E54"/>
    <w:rsid w:val="00457E8F"/>
    <w:rsid w:val="00457F43"/>
    <w:rsid w:val="00460042"/>
    <w:rsid w:val="00460057"/>
    <w:rsid w:val="00460189"/>
    <w:rsid w:val="00460267"/>
    <w:rsid w:val="00460268"/>
    <w:rsid w:val="00460285"/>
    <w:rsid w:val="004603E4"/>
    <w:rsid w:val="00460428"/>
    <w:rsid w:val="00460482"/>
    <w:rsid w:val="004604FA"/>
    <w:rsid w:val="00460552"/>
    <w:rsid w:val="00460697"/>
    <w:rsid w:val="0046076A"/>
    <w:rsid w:val="00460787"/>
    <w:rsid w:val="00460955"/>
    <w:rsid w:val="00460A6E"/>
    <w:rsid w:val="00460BD7"/>
    <w:rsid w:val="00460CB5"/>
    <w:rsid w:val="00460EB1"/>
    <w:rsid w:val="00460F64"/>
    <w:rsid w:val="00461076"/>
    <w:rsid w:val="004612AA"/>
    <w:rsid w:val="0046139A"/>
    <w:rsid w:val="00461422"/>
    <w:rsid w:val="0046148A"/>
    <w:rsid w:val="004615A9"/>
    <w:rsid w:val="004616B4"/>
    <w:rsid w:val="00461922"/>
    <w:rsid w:val="00461AA9"/>
    <w:rsid w:val="00461B2A"/>
    <w:rsid w:val="00461C1B"/>
    <w:rsid w:val="00461EEE"/>
    <w:rsid w:val="00461F9F"/>
    <w:rsid w:val="00462326"/>
    <w:rsid w:val="00462344"/>
    <w:rsid w:val="0046235C"/>
    <w:rsid w:val="004624A8"/>
    <w:rsid w:val="004624C3"/>
    <w:rsid w:val="0046282B"/>
    <w:rsid w:val="0046287C"/>
    <w:rsid w:val="00462967"/>
    <w:rsid w:val="00462DBC"/>
    <w:rsid w:val="00463101"/>
    <w:rsid w:val="004633C5"/>
    <w:rsid w:val="004635D3"/>
    <w:rsid w:val="0046378F"/>
    <w:rsid w:val="004637E3"/>
    <w:rsid w:val="0046389A"/>
    <w:rsid w:val="00463A88"/>
    <w:rsid w:val="00463C99"/>
    <w:rsid w:val="00463DF2"/>
    <w:rsid w:val="00463E74"/>
    <w:rsid w:val="00463FB5"/>
    <w:rsid w:val="00463FEB"/>
    <w:rsid w:val="00464061"/>
    <w:rsid w:val="004640EA"/>
    <w:rsid w:val="00464212"/>
    <w:rsid w:val="0046439D"/>
    <w:rsid w:val="004643E7"/>
    <w:rsid w:val="004645D7"/>
    <w:rsid w:val="00464641"/>
    <w:rsid w:val="00464683"/>
    <w:rsid w:val="004646B8"/>
    <w:rsid w:val="00464760"/>
    <w:rsid w:val="00464A6F"/>
    <w:rsid w:val="00464B5E"/>
    <w:rsid w:val="00464BFD"/>
    <w:rsid w:val="00464C89"/>
    <w:rsid w:val="00464CA4"/>
    <w:rsid w:val="00464CAC"/>
    <w:rsid w:val="00464D05"/>
    <w:rsid w:val="00464D83"/>
    <w:rsid w:val="004652A8"/>
    <w:rsid w:val="0046553D"/>
    <w:rsid w:val="0046560D"/>
    <w:rsid w:val="0046574C"/>
    <w:rsid w:val="004659DB"/>
    <w:rsid w:val="00465B90"/>
    <w:rsid w:val="00465C91"/>
    <w:rsid w:val="00465DEA"/>
    <w:rsid w:val="00465E47"/>
    <w:rsid w:val="00465EDC"/>
    <w:rsid w:val="00465F1F"/>
    <w:rsid w:val="0046609F"/>
    <w:rsid w:val="00466195"/>
    <w:rsid w:val="004661AE"/>
    <w:rsid w:val="00466226"/>
    <w:rsid w:val="004663BE"/>
    <w:rsid w:val="0046643F"/>
    <w:rsid w:val="0046680B"/>
    <w:rsid w:val="004669CA"/>
    <w:rsid w:val="00466B8A"/>
    <w:rsid w:val="00466DFA"/>
    <w:rsid w:val="00466E10"/>
    <w:rsid w:val="00466E50"/>
    <w:rsid w:val="00466F2C"/>
    <w:rsid w:val="00466F86"/>
    <w:rsid w:val="0046748D"/>
    <w:rsid w:val="00467739"/>
    <w:rsid w:val="004677C1"/>
    <w:rsid w:val="00467A23"/>
    <w:rsid w:val="00467A38"/>
    <w:rsid w:val="00467BA7"/>
    <w:rsid w:val="00467D40"/>
    <w:rsid w:val="00467DBC"/>
    <w:rsid w:val="00467DDE"/>
    <w:rsid w:val="00467DED"/>
    <w:rsid w:val="00467F53"/>
    <w:rsid w:val="0047003A"/>
    <w:rsid w:val="004700F3"/>
    <w:rsid w:val="00470152"/>
    <w:rsid w:val="00470281"/>
    <w:rsid w:val="004703B9"/>
    <w:rsid w:val="00470851"/>
    <w:rsid w:val="0047091D"/>
    <w:rsid w:val="0047092E"/>
    <w:rsid w:val="004709A7"/>
    <w:rsid w:val="00470B61"/>
    <w:rsid w:val="00470BBA"/>
    <w:rsid w:val="00470C1E"/>
    <w:rsid w:val="00470C9A"/>
    <w:rsid w:val="00470D90"/>
    <w:rsid w:val="00470E44"/>
    <w:rsid w:val="0047112D"/>
    <w:rsid w:val="004711C4"/>
    <w:rsid w:val="004711DE"/>
    <w:rsid w:val="00471450"/>
    <w:rsid w:val="00471467"/>
    <w:rsid w:val="0047176C"/>
    <w:rsid w:val="00471784"/>
    <w:rsid w:val="00471B8D"/>
    <w:rsid w:val="00471C67"/>
    <w:rsid w:val="00471D7A"/>
    <w:rsid w:val="00471ED7"/>
    <w:rsid w:val="0047200A"/>
    <w:rsid w:val="004724D9"/>
    <w:rsid w:val="00472503"/>
    <w:rsid w:val="00472567"/>
    <w:rsid w:val="00472569"/>
    <w:rsid w:val="004727D5"/>
    <w:rsid w:val="004728D1"/>
    <w:rsid w:val="00472A0F"/>
    <w:rsid w:val="00472B36"/>
    <w:rsid w:val="00472CB6"/>
    <w:rsid w:val="0047309F"/>
    <w:rsid w:val="004730F7"/>
    <w:rsid w:val="00473201"/>
    <w:rsid w:val="00473494"/>
    <w:rsid w:val="004734DC"/>
    <w:rsid w:val="004735E0"/>
    <w:rsid w:val="00473772"/>
    <w:rsid w:val="00473860"/>
    <w:rsid w:val="004739C8"/>
    <w:rsid w:val="00473A84"/>
    <w:rsid w:val="00473C13"/>
    <w:rsid w:val="00473C7D"/>
    <w:rsid w:val="00473F9C"/>
    <w:rsid w:val="004742B0"/>
    <w:rsid w:val="004742DA"/>
    <w:rsid w:val="004744C2"/>
    <w:rsid w:val="004744C7"/>
    <w:rsid w:val="00474522"/>
    <w:rsid w:val="004746ED"/>
    <w:rsid w:val="004747AC"/>
    <w:rsid w:val="004747E5"/>
    <w:rsid w:val="00474808"/>
    <w:rsid w:val="00474851"/>
    <w:rsid w:val="00474B33"/>
    <w:rsid w:val="00474B35"/>
    <w:rsid w:val="00474C65"/>
    <w:rsid w:val="00474C7E"/>
    <w:rsid w:val="00474C8D"/>
    <w:rsid w:val="00474D8E"/>
    <w:rsid w:val="00474DBC"/>
    <w:rsid w:val="004753C6"/>
    <w:rsid w:val="004753D5"/>
    <w:rsid w:val="0047554F"/>
    <w:rsid w:val="00475649"/>
    <w:rsid w:val="00475670"/>
    <w:rsid w:val="00475725"/>
    <w:rsid w:val="004757A5"/>
    <w:rsid w:val="00475849"/>
    <w:rsid w:val="00475867"/>
    <w:rsid w:val="0047591D"/>
    <w:rsid w:val="00475B3B"/>
    <w:rsid w:val="00475BF0"/>
    <w:rsid w:val="00475C64"/>
    <w:rsid w:val="00475CCD"/>
    <w:rsid w:val="00475D76"/>
    <w:rsid w:val="00475E5D"/>
    <w:rsid w:val="00475F2B"/>
    <w:rsid w:val="004760F0"/>
    <w:rsid w:val="00476104"/>
    <w:rsid w:val="0047610B"/>
    <w:rsid w:val="0047629D"/>
    <w:rsid w:val="004763D4"/>
    <w:rsid w:val="00476496"/>
    <w:rsid w:val="004765B0"/>
    <w:rsid w:val="004765D3"/>
    <w:rsid w:val="0047691E"/>
    <w:rsid w:val="004769E3"/>
    <w:rsid w:val="00476A37"/>
    <w:rsid w:val="00476A87"/>
    <w:rsid w:val="00476AFD"/>
    <w:rsid w:val="00476B04"/>
    <w:rsid w:val="00476B3F"/>
    <w:rsid w:val="00476E0B"/>
    <w:rsid w:val="00476E14"/>
    <w:rsid w:val="00477038"/>
    <w:rsid w:val="00477175"/>
    <w:rsid w:val="0047776A"/>
    <w:rsid w:val="00477791"/>
    <w:rsid w:val="00477824"/>
    <w:rsid w:val="00477839"/>
    <w:rsid w:val="004778C1"/>
    <w:rsid w:val="004779AD"/>
    <w:rsid w:val="00477A48"/>
    <w:rsid w:val="00477AA1"/>
    <w:rsid w:val="00477BD1"/>
    <w:rsid w:val="00477C3D"/>
    <w:rsid w:val="00477D22"/>
    <w:rsid w:val="00477F74"/>
    <w:rsid w:val="00477FDB"/>
    <w:rsid w:val="004800A0"/>
    <w:rsid w:val="00480381"/>
    <w:rsid w:val="0048040A"/>
    <w:rsid w:val="004804D3"/>
    <w:rsid w:val="004804EF"/>
    <w:rsid w:val="00480675"/>
    <w:rsid w:val="00480863"/>
    <w:rsid w:val="00480891"/>
    <w:rsid w:val="00480A2A"/>
    <w:rsid w:val="00480B7C"/>
    <w:rsid w:val="00480BB4"/>
    <w:rsid w:val="0048122A"/>
    <w:rsid w:val="00481409"/>
    <w:rsid w:val="0048162B"/>
    <w:rsid w:val="0048174F"/>
    <w:rsid w:val="00481904"/>
    <w:rsid w:val="00481AD7"/>
    <w:rsid w:val="00481C67"/>
    <w:rsid w:val="00481E15"/>
    <w:rsid w:val="00481FA0"/>
    <w:rsid w:val="004821FE"/>
    <w:rsid w:val="0048229F"/>
    <w:rsid w:val="00482353"/>
    <w:rsid w:val="004823F8"/>
    <w:rsid w:val="0048268D"/>
    <w:rsid w:val="004826F7"/>
    <w:rsid w:val="00482752"/>
    <w:rsid w:val="00482762"/>
    <w:rsid w:val="00482808"/>
    <w:rsid w:val="00482A88"/>
    <w:rsid w:val="00482B81"/>
    <w:rsid w:val="00482E15"/>
    <w:rsid w:val="00482F5E"/>
    <w:rsid w:val="0048302E"/>
    <w:rsid w:val="00483106"/>
    <w:rsid w:val="00483237"/>
    <w:rsid w:val="0048325B"/>
    <w:rsid w:val="004832DD"/>
    <w:rsid w:val="004832E3"/>
    <w:rsid w:val="0048334F"/>
    <w:rsid w:val="004835A5"/>
    <w:rsid w:val="004836E4"/>
    <w:rsid w:val="00483855"/>
    <w:rsid w:val="0048393F"/>
    <w:rsid w:val="00483B2B"/>
    <w:rsid w:val="00483DB2"/>
    <w:rsid w:val="00483DD4"/>
    <w:rsid w:val="00483F9D"/>
    <w:rsid w:val="00483FB9"/>
    <w:rsid w:val="0048403D"/>
    <w:rsid w:val="00484074"/>
    <w:rsid w:val="00484081"/>
    <w:rsid w:val="004840E3"/>
    <w:rsid w:val="00484151"/>
    <w:rsid w:val="004841AD"/>
    <w:rsid w:val="004842A4"/>
    <w:rsid w:val="0048432A"/>
    <w:rsid w:val="00484379"/>
    <w:rsid w:val="0048467D"/>
    <w:rsid w:val="004847AF"/>
    <w:rsid w:val="0048489A"/>
    <w:rsid w:val="004848AE"/>
    <w:rsid w:val="004849A5"/>
    <w:rsid w:val="00484AA8"/>
    <w:rsid w:val="00484B38"/>
    <w:rsid w:val="00484BCF"/>
    <w:rsid w:val="00484D35"/>
    <w:rsid w:val="00484ED7"/>
    <w:rsid w:val="0048520A"/>
    <w:rsid w:val="004853AD"/>
    <w:rsid w:val="00485641"/>
    <w:rsid w:val="004856F6"/>
    <w:rsid w:val="0048574C"/>
    <w:rsid w:val="00485881"/>
    <w:rsid w:val="00485928"/>
    <w:rsid w:val="0048593C"/>
    <w:rsid w:val="00485974"/>
    <w:rsid w:val="00485A07"/>
    <w:rsid w:val="00485AAD"/>
    <w:rsid w:val="00485B22"/>
    <w:rsid w:val="00485C41"/>
    <w:rsid w:val="00485CC5"/>
    <w:rsid w:val="00485D87"/>
    <w:rsid w:val="004860EB"/>
    <w:rsid w:val="00486438"/>
    <w:rsid w:val="00486584"/>
    <w:rsid w:val="0048681A"/>
    <w:rsid w:val="00486876"/>
    <w:rsid w:val="00486933"/>
    <w:rsid w:val="00486AD8"/>
    <w:rsid w:val="00486B5D"/>
    <w:rsid w:val="00486BAD"/>
    <w:rsid w:val="00486C7A"/>
    <w:rsid w:val="00486DCF"/>
    <w:rsid w:val="00486DF3"/>
    <w:rsid w:val="00486E47"/>
    <w:rsid w:val="00486E53"/>
    <w:rsid w:val="00486E71"/>
    <w:rsid w:val="00486F08"/>
    <w:rsid w:val="00486F1E"/>
    <w:rsid w:val="00486F84"/>
    <w:rsid w:val="00486FA6"/>
    <w:rsid w:val="0048711E"/>
    <w:rsid w:val="004871C2"/>
    <w:rsid w:val="004872EE"/>
    <w:rsid w:val="00487309"/>
    <w:rsid w:val="0048760F"/>
    <w:rsid w:val="004877F5"/>
    <w:rsid w:val="004878FF"/>
    <w:rsid w:val="00487E9C"/>
    <w:rsid w:val="00487FD4"/>
    <w:rsid w:val="00490017"/>
    <w:rsid w:val="00490023"/>
    <w:rsid w:val="00490062"/>
    <w:rsid w:val="0049006D"/>
    <w:rsid w:val="0049014C"/>
    <w:rsid w:val="0049028F"/>
    <w:rsid w:val="00490316"/>
    <w:rsid w:val="004904AB"/>
    <w:rsid w:val="004904E3"/>
    <w:rsid w:val="00490587"/>
    <w:rsid w:val="00490614"/>
    <w:rsid w:val="00490647"/>
    <w:rsid w:val="004907B2"/>
    <w:rsid w:val="0049095A"/>
    <w:rsid w:val="004909DF"/>
    <w:rsid w:val="00490A05"/>
    <w:rsid w:val="00490A51"/>
    <w:rsid w:val="00490DC5"/>
    <w:rsid w:val="00490E04"/>
    <w:rsid w:val="00490ECC"/>
    <w:rsid w:val="00491055"/>
    <w:rsid w:val="0049117D"/>
    <w:rsid w:val="004912C9"/>
    <w:rsid w:val="004912DF"/>
    <w:rsid w:val="004915AB"/>
    <w:rsid w:val="0049160A"/>
    <w:rsid w:val="00491717"/>
    <w:rsid w:val="004919F9"/>
    <w:rsid w:val="00491CFE"/>
    <w:rsid w:val="00492038"/>
    <w:rsid w:val="00492088"/>
    <w:rsid w:val="0049214F"/>
    <w:rsid w:val="004921E5"/>
    <w:rsid w:val="00492253"/>
    <w:rsid w:val="00492298"/>
    <w:rsid w:val="004924C1"/>
    <w:rsid w:val="004924CE"/>
    <w:rsid w:val="0049251F"/>
    <w:rsid w:val="00492706"/>
    <w:rsid w:val="00492884"/>
    <w:rsid w:val="0049292B"/>
    <w:rsid w:val="00492999"/>
    <w:rsid w:val="004929E6"/>
    <w:rsid w:val="004929FC"/>
    <w:rsid w:val="00492ACB"/>
    <w:rsid w:val="00492BB4"/>
    <w:rsid w:val="00492C7E"/>
    <w:rsid w:val="00492E0E"/>
    <w:rsid w:val="004930D7"/>
    <w:rsid w:val="0049313F"/>
    <w:rsid w:val="0049335A"/>
    <w:rsid w:val="00493379"/>
    <w:rsid w:val="00493412"/>
    <w:rsid w:val="0049348B"/>
    <w:rsid w:val="0049359C"/>
    <w:rsid w:val="00493639"/>
    <w:rsid w:val="004938E6"/>
    <w:rsid w:val="0049394D"/>
    <w:rsid w:val="004939BA"/>
    <w:rsid w:val="00493B1E"/>
    <w:rsid w:val="00493B9A"/>
    <w:rsid w:val="00493C29"/>
    <w:rsid w:val="00493D30"/>
    <w:rsid w:val="00493F5B"/>
    <w:rsid w:val="00493FEB"/>
    <w:rsid w:val="00494054"/>
    <w:rsid w:val="004942B7"/>
    <w:rsid w:val="004942DE"/>
    <w:rsid w:val="00494374"/>
    <w:rsid w:val="00494469"/>
    <w:rsid w:val="00494550"/>
    <w:rsid w:val="004945FE"/>
    <w:rsid w:val="0049485F"/>
    <w:rsid w:val="004948BA"/>
    <w:rsid w:val="00494963"/>
    <w:rsid w:val="004949EB"/>
    <w:rsid w:val="00494B51"/>
    <w:rsid w:val="00494D7D"/>
    <w:rsid w:val="00494D93"/>
    <w:rsid w:val="00494FE3"/>
    <w:rsid w:val="00495030"/>
    <w:rsid w:val="004951E9"/>
    <w:rsid w:val="004953F3"/>
    <w:rsid w:val="004954F2"/>
    <w:rsid w:val="0049555D"/>
    <w:rsid w:val="0049563B"/>
    <w:rsid w:val="004958A5"/>
    <w:rsid w:val="00495BD2"/>
    <w:rsid w:val="00495FD6"/>
    <w:rsid w:val="00496076"/>
    <w:rsid w:val="004961F3"/>
    <w:rsid w:val="00496240"/>
    <w:rsid w:val="00496776"/>
    <w:rsid w:val="004968D5"/>
    <w:rsid w:val="004969F8"/>
    <w:rsid w:val="004969FF"/>
    <w:rsid w:val="00496B04"/>
    <w:rsid w:val="00496BE1"/>
    <w:rsid w:val="00496C59"/>
    <w:rsid w:val="00496CB8"/>
    <w:rsid w:val="00496CF9"/>
    <w:rsid w:val="00496DCE"/>
    <w:rsid w:val="00496DF0"/>
    <w:rsid w:val="00496E49"/>
    <w:rsid w:val="00496E62"/>
    <w:rsid w:val="00496FE8"/>
    <w:rsid w:val="0049705E"/>
    <w:rsid w:val="004972A0"/>
    <w:rsid w:val="00497332"/>
    <w:rsid w:val="004976A1"/>
    <w:rsid w:val="00497773"/>
    <w:rsid w:val="00497B6D"/>
    <w:rsid w:val="00497B7D"/>
    <w:rsid w:val="00497E66"/>
    <w:rsid w:val="00497E89"/>
    <w:rsid w:val="00497E95"/>
    <w:rsid w:val="00497F93"/>
    <w:rsid w:val="00497FCE"/>
    <w:rsid w:val="004A009F"/>
    <w:rsid w:val="004A01FE"/>
    <w:rsid w:val="004A03A9"/>
    <w:rsid w:val="004A042A"/>
    <w:rsid w:val="004A0453"/>
    <w:rsid w:val="004A053C"/>
    <w:rsid w:val="004A054F"/>
    <w:rsid w:val="004A0609"/>
    <w:rsid w:val="004A070C"/>
    <w:rsid w:val="004A0855"/>
    <w:rsid w:val="004A0B3A"/>
    <w:rsid w:val="004A0BF7"/>
    <w:rsid w:val="004A0C48"/>
    <w:rsid w:val="004A0D8A"/>
    <w:rsid w:val="004A0F8C"/>
    <w:rsid w:val="004A1077"/>
    <w:rsid w:val="004A13E0"/>
    <w:rsid w:val="004A145B"/>
    <w:rsid w:val="004A153F"/>
    <w:rsid w:val="004A1747"/>
    <w:rsid w:val="004A1751"/>
    <w:rsid w:val="004A1780"/>
    <w:rsid w:val="004A17C7"/>
    <w:rsid w:val="004A18D3"/>
    <w:rsid w:val="004A19CF"/>
    <w:rsid w:val="004A1BB6"/>
    <w:rsid w:val="004A1D55"/>
    <w:rsid w:val="004A1E0D"/>
    <w:rsid w:val="004A1E3E"/>
    <w:rsid w:val="004A1E68"/>
    <w:rsid w:val="004A1F30"/>
    <w:rsid w:val="004A1F68"/>
    <w:rsid w:val="004A2653"/>
    <w:rsid w:val="004A2656"/>
    <w:rsid w:val="004A276D"/>
    <w:rsid w:val="004A296D"/>
    <w:rsid w:val="004A2B18"/>
    <w:rsid w:val="004A2C7A"/>
    <w:rsid w:val="004A2DE8"/>
    <w:rsid w:val="004A2F25"/>
    <w:rsid w:val="004A2F37"/>
    <w:rsid w:val="004A3014"/>
    <w:rsid w:val="004A31AA"/>
    <w:rsid w:val="004A3349"/>
    <w:rsid w:val="004A3504"/>
    <w:rsid w:val="004A366C"/>
    <w:rsid w:val="004A37A8"/>
    <w:rsid w:val="004A3869"/>
    <w:rsid w:val="004A394D"/>
    <w:rsid w:val="004A3987"/>
    <w:rsid w:val="004A3DD4"/>
    <w:rsid w:val="004A3F1E"/>
    <w:rsid w:val="004A3F9A"/>
    <w:rsid w:val="004A401B"/>
    <w:rsid w:val="004A4041"/>
    <w:rsid w:val="004A41B3"/>
    <w:rsid w:val="004A4210"/>
    <w:rsid w:val="004A444C"/>
    <w:rsid w:val="004A4605"/>
    <w:rsid w:val="004A461A"/>
    <w:rsid w:val="004A46FA"/>
    <w:rsid w:val="004A474A"/>
    <w:rsid w:val="004A4855"/>
    <w:rsid w:val="004A4AD3"/>
    <w:rsid w:val="004A4AFD"/>
    <w:rsid w:val="004A4C43"/>
    <w:rsid w:val="004A4C8C"/>
    <w:rsid w:val="004A4EEE"/>
    <w:rsid w:val="004A4FC7"/>
    <w:rsid w:val="004A531B"/>
    <w:rsid w:val="004A5503"/>
    <w:rsid w:val="004A587C"/>
    <w:rsid w:val="004A58BD"/>
    <w:rsid w:val="004A5AAC"/>
    <w:rsid w:val="004A5AFD"/>
    <w:rsid w:val="004A5BFB"/>
    <w:rsid w:val="004A5F03"/>
    <w:rsid w:val="004A6181"/>
    <w:rsid w:val="004A62E4"/>
    <w:rsid w:val="004A6431"/>
    <w:rsid w:val="004A6467"/>
    <w:rsid w:val="004A66BA"/>
    <w:rsid w:val="004A67A2"/>
    <w:rsid w:val="004A67D9"/>
    <w:rsid w:val="004A6900"/>
    <w:rsid w:val="004A693E"/>
    <w:rsid w:val="004A6A66"/>
    <w:rsid w:val="004A6A87"/>
    <w:rsid w:val="004A6A9D"/>
    <w:rsid w:val="004A6AD8"/>
    <w:rsid w:val="004A6F03"/>
    <w:rsid w:val="004A72BA"/>
    <w:rsid w:val="004A73C4"/>
    <w:rsid w:val="004A73E1"/>
    <w:rsid w:val="004A7464"/>
    <w:rsid w:val="004A757B"/>
    <w:rsid w:val="004A7615"/>
    <w:rsid w:val="004A762B"/>
    <w:rsid w:val="004A76FF"/>
    <w:rsid w:val="004A775A"/>
    <w:rsid w:val="004A785E"/>
    <w:rsid w:val="004A78E7"/>
    <w:rsid w:val="004A79B2"/>
    <w:rsid w:val="004A79B8"/>
    <w:rsid w:val="004A79E9"/>
    <w:rsid w:val="004A7AF4"/>
    <w:rsid w:val="004A7B6D"/>
    <w:rsid w:val="004A7C04"/>
    <w:rsid w:val="004A7D01"/>
    <w:rsid w:val="004A7D09"/>
    <w:rsid w:val="004A7D8F"/>
    <w:rsid w:val="004A7E8A"/>
    <w:rsid w:val="004A7EAC"/>
    <w:rsid w:val="004B0133"/>
    <w:rsid w:val="004B0451"/>
    <w:rsid w:val="004B0685"/>
    <w:rsid w:val="004B06DF"/>
    <w:rsid w:val="004B08B0"/>
    <w:rsid w:val="004B08B8"/>
    <w:rsid w:val="004B0B6E"/>
    <w:rsid w:val="004B0B81"/>
    <w:rsid w:val="004B0BE4"/>
    <w:rsid w:val="004B0C92"/>
    <w:rsid w:val="004B0DF3"/>
    <w:rsid w:val="004B1113"/>
    <w:rsid w:val="004B121B"/>
    <w:rsid w:val="004B125B"/>
    <w:rsid w:val="004B125D"/>
    <w:rsid w:val="004B154B"/>
    <w:rsid w:val="004B1693"/>
    <w:rsid w:val="004B1828"/>
    <w:rsid w:val="004B185C"/>
    <w:rsid w:val="004B1B13"/>
    <w:rsid w:val="004B1B5A"/>
    <w:rsid w:val="004B1BD9"/>
    <w:rsid w:val="004B1D9F"/>
    <w:rsid w:val="004B1DD0"/>
    <w:rsid w:val="004B1E78"/>
    <w:rsid w:val="004B1F3F"/>
    <w:rsid w:val="004B2009"/>
    <w:rsid w:val="004B22C4"/>
    <w:rsid w:val="004B231A"/>
    <w:rsid w:val="004B2662"/>
    <w:rsid w:val="004B2686"/>
    <w:rsid w:val="004B2766"/>
    <w:rsid w:val="004B2AFC"/>
    <w:rsid w:val="004B2B81"/>
    <w:rsid w:val="004B2B88"/>
    <w:rsid w:val="004B2D1F"/>
    <w:rsid w:val="004B2F0B"/>
    <w:rsid w:val="004B307F"/>
    <w:rsid w:val="004B3170"/>
    <w:rsid w:val="004B3198"/>
    <w:rsid w:val="004B325B"/>
    <w:rsid w:val="004B33EE"/>
    <w:rsid w:val="004B3669"/>
    <w:rsid w:val="004B373D"/>
    <w:rsid w:val="004B38C4"/>
    <w:rsid w:val="004B3A31"/>
    <w:rsid w:val="004B3B99"/>
    <w:rsid w:val="004B3D5A"/>
    <w:rsid w:val="004B3DB8"/>
    <w:rsid w:val="004B3DDA"/>
    <w:rsid w:val="004B400E"/>
    <w:rsid w:val="004B4027"/>
    <w:rsid w:val="004B40E9"/>
    <w:rsid w:val="004B4524"/>
    <w:rsid w:val="004B452D"/>
    <w:rsid w:val="004B465C"/>
    <w:rsid w:val="004B46E3"/>
    <w:rsid w:val="004B470D"/>
    <w:rsid w:val="004B4768"/>
    <w:rsid w:val="004B477B"/>
    <w:rsid w:val="004B4789"/>
    <w:rsid w:val="004B49A1"/>
    <w:rsid w:val="004B4D57"/>
    <w:rsid w:val="004B4DF7"/>
    <w:rsid w:val="004B4E04"/>
    <w:rsid w:val="004B50C6"/>
    <w:rsid w:val="004B5348"/>
    <w:rsid w:val="004B5358"/>
    <w:rsid w:val="004B53FD"/>
    <w:rsid w:val="004B5495"/>
    <w:rsid w:val="004B549C"/>
    <w:rsid w:val="004B558D"/>
    <w:rsid w:val="004B55A0"/>
    <w:rsid w:val="004B564A"/>
    <w:rsid w:val="004B5650"/>
    <w:rsid w:val="004B572F"/>
    <w:rsid w:val="004B5B02"/>
    <w:rsid w:val="004B5B1D"/>
    <w:rsid w:val="004B5B99"/>
    <w:rsid w:val="004B5C3E"/>
    <w:rsid w:val="004B5DBD"/>
    <w:rsid w:val="004B5E62"/>
    <w:rsid w:val="004B5E86"/>
    <w:rsid w:val="004B5F5B"/>
    <w:rsid w:val="004B6128"/>
    <w:rsid w:val="004B6135"/>
    <w:rsid w:val="004B61B0"/>
    <w:rsid w:val="004B6356"/>
    <w:rsid w:val="004B63E8"/>
    <w:rsid w:val="004B653F"/>
    <w:rsid w:val="004B65DA"/>
    <w:rsid w:val="004B66C0"/>
    <w:rsid w:val="004B6758"/>
    <w:rsid w:val="004B6A30"/>
    <w:rsid w:val="004B6EDA"/>
    <w:rsid w:val="004B6F7D"/>
    <w:rsid w:val="004B71D1"/>
    <w:rsid w:val="004B7200"/>
    <w:rsid w:val="004B721B"/>
    <w:rsid w:val="004B7265"/>
    <w:rsid w:val="004B72E4"/>
    <w:rsid w:val="004B7496"/>
    <w:rsid w:val="004B756C"/>
    <w:rsid w:val="004B7670"/>
    <w:rsid w:val="004B7682"/>
    <w:rsid w:val="004B7839"/>
    <w:rsid w:val="004B7AA6"/>
    <w:rsid w:val="004B7E8F"/>
    <w:rsid w:val="004B7EBA"/>
    <w:rsid w:val="004B7EFC"/>
    <w:rsid w:val="004B7F84"/>
    <w:rsid w:val="004C00E1"/>
    <w:rsid w:val="004C032D"/>
    <w:rsid w:val="004C04A1"/>
    <w:rsid w:val="004C04D2"/>
    <w:rsid w:val="004C06FF"/>
    <w:rsid w:val="004C0712"/>
    <w:rsid w:val="004C07B0"/>
    <w:rsid w:val="004C0AB2"/>
    <w:rsid w:val="004C0BAE"/>
    <w:rsid w:val="004C0C03"/>
    <w:rsid w:val="004C0DD4"/>
    <w:rsid w:val="004C0E13"/>
    <w:rsid w:val="004C12DE"/>
    <w:rsid w:val="004C1445"/>
    <w:rsid w:val="004C155A"/>
    <w:rsid w:val="004C158C"/>
    <w:rsid w:val="004C15A4"/>
    <w:rsid w:val="004C1770"/>
    <w:rsid w:val="004C17DF"/>
    <w:rsid w:val="004C180D"/>
    <w:rsid w:val="004C19BA"/>
    <w:rsid w:val="004C1A0C"/>
    <w:rsid w:val="004C1A45"/>
    <w:rsid w:val="004C1BED"/>
    <w:rsid w:val="004C1C8A"/>
    <w:rsid w:val="004C1D0D"/>
    <w:rsid w:val="004C1ECA"/>
    <w:rsid w:val="004C1ECF"/>
    <w:rsid w:val="004C1FAD"/>
    <w:rsid w:val="004C2072"/>
    <w:rsid w:val="004C2081"/>
    <w:rsid w:val="004C2120"/>
    <w:rsid w:val="004C21F4"/>
    <w:rsid w:val="004C2217"/>
    <w:rsid w:val="004C2602"/>
    <w:rsid w:val="004C26DF"/>
    <w:rsid w:val="004C27A3"/>
    <w:rsid w:val="004C2927"/>
    <w:rsid w:val="004C2995"/>
    <w:rsid w:val="004C2A25"/>
    <w:rsid w:val="004C2A37"/>
    <w:rsid w:val="004C2B5A"/>
    <w:rsid w:val="004C2B71"/>
    <w:rsid w:val="004C2C68"/>
    <w:rsid w:val="004C2D91"/>
    <w:rsid w:val="004C2E77"/>
    <w:rsid w:val="004C30B6"/>
    <w:rsid w:val="004C3151"/>
    <w:rsid w:val="004C338F"/>
    <w:rsid w:val="004C3393"/>
    <w:rsid w:val="004C33A5"/>
    <w:rsid w:val="004C34BE"/>
    <w:rsid w:val="004C34C5"/>
    <w:rsid w:val="004C36DD"/>
    <w:rsid w:val="004C36E6"/>
    <w:rsid w:val="004C3833"/>
    <w:rsid w:val="004C3A37"/>
    <w:rsid w:val="004C3A47"/>
    <w:rsid w:val="004C3A96"/>
    <w:rsid w:val="004C3B72"/>
    <w:rsid w:val="004C3C0B"/>
    <w:rsid w:val="004C3C57"/>
    <w:rsid w:val="004C3CD7"/>
    <w:rsid w:val="004C4180"/>
    <w:rsid w:val="004C4227"/>
    <w:rsid w:val="004C426F"/>
    <w:rsid w:val="004C43DD"/>
    <w:rsid w:val="004C4401"/>
    <w:rsid w:val="004C441E"/>
    <w:rsid w:val="004C4495"/>
    <w:rsid w:val="004C4558"/>
    <w:rsid w:val="004C45A2"/>
    <w:rsid w:val="004C4716"/>
    <w:rsid w:val="004C4924"/>
    <w:rsid w:val="004C49B0"/>
    <w:rsid w:val="004C4A2F"/>
    <w:rsid w:val="004C4B85"/>
    <w:rsid w:val="004C4C9D"/>
    <w:rsid w:val="004C4CAA"/>
    <w:rsid w:val="004C4DDD"/>
    <w:rsid w:val="004C4E46"/>
    <w:rsid w:val="004C4E47"/>
    <w:rsid w:val="004C4E72"/>
    <w:rsid w:val="004C5065"/>
    <w:rsid w:val="004C50C1"/>
    <w:rsid w:val="004C5275"/>
    <w:rsid w:val="004C52E0"/>
    <w:rsid w:val="004C5313"/>
    <w:rsid w:val="004C53F5"/>
    <w:rsid w:val="004C5566"/>
    <w:rsid w:val="004C557A"/>
    <w:rsid w:val="004C5673"/>
    <w:rsid w:val="004C570C"/>
    <w:rsid w:val="004C58C0"/>
    <w:rsid w:val="004C5AD8"/>
    <w:rsid w:val="004C5C2C"/>
    <w:rsid w:val="004C5C6D"/>
    <w:rsid w:val="004C5EE7"/>
    <w:rsid w:val="004C5FF8"/>
    <w:rsid w:val="004C60B4"/>
    <w:rsid w:val="004C61F0"/>
    <w:rsid w:val="004C635B"/>
    <w:rsid w:val="004C645B"/>
    <w:rsid w:val="004C6496"/>
    <w:rsid w:val="004C650B"/>
    <w:rsid w:val="004C6A1C"/>
    <w:rsid w:val="004C6AFC"/>
    <w:rsid w:val="004C6C67"/>
    <w:rsid w:val="004C6C9C"/>
    <w:rsid w:val="004C6CFA"/>
    <w:rsid w:val="004C6CFE"/>
    <w:rsid w:val="004C6D30"/>
    <w:rsid w:val="004C6D63"/>
    <w:rsid w:val="004C7263"/>
    <w:rsid w:val="004C747C"/>
    <w:rsid w:val="004C74AB"/>
    <w:rsid w:val="004C7531"/>
    <w:rsid w:val="004C758D"/>
    <w:rsid w:val="004C7614"/>
    <w:rsid w:val="004C7629"/>
    <w:rsid w:val="004C7697"/>
    <w:rsid w:val="004C7830"/>
    <w:rsid w:val="004C7A54"/>
    <w:rsid w:val="004C7A8E"/>
    <w:rsid w:val="004C7BCA"/>
    <w:rsid w:val="004C7C18"/>
    <w:rsid w:val="004C7CA1"/>
    <w:rsid w:val="004C7CDB"/>
    <w:rsid w:val="004C7E2A"/>
    <w:rsid w:val="004D006C"/>
    <w:rsid w:val="004D00B4"/>
    <w:rsid w:val="004D011F"/>
    <w:rsid w:val="004D01F9"/>
    <w:rsid w:val="004D023E"/>
    <w:rsid w:val="004D0546"/>
    <w:rsid w:val="004D0779"/>
    <w:rsid w:val="004D087C"/>
    <w:rsid w:val="004D0A02"/>
    <w:rsid w:val="004D0AF9"/>
    <w:rsid w:val="004D0B8E"/>
    <w:rsid w:val="004D0BD3"/>
    <w:rsid w:val="004D0C32"/>
    <w:rsid w:val="004D0C3F"/>
    <w:rsid w:val="004D1233"/>
    <w:rsid w:val="004D1316"/>
    <w:rsid w:val="004D153A"/>
    <w:rsid w:val="004D1609"/>
    <w:rsid w:val="004D18A0"/>
    <w:rsid w:val="004D1965"/>
    <w:rsid w:val="004D19DD"/>
    <w:rsid w:val="004D1A30"/>
    <w:rsid w:val="004D1ABB"/>
    <w:rsid w:val="004D1BE5"/>
    <w:rsid w:val="004D1BEA"/>
    <w:rsid w:val="004D1C24"/>
    <w:rsid w:val="004D1CA1"/>
    <w:rsid w:val="004D1CB0"/>
    <w:rsid w:val="004D1E90"/>
    <w:rsid w:val="004D1F80"/>
    <w:rsid w:val="004D1FCD"/>
    <w:rsid w:val="004D23BB"/>
    <w:rsid w:val="004D243F"/>
    <w:rsid w:val="004D24D2"/>
    <w:rsid w:val="004D24F9"/>
    <w:rsid w:val="004D273C"/>
    <w:rsid w:val="004D2A95"/>
    <w:rsid w:val="004D2AD9"/>
    <w:rsid w:val="004D2CCD"/>
    <w:rsid w:val="004D2D54"/>
    <w:rsid w:val="004D2E9A"/>
    <w:rsid w:val="004D2EC5"/>
    <w:rsid w:val="004D2EE9"/>
    <w:rsid w:val="004D30DC"/>
    <w:rsid w:val="004D32D2"/>
    <w:rsid w:val="004D341B"/>
    <w:rsid w:val="004D34F9"/>
    <w:rsid w:val="004D3625"/>
    <w:rsid w:val="004D39A4"/>
    <w:rsid w:val="004D3AA8"/>
    <w:rsid w:val="004D3C17"/>
    <w:rsid w:val="004D3C6F"/>
    <w:rsid w:val="004D3CFC"/>
    <w:rsid w:val="004D3FA8"/>
    <w:rsid w:val="004D4203"/>
    <w:rsid w:val="004D4232"/>
    <w:rsid w:val="004D43BB"/>
    <w:rsid w:val="004D443F"/>
    <w:rsid w:val="004D44D2"/>
    <w:rsid w:val="004D459C"/>
    <w:rsid w:val="004D468D"/>
    <w:rsid w:val="004D474D"/>
    <w:rsid w:val="004D4847"/>
    <w:rsid w:val="004D48BD"/>
    <w:rsid w:val="004D4905"/>
    <w:rsid w:val="004D497E"/>
    <w:rsid w:val="004D49BC"/>
    <w:rsid w:val="004D4D10"/>
    <w:rsid w:val="004D4F57"/>
    <w:rsid w:val="004D50D0"/>
    <w:rsid w:val="004D513D"/>
    <w:rsid w:val="004D52DA"/>
    <w:rsid w:val="004D543D"/>
    <w:rsid w:val="004D5472"/>
    <w:rsid w:val="004D56D3"/>
    <w:rsid w:val="004D56E2"/>
    <w:rsid w:val="004D5743"/>
    <w:rsid w:val="004D57A4"/>
    <w:rsid w:val="004D5859"/>
    <w:rsid w:val="004D5954"/>
    <w:rsid w:val="004D5A22"/>
    <w:rsid w:val="004D5CBB"/>
    <w:rsid w:val="004D5F90"/>
    <w:rsid w:val="004D5F9B"/>
    <w:rsid w:val="004D61CC"/>
    <w:rsid w:val="004D62FC"/>
    <w:rsid w:val="004D6487"/>
    <w:rsid w:val="004D6502"/>
    <w:rsid w:val="004D660F"/>
    <w:rsid w:val="004D661E"/>
    <w:rsid w:val="004D66B9"/>
    <w:rsid w:val="004D6A6A"/>
    <w:rsid w:val="004D6CA7"/>
    <w:rsid w:val="004D6CFE"/>
    <w:rsid w:val="004D6D53"/>
    <w:rsid w:val="004D6E84"/>
    <w:rsid w:val="004D7004"/>
    <w:rsid w:val="004D713F"/>
    <w:rsid w:val="004D71C9"/>
    <w:rsid w:val="004D7604"/>
    <w:rsid w:val="004D772A"/>
    <w:rsid w:val="004D782D"/>
    <w:rsid w:val="004D7944"/>
    <w:rsid w:val="004D7984"/>
    <w:rsid w:val="004D7A61"/>
    <w:rsid w:val="004D7D0B"/>
    <w:rsid w:val="004D7D55"/>
    <w:rsid w:val="004D7DDD"/>
    <w:rsid w:val="004D7DF7"/>
    <w:rsid w:val="004D7EF8"/>
    <w:rsid w:val="004D7F6B"/>
    <w:rsid w:val="004D7F77"/>
    <w:rsid w:val="004D7FEE"/>
    <w:rsid w:val="004E0111"/>
    <w:rsid w:val="004E0135"/>
    <w:rsid w:val="004E017E"/>
    <w:rsid w:val="004E01EE"/>
    <w:rsid w:val="004E02C0"/>
    <w:rsid w:val="004E039D"/>
    <w:rsid w:val="004E061C"/>
    <w:rsid w:val="004E0654"/>
    <w:rsid w:val="004E0745"/>
    <w:rsid w:val="004E07D1"/>
    <w:rsid w:val="004E0AE3"/>
    <w:rsid w:val="004E0BE2"/>
    <w:rsid w:val="004E0C76"/>
    <w:rsid w:val="004E1110"/>
    <w:rsid w:val="004E1936"/>
    <w:rsid w:val="004E196A"/>
    <w:rsid w:val="004E1A01"/>
    <w:rsid w:val="004E1A6C"/>
    <w:rsid w:val="004E1A99"/>
    <w:rsid w:val="004E1B5E"/>
    <w:rsid w:val="004E1CAB"/>
    <w:rsid w:val="004E1CFF"/>
    <w:rsid w:val="004E1E82"/>
    <w:rsid w:val="004E2048"/>
    <w:rsid w:val="004E22AE"/>
    <w:rsid w:val="004E27CD"/>
    <w:rsid w:val="004E28A2"/>
    <w:rsid w:val="004E28B6"/>
    <w:rsid w:val="004E2988"/>
    <w:rsid w:val="004E2A72"/>
    <w:rsid w:val="004E2AD7"/>
    <w:rsid w:val="004E2ADD"/>
    <w:rsid w:val="004E2BDC"/>
    <w:rsid w:val="004E2C17"/>
    <w:rsid w:val="004E2C7B"/>
    <w:rsid w:val="004E2E25"/>
    <w:rsid w:val="004E2F1D"/>
    <w:rsid w:val="004E3021"/>
    <w:rsid w:val="004E30A6"/>
    <w:rsid w:val="004E3136"/>
    <w:rsid w:val="004E33B3"/>
    <w:rsid w:val="004E37DA"/>
    <w:rsid w:val="004E387E"/>
    <w:rsid w:val="004E38DB"/>
    <w:rsid w:val="004E393A"/>
    <w:rsid w:val="004E39C9"/>
    <w:rsid w:val="004E4030"/>
    <w:rsid w:val="004E421C"/>
    <w:rsid w:val="004E4361"/>
    <w:rsid w:val="004E4432"/>
    <w:rsid w:val="004E463F"/>
    <w:rsid w:val="004E4740"/>
    <w:rsid w:val="004E482B"/>
    <w:rsid w:val="004E4A58"/>
    <w:rsid w:val="004E4C83"/>
    <w:rsid w:val="004E4D56"/>
    <w:rsid w:val="004E5082"/>
    <w:rsid w:val="004E5145"/>
    <w:rsid w:val="004E514D"/>
    <w:rsid w:val="004E517F"/>
    <w:rsid w:val="004E53CB"/>
    <w:rsid w:val="004E56F1"/>
    <w:rsid w:val="004E591A"/>
    <w:rsid w:val="004E5961"/>
    <w:rsid w:val="004E5A32"/>
    <w:rsid w:val="004E5A68"/>
    <w:rsid w:val="004E5B09"/>
    <w:rsid w:val="004E5F49"/>
    <w:rsid w:val="004E5F93"/>
    <w:rsid w:val="004E6121"/>
    <w:rsid w:val="004E6161"/>
    <w:rsid w:val="004E61D1"/>
    <w:rsid w:val="004E6290"/>
    <w:rsid w:val="004E6429"/>
    <w:rsid w:val="004E66E2"/>
    <w:rsid w:val="004E67C3"/>
    <w:rsid w:val="004E687B"/>
    <w:rsid w:val="004E69DF"/>
    <w:rsid w:val="004E6B05"/>
    <w:rsid w:val="004E6CA0"/>
    <w:rsid w:val="004E6CEA"/>
    <w:rsid w:val="004E6D76"/>
    <w:rsid w:val="004E6FD4"/>
    <w:rsid w:val="004E7038"/>
    <w:rsid w:val="004E7276"/>
    <w:rsid w:val="004E7400"/>
    <w:rsid w:val="004E74E4"/>
    <w:rsid w:val="004E7579"/>
    <w:rsid w:val="004E766B"/>
    <w:rsid w:val="004E77EC"/>
    <w:rsid w:val="004E7829"/>
    <w:rsid w:val="004E7845"/>
    <w:rsid w:val="004E7B57"/>
    <w:rsid w:val="004E7B5E"/>
    <w:rsid w:val="004E7D0C"/>
    <w:rsid w:val="004E7E48"/>
    <w:rsid w:val="004E7E7B"/>
    <w:rsid w:val="004E7EC5"/>
    <w:rsid w:val="004F0083"/>
    <w:rsid w:val="004F00F2"/>
    <w:rsid w:val="004F01BE"/>
    <w:rsid w:val="004F033F"/>
    <w:rsid w:val="004F0388"/>
    <w:rsid w:val="004F04EE"/>
    <w:rsid w:val="004F0597"/>
    <w:rsid w:val="004F064D"/>
    <w:rsid w:val="004F06B5"/>
    <w:rsid w:val="004F0746"/>
    <w:rsid w:val="004F0818"/>
    <w:rsid w:val="004F0A42"/>
    <w:rsid w:val="004F0C60"/>
    <w:rsid w:val="004F0F11"/>
    <w:rsid w:val="004F112E"/>
    <w:rsid w:val="004F113B"/>
    <w:rsid w:val="004F13B7"/>
    <w:rsid w:val="004F1413"/>
    <w:rsid w:val="004F142F"/>
    <w:rsid w:val="004F16E2"/>
    <w:rsid w:val="004F17CE"/>
    <w:rsid w:val="004F180A"/>
    <w:rsid w:val="004F19FC"/>
    <w:rsid w:val="004F1A14"/>
    <w:rsid w:val="004F1ACA"/>
    <w:rsid w:val="004F1AFC"/>
    <w:rsid w:val="004F1B6E"/>
    <w:rsid w:val="004F1C35"/>
    <w:rsid w:val="004F1C51"/>
    <w:rsid w:val="004F1C9D"/>
    <w:rsid w:val="004F1D5F"/>
    <w:rsid w:val="004F1D8C"/>
    <w:rsid w:val="004F1EF8"/>
    <w:rsid w:val="004F1FAA"/>
    <w:rsid w:val="004F20CE"/>
    <w:rsid w:val="004F241C"/>
    <w:rsid w:val="004F26E3"/>
    <w:rsid w:val="004F2A43"/>
    <w:rsid w:val="004F2A51"/>
    <w:rsid w:val="004F2A5B"/>
    <w:rsid w:val="004F2C79"/>
    <w:rsid w:val="004F2CD5"/>
    <w:rsid w:val="004F2E55"/>
    <w:rsid w:val="004F2EFE"/>
    <w:rsid w:val="004F2F38"/>
    <w:rsid w:val="004F30F2"/>
    <w:rsid w:val="004F3175"/>
    <w:rsid w:val="004F3198"/>
    <w:rsid w:val="004F32F9"/>
    <w:rsid w:val="004F3358"/>
    <w:rsid w:val="004F3458"/>
    <w:rsid w:val="004F362E"/>
    <w:rsid w:val="004F3881"/>
    <w:rsid w:val="004F39D0"/>
    <w:rsid w:val="004F3A5F"/>
    <w:rsid w:val="004F3B1E"/>
    <w:rsid w:val="004F3B43"/>
    <w:rsid w:val="004F3C21"/>
    <w:rsid w:val="004F3F90"/>
    <w:rsid w:val="004F4014"/>
    <w:rsid w:val="004F40A6"/>
    <w:rsid w:val="004F40DD"/>
    <w:rsid w:val="004F4153"/>
    <w:rsid w:val="004F4167"/>
    <w:rsid w:val="004F419B"/>
    <w:rsid w:val="004F41B1"/>
    <w:rsid w:val="004F4231"/>
    <w:rsid w:val="004F429B"/>
    <w:rsid w:val="004F433F"/>
    <w:rsid w:val="004F439F"/>
    <w:rsid w:val="004F4457"/>
    <w:rsid w:val="004F45BC"/>
    <w:rsid w:val="004F46A5"/>
    <w:rsid w:val="004F4788"/>
    <w:rsid w:val="004F493E"/>
    <w:rsid w:val="004F49E6"/>
    <w:rsid w:val="004F4A6A"/>
    <w:rsid w:val="004F4B56"/>
    <w:rsid w:val="004F4B84"/>
    <w:rsid w:val="004F4C59"/>
    <w:rsid w:val="004F4CA6"/>
    <w:rsid w:val="004F510A"/>
    <w:rsid w:val="004F5346"/>
    <w:rsid w:val="004F53EF"/>
    <w:rsid w:val="004F5567"/>
    <w:rsid w:val="004F5572"/>
    <w:rsid w:val="004F578A"/>
    <w:rsid w:val="004F5875"/>
    <w:rsid w:val="004F5A91"/>
    <w:rsid w:val="004F5CCD"/>
    <w:rsid w:val="004F5E03"/>
    <w:rsid w:val="004F5E70"/>
    <w:rsid w:val="004F5E95"/>
    <w:rsid w:val="004F6005"/>
    <w:rsid w:val="004F6082"/>
    <w:rsid w:val="004F6271"/>
    <w:rsid w:val="004F62BD"/>
    <w:rsid w:val="004F6391"/>
    <w:rsid w:val="004F6616"/>
    <w:rsid w:val="004F66AA"/>
    <w:rsid w:val="004F68AC"/>
    <w:rsid w:val="004F68FD"/>
    <w:rsid w:val="004F6AD7"/>
    <w:rsid w:val="004F6B69"/>
    <w:rsid w:val="004F6D9A"/>
    <w:rsid w:val="004F6E6B"/>
    <w:rsid w:val="004F701D"/>
    <w:rsid w:val="004F730F"/>
    <w:rsid w:val="004F7354"/>
    <w:rsid w:val="004F739B"/>
    <w:rsid w:val="004F7456"/>
    <w:rsid w:val="004F795C"/>
    <w:rsid w:val="004F79F6"/>
    <w:rsid w:val="004F7A49"/>
    <w:rsid w:val="004F7EC4"/>
    <w:rsid w:val="004F7F15"/>
    <w:rsid w:val="00500032"/>
    <w:rsid w:val="005004F6"/>
    <w:rsid w:val="00500551"/>
    <w:rsid w:val="00500768"/>
    <w:rsid w:val="0050086D"/>
    <w:rsid w:val="005008CF"/>
    <w:rsid w:val="005008DB"/>
    <w:rsid w:val="00500925"/>
    <w:rsid w:val="00500949"/>
    <w:rsid w:val="00500C1A"/>
    <w:rsid w:val="00500D8E"/>
    <w:rsid w:val="00500EEB"/>
    <w:rsid w:val="00500F1D"/>
    <w:rsid w:val="005010E7"/>
    <w:rsid w:val="0050147D"/>
    <w:rsid w:val="0050148E"/>
    <w:rsid w:val="005014FE"/>
    <w:rsid w:val="0050166E"/>
    <w:rsid w:val="0050195B"/>
    <w:rsid w:val="00501AF0"/>
    <w:rsid w:val="00501DA8"/>
    <w:rsid w:val="005021C9"/>
    <w:rsid w:val="0050225B"/>
    <w:rsid w:val="00502277"/>
    <w:rsid w:val="0050254F"/>
    <w:rsid w:val="0050256C"/>
    <w:rsid w:val="00502664"/>
    <w:rsid w:val="005026AB"/>
    <w:rsid w:val="00502743"/>
    <w:rsid w:val="00502871"/>
    <w:rsid w:val="00502897"/>
    <w:rsid w:val="005028EA"/>
    <w:rsid w:val="00502A3F"/>
    <w:rsid w:val="00502B66"/>
    <w:rsid w:val="00502BEE"/>
    <w:rsid w:val="00502EBB"/>
    <w:rsid w:val="00503198"/>
    <w:rsid w:val="00503349"/>
    <w:rsid w:val="0050343F"/>
    <w:rsid w:val="005035AF"/>
    <w:rsid w:val="00503658"/>
    <w:rsid w:val="00503674"/>
    <w:rsid w:val="005036C9"/>
    <w:rsid w:val="00503816"/>
    <w:rsid w:val="00503893"/>
    <w:rsid w:val="005038D1"/>
    <w:rsid w:val="00503B30"/>
    <w:rsid w:val="00503BBB"/>
    <w:rsid w:val="00503C45"/>
    <w:rsid w:val="00503EDE"/>
    <w:rsid w:val="00503FEC"/>
    <w:rsid w:val="005040FC"/>
    <w:rsid w:val="0050410D"/>
    <w:rsid w:val="00504377"/>
    <w:rsid w:val="005043B5"/>
    <w:rsid w:val="0050485B"/>
    <w:rsid w:val="005048AF"/>
    <w:rsid w:val="00504C59"/>
    <w:rsid w:val="00504DB0"/>
    <w:rsid w:val="00504EF2"/>
    <w:rsid w:val="00504F4C"/>
    <w:rsid w:val="00505141"/>
    <w:rsid w:val="00505299"/>
    <w:rsid w:val="005052B6"/>
    <w:rsid w:val="005053C5"/>
    <w:rsid w:val="0050540D"/>
    <w:rsid w:val="00505508"/>
    <w:rsid w:val="0050554F"/>
    <w:rsid w:val="00505570"/>
    <w:rsid w:val="005055DE"/>
    <w:rsid w:val="0050566A"/>
    <w:rsid w:val="005056AA"/>
    <w:rsid w:val="005057D8"/>
    <w:rsid w:val="0050580E"/>
    <w:rsid w:val="00505AD0"/>
    <w:rsid w:val="00505DCF"/>
    <w:rsid w:val="00505EA3"/>
    <w:rsid w:val="00505EE2"/>
    <w:rsid w:val="00505F8B"/>
    <w:rsid w:val="0050610B"/>
    <w:rsid w:val="00506223"/>
    <w:rsid w:val="005066AC"/>
    <w:rsid w:val="005066FD"/>
    <w:rsid w:val="0050676E"/>
    <w:rsid w:val="005067C9"/>
    <w:rsid w:val="005067DE"/>
    <w:rsid w:val="00506840"/>
    <w:rsid w:val="00506979"/>
    <w:rsid w:val="00506F2B"/>
    <w:rsid w:val="0050711E"/>
    <w:rsid w:val="0050717F"/>
    <w:rsid w:val="0050721B"/>
    <w:rsid w:val="00507301"/>
    <w:rsid w:val="00507527"/>
    <w:rsid w:val="005075EB"/>
    <w:rsid w:val="0050766D"/>
    <w:rsid w:val="0050776D"/>
    <w:rsid w:val="00507811"/>
    <w:rsid w:val="0050786B"/>
    <w:rsid w:val="00507A39"/>
    <w:rsid w:val="00507B8D"/>
    <w:rsid w:val="00507F09"/>
    <w:rsid w:val="00510306"/>
    <w:rsid w:val="00510CD8"/>
    <w:rsid w:val="00511139"/>
    <w:rsid w:val="00511142"/>
    <w:rsid w:val="005111D1"/>
    <w:rsid w:val="00511398"/>
    <w:rsid w:val="0051139B"/>
    <w:rsid w:val="005113AC"/>
    <w:rsid w:val="00511467"/>
    <w:rsid w:val="0051149C"/>
    <w:rsid w:val="0051154B"/>
    <w:rsid w:val="005116BB"/>
    <w:rsid w:val="005117D9"/>
    <w:rsid w:val="00511850"/>
    <w:rsid w:val="005118E8"/>
    <w:rsid w:val="00511BD5"/>
    <w:rsid w:val="00511C99"/>
    <w:rsid w:val="00511CC3"/>
    <w:rsid w:val="00511DAB"/>
    <w:rsid w:val="00511F92"/>
    <w:rsid w:val="00512017"/>
    <w:rsid w:val="00512060"/>
    <w:rsid w:val="00512083"/>
    <w:rsid w:val="0051232A"/>
    <w:rsid w:val="0051233F"/>
    <w:rsid w:val="00512409"/>
    <w:rsid w:val="00512508"/>
    <w:rsid w:val="0051251F"/>
    <w:rsid w:val="0051252C"/>
    <w:rsid w:val="005126A4"/>
    <w:rsid w:val="005126C4"/>
    <w:rsid w:val="00512857"/>
    <w:rsid w:val="0051288C"/>
    <w:rsid w:val="005128EC"/>
    <w:rsid w:val="00512976"/>
    <w:rsid w:val="00512A27"/>
    <w:rsid w:val="00512C23"/>
    <w:rsid w:val="00512C77"/>
    <w:rsid w:val="00512CAE"/>
    <w:rsid w:val="00512EB2"/>
    <w:rsid w:val="00512EBB"/>
    <w:rsid w:val="00512F68"/>
    <w:rsid w:val="00512F88"/>
    <w:rsid w:val="00513080"/>
    <w:rsid w:val="005131C7"/>
    <w:rsid w:val="00513396"/>
    <w:rsid w:val="005133A9"/>
    <w:rsid w:val="00513494"/>
    <w:rsid w:val="005134DC"/>
    <w:rsid w:val="005135B1"/>
    <w:rsid w:val="005136B3"/>
    <w:rsid w:val="0051378E"/>
    <w:rsid w:val="00513898"/>
    <w:rsid w:val="005138E8"/>
    <w:rsid w:val="00513A3E"/>
    <w:rsid w:val="00513C5D"/>
    <w:rsid w:val="00513C85"/>
    <w:rsid w:val="00513CFC"/>
    <w:rsid w:val="00513D27"/>
    <w:rsid w:val="00513E0F"/>
    <w:rsid w:val="00513E33"/>
    <w:rsid w:val="00514214"/>
    <w:rsid w:val="005143BE"/>
    <w:rsid w:val="00514448"/>
    <w:rsid w:val="005145BB"/>
    <w:rsid w:val="0051460B"/>
    <w:rsid w:val="005147B3"/>
    <w:rsid w:val="0051493A"/>
    <w:rsid w:val="00514AC5"/>
    <w:rsid w:val="00514C13"/>
    <w:rsid w:val="00514C50"/>
    <w:rsid w:val="00514CB9"/>
    <w:rsid w:val="005150A5"/>
    <w:rsid w:val="005152DE"/>
    <w:rsid w:val="00515329"/>
    <w:rsid w:val="005153A3"/>
    <w:rsid w:val="00515878"/>
    <w:rsid w:val="005159BC"/>
    <w:rsid w:val="00515A09"/>
    <w:rsid w:val="00515A5A"/>
    <w:rsid w:val="00515BA2"/>
    <w:rsid w:val="00515C05"/>
    <w:rsid w:val="00515D53"/>
    <w:rsid w:val="00515E03"/>
    <w:rsid w:val="00516071"/>
    <w:rsid w:val="005161E0"/>
    <w:rsid w:val="0051623E"/>
    <w:rsid w:val="00516272"/>
    <w:rsid w:val="00516281"/>
    <w:rsid w:val="005163A4"/>
    <w:rsid w:val="005163F4"/>
    <w:rsid w:val="005164F8"/>
    <w:rsid w:val="0051655C"/>
    <w:rsid w:val="0051667B"/>
    <w:rsid w:val="00516779"/>
    <w:rsid w:val="005168B4"/>
    <w:rsid w:val="00516D06"/>
    <w:rsid w:val="00516F4D"/>
    <w:rsid w:val="00516FB2"/>
    <w:rsid w:val="005170B7"/>
    <w:rsid w:val="005174C8"/>
    <w:rsid w:val="005174EB"/>
    <w:rsid w:val="00517541"/>
    <w:rsid w:val="005175FA"/>
    <w:rsid w:val="00517855"/>
    <w:rsid w:val="00517A27"/>
    <w:rsid w:val="00517ABC"/>
    <w:rsid w:val="00517B8A"/>
    <w:rsid w:val="00517D7E"/>
    <w:rsid w:val="00517DFE"/>
    <w:rsid w:val="00517F92"/>
    <w:rsid w:val="00520010"/>
    <w:rsid w:val="00520132"/>
    <w:rsid w:val="00520285"/>
    <w:rsid w:val="00520415"/>
    <w:rsid w:val="0052062A"/>
    <w:rsid w:val="0052063D"/>
    <w:rsid w:val="00520736"/>
    <w:rsid w:val="00520826"/>
    <w:rsid w:val="0052096B"/>
    <w:rsid w:val="00520A1B"/>
    <w:rsid w:val="00520AD7"/>
    <w:rsid w:val="00520B23"/>
    <w:rsid w:val="00520C20"/>
    <w:rsid w:val="00520DD1"/>
    <w:rsid w:val="00520E2A"/>
    <w:rsid w:val="00520EB6"/>
    <w:rsid w:val="005210AA"/>
    <w:rsid w:val="0052148B"/>
    <w:rsid w:val="00521922"/>
    <w:rsid w:val="00521A33"/>
    <w:rsid w:val="00521CBB"/>
    <w:rsid w:val="00521E7D"/>
    <w:rsid w:val="00521EF5"/>
    <w:rsid w:val="00522298"/>
    <w:rsid w:val="005223AA"/>
    <w:rsid w:val="0052252B"/>
    <w:rsid w:val="0052263A"/>
    <w:rsid w:val="0052267E"/>
    <w:rsid w:val="005226A1"/>
    <w:rsid w:val="00522738"/>
    <w:rsid w:val="0052287C"/>
    <w:rsid w:val="0052296D"/>
    <w:rsid w:val="00522A8C"/>
    <w:rsid w:val="00522EA0"/>
    <w:rsid w:val="00523383"/>
    <w:rsid w:val="00523515"/>
    <w:rsid w:val="005236AA"/>
    <w:rsid w:val="00523752"/>
    <w:rsid w:val="00523793"/>
    <w:rsid w:val="0052392E"/>
    <w:rsid w:val="00523B6A"/>
    <w:rsid w:val="00523BBD"/>
    <w:rsid w:val="00523C3F"/>
    <w:rsid w:val="00523C5D"/>
    <w:rsid w:val="00523CB9"/>
    <w:rsid w:val="00523D29"/>
    <w:rsid w:val="00523DC2"/>
    <w:rsid w:val="00523E54"/>
    <w:rsid w:val="00523F87"/>
    <w:rsid w:val="005241EF"/>
    <w:rsid w:val="005241F8"/>
    <w:rsid w:val="005241FF"/>
    <w:rsid w:val="0052425A"/>
    <w:rsid w:val="0052479C"/>
    <w:rsid w:val="005247BD"/>
    <w:rsid w:val="00524915"/>
    <w:rsid w:val="00524929"/>
    <w:rsid w:val="00524B0D"/>
    <w:rsid w:val="00524C8C"/>
    <w:rsid w:val="00524D0F"/>
    <w:rsid w:val="00524D63"/>
    <w:rsid w:val="00524F57"/>
    <w:rsid w:val="00525020"/>
    <w:rsid w:val="0052533B"/>
    <w:rsid w:val="005253EB"/>
    <w:rsid w:val="00525440"/>
    <w:rsid w:val="005254AF"/>
    <w:rsid w:val="0052552B"/>
    <w:rsid w:val="00525BDA"/>
    <w:rsid w:val="00525BF5"/>
    <w:rsid w:val="00525C2C"/>
    <w:rsid w:val="00525CA2"/>
    <w:rsid w:val="00525D5A"/>
    <w:rsid w:val="005260B1"/>
    <w:rsid w:val="00526202"/>
    <w:rsid w:val="00526259"/>
    <w:rsid w:val="0052640F"/>
    <w:rsid w:val="00526528"/>
    <w:rsid w:val="00526601"/>
    <w:rsid w:val="005266ED"/>
    <w:rsid w:val="0052686D"/>
    <w:rsid w:val="005268C9"/>
    <w:rsid w:val="00526A02"/>
    <w:rsid w:val="00526A3F"/>
    <w:rsid w:val="00526AF5"/>
    <w:rsid w:val="00526BFE"/>
    <w:rsid w:val="00526C39"/>
    <w:rsid w:val="00526E88"/>
    <w:rsid w:val="00526EBF"/>
    <w:rsid w:val="00527031"/>
    <w:rsid w:val="00527058"/>
    <w:rsid w:val="005271B2"/>
    <w:rsid w:val="00527211"/>
    <w:rsid w:val="00527321"/>
    <w:rsid w:val="005275DC"/>
    <w:rsid w:val="0052772E"/>
    <w:rsid w:val="0052778D"/>
    <w:rsid w:val="00527890"/>
    <w:rsid w:val="00527A36"/>
    <w:rsid w:val="00527A75"/>
    <w:rsid w:val="00527A94"/>
    <w:rsid w:val="00527B3F"/>
    <w:rsid w:val="00527BBF"/>
    <w:rsid w:val="00527C8E"/>
    <w:rsid w:val="00527D2C"/>
    <w:rsid w:val="00527D31"/>
    <w:rsid w:val="00527DB5"/>
    <w:rsid w:val="00527EBD"/>
    <w:rsid w:val="00527F1B"/>
    <w:rsid w:val="00527FED"/>
    <w:rsid w:val="005301E4"/>
    <w:rsid w:val="005302CC"/>
    <w:rsid w:val="005303BA"/>
    <w:rsid w:val="00530487"/>
    <w:rsid w:val="00530519"/>
    <w:rsid w:val="00530527"/>
    <w:rsid w:val="00530642"/>
    <w:rsid w:val="005307E3"/>
    <w:rsid w:val="00530811"/>
    <w:rsid w:val="00530AB8"/>
    <w:rsid w:val="00530AC5"/>
    <w:rsid w:val="00530ADD"/>
    <w:rsid w:val="00530B87"/>
    <w:rsid w:val="00530C04"/>
    <w:rsid w:val="00530CB8"/>
    <w:rsid w:val="00530CE5"/>
    <w:rsid w:val="00530D37"/>
    <w:rsid w:val="00530E0D"/>
    <w:rsid w:val="00530F77"/>
    <w:rsid w:val="005310C2"/>
    <w:rsid w:val="005310CE"/>
    <w:rsid w:val="0053128B"/>
    <w:rsid w:val="005312B8"/>
    <w:rsid w:val="00531331"/>
    <w:rsid w:val="00531378"/>
    <w:rsid w:val="00531466"/>
    <w:rsid w:val="005315B9"/>
    <w:rsid w:val="00531602"/>
    <w:rsid w:val="00531663"/>
    <w:rsid w:val="00531856"/>
    <w:rsid w:val="00531900"/>
    <w:rsid w:val="00531AE8"/>
    <w:rsid w:val="00531C17"/>
    <w:rsid w:val="00531CAE"/>
    <w:rsid w:val="00531E82"/>
    <w:rsid w:val="00531F2D"/>
    <w:rsid w:val="00532072"/>
    <w:rsid w:val="00532181"/>
    <w:rsid w:val="0053227B"/>
    <w:rsid w:val="0053227D"/>
    <w:rsid w:val="0053246D"/>
    <w:rsid w:val="005325BA"/>
    <w:rsid w:val="00532629"/>
    <w:rsid w:val="0053264C"/>
    <w:rsid w:val="00532723"/>
    <w:rsid w:val="00532892"/>
    <w:rsid w:val="00532BAB"/>
    <w:rsid w:val="00532C83"/>
    <w:rsid w:val="00532D21"/>
    <w:rsid w:val="00533058"/>
    <w:rsid w:val="00533096"/>
    <w:rsid w:val="00533139"/>
    <w:rsid w:val="00533216"/>
    <w:rsid w:val="005332BA"/>
    <w:rsid w:val="005333E7"/>
    <w:rsid w:val="00533466"/>
    <w:rsid w:val="00533487"/>
    <w:rsid w:val="00533496"/>
    <w:rsid w:val="005335E6"/>
    <w:rsid w:val="00533680"/>
    <w:rsid w:val="00533805"/>
    <w:rsid w:val="00533C94"/>
    <w:rsid w:val="00533CFC"/>
    <w:rsid w:val="00533D03"/>
    <w:rsid w:val="00533D27"/>
    <w:rsid w:val="00533DBC"/>
    <w:rsid w:val="00533E2A"/>
    <w:rsid w:val="00533E41"/>
    <w:rsid w:val="00533E8A"/>
    <w:rsid w:val="00533FAF"/>
    <w:rsid w:val="00533FC4"/>
    <w:rsid w:val="00534001"/>
    <w:rsid w:val="00534187"/>
    <w:rsid w:val="00534230"/>
    <w:rsid w:val="00534369"/>
    <w:rsid w:val="005343F0"/>
    <w:rsid w:val="0053443B"/>
    <w:rsid w:val="005345C1"/>
    <w:rsid w:val="005346D4"/>
    <w:rsid w:val="00534779"/>
    <w:rsid w:val="00534900"/>
    <w:rsid w:val="0053491B"/>
    <w:rsid w:val="00534CD2"/>
    <w:rsid w:val="00534D66"/>
    <w:rsid w:val="00534F69"/>
    <w:rsid w:val="0053501B"/>
    <w:rsid w:val="00535070"/>
    <w:rsid w:val="005352AD"/>
    <w:rsid w:val="00535316"/>
    <w:rsid w:val="005353EB"/>
    <w:rsid w:val="00535771"/>
    <w:rsid w:val="005357E7"/>
    <w:rsid w:val="005358A4"/>
    <w:rsid w:val="00535A94"/>
    <w:rsid w:val="00535B7A"/>
    <w:rsid w:val="00535D4A"/>
    <w:rsid w:val="00535D91"/>
    <w:rsid w:val="00535F79"/>
    <w:rsid w:val="0053612D"/>
    <w:rsid w:val="00536177"/>
    <w:rsid w:val="0053622A"/>
    <w:rsid w:val="005362D8"/>
    <w:rsid w:val="00536585"/>
    <w:rsid w:val="005367D0"/>
    <w:rsid w:val="005368C0"/>
    <w:rsid w:val="00536C33"/>
    <w:rsid w:val="00536CB4"/>
    <w:rsid w:val="00536DF8"/>
    <w:rsid w:val="00537264"/>
    <w:rsid w:val="005373B7"/>
    <w:rsid w:val="0053756C"/>
    <w:rsid w:val="0053772A"/>
    <w:rsid w:val="00537793"/>
    <w:rsid w:val="005379F9"/>
    <w:rsid w:val="00537A16"/>
    <w:rsid w:val="00537A4C"/>
    <w:rsid w:val="00537AE4"/>
    <w:rsid w:val="00537F63"/>
    <w:rsid w:val="00537FA2"/>
    <w:rsid w:val="00540161"/>
    <w:rsid w:val="00540283"/>
    <w:rsid w:val="00540442"/>
    <w:rsid w:val="0054046D"/>
    <w:rsid w:val="0054048A"/>
    <w:rsid w:val="005404D4"/>
    <w:rsid w:val="005404E4"/>
    <w:rsid w:val="00540548"/>
    <w:rsid w:val="00540648"/>
    <w:rsid w:val="00540730"/>
    <w:rsid w:val="0054084E"/>
    <w:rsid w:val="00540912"/>
    <w:rsid w:val="00540A7D"/>
    <w:rsid w:val="00540CF2"/>
    <w:rsid w:val="00540E08"/>
    <w:rsid w:val="00540E7A"/>
    <w:rsid w:val="00540EEA"/>
    <w:rsid w:val="00540F40"/>
    <w:rsid w:val="005410B2"/>
    <w:rsid w:val="005410E8"/>
    <w:rsid w:val="005410F6"/>
    <w:rsid w:val="005411E5"/>
    <w:rsid w:val="005413B2"/>
    <w:rsid w:val="005414D7"/>
    <w:rsid w:val="00541676"/>
    <w:rsid w:val="005419A7"/>
    <w:rsid w:val="00541A62"/>
    <w:rsid w:val="00541A9D"/>
    <w:rsid w:val="00541ABB"/>
    <w:rsid w:val="00541D23"/>
    <w:rsid w:val="00541E16"/>
    <w:rsid w:val="00541E65"/>
    <w:rsid w:val="00541E81"/>
    <w:rsid w:val="00541EBC"/>
    <w:rsid w:val="005420FD"/>
    <w:rsid w:val="005421BC"/>
    <w:rsid w:val="005421F4"/>
    <w:rsid w:val="005422C9"/>
    <w:rsid w:val="00542374"/>
    <w:rsid w:val="005426C4"/>
    <w:rsid w:val="005426D6"/>
    <w:rsid w:val="0054276A"/>
    <w:rsid w:val="00542800"/>
    <w:rsid w:val="00542947"/>
    <w:rsid w:val="0054295B"/>
    <w:rsid w:val="00542A4A"/>
    <w:rsid w:val="00542C05"/>
    <w:rsid w:val="00542C45"/>
    <w:rsid w:val="00542F71"/>
    <w:rsid w:val="0054332A"/>
    <w:rsid w:val="005435F3"/>
    <w:rsid w:val="00543660"/>
    <w:rsid w:val="005436B9"/>
    <w:rsid w:val="005437E0"/>
    <w:rsid w:val="00543898"/>
    <w:rsid w:val="005439EA"/>
    <w:rsid w:val="00543AA1"/>
    <w:rsid w:val="00543AD5"/>
    <w:rsid w:val="00543B0C"/>
    <w:rsid w:val="00543C78"/>
    <w:rsid w:val="00543E47"/>
    <w:rsid w:val="00543F3D"/>
    <w:rsid w:val="00544028"/>
    <w:rsid w:val="00544205"/>
    <w:rsid w:val="00544378"/>
    <w:rsid w:val="0054446F"/>
    <w:rsid w:val="005444A8"/>
    <w:rsid w:val="005446DC"/>
    <w:rsid w:val="0054483B"/>
    <w:rsid w:val="005448B7"/>
    <w:rsid w:val="005448C0"/>
    <w:rsid w:val="00544D1B"/>
    <w:rsid w:val="00544D3E"/>
    <w:rsid w:val="00544E75"/>
    <w:rsid w:val="0054506B"/>
    <w:rsid w:val="005452F5"/>
    <w:rsid w:val="005453E1"/>
    <w:rsid w:val="005456B2"/>
    <w:rsid w:val="00545A5E"/>
    <w:rsid w:val="00545E03"/>
    <w:rsid w:val="00546076"/>
    <w:rsid w:val="00546081"/>
    <w:rsid w:val="005463D6"/>
    <w:rsid w:val="005466E9"/>
    <w:rsid w:val="00546753"/>
    <w:rsid w:val="005467AF"/>
    <w:rsid w:val="0054680C"/>
    <w:rsid w:val="00546898"/>
    <w:rsid w:val="0054691F"/>
    <w:rsid w:val="00546A12"/>
    <w:rsid w:val="00546A3A"/>
    <w:rsid w:val="00546D59"/>
    <w:rsid w:val="00546DE2"/>
    <w:rsid w:val="00546FBB"/>
    <w:rsid w:val="00546FF5"/>
    <w:rsid w:val="005471A0"/>
    <w:rsid w:val="005471B4"/>
    <w:rsid w:val="005474EB"/>
    <w:rsid w:val="005475E7"/>
    <w:rsid w:val="00547870"/>
    <w:rsid w:val="005478F0"/>
    <w:rsid w:val="00547918"/>
    <w:rsid w:val="00547A23"/>
    <w:rsid w:val="00547A26"/>
    <w:rsid w:val="00547ADD"/>
    <w:rsid w:val="00547C73"/>
    <w:rsid w:val="00547CE5"/>
    <w:rsid w:val="00547E74"/>
    <w:rsid w:val="00547F71"/>
    <w:rsid w:val="00550038"/>
    <w:rsid w:val="005500BF"/>
    <w:rsid w:val="00550226"/>
    <w:rsid w:val="00550434"/>
    <w:rsid w:val="00550455"/>
    <w:rsid w:val="005504E3"/>
    <w:rsid w:val="005505FA"/>
    <w:rsid w:val="0055065F"/>
    <w:rsid w:val="00550660"/>
    <w:rsid w:val="00550765"/>
    <w:rsid w:val="00550876"/>
    <w:rsid w:val="00550923"/>
    <w:rsid w:val="00550BB3"/>
    <w:rsid w:val="00550C59"/>
    <w:rsid w:val="00550D1A"/>
    <w:rsid w:val="00550D82"/>
    <w:rsid w:val="00550F09"/>
    <w:rsid w:val="00550F97"/>
    <w:rsid w:val="005512C8"/>
    <w:rsid w:val="005512F3"/>
    <w:rsid w:val="00551393"/>
    <w:rsid w:val="00551616"/>
    <w:rsid w:val="005516C2"/>
    <w:rsid w:val="005518E1"/>
    <w:rsid w:val="00551949"/>
    <w:rsid w:val="00551A9C"/>
    <w:rsid w:val="00551AF4"/>
    <w:rsid w:val="00551B93"/>
    <w:rsid w:val="00551C99"/>
    <w:rsid w:val="005520F8"/>
    <w:rsid w:val="005523F9"/>
    <w:rsid w:val="0055252A"/>
    <w:rsid w:val="0055254E"/>
    <w:rsid w:val="005525E6"/>
    <w:rsid w:val="0055261C"/>
    <w:rsid w:val="00552678"/>
    <w:rsid w:val="00552769"/>
    <w:rsid w:val="00552933"/>
    <w:rsid w:val="00552AAE"/>
    <w:rsid w:val="00552B95"/>
    <w:rsid w:val="00552DB8"/>
    <w:rsid w:val="00552EE2"/>
    <w:rsid w:val="00552F1C"/>
    <w:rsid w:val="00553085"/>
    <w:rsid w:val="005531AA"/>
    <w:rsid w:val="00553385"/>
    <w:rsid w:val="00553565"/>
    <w:rsid w:val="0055377E"/>
    <w:rsid w:val="00553A3B"/>
    <w:rsid w:val="00553BEA"/>
    <w:rsid w:val="00553DB8"/>
    <w:rsid w:val="0055405F"/>
    <w:rsid w:val="005541AB"/>
    <w:rsid w:val="0055420B"/>
    <w:rsid w:val="0055430D"/>
    <w:rsid w:val="00554369"/>
    <w:rsid w:val="005545A3"/>
    <w:rsid w:val="0055467D"/>
    <w:rsid w:val="00554877"/>
    <w:rsid w:val="00554992"/>
    <w:rsid w:val="00554A00"/>
    <w:rsid w:val="00554D93"/>
    <w:rsid w:val="00554E52"/>
    <w:rsid w:val="00554EA4"/>
    <w:rsid w:val="00554F0E"/>
    <w:rsid w:val="00554F35"/>
    <w:rsid w:val="0055509F"/>
    <w:rsid w:val="005550AF"/>
    <w:rsid w:val="0055529A"/>
    <w:rsid w:val="005552E1"/>
    <w:rsid w:val="005553F5"/>
    <w:rsid w:val="0055547E"/>
    <w:rsid w:val="005555E4"/>
    <w:rsid w:val="00555669"/>
    <w:rsid w:val="005558E5"/>
    <w:rsid w:val="00555CC9"/>
    <w:rsid w:val="00555D31"/>
    <w:rsid w:val="00555EC1"/>
    <w:rsid w:val="00555EF4"/>
    <w:rsid w:val="00555F32"/>
    <w:rsid w:val="005561C0"/>
    <w:rsid w:val="0055629D"/>
    <w:rsid w:val="005562DF"/>
    <w:rsid w:val="00556310"/>
    <w:rsid w:val="0055660B"/>
    <w:rsid w:val="0055676C"/>
    <w:rsid w:val="00556813"/>
    <w:rsid w:val="00556814"/>
    <w:rsid w:val="0055683C"/>
    <w:rsid w:val="00556E1C"/>
    <w:rsid w:val="00556ECA"/>
    <w:rsid w:val="00556F76"/>
    <w:rsid w:val="00556F94"/>
    <w:rsid w:val="00557033"/>
    <w:rsid w:val="00557435"/>
    <w:rsid w:val="00557634"/>
    <w:rsid w:val="005577E1"/>
    <w:rsid w:val="00557AA8"/>
    <w:rsid w:val="00557AAC"/>
    <w:rsid w:val="00557B1A"/>
    <w:rsid w:val="00557BDB"/>
    <w:rsid w:val="00557C13"/>
    <w:rsid w:val="00557E7E"/>
    <w:rsid w:val="00557E8D"/>
    <w:rsid w:val="00557F7D"/>
    <w:rsid w:val="005602B6"/>
    <w:rsid w:val="0056058F"/>
    <w:rsid w:val="005605B1"/>
    <w:rsid w:val="0056082F"/>
    <w:rsid w:val="00560A78"/>
    <w:rsid w:val="00560B86"/>
    <w:rsid w:val="00560E5A"/>
    <w:rsid w:val="00560EF7"/>
    <w:rsid w:val="00560F24"/>
    <w:rsid w:val="0056113C"/>
    <w:rsid w:val="005611FD"/>
    <w:rsid w:val="0056124A"/>
    <w:rsid w:val="005612C7"/>
    <w:rsid w:val="005612F2"/>
    <w:rsid w:val="005613F0"/>
    <w:rsid w:val="0056141F"/>
    <w:rsid w:val="005614AB"/>
    <w:rsid w:val="00561519"/>
    <w:rsid w:val="005615CF"/>
    <w:rsid w:val="00561AC3"/>
    <w:rsid w:val="00561EE8"/>
    <w:rsid w:val="005621BB"/>
    <w:rsid w:val="00562240"/>
    <w:rsid w:val="00562365"/>
    <w:rsid w:val="0056248B"/>
    <w:rsid w:val="00562505"/>
    <w:rsid w:val="00562599"/>
    <w:rsid w:val="00562638"/>
    <w:rsid w:val="00562931"/>
    <w:rsid w:val="00562939"/>
    <w:rsid w:val="00562CE5"/>
    <w:rsid w:val="00562E21"/>
    <w:rsid w:val="00562E37"/>
    <w:rsid w:val="00562F2E"/>
    <w:rsid w:val="0056346E"/>
    <w:rsid w:val="00563472"/>
    <w:rsid w:val="0056362D"/>
    <w:rsid w:val="005637D3"/>
    <w:rsid w:val="0056380C"/>
    <w:rsid w:val="00563B1A"/>
    <w:rsid w:val="00563BA3"/>
    <w:rsid w:val="00563C04"/>
    <w:rsid w:val="00563C2D"/>
    <w:rsid w:val="00563E37"/>
    <w:rsid w:val="00563F22"/>
    <w:rsid w:val="00563F44"/>
    <w:rsid w:val="00564175"/>
    <w:rsid w:val="005641A3"/>
    <w:rsid w:val="005641ED"/>
    <w:rsid w:val="00564409"/>
    <w:rsid w:val="0056444C"/>
    <w:rsid w:val="00564468"/>
    <w:rsid w:val="00564581"/>
    <w:rsid w:val="00564615"/>
    <w:rsid w:val="00564713"/>
    <w:rsid w:val="00564729"/>
    <w:rsid w:val="00564829"/>
    <w:rsid w:val="00564936"/>
    <w:rsid w:val="005649CF"/>
    <w:rsid w:val="00564BFA"/>
    <w:rsid w:val="00564C09"/>
    <w:rsid w:val="00564C47"/>
    <w:rsid w:val="005651AC"/>
    <w:rsid w:val="005651DB"/>
    <w:rsid w:val="005654B8"/>
    <w:rsid w:val="005655CB"/>
    <w:rsid w:val="00565959"/>
    <w:rsid w:val="00565D2E"/>
    <w:rsid w:val="00565DD4"/>
    <w:rsid w:val="00565EE2"/>
    <w:rsid w:val="00565EFE"/>
    <w:rsid w:val="00565F21"/>
    <w:rsid w:val="00565F7D"/>
    <w:rsid w:val="00566073"/>
    <w:rsid w:val="00566274"/>
    <w:rsid w:val="00566283"/>
    <w:rsid w:val="00566544"/>
    <w:rsid w:val="005665CD"/>
    <w:rsid w:val="0056670B"/>
    <w:rsid w:val="00566823"/>
    <w:rsid w:val="00566924"/>
    <w:rsid w:val="00566950"/>
    <w:rsid w:val="00566999"/>
    <w:rsid w:val="00566A52"/>
    <w:rsid w:val="00566CC4"/>
    <w:rsid w:val="00566F89"/>
    <w:rsid w:val="00567010"/>
    <w:rsid w:val="0056704C"/>
    <w:rsid w:val="005670A0"/>
    <w:rsid w:val="005670A5"/>
    <w:rsid w:val="005670AD"/>
    <w:rsid w:val="0056717D"/>
    <w:rsid w:val="00567306"/>
    <w:rsid w:val="005673A5"/>
    <w:rsid w:val="005674C1"/>
    <w:rsid w:val="0056760F"/>
    <w:rsid w:val="005676AF"/>
    <w:rsid w:val="00567975"/>
    <w:rsid w:val="00567ACD"/>
    <w:rsid w:val="00567D7C"/>
    <w:rsid w:val="00567D8F"/>
    <w:rsid w:val="00567DA3"/>
    <w:rsid w:val="00567F62"/>
    <w:rsid w:val="005700B2"/>
    <w:rsid w:val="005700E0"/>
    <w:rsid w:val="0057013E"/>
    <w:rsid w:val="005701EF"/>
    <w:rsid w:val="005702BF"/>
    <w:rsid w:val="005702F0"/>
    <w:rsid w:val="00570560"/>
    <w:rsid w:val="005705D5"/>
    <w:rsid w:val="00570613"/>
    <w:rsid w:val="005707F1"/>
    <w:rsid w:val="005708D8"/>
    <w:rsid w:val="00570A0E"/>
    <w:rsid w:val="00570AE4"/>
    <w:rsid w:val="00570C10"/>
    <w:rsid w:val="00570D83"/>
    <w:rsid w:val="00570DA6"/>
    <w:rsid w:val="00570DD7"/>
    <w:rsid w:val="00570E2E"/>
    <w:rsid w:val="00570E37"/>
    <w:rsid w:val="00570E79"/>
    <w:rsid w:val="00570EF0"/>
    <w:rsid w:val="00571064"/>
    <w:rsid w:val="0057123B"/>
    <w:rsid w:val="00571290"/>
    <w:rsid w:val="005713BC"/>
    <w:rsid w:val="005713F7"/>
    <w:rsid w:val="0057177F"/>
    <w:rsid w:val="00571C6D"/>
    <w:rsid w:val="005720DA"/>
    <w:rsid w:val="00572156"/>
    <w:rsid w:val="005722DA"/>
    <w:rsid w:val="00572527"/>
    <w:rsid w:val="005725F9"/>
    <w:rsid w:val="0057261C"/>
    <w:rsid w:val="005726D7"/>
    <w:rsid w:val="00572787"/>
    <w:rsid w:val="005727BB"/>
    <w:rsid w:val="00572B9E"/>
    <w:rsid w:val="00572BFE"/>
    <w:rsid w:val="00572DD9"/>
    <w:rsid w:val="00572FAD"/>
    <w:rsid w:val="00572FD5"/>
    <w:rsid w:val="00572FFD"/>
    <w:rsid w:val="00573050"/>
    <w:rsid w:val="0057305D"/>
    <w:rsid w:val="0057333F"/>
    <w:rsid w:val="00573537"/>
    <w:rsid w:val="00573558"/>
    <w:rsid w:val="00573A8F"/>
    <w:rsid w:val="00573AA5"/>
    <w:rsid w:val="00573B11"/>
    <w:rsid w:val="00573B97"/>
    <w:rsid w:val="00573C33"/>
    <w:rsid w:val="00573D55"/>
    <w:rsid w:val="00573E09"/>
    <w:rsid w:val="00573E1F"/>
    <w:rsid w:val="00573E93"/>
    <w:rsid w:val="00573E95"/>
    <w:rsid w:val="00573F7B"/>
    <w:rsid w:val="0057424A"/>
    <w:rsid w:val="00574393"/>
    <w:rsid w:val="005743A5"/>
    <w:rsid w:val="0057449D"/>
    <w:rsid w:val="005745F3"/>
    <w:rsid w:val="005747B6"/>
    <w:rsid w:val="00574A3F"/>
    <w:rsid w:val="00574BB8"/>
    <w:rsid w:val="00574CAE"/>
    <w:rsid w:val="00574CBC"/>
    <w:rsid w:val="00574D27"/>
    <w:rsid w:val="00574EB4"/>
    <w:rsid w:val="005754D1"/>
    <w:rsid w:val="005754EA"/>
    <w:rsid w:val="00575666"/>
    <w:rsid w:val="005756E0"/>
    <w:rsid w:val="00575844"/>
    <w:rsid w:val="0057586A"/>
    <w:rsid w:val="00575A81"/>
    <w:rsid w:val="00575C10"/>
    <w:rsid w:val="00575D65"/>
    <w:rsid w:val="00575F6F"/>
    <w:rsid w:val="00575FB6"/>
    <w:rsid w:val="0057603A"/>
    <w:rsid w:val="00576102"/>
    <w:rsid w:val="00576254"/>
    <w:rsid w:val="00576522"/>
    <w:rsid w:val="00576618"/>
    <w:rsid w:val="00576783"/>
    <w:rsid w:val="005767E1"/>
    <w:rsid w:val="00576859"/>
    <w:rsid w:val="00576FAE"/>
    <w:rsid w:val="0057713F"/>
    <w:rsid w:val="00577256"/>
    <w:rsid w:val="0057765C"/>
    <w:rsid w:val="005776DA"/>
    <w:rsid w:val="00577770"/>
    <w:rsid w:val="005777D5"/>
    <w:rsid w:val="005778F1"/>
    <w:rsid w:val="00577974"/>
    <w:rsid w:val="00577AD4"/>
    <w:rsid w:val="00577C50"/>
    <w:rsid w:val="00577C62"/>
    <w:rsid w:val="00577CCB"/>
    <w:rsid w:val="00577D89"/>
    <w:rsid w:val="00577DA4"/>
    <w:rsid w:val="00577DB8"/>
    <w:rsid w:val="00577E2A"/>
    <w:rsid w:val="00577E7E"/>
    <w:rsid w:val="00577EE5"/>
    <w:rsid w:val="005800D2"/>
    <w:rsid w:val="005800D5"/>
    <w:rsid w:val="005801D1"/>
    <w:rsid w:val="00580258"/>
    <w:rsid w:val="00580519"/>
    <w:rsid w:val="005806FD"/>
    <w:rsid w:val="005808AA"/>
    <w:rsid w:val="005808AD"/>
    <w:rsid w:val="00580A82"/>
    <w:rsid w:val="00580BFF"/>
    <w:rsid w:val="00580EB3"/>
    <w:rsid w:val="00580EF5"/>
    <w:rsid w:val="00580FD3"/>
    <w:rsid w:val="0058118B"/>
    <w:rsid w:val="00581199"/>
    <w:rsid w:val="00581268"/>
    <w:rsid w:val="00581293"/>
    <w:rsid w:val="005812AC"/>
    <w:rsid w:val="00581383"/>
    <w:rsid w:val="005813F2"/>
    <w:rsid w:val="005815C7"/>
    <w:rsid w:val="005815E8"/>
    <w:rsid w:val="005815EB"/>
    <w:rsid w:val="00581661"/>
    <w:rsid w:val="005816EA"/>
    <w:rsid w:val="005817D1"/>
    <w:rsid w:val="005818D3"/>
    <w:rsid w:val="00581E65"/>
    <w:rsid w:val="00581EE8"/>
    <w:rsid w:val="00582108"/>
    <w:rsid w:val="00582475"/>
    <w:rsid w:val="0058264A"/>
    <w:rsid w:val="005827B7"/>
    <w:rsid w:val="005829F0"/>
    <w:rsid w:val="00582B76"/>
    <w:rsid w:val="00582C46"/>
    <w:rsid w:val="00582CC8"/>
    <w:rsid w:val="00582D41"/>
    <w:rsid w:val="0058316A"/>
    <w:rsid w:val="005831C9"/>
    <w:rsid w:val="0058347A"/>
    <w:rsid w:val="0058349E"/>
    <w:rsid w:val="005834F9"/>
    <w:rsid w:val="00583566"/>
    <w:rsid w:val="00583684"/>
    <w:rsid w:val="005836A8"/>
    <w:rsid w:val="00583702"/>
    <w:rsid w:val="00583804"/>
    <w:rsid w:val="0058386E"/>
    <w:rsid w:val="005839A3"/>
    <w:rsid w:val="00583AF0"/>
    <w:rsid w:val="00583BD3"/>
    <w:rsid w:val="00583CC4"/>
    <w:rsid w:val="00583E32"/>
    <w:rsid w:val="00583E9F"/>
    <w:rsid w:val="00583EC8"/>
    <w:rsid w:val="00583FEA"/>
    <w:rsid w:val="005840B5"/>
    <w:rsid w:val="005840E9"/>
    <w:rsid w:val="0058458D"/>
    <w:rsid w:val="00584744"/>
    <w:rsid w:val="00584850"/>
    <w:rsid w:val="005849A4"/>
    <w:rsid w:val="00584B1D"/>
    <w:rsid w:val="00584B7C"/>
    <w:rsid w:val="00584C19"/>
    <w:rsid w:val="00584D2A"/>
    <w:rsid w:val="00584D4A"/>
    <w:rsid w:val="00584D4D"/>
    <w:rsid w:val="00584E2B"/>
    <w:rsid w:val="00584F40"/>
    <w:rsid w:val="00585096"/>
    <w:rsid w:val="0058532A"/>
    <w:rsid w:val="0058545F"/>
    <w:rsid w:val="0058546B"/>
    <w:rsid w:val="005854E3"/>
    <w:rsid w:val="00585583"/>
    <w:rsid w:val="005855C1"/>
    <w:rsid w:val="00585717"/>
    <w:rsid w:val="00585842"/>
    <w:rsid w:val="0058587A"/>
    <w:rsid w:val="0058599E"/>
    <w:rsid w:val="00585DF5"/>
    <w:rsid w:val="00585E33"/>
    <w:rsid w:val="00585EF1"/>
    <w:rsid w:val="00585F13"/>
    <w:rsid w:val="00585FAC"/>
    <w:rsid w:val="005860A0"/>
    <w:rsid w:val="005860E0"/>
    <w:rsid w:val="00586132"/>
    <w:rsid w:val="00586226"/>
    <w:rsid w:val="00586414"/>
    <w:rsid w:val="00586524"/>
    <w:rsid w:val="00586532"/>
    <w:rsid w:val="00586770"/>
    <w:rsid w:val="005867F1"/>
    <w:rsid w:val="0058687A"/>
    <w:rsid w:val="005868F1"/>
    <w:rsid w:val="00586923"/>
    <w:rsid w:val="005869E6"/>
    <w:rsid w:val="00586AE6"/>
    <w:rsid w:val="00586DE8"/>
    <w:rsid w:val="00586E8E"/>
    <w:rsid w:val="00586F7F"/>
    <w:rsid w:val="0058700D"/>
    <w:rsid w:val="00587045"/>
    <w:rsid w:val="005870A2"/>
    <w:rsid w:val="005870C2"/>
    <w:rsid w:val="00587115"/>
    <w:rsid w:val="005871A7"/>
    <w:rsid w:val="00587219"/>
    <w:rsid w:val="00587236"/>
    <w:rsid w:val="0058725E"/>
    <w:rsid w:val="00587380"/>
    <w:rsid w:val="005873E3"/>
    <w:rsid w:val="005874DF"/>
    <w:rsid w:val="005878A6"/>
    <w:rsid w:val="005878C6"/>
    <w:rsid w:val="00587A43"/>
    <w:rsid w:val="00587A77"/>
    <w:rsid w:val="00587B3D"/>
    <w:rsid w:val="00587B90"/>
    <w:rsid w:val="00587C6E"/>
    <w:rsid w:val="00587CD2"/>
    <w:rsid w:val="00587EAC"/>
    <w:rsid w:val="00590088"/>
    <w:rsid w:val="00590362"/>
    <w:rsid w:val="005903AE"/>
    <w:rsid w:val="005908DD"/>
    <w:rsid w:val="00590941"/>
    <w:rsid w:val="00590AD5"/>
    <w:rsid w:val="00590AE9"/>
    <w:rsid w:val="00590BA9"/>
    <w:rsid w:val="00590BFD"/>
    <w:rsid w:val="00590D52"/>
    <w:rsid w:val="0059117F"/>
    <w:rsid w:val="00591219"/>
    <w:rsid w:val="0059128B"/>
    <w:rsid w:val="0059146C"/>
    <w:rsid w:val="005917C1"/>
    <w:rsid w:val="0059192F"/>
    <w:rsid w:val="00591953"/>
    <w:rsid w:val="0059198A"/>
    <w:rsid w:val="005919AC"/>
    <w:rsid w:val="00591AEF"/>
    <w:rsid w:val="00591B63"/>
    <w:rsid w:val="00591E18"/>
    <w:rsid w:val="00592232"/>
    <w:rsid w:val="00592242"/>
    <w:rsid w:val="00592345"/>
    <w:rsid w:val="0059244F"/>
    <w:rsid w:val="005924B5"/>
    <w:rsid w:val="00592581"/>
    <w:rsid w:val="005925EF"/>
    <w:rsid w:val="00592918"/>
    <w:rsid w:val="005929DA"/>
    <w:rsid w:val="00592A4E"/>
    <w:rsid w:val="00592CE7"/>
    <w:rsid w:val="00592DB1"/>
    <w:rsid w:val="00592EB3"/>
    <w:rsid w:val="00592F5A"/>
    <w:rsid w:val="00592FA2"/>
    <w:rsid w:val="00593280"/>
    <w:rsid w:val="005933A5"/>
    <w:rsid w:val="00593486"/>
    <w:rsid w:val="00593547"/>
    <w:rsid w:val="00593751"/>
    <w:rsid w:val="0059375A"/>
    <w:rsid w:val="0059376D"/>
    <w:rsid w:val="00593816"/>
    <w:rsid w:val="0059396D"/>
    <w:rsid w:val="00593987"/>
    <w:rsid w:val="00593BBB"/>
    <w:rsid w:val="00593C19"/>
    <w:rsid w:val="00593CB7"/>
    <w:rsid w:val="00593DE5"/>
    <w:rsid w:val="00593E6F"/>
    <w:rsid w:val="00593F5A"/>
    <w:rsid w:val="00593F64"/>
    <w:rsid w:val="0059400F"/>
    <w:rsid w:val="005940E3"/>
    <w:rsid w:val="005942AA"/>
    <w:rsid w:val="005942C1"/>
    <w:rsid w:val="0059435B"/>
    <w:rsid w:val="00594481"/>
    <w:rsid w:val="005944F8"/>
    <w:rsid w:val="00594635"/>
    <w:rsid w:val="00594645"/>
    <w:rsid w:val="00594770"/>
    <w:rsid w:val="00594A54"/>
    <w:rsid w:val="00594D6E"/>
    <w:rsid w:val="00594EFB"/>
    <w:rsid w:val="00594F54"/>
    <w:rsid w:val="00595399"/>
    <w:rsid w:val="0059548F"/>
    <w:rsid w:val="00595491"/>
    <w:rsid w:val="0059571F"/>
    <w:rsid w:val="00595764"/>
    <w:rsid w:val="00595779"/>
    <w:rsid w:val="005957D7"/>
    <w:rsid w:val="00595959"/>
    <w:rsid w:val="0059599C"/>
    <w:rsid w:val="00595AE3"/>
    <w:rsid w:val="00595B1D"/>
    <w:rsid w:val="00595BE7"/>
    <w:rsid w:val="00595BFD"/>
    <w:rsid w:val="00595C93"/>
    <w:rsid w:val="00595CA7"/>
    <w:rsid w:val="00595CB2"/>
    <w:rsid w:val="00595CDD"/>
    <w:rsid w:val="00595E2B"/>
    <w:rsid w:val="00595E4A"/>
    <w:rsid w:val="00596028"/>
    <w:rsid w:val="0059671E"/>
    <w:rsid w:val="005968B8"/>
    <w:rsid w:val="00596A02"/>
    <w:rsid w:val="00596A3A"/>
    <w:rsid w:val="00596A58"/>
    <w:rsid w:val="00596DDE"/>
    <w:rsid w:val="00596E1F"/>
    <w:rsid w:val="00596E49"/>
    <w:rsid w:val="00596F25"/>
    <w:rsid w:val="0059710B"/>
    <w:rsid w:val="0059714D"/>
    <w:rsid w:val="005972A1"/>
    <w:rsid w:val="00597370"/>
    <w:rsid w:val="00597491"/>
    <w:rsid w:val="005976C9"/>
    <w:rsid w:val="005978FB"/>
    <w:rsid w:val="00597998"/>
    <w:rsid w:val="00597A45"/>
    <w:rsid w:val="00597AE9"/>
    <w:rsid w:val="00597AED"/>
    <w:rsid w:val="00597C77"/>
    <w:rsid w:val="00597D39"/>
    <w:rsid w:val="00597DF1"/>
    <w:rsid w:val="00597F13"/>
    <w:rsid w:val="00597F29"/>
    <w:rsid w:val="00597FE4"/>
    <w:rsid w:val="005A0103"/>
    <w:rsid w:val="005A02A1"/>
    <w:rsid w:val="005A0445"/>
    <w:rsid w:val="005A0567"/>
    <w:rsid w:val="005A0938"/>
    <w:rsid w:val="005A0D8A"/>
    <w:rsid w:val="005A0D97"/>
    <w:rsid w:val="005A0E07"/>
    <w:rsid w:val="005A10CF"/>
    <w:rsid w:val="005A13F8"/>
    <w:rsid w:val="005A1455"/>
    <w:rsid w:val="005A14B2"/>
    <w:rsid w:val="005A15EC"/>
    <w:rsid w:val="005A186F"/>
    <w:rsid w:val="005A193A"/>
    <w:rsid w:val="005A1944"/>
    <w:rsid w:val="005A1DAC"/>
    <w:rsid w:val="005A2023"/>
    <w:rsid w:val="005A2027"/>
    <w:rsid w:val="005A21A7"/>
    <w:rsid w:val="005A2229"/>
    <w:rsid w:val="005A2310"/>
    <w:rsid w:val="005A231D"/>
    <w:rsid w:val="005A256A"/>
    <w:rsid w:val="005A2586"/>
    <w:rsid w:val="005A25CB"/>
    <w:rsid w:val="005A25D4"/>
    <w:rsid w:val="005A2634"/>
    <w:rsid w:val="005A2806"/>
    <w:rsid w:val="005A2895"/>
    <w:rsid w:val="005A28CB"/>
    <w:rsid w:val="005A28F5"/>
    <w:rsid w:val="005A2BFF"/>
    <w:rsid w:val="005A2C36"/>
    <w:rsid w:val="005A2C8F"/>
    <w:rsid w:val="005A2D73"/>
    <w:rsid w:val="005A2E45"/>
    <w:rsid w:val="005A2EBD"/>
    <w:rsid w:val="005A306E"/>
    <w:rsid w:val="005A3078"/>
    <w:rsid w:val="005A32CC"/>
    <w:rsid w:val="005A353E"/>
    <w:rsid w:val="005A35CA"/>
    <w:rsid w:val="005A35CD"/>
    <w:rsid w:val="005A3729"/>
    <w:rsid w:val="005A3867"/>
    <w:rsid w:val="005A3872"/>
    <w:rsid w:val="005A3925"/>
    <w:rsid w:val="005A3943"/>
    <w:rsid w:val="005A3C2A"/>
    <w:rsid w:val="005A3C68"/>
    <w:rsid w:val="005A3CB8"/>
    <w:rsid w:val="005A3E43"/>
    <w:rsid w:val="005A3F09"/>
    <w:rsid w:val="005A407D"/>
    <w:rsid w:val="005A40E4"/>
    <w:rsid w:val="005A421D"/>
    <w:rsid w:val="005A422F"/>
    <w:rsid w:val="005A4373"/>
    <w:rsid w:val="005A45E4"/>
    <w:rsid w:val="005A4730"/>
    <w:rsid w:val="005A478B"/>
    <w:rsid w:val="005A480D"/>
    <w:rsid w:val="005A48C3"/>
    <w:rsid w:val="005A4AFB"/>
    <w:rsid w:val="005A4C18"/>
    <w:rsid w:val="005A4CA4"/>
    <w:rsid w:val="005A4CCE"/>
    <w:rsid w:val="005A4CCF"/>
    <w:rsid w:val="005A4CDA"/>
    <w:rsid w:val="005A4CED"/>
    <w:rsid w:val="005A4D75"/>
    <w:rsid w:val="005A4DC0"/>
    <w:rsid w:val="005A5287"/>
    <w:rsid w:val="005A52F6"/>
    <w:rsid w:val="005A5474"/>
    <w:rsid w:val="005A55AD"/>
    <w:rsid w:val="005A5602"/>
    <w:rsid w:val="005A5639"/>
    <w:rsid w:val="005A57C1"/>
    <w:rsid w:val="005A5C9C"/>
    <w:rsid w:val="005A5EAD"/>
    <w:rsid w:val="005A5EC6"/>
    <w:rsid w:val="005A5F73"/>
    <w:rsid w:val="005A6031"/>
    <w:rsid w:val="005A603F"/>
    <w:rsid w:val="005A608A"/>
    <w:rsid w:val="005A6177"/>
    <w:rsid w:val="005A61A5"/>
    <w:rsid w:val="005A62F4"/>
    <w:rsid w:val="005A6487"/>
    <w:rsid w:val="005A6541"/>
    <w:rsid w:val="005A6590"/>
    <w:rsid w:val="005A6700"/>
    <w:rsid w:val="005A685D"/>
    <w:rsid w:val="005A6999"/>
    <w:rsid w:val="005A6A17"/>
    <w:rsid w:val="005A6B73"/>
    <w:rsid w:val="005A6B8B"/>
    <w:rsid w:val="005A70F4"/>
    <w:rsid w:val="005A70F7"/>
    <w:rsid w:val="005A718D"/>
    <w:rsid w:val="005A71F2"/>
    <w:rsid w:val="005A72D8"/>
    <w:rsid w:val="005A7302"/>
    <w:rsid w:val="005A7436"/>
    <w:rsid w:val="005A750E"/>
    <w:rsid w:val="005A7669"/>
    <w:rsid w:val="005A788E"/>
    <w:rsid w:val="005A7B50"/>
    <w:rsid w:val="005A7D19"/>
    <w:rsid w:val="005A7E48"/>
    <w:rsid w:val="005A7E75"/>
    <w:rsid w:val="005A7FBC"/>
    <w:rsid w:val="005A7FBE"/>
    <w:rsid w:val="005B0247"/>
    <w:rsid w:val="005B0508"/>
    <w:rsid w:val="005B0648"/>
    <w:rsid w:val="005B079A"/>
    <w:rsid w:val="005B0844"/>
    <w:rsid w:val="005B0A00"/>
    <w:rsid w:val="005B0C3A"/>
    <w:rsid w:val="005B0CF9"/>
    <w:rsid w:val="005B0D0D"/>
    <w:rsid w:val="005B0EE6"/>
    <w:rsid w:val="005B1477"/>
    <w:rsid w:val="005B1523"/>
    <w:rsid w:val="005B1610"/>
    <w:rsid w:val="005B19DE"/>
    <w:rsid w:val="005B19E3"/>
    <w:rsid w:val="005B1B51"/>
    <w:rsid w:val="005B1B69"/>
    <w:rsid w:val="005B1C71"/>
    <w:rsid w:val="005B1F1A"/>
    <w:rsid w:val="005B20BC"/>
    <w:rsid w:val="005B21D4"/>
    <w:rsid w:val="005B222F"/>
    <w:rsid w:val="005B2319"/>
    <w:rsid w:val="005B2384"/>
    <w:rsid w:val="005B2446"/>
    <w:rsid w:val="005B2614"/>
    <w:rsid w:val="005B2865"/>
    <w:rsid w:val="005B28DE"/>
    <w:rsid w:val="005B2AC2"/>
    <w:rsid w:val="005B2C42"/>
    <w:rsid w:val="005B2CF4"/>
    <w:rsid w:val="005B2DC9"/>
    <w:rsid w:val="005B2EC7"/>
    <w:rsid w:val="005B30B5"/>
    <w:rsid w:val="005B30BA"/>
    <w:rsid w:val="005B314D"/>
    <w:rsid w:val="005B3265"/>
    <w:rsid w:val="005B3316"/>
    <w:rsid w:val="005B3416"/>
    <w:rsid w:val="005B3425"/>
    <w:rsid w:val="005B346A"/>
    <w:rsid w:val="005B38C3"/>
    <w:rsid w:val="005B3970"/>
    <w:rsid w:val="005B39FE"/>
    <w:rsid w:val="005B3AB7"/>
    <w:rsid w:val="005B3B23"/>
    <w:rsid w:val="005B3B62"/>
    <w:rsid w:val="005B3C51"/>
    <w:rsid w:val="005B3D16"/>
    <w:rsid w:val="005B3D3F"/>
    <w:rsid w:val="005B3D5F"/>
    <w:rsid w:val="005B4189"/>
    <w:rsid w:val="005B42C9"/>
    <w:rsid w:val="005B43A8"/>
    <w:rsid w:val="005B456D"/>
    <w:rsid w:val="005B46F7"/>
    <w:rsid w:val="005B4796"/>
    <w:rsid w:val="005B47BB"/>
    <w:rsid w:val="005B481B"/>
    <w:rsid w:val="005B49C1"/>
    <w:rsid w:val="005B4A6C"/>
    <w:rsid w:val="005B4D70"/>
    <w:rsid w:val="005B4D98"/>
    <w:rsid w:val="005B515C"/>
    <w:rsid w:val="005B5209"/>
    <w:rsid w:val="005B5360"/>
    <w:rsid w:val="005B538C"/>
    <w:rsid w:val="005B54F6"/>
    <w:rsid w:val="005B591D"/>
    <w:rsid w:val="005B5997"/>
    <w:rsid w:val="005B5A6E"/>
    <w:rsid w:val="005B5D99"/>
    <w:rsid w:val="005B5EEA"/>
    <w:rsid w:val="005B5F28"/>
    <w:rsid w:val="005B5FB6"/>
    <w:rsid w:val="005B6103"/>
    <w:rsid w:val="005B6136"/>
    <w:rsid w:val="005B619F"/>
    <w:rsid w:val="005B61CD"/>
    <w:rsid w:val="005B6386"/>
    <w:rsid w:val="005B6612"/>
    <w:rsid w:val="005B6613"/>
    <w:rsid w:val="005B66DC"/>
    <w:rsid w:val="005B67AB"/>
    <w:rsid w:val="005B67C2"/>
    <w:rsid w:val="005B6858"/>
    <w:rsid w:val="005B6E26"/>
    <w:rsid w:val="005B6EB1"/>
    <w:rsid w:val="005B6F58"/>
    <w:rsid w:val="005B6F5A"/>
    <w:rsid w:val="005B7355"/>
    <w:rsid w:val="005B73C2"/>
    <w:rsid w:val="005B75AC"/>
    <w:rsid w:val="005B7671"/>
    <w:rsid w:val="005B78E5"/>
    <w:rsid w:val="005B7969"/>
    <w:rsid w:val="005B7A03"/>
    <w:rsid w:val="005B7AB2"/>
    <w:rsid w:val="005B7BDC"/>
    <w:rsid w:val="005B7D17"/>
    <w:rsid w:val="005B7FC7"/>
    <w:rsid w:val="005C003C"/>
    <w:rsid w:val="005C0190"/>
    <w:rsid w:val="005C0240"/>
    <w:rsid w:val="005C0285"/>
    <w:rsid w:val="005C0306"/>
    <w:rsid w:val="005C030E"/>
    <w:rsid w:val="005C035C"/>
    <w:rsid w:val="005C064A"/>
    <w:rsid w:val="005C0801"/>
    <w:rsid w:val="005C08BD"/>
    <w:rsid w:val="005C0904"/>
    <w:rsid w:val="005C09D0"/>
    <w:rsid w:val="005C0B5C"/>
    <w:rsid w:val="005C0B77"/>
    <w:rsid w:val="005C0E51"/>
    <w:rsid w:val="005C0F51"/>
    <w:rsid w:val="005C0F67"/>
    <w:rsid w:val="005C1229"/>
    <w:rsid w:val="005C12C9"/>
    <w:rsid w:val="005C132C"/>
    <w:rsid w:val="005C1408"/>
    <w:rsid w:val="005C1508"/>
    <w:rsid w:val="005C152A"/>
    <w:rsid w:val="005C1539"/>
    <w:rsid w:val="005C1560"/>
    <w:rsid w:val="005C1635"/>
    <w:rsid w:val="005C1834"/>
    <w:rsid w:val="005C1883"/>
    <w:rsid w:val="005C1A93"/>
    <w:rsid w:val="005C1AFC"/>
    <w:rsid w:val="005C1C9C"/>
    <w:rsid w:val="005C1DFE"/>
    <w:rsid w:val="005C1E8A"/>
    <w:rsid w:val="005C202E"/>
    <w:rsid w:val="005C2050"/>
    <w:rsid w:val="005C208C"/>
    <w:rsid w:val="005C23AE"/>
    <w:rsid w:val="005C24B4"/>
    <w:rsid w:val="005C2651"/>
    <w:rsid w:val="005C2659"/>
    <w:rsid w:val="005C270F"/>
    <w:rsid w:val="005C2A3D"/>
    <w:rsid w:val="005C2D51"/>
    <w:rsid w:val="005C2DB4"/>
    <w:rsid w:val="005C2DE7"/>
    <w:rsid w:val="005C2E7D"/>
    <w:rsid w:val="005C3087"/>
    <w:rsid w:val="005C3111"/>
    <w:rsid w:val="005C3289"/>
    <w:rsid w:val="005C328B"/>
    <w:rsid w:val="005C341B"/>
    <w:rsid w:val="005C349D"/>
    <w:rsid w:val="005C34BD"/>
    <w:rsid w:val="005C34F6"/>
    <w:rsid w:val="005C35EE"/>
    <w:rsid w:val="005C363C"/>
    <w:rsid w:val="005C374E"/>
    <w:rsid w:val="005C375F"/>
    <w:rsid w:val="005C39CE"/>
    <w:rsid w:val="005C3AAD"/>
    <w:rsid w:val="005C3BF6"/>
    <w:rsid w:val="005C3EEB"/>
    <w:rsid w:val="005C3F91"/>
    <w:rsid w:val="005C404D"/>
    <w:rsid w:val="005C4498"/>
    <w:rsid w:val="005C45BC"/>
    <w:rsid w:val="005C474F"/>
    <w:rsid w:val="005C4AAB"/>
    <w:rsid w:val="005C4B1D"/>
    <w:rsid w:val="005C4F82"/>
    <w:rsid w:val="005C50AC"/>
    <w:rsid w:val="005C52CC"/>
    <w:rsid w:val="005C530A"/>
    <w:rsid w:val="005C54F4"/>
    <w:rsid w:val="005C557A"/>
    <w:rsid w:val="005C557C"/>
    <w:rsid w:val="005C5681"/>
    <w:rsid w:val="005C57A6"/>
    <w:rsid w:val="005C58B1"/>
    <w:rsid w:val="005C5905"/>
    <w:rsid w:val="005C595F"/>
    <w:rsid w:val="005C5A26"/>
    <w:rsid w:val="005C5A5D"/>
    <w:rsid w:val="005C5B3B"/>
    <w:rsid w:val="005C5C14"/>
    <w:rsid w:val="005C5D3C"/>
    <w:rsid w:val="005C5ED5"/>
    <w:rsid w:val="005C5EDB"/>
    <w:rsid w:val="005C625A"/>
    <w:rsid w:val="005C64D3"/>
    <w:rsid w:val="005C6674"/>
    <w:rsid w:val="005C6850"/>
    <w:rsid w:val="005C69F6"/>
    <w:rsid w:val="005C6D13"/>
    <w:rsid w:val="005C6E59"/>
    <w:rsid w:val="005C705A"/>
    <w:rsid w:val="005C71CD"/>
    <w:rsid w:val="005C7242"/>
    <w:rsid w:val="005C7267"/>
    <w:rsid w:val="005C7383"/>
    <w:rsid w:val="005C73BA"/>
    <w:rsid w:val="005C745B"/>
    <w:rsid w:val="005C748A"/>
    <w:rsid w:val="005C74BC"/>
    <w:rsid w:val="005C76E7"/>
    <w:rsid w:val="005C777A"/>
    <w:rsid w:val="005C7BF2"/>
    <w:rsid w:val="005C7DF9"/>
    <w:rsid w:val="005C7E0B"/>
    <w:rsid w:val="005D0042"/>
    <w:rsid w:val="005D0089"/>
    <w:rsid w:val="005D0099"/>
    <w:rsid w:val="005D00A2"/>
    <w:rsid w:val="005D0374"/>
    <w:rsid w:val="005D03FC"/>
    <w:rsid w:val="005D04E2"/>
    <w:rsid w:val="005D0828"/>
    <w:rsid w:val="005D0861"/>
    <w:rsid w:val="005D0D53"/>
    <w:rsid w:val="005D0EEE"/>
    <w:rsid w:val="005D1339"/>
    <w:rsid w:val="005D15B3"/>
    <w:rsid w:val="005D18A9"/>
    <w:rsid w:val="005D1EE7"/>
    <w:rsid w:val="005D2185"/>
    <w:rsid w:val="005D248A"/>
    <w:rsid w:val="005D256B"/>
    <w:rsid w:val="005D2594"/>
    <w:rsid w:val="005D28D2"/>
    <w:rsid w:val="005D2C94"/>
    <w:rsid w:val="005D2D22"/>
    <w:rsid w:val="005D2D71"/>
    <w:rsid w:val="005D2D82"/>
    <w:rsid w:val="005D2FF5"/>
    <w:rsid w:val="005D3247"/>
    <w:rsid w:val="005D327F"/>
    <w:rsid w:val="005D3291"/>
    <w:rsid w:val="005D329F"/>
    <w:rsid w:val="005D32D2"/>
    <w:rsid w:val="005D3594"/>
    <w:rsid w:val="005D35D8"/>
    <w:rsid w:val="005D369B"/>
    <w:rsid w:val="005D39CE"/>
    <w:rsid w:val="005D39DF"/>
    <w:rsid w:val="005D3A99"/>
    <w:rsid w:val="005D3E07"/>
    <w:rsid w:val="005D3EC3"/>
    <w:rsid w:val="005D3EF2"/>
    <w:rsid w:val="005D3F06"/>
    <w:rsid w:val="005D3F18"/>
    <w:rsid w:val="005D40F5"/>
    <w:rsid w:val="005D4197"/>
    <w:rsid w:val="005D44A6"/>
    <w:rsid w:val="005D44A7"/>
    <w:rsid w:val="005D44E5"/>
    <w:rsid w:val="005D463F"/>
    <w:rsid w:val="005D4658"/>
    <w:rsid w:val="005D4789"/>
    <w:rsid w:val="005D4922"/>
    <w:rsid w:val="005D4A32"/>
    <w:rsid w:val="005D4A89"/>
    <w:rsid w:val="005D4B00"/>
    <w:rsid w:val="005D4BA8"/>
    <w:rsid w:val="005D4E9B"/>
    <w:rsid w:val="005D4EA2"/>
    <w:rsid w:val="005D4FB0"/>
    <w:rsid w:val="005D5062"/>
    <w:rsid w:val="005D521B"/>
    <w:rsid w:val="005D525F"/>
    <w:rsid w:val="005D5296"/>
    <w:rsid w:val="005D5339"/>
    <w:rsid w:val="005D533C"/>
    <w:rsid w:val="005D53C9"/>
    <w:rsid w:val="005D5506"/>
    <w:rsid w:val="005D556C"/>
    <w:rsid w:val="005D559E"/>
    <w:rsid w:val="005D55C1"/>
    <w:rsid w:val="005D5680"/>
    <w:rsid w:val="005D5711"/>
    <w:rsid w:val="005D593C"/>
    <w:rsid w:val="005D5956"/>
    <w:rsid w:val="005D59D8"/>
    <w:rsid w:val="005D5DF6"/>
    <w:rsid w:val="005D6060"/>
    <w:rsid w:val="005D60D4"/>
    <w:rsid w:val="005D6208"/>
    <w:rsid w:val="005D627F"/>
    <w:rsid w:val="005D63B8"/>
    <w:rsid w:val="005D646C"/>
    <w:rsid w:val="005D64CB"/>
    <w:rsid w:val="005D6539"/>
    <w:rsid w:val="005D6692"/>
    <w:rsid w:val="005D66C7"/>
    <w:rsid w:val="005D69D2"/>
    <w:rsid w:val="005D6A1B"/>
    <w:rsid w:val="005D6E2C"/>
    <w:rsid w:val="005D6FB6"/>
    <w:rsid w:val="005D7036"/>
    <w:rsid w:val="005D7090"/>
    <w:rsid w:val="005D7313"/>
    <w:rsid w:val="005D7454"/>
    <w:rsid w:val="005D77A5"/>
    <w:rsid w:val="005D77AD"/>
    <w:rsid w:val="005D7975"/>
    <w:rsid w:val="005D7B1E"/>
    <w:rsid w:val="005D7DE3"/>
    <w:rsid w:val="005E00A6"/>
    <w:rsid w:val="005E0150"/>
    <w:rsid w:val="005E0292"/>
    <w:rsid w:val="005E02FD"/>
    <w:rsid w:val="005E03D4"/>
    <w:rsid w:val="005E046E"/>
    <w:rsid w:val="005E053B"/>
    <w:rsid w:val="005E062A"/>
    <w:rsid w:val="005E0862"/>
    <w:rsid w:val="005E0900"/>
    <w:rsid w:val="005E0946"/>
    <w:rsid w:val="005E0A46"/>
    <w:rsid w:val="005E0D32"/>
    <w:rsid w:val="005E0ED2"/>
    <w:rsid w:val="005E114F"/>
    <w:rsid w:val="005E1294"/>
    <w:rsid w:val="005E14C6"/>
    <w:rsid w:val="005E1927"/>
    <w:rsid w:val="005E1B4A"/>
    <w:rsid w:val="005E1B6A"/>
    <w:rsid w:val="005E1E1B"/>
    <w:rsid w:val="005E1F3D"/>
    <w:rsid w:val="005E1FE9"/>
    <w:rsid w:val="005E2047"/>
    <w:rsid w:val="005E207D"/>
    <w:rsid w:val="005E20E3"/>
    <w:rsid w:val="005E215B"/>
    <w:rsid w:val="005E221B"/>
    <w:rsid w:val="005E2474"/>
    <w:rsid w:val="005E2592"/>
    <w:rsid w:val="005E2594"/>
    <w:rsid w:val="005E269A"/>
    <w:rsid w:val="005E280D"/>
    <w:rsid w:val="005E2A3D"/>
    <w:rsid w:val="005E2A88"/>
    <w:rsid w:val="005E2ACF"/>
    <w:rsid w:val="005E2AF8"/>
    <w:rsid w:val="005E2B3B"/>
    <w:rsid w:val="005E2BFA"/>
    <w:rsid w:val="005E2D51"/>
    <w:rsid w:val="005E2E17"/>
    <w:rsid w:val="005E2E81"/>
    <w:rsid w:val="005E3043"/>
    <w:rsid w:val="005E305D"/>
    <w:rsid w:val="005E335D"/>
    <w:rsid w:val="005E33C6"/>
    <w:rsid w:val="005E344A"/>
    <w:rsid w:val="005E3469"/>
    <w:rsid w:val="005E3557"/>
    <w:rsid w:val="005E38D2"/>
    <w:rsid w:val="005E38DB"/>
    <w:rsid w:val="005E395B"/>
    <w:rsid w:val="005E39C9"/>
    <w:rsid w:val="005E3C50"/>
    <w:rsid w:val="005E3CCD"/>
    <w:rsid w:val="005E3D13"/>
    <w:rsid w:val="005E3D61"/>
    <w:rsid w:val="005E3DCE"/>
    <w:rsid w:val="005E4027"/>
    <w:rsid w:val="005E405E"/>
    <w:rsid w:val="005E409F"/>
    <w:rsid w:val="005E40D7"/>
    <w:rsid w:val="005E40E5"/>
    <w:rsid w:val="005E4109"/>
    <w:rsid w:val="005E4318"/>
    <w:rsid w:val="005E44C4"/>
    <w:rsid w:val="005E4502"/>
    <w:rsid w:val="005E4744"/>
    <w:rsid w:val="005E48DD"/>
    <w:rsid w:val="005E4A26"/>
    <w:rsid w:val="005E4D72"/>
    <w:rsid w:val="005E503B"/>
    <w:rsid w:val="005E5108"/>
    <w:rsid w:val="005E544B"/>
    <w:rsid w:val="005E5520"/>
    <w:rsid w:val="005E56E8"/>
    <w:rsid w:val="005E5841"/>
    <w:rsid w:val="005E5A09"/>
    <w:rsid w:val="005E5A8B"/>
    <w:rsid w:val="005E5CFA"/>
    <w:rsid w:val="005E5F02"/>
    <w:rsid w:val="005E5FC0"/>
    <w:rsid w:val="005E6066"/>
    <w:rsid w:val="005E60BF"/>
    <w:rsid w:val="005E61F4"/>
    <w:rsid w:val="005E62AC"/>
    <w:rsid w:val="005E635F"/>
    <w:rsid w:val="005E6441"/>
    <w:rsid w:val="005E6481"/>
    <w:rsid w:val="005E6670"/>
    <w:rsid w:val="005E66A5"/>
    <w:rsid w:val="005E66EC"/>
    <w:rsid w:val="005E670D"/>
    <w:rsid w:val="005E68D9"/>
    <w:rsid w:val="005E6BAE"/>
    <w:rsid w:val="005E6D0F"/>
    <w:rsid w:val="005E6D91"/>
    <w:rsid w:val="005E6E93"/>
    <w:rsid w:val="005E70E4"/>
    <w:rsid w:val="005E71AF"/>
    <w:rsid w:val="005E786C"/>
    <w:rsid w:val="005E7909"/>
    <w:rsid w:val="005E7C55"/>
    <w:rsid w:val="005E7C9B"/>
    <w:rsid w:val="005E7D9D"/>
    <w:rsid w:val="005E7DC8"/>
    <w:rsid w:val="005E7EE8"/>
    <w:rsid w:val="005F0087"/>
    <w:rsid w:val="005F011A"/>
    <w:rsid w:val="005F0187"/>
    <w:rsid w:val="005F02D8"/>
    <w:rsid w:val="005F05D9"/>
    <w:rsid w:val="005F066A"/>
    <w:rsid w:val="005F07B4"/>
    <w:rsid w:val="005F0A04"/>
    <w:rsid w:val="005F0F8D"/>
    <w:rsid w:val="005F10EF"/>
    <w:rsid w:val="005F12F7"/>
    <w:rsid w:val="005F14E2"/>
    <w:rsid w:val="005F153A"/>
    <w:rsid w:val="005F154E"/>
    <w:rsid w:val="005F156B"/>
    <w:rsid w:val="005F15A9"/>
    <w:rsid w:val="005F18DF"/>
    <w:rsid w:val="005F1C08"/>
    <w:rsid w:val="005F1E8C"/>
    <w:rsid w:val="005F2214"/>
    <w:rsid w:val="005F24D2"/>
    <w:rsid w:val="005F2533"/>
    <w:rsid w:val="005F25FA"/>
    <w:rsid w:val="005F27CA"/>
    <w:rsid w:val="005F28F0"/>
    <w:rsid w:val="005F2D37"/>
    <w:rsid w:val="005F303A"/>
    <w:rsid w:val="005F3058"/>
    <w:rsid w:val="005F305A"/>
    <w:rsid w:val="005F31A1"/>
    <w:rsid w:val="005F31BF"/>
    <w:rsid w:val="005F3279"/>
    <w:rsid w:val="005F32E2"/>
    <w:rsid w:val="005F345B"/>
    <w:rsid w:val="005F354E"/>
    <w:rsid w:val="005F3635"/>
    <w:rsid w:val="005F3942"/>
    <w:rsid w:val="005F3B10"/>
    <w:rsid w:val="005F3B35"/>
    <w:rsid w:val="005F3C0D"/>
    <w:rsid w:val="005F3ED3"/>
    <w:rsid w:val="005F4033"/>
    <w:rsid w:val="005F406A"/>
    <w:rsid w:val="005F40D0"/>
    <w:rsid w:val="005F4233"/>
    <w:rsid w:val="005F42AF"/>
    <w:rsid w:val="005F42DA"/>
    <w:rsid w:val="005F442E"/>
    <w:rsid w:val="005F44A2"/>
    <w:rsid w:val="005F46D1"/>
    <w:rsid w:val="005F47DA"/>
    <w:rsid w:val="005F4809"/>
    <w:rsid w:val="005F4811"/>
    <w:rsid w:val="005F4828"/>
    <w:rsid w:val="005F4856"/>
    <w:rsid w:val="005F4892"/>
    <w:rsid w:val="005F4BA2"/>
    <w:rsid w:val="005F4BB0"/>
    <w:rsid w:val="005F4DF1"/>
    <w:rsid w:val="005F5124"/>
    <w:rsid w:val="005F527C"/>
    <w:rsid w:val="005F55F1"/>
    <w:rsid w:val="005F564A"/>
    <w:rsid w:val="005F5739"/>
    <w:rsid w:val="005F5790"/>
    <w:rsid w:val="005F5866"/>
    <w:rsid w:val="005F592A"/>
    <w:rsid w:val="005F599C"/>
    <w:rsid w:val="005F5AB0"/>
    <w:rsid w:val="005F5B56"/>
    <w:rsid w:val="005F5BF9"/>
    <w:rsid w:val="005F5C16"/>
    <w:rsid w:val="005F5D56"/>
    <w:rsid w:val="005F5E82"/>
    <w:rsid w:val="005F602F"/>
    <w:rsid w:val="005F6072"/>
    <w:rsid w:val="005F6119"/>
    <w:rsid w:val="005F61DD"/>
    <w:rsid w:val="005F6220"/>
    <w:rsid w:val="005F6873"/>
    <w:rsid w:val="005F68D7"/>
    <w:rsid w:val="005F69AD"/>
    <w:rsid w:val="005F6C2E"/>
    <w:rsid w:val="005F6D75"/>
    <w:rsid w:val="005F6EFA"/>
    <w:rsid w:val="005F6F23"/>
    <w:rsid w:val="005F6FDA"/>
    <w:rsid w:val="005F7087"/>
    <w:rsid w:val="005F72A3"/>
    <w:rsid w:val="005F72D8"/>
    <w:rsid w:val="005F741C"/>
    <w:rsid w:val="005F75A1"/>
    <w:rsid w:val="005F771A"/>
    <w:rsid w:val="005F7724"/>
    <w:rsid w:val="005F7891"/>
    <w:rsid w:val="005F790A"/>
    <w:rsid w:val="005F79BD"/>
    <w:rsid w:val="005F7A92"/>
    <w:rsid w:val="005F7BE6"/>
    <w:rsid w:val="005F7C67"/>
    <w:rsid w:val="005F7CE4"/>
    <w:rsid w:val="005F7D6D"/>
    <w:rsid w:val="0060000F"/>
    <w:rsid w:val="00600116"/>
    <w:rsid w:val="006001BE"/>
    <w:rsid w:val="00600269"/>
    <w:rsid w:val="00600506"/>
    <w:rsid w:val="006005FC"/>
    <w:rsid w:val="006006A5"/>
    <w:rsid w:val="006008C6"/>
    <w:rsid w:val="00600B1C"/>
    <w:rsid w:val="00600B8D"/>
    <w:rsid w:val="00600BF3"/>
    <w:rsid w:val="00600C6C"/>
    <w:rsid w:val="00600D92"/>
    <w:rsid w:val="00600DD6"/>
    <w:rsid w:val="00600E30"/>
    <w:rsid w:val="00600EB8"/>
    <w:rsid w:val="006010B5"/>
    <w:rsid w:val="00601285"/>
    <w:rsid w:val="0060150D"/>
    <w:rsid w:val="00601559"/>
    <w:rsid w:val="00601722"/>
    <w:rsid w:val="00601755"/>
    <w:rsid w:val="00601792"/>
    <w:rsid w:val="00601B25"/>
    <w:rsid w:val="00601B66"/>
    <w:rsid w:val="00601C84"/>
    <w:rsid w:val="00601E68"/>
    <w:rsid w:val="00601ED9"/>
    <w:rsid w:val="0060201A"/>
    <w:rsid w:val="0060205E"/>
    <w:rsid w:val="006021B7"/>
    <w:rsid w:val="00602288"/>
    <w:rsid w:val="00602349"/>
    <w:rsid w:val="00602369"/>
    <w:rsid w:val="00602524"/>
    <w:rsid w:val="00602606"/>
    <w:rsid w:val="006028A0"/>
    <w:rsid w:val="0060291B"/>
    <w:rsid w:val="0060297D"/>
    <w:rsid w:val="00602CB3"/>
    <w:rsid w:val="00602DB4"/>
    <w:rsid w:val="00602E26"/>
    <w:rsid w:val="00602E57"/>
    <w:rsid w:val="00602E69"/>
    <w:rsid w:val="00602F74"/>
    <w:rsid w:val="00602FF0"/>
    <w:rsid w:val="00603027"/>
    <w:rsid w:val="00603293"/>
    <w:rsid w:val="00603441"/>
    <w:rsid w:val="00603459"/>
    <w:rsid w:val="00603491"/>
    <w:rsid w:val="0060359F"/>
    <w:rsid w:val="00603616"/>
    <w:rsid w:val="006036F9"/>
    <w:rsid w:val="006038E8"/>
    <w:rsid w:val="006038F9"/>
    <w:rsid w:val="00603A72"/>
    <w:rsid w:val="00603C24"/>
    <w:rsid w:val="00603E2E"/>
    <w:rsid w:val="00603EFC"/>
    <w:rsid w:val="00603F84"/>
    <w:rsid w:val="006041C0"/>
    <w:rsid w:val="006041C1"/>
    <w:rsid w:val="006043B7"/>
    <w:rsid w:val="00604476"/>
    <w:rsid w:val="006044BD"/>
    <w:rsid w:val="006046EC"/>
    <w:rsid w:val="0060472F"/>
    <w:rsid w:val="00604A95"/>
    <w:rsid w:val="00604AC3"/>
    <w:rsid w:val="00604AE1"/>
    <w:rsid w:val="00604AF6"/>
    <w:rsid w:val="00604B2B"/>
    <w:rsid w:val="00604C00"/>
    <w:rsid w:val="00604F44"/>
    <w:rsid w:val="006050DD"/>
    <w:rsid w:val="0060517D"/>
    <w:rsid w:val="00605384"/>
    <w:rsid w:val="0060570F"/>
    <w:rsid w:val="0060578D"/>
    <w:rsid w:val="006059D9"/>
    <w:rsid w:val="00605D88"/>
    <w:rsid w:val="00605FF9"/>
    <w:rsid w:val="00606047"/>
    <w:rsid w:val="00606223"/>
    <w:rsid w:val="00606336"/>
    <w:rsid w:val="00606414"/>
    <w:rsid w:val="0060642F"/>
    <w:rsid w:val="006065B2"/>
    <w:rsid w:val="00606630"/>
    <w:rsid w:val="006066DB"/>
    <w:rsid w:val="00606866"/>
    <w:rsid w:val="00606A91"/>
    <w:rsid w:val="00606EC3"/>
    <w:rsid w:val="00606F48"/>
    <w:rsid w:val="00606FBC"/>
    <w:rsid w:val="0060700C"/>
    <w:rsid w:val="00607219"/>
    <w:rsid w:val="00607309"/>
    <w:rsid w:val="0060742D"/>
    <w:rsid w:val="00607480"/>
    <w:rsid w:val="00607647"/>
    <w:rsid w:val="00607720"/>
    <w:rsid w:val="00607917"/>
    <w:rsid w:val="00607935"/>
    <w:rsid w:val="00607977"/>
    <w:rsid w:val="006079E0"/>
    <w:rsid w:val="006079FF"/>
    <w:rsid w:val="00607A86"/>
    <w:rsid w:val="00607D3A"/>
    <w:rsid w:val="00607D54"/>
    <w:rsid w:val="00607E47"/>
    <w:rsid w:val="00607E50"/>
    <w:rsid w:val="0061003A"/>
    <w:rsid w:val="006102B6"/>
    <w:rsid w:val="0061051B"/>
    <w:rsid w:val="0061052F"/>
    <w:rsid w:val="00610606"/>
    <w:rsid w:val="0061092F"/>
    <w:rsid w:val="00610976"/>
    <w:rsid w:val="0061098E"/>
    <w:rsid w:val="00610A07"/>
    <w:rsid w:val="00610B06"/>
    <w:rsid w:val="00610B2B"/>
    <w:rsid w:val="00610C3F"/>
    <w:rsid w:val="00610D75"/>
    <w:rsid w:val="00610E14"/>
    <w:rsid w:val="00610E3D"/>
    <w:rsid w:val="00610E3F"/>
    <w:rsid w:val="00611276"/>
    <w:rsid w:val="0061143A"/>
    <w:rsid w:val="00611501"/>
    <w:rsid w:val="006115CD"/>
    <w:rsid w:val="00611726"/>
    <w:rsid w:val="0061173D"/>
    <w:rsid w:val="0061179D"/>
    <w:rsid w:val="006117E8"/>
    <w:rsid w:val="006117F3"/>
    <w:rsid w:val="00611808"/>
    <w:rsid w:val="00611970"/>
    <w:rsid w:val="006119C8"/>
    <w:rsid w:val="00611BD0"/>
    <w:rsid w:val="00611C27"/>
    <w:rsid w:val="00611DA8"/>
    <w:rsid w:val="00611E30"/>
    <w:rsid w:val="00611E3E"/>
    <w:rsid w:val="00611E98"/>
    <w:rsid w:val="00611F7F"/>
    <w:rsid w:val="00611FED"/>
    <w:rsid w:val="006120B9"/>
    <w:rsid w:val="0061213A"/>
    <w:rsid w:val="0061217D"/>
    <w:rsid w:val="00612245"/>
    <w:rsid w:val="0061233C"/>
    <w:rsid w:val="006123F6"/>
    <w:rsid w:val="0061246E"/>
    <w:rsid w:val="006124BD"/>
    <w:rsid w:val="006124E7"/>
    <w:rsid w:val="00612782"/>
    <w:rsid w:val="006127F8"/>
    <w:rsid w:val="00613049"/>
    <w:rsid w:val="0061309A"/>
    <w:rsid w:val="006130EA"/>
    <w:rsid w:val="00613147"/>
    <w:rsid w:val="006131F4"/>
    <w:rsid w:val="0061324E"/>
    <w:rsid w:val="006132CA"/>
    <w:rsid w:val="00613335"/>
    <w:rsid w:val="0061338E"/>
    <w:rsid w:val="006133E0"/>
    <w:rsid w:val="00613434"/>
    <w:rsid w:val="006134E1"/>
    <w:rsid w:val="0061366B"/>
    <w:rsid w:val="00613807"/>
    <w:rsid w:val="00613869"/>
    <w:rsid w:val="00613879"/>
    <w:rsid w:val="0061396A"/>
    <w:rsid w:val="006139A1"/>
    <w:rsid w:val="00613B4B"/>
    <w:rsid w:val="00613BCD"/>
    <w:rsid w:val="00613D37"/>
    <w:rsid w:val="00614188"/>
    <w:rsid w:val="00614322"/>
    <w:rsid w:val="006144AB"/>
    <w:rsid w:val="00614622"/>
    <w:rsid w:val="00614704"/>
    <w:rsid w:val="00614936"/>
    <w:rsid w:val="00614997"/>
    <w:rsid w:val="006149DD"/>
    <w:rsid w:val="00614A24"/>
    <w:rsid w:val="00614AD8"/>
    <w:rsid w:val="00614AFE"/>
    <w:rsid w:val="00614C2E"/>
    <w:rsid w:val="00614C30"/>
    <w:rsid w:val="00614CB2"/>
    <w:rsid w:val="00614CE5"/>
    <w:rsid w:val="00614D01"/>
    <w:rsid w:val="00614E3F"/>
    <w:rsid w:val="00615081"/>
    <w:rsid w:val="006150A9"/>
    <w:rsid w:val="00615278"/>
    <w:rsid w:val="00615302"/>
    <w:rsid w:val="006153DA"/>
    <w:rsid w:val="00615683"/>
    <w:rsid w:val="006156E1"/>
    <w:rsid w:val="006156F2"/>
    <w:rsid w:val="006158B8"/>
    <w:rsid w:val="00615A9F"/>
    <w:rsid w:val="00615EDC"/>
    <w:rsid w:val="00615F06"/>
    <w:rsid w:val="00616191"/>
    <w:rsid w:val="006161BB"/>
    <w:rsid w:val="00616268"/>
    <w:rsid w:val="0061645A"/>
    <w:rsid w:val="00616492"/>
    <w:rsid w:val="0061665E"/>
    <w:rsid w:val="006166CA"/>
    <w:rsid w:val="00616849"/>
    <w:rsid w:val="00616A59"/>
    <w:rsid w:val="00616AF8"/>
    <w:rsid w:val="00616C46"/>
    <w:rsid w:val="00616CD8"/>
    <w:rsid w:val="00617238"/>
    <w:rsid w:val="006172D4"/>
    <w:rsid w:val="0061733A"/>
    <w:rsid w:val="0061746F"/>
    <w:rsid w:val="00617756"/>
    <w:rsid w:val="006178A4"/>
    <w:rsid w:val="006178F1"/>
    <w:rsid w:val="00617A12"/>
    <w:rsid w:val="00617ADC"/>
    <w:rsid w:val="00617D49"/>
    <w:rsid w:val="00617D65"/>
    <w:rsid w:val="006200E6"/>
    <w:rsid w:val="00620227"/>
    <w:rsid w:val="00620268"/>
    <w:rsid w:val="006202DE"/>
    <w:rsid w:val="006205CE"/>
    <w:rsid w:val="00620685"/>
    <w:rsid w:val="006206F9"/>
    <w:rsid w:val="00620A0A"/>
    <w:rsid w:val="00620A84"/>
    <w:rsid w:val="00620C46"/>
    <w:rsid w:val="00620D4F"/>
    <w:rsid w:val="00620E11"/>
    <w:rsid w:val="00620FF1"/>
    <w:rsid w:val="006210FE"/>
    <w:rsid w:val="0062113E"/>
    <w:rsid w:val="0062122C"/>
    <w:rsid w:val="00621256"/>
    <w:rsid w:val="006212D1"/>
    <w:rsid w:val="006213F3"/>
    <w:rsid w:val="00621436"/>
    <w:rsid w:val="00621486"/>
    <w:rsid w:val="00621756"/>
    <w:rsid w:val="00621A63"/>
    <w:rsid w:val="00621A94"/>
    <w:rsid w:val="00621C58"/>
    <w:rsid w:val="00621CFA"/>
    <w:rsid w:val="00621E93"/>
    <w:rsid w:val="006224BC"/>
    <w:rsid w:val="006226FB"/>
    <w:rsid w:val="00622701"/>
    <w:rsid w:val="00622808"/>
    <w:rsid w:val="006228D3"/>
    <w:rsid w:val="0062299D"/>
    <w:rsid w:val="0062299E"/>
    <w:rsid w:val="006229CC"/>
    <w:rsid w:val="00622AD4"/>
    <w:rsid w:val="00622BE8"/>
    <w:rsid w:val="00622D5D"/>
    <w:rsid w:val="00622DB7"/>
    <w:rsid w:val="00623029"/>
    <w:rsid w:val="006230FC"/>
    <w:rsid w:val="00623165"/>
    <w:rsid w:val="0062317C"/>
    <w:rsid w:val="00623294"/>
    <w:rsid w:val="006233BE"/>
    <w:rsid w:val="006233FB"/>
    <w:rsid w:val="0062341B"/>
    <w:rsid w:val="00623474"/>
    <w:rsid w:val="0062385D"/>
    <w:rsid w:val="0062398B"/>
    <w:rsid w:val="00623AD1"/>
    <w:rsid w:val="00623C1C"/>
    <w:rsid w:val="00623C98"/>
    <w:rsid w:val="00623CCD"/>
    <w:rsid w:val="00623CE4"/>
    <w:rsid w:val="00623D3F"/>
    <w:rsid w:val="00623EBC"/>
    <w:rsid w:val="00623EE5"/>
    <w:rsid w:val="0062410B"/>
    <w:rsid w:val="00624231"/>
    <w:rsid w:val="006243D8"/>
    <w:rsid w:val="006244D5"/>
    <w:rsid w:val="006246ED"/>
    <w:rsid w:val="00624709"/>
    <w:rsid w:val="00624AD1"/>
    <w:rsid w:val="00624AD9"/>
    <w:rsid w:val="00624CA7"/>
    <w:rsid w:val="00624EF4"/>
    <w:rsid w:val="00624F59"/>
    <w:rsid w:val="00624FFD"/>
    <w:rsid w:val="00625155"/>
    <w:rsid w:val="00625216"/>
    <w:rsid w:val="0062522C"/>
    <w:rsid w:val="006255B4"/>
    <w:rsid w:val="00625679"/>
    <w:rsid w:val="006258E4"/>
    <w:rsid w:val="00625941"/>
    <w:rsid w:val="006259A2"/>
    <w:rsid w:val="00625B5B"/>
    <w:rsid w:val="00625BAA"/>
    <w:rsid w:val="00625CC5"/>
    <w:rsid w:val="00625D9A"/>
    <w:rsid w:val="00625E64"/>
    <w:rsid w:val="00626123"/>
    <w:rsid w:val="006262AD"/>
    <w:rsid w:val="006262FA"/>
    <w:rsid w:val="00626436"/>
    <w:rsid w:val="00626497"/>
    <w:rsid w:val="0062653C"/>
    <w:rsid w:val="006265B8"/>
    <w:rsid w:val="00626616"/>
    <w:rsid w:val="006266B2"/>
    <w:rsid w:val="00626934"/>
    <w:rsid w:val="0062699C"/>
    <w:rsid w:val="006269D1"/>
    <w:rsid w:val="00626AEF"/>
    <w:rsid w:val="00626B08"/>
    <w:rsid w:val="00626C2A"/>
    <w:rsid w:val="00626D88"/>
    <w:rsid w:val="00626E56"/>
    <w:rsid w:val="00626EA9"/>
    <w:rsid w:val="00626F18"/>
    <w:rsid w:val="00626F7D"/>
    <w:rsid w:val="0062706D"/>
    <w:rsid w:val="0062715D"/>
    <w:rsid w:val="006279AA"/>
    <w:rsid w:val="00627B4D"/>
    <w:rsid w:val="00627B59"/>
    <w:rsid w:val="00627B92"/>
    <w:rsid w:val="00627D26"/>
    <w:rsid w:val="00627D6A"/>
    <w:rsid w:val="00627F24"/>
    <w:rsid w:val="00627F9E"/>
    <w:rsid w:val="006301C0"/>
    <w:rsid w:val="006303E9"/>
    <w:rsid w:val="006305D4"/>
    <w:rsid w:val="00630667"/>
    <w:rsid w:val="0063083F"/>
    <w:rsid w:val="00630900"/>
    <w:rsid w:val="006309B9"/>
    <w:rsid w:val="00630E82"/>
    <w:rsid w:val="00631057"/>
    <w:rsid w:val="006310AD"/>
    <w:rsid w:val="00631203"/>
    <w:rsid w:val="006312C4"/>
    <w:rsid w:val="006313B1"/>
    <w:rsid w:val="006315F6"/>
    <w:rsid w:val="0063170D"/>
    <w:rsid w:val="00631720"/>
    <w:rsid w:val="00631796"/>
    <w:rsid w:val="00631822"/>
    <w:rsid w:val="006318B0"/>
    <w:rsid w:val="006318C7"/>
    <w:rsid w:val="00631953"/>
    <w:rsid w:val="00631A07"/>
    <w:rsid w:val="00631A13"/>
    <w:rsid w:val="00631A33"/>
    <w:rsid w:val="00631AE7"/>
    <w:rsid w:val="00631BC8"/>
    <w:rsid w:val="00631CB6"/>
    <w:rsid w:val="00631D1A"/>
    <w:rsid w:val="00631E42"/>
    <w:rsid w:val="00631E64"/>
    <w:rsid w:val="0063200B"/>
    <w:rsid w:val="0063200E"/>
    <w:rsid w:val="00632270"/>
    <w:rsid w:val="00632278"/>
    <w:rsid w:val="006323F8"/>
    <w:rsid w:val="006325C7"/>
    <w:rsid w:val="006325F4"/>
    <w:rsid w:val="0063262E"/>
    <w:rsid w:val="006328A7"/>
    <w:rsid w:val="0063292C"/>
    <w:rsid w:val="00632A4B"/>
    <w:rsid w:val="00632B4B"/>
    <w:rsid w:val="00632B9F"/>
    <w:rsid w:val="00632C88"/>
    <w:rsid w:val="00632CB2"/>
    <w:rsid w:val="00632DE1"/>
    <w:rsid w:val="00632E5A"/>
    <w:rsid w:val="00632ECF"/>
    <w:rsid w:val="0063312A"/>
    <w:rsid w:val="006331C1"/>
    <w:rsid w:val="006333CD"/>
    <w:rsid w:val="006336E2"/>
    <w:rsid w:val="00633967"/>
    <w:rsid w:val="00633A4E"/>
    <w:rsid w:val="00633B2E"/>
    <w:rsid w:val="00633B52"/>
    <w:rsid w:val="00633D50"/>
    <w:rsid w:val="00633D72"/>
    <w:rsid w:val="00633DF2"/>
    <w:rsid w:val="00633E25"/>
    <w:rsid w:val="00633ECB"/>
    <w:rsid w:val="006340B7"/>
    <w:rsid w:val="006340C7"/>
    <w:rsid w:val="006340C8"/>
    <w:rsid w:val="006342B8"/>
    <w:rsid w:val="006342D9"/>
    <w:rsid w:val="0063461C"/>
    <w:rsid w:val="00634638"/>
    <w:rsid w:val="0063483B"/>
    <w:rsid w:val="00634869"/>
    <w:rsid w:val="00634BE5"/>
    <w:rsid w:val="00634CB8"/>
    <w:rsid w:val="00634D88"/>
    <w:rsid w:val="00634EB4"/>
    <w:rsid w:val="0063519F"/>
    <w:rsid w:val="00635247"/>
    <w:rsid w:val="00635259"/>
    <w:rsid w:val="006353DB"/>
    <w:rsid w:val="0063541F"/>
    <w:rsid w:val="006358AD"/>
    <w:rsid w:val="00635BCD"/>
    <w:rsid w:val="00635BDC"/>
    <w:rsid w:val="00635C6B"/>
    <w:rsid w:val="00635CEF"/>
    <w:rsid w:val="00635E49"/>
    <w:rsid w:val="00636052"/>
    <w:rsid w:val="006360CF"/>
    <w:rsid w:val="00636377"/>
    <w:rsid w:val="006364EB"/>
    <w:rsid w:val="006368FF"/>
    <w:rsid w:val="00636B8A"/>
    <w:rsid w:val="00636B9F"/>
    <w:rsid w:val="00636BA4"/>
    <w:rsid w:val="00636D0A"/>
    <w:rsid w:val="00636D3B"/>
    <w:rsid w:val="00636DAB"/>
    <w:rsid w:val="00636E5F"/>
    <w:rsid w:val="00636EA3"/>
    <w:rsid w:val="00636F44"/>
    <w:rsid w:val="006370D9"/>
    <w:rsid w:val="0063725D"/>
    <w:rsid w:val="00637594"/>
    <w:rsid w:val="006375C8"/>
    <w:rsid w:val="00637621"/>
    <w:rsid w:val="006376B6"/>
    <w:rsid w:val="00637786"/>
    <w:rsid w:val="00637823"/>
    <w:rsid w:val="0063797E"/>
    <w:rsid w:val="00637ABD"/>
    <w:rsid w:val="00637B3F"/>
    <w:rsid w:val="00637B41"/>
    <w:rsid w:val="00637C7D"/>
    <w:rsid w:val="00637D1D"/>
    <w:rsid w:val="00637D5D"/>
    <w:rsid w:val="00637DB2"/>
    <w:rsid w:val="00637E30"/>
    <w:rsid w:val="00637EE0"/>
    <w:rsid w:val="006400FC"/>
    <w:rsid w:val="00640382"/>
    <w:rsid w:val="0064047E"/>
    <w:rsid w:val="006405DE"/>
    <w:rsid w:val="00640638"/>
    <w:rsid w:val="0064064F"/>
    <w:rsid w:val="006409A1"/>
    <w:rsid w:val="00640C4F"/>
    <w:rsid w:val="00641210"/>
    <w:rsid w:val="00641277"/>
    <w:rsid w:val="00641419"/>
    <w:rsid w:val="00641489"/>
    <w:rsid w:val="00641699"/>
    <w:rsid w:val="006416CC"/>
    <w:rsid w:val="0064197E"/>
    <w:rsid w:val="006419DA"/>
    <w:rsid w:val="006419E4"/>
    <w:rsid w:val="00641C51"/>
    <w:rsid w:val="00641DFF"/>
    <w:rsid w:val="00641E1A"/>
    <w:rsid w:val="00642054"/>
    <w:rsid w:val="00642066"/>
    <w:rsid w:val="00642134"/>
    <w:rsid w:val="006421D8"/>
    <w:rsid w:val="00642232"/>
    <w:rsid w:val="006422BD"/>
    <w:rsid w:val="00642317"/>
    <w:rsid w:val="0064242A"/>
    <w:rsid w:val="00642718"/>
    <w:rsid w:val="0064278B"/>
    <w:rsid w:val="006427AA"/>
    <w:rsid w:val="0064288A"/>
    <w:rsid w:val="0064295F"/>
    <w:rsid w:val="00642AE7"/>
    <w:rsid w:val="00642EEA"/>
    <w:rsid w:val="00642F73"/>
    <w:rsid w:val="00643079"/>
    <w:rsid w:val="0064319F"/>
    <w:rsid w:val="00643316"/>
    <w:rsid w:val="0064333F"/>
    <w:rsid w:val="00643957"/>
    <w:rsid w:val="00643B15"/>
    <w:rsid w:val="00643EAF"/>
    <w:rsid w:val="00643F7E"/>
    <w:rsid w:val="0064414E"/>
    <w:rsid w:val="006442DB"/>
    <w:rsid w:val="006444E6"/>
    <w:rsid w:val="00644557"/>
    <w:rsid w:val="00644581"/>
    <w:rsid w:val="00644587"/>
    <w:rsid w:val="006447E6"/>
    <w:rsid w:val="00644800"/>
    <w:rsid w:val="0064485B"/>
    <w:rsid w:val="00644B07"/>
    <w:rsid w:val="00644B19"/>
    <w:rsid w:val="00644E24"/>
    <w:rsid w:val="00644E4D"/>
    <w:rsid w:val="00644EA2"/>
    <w:rsid w:val="00644F96"/>
    <w:rsid w:val="006451B0"/>
    <w:rsid w:val="00645247"/>
    <w:rsid w:val="00645367"/>
    <w:rsid w:val="006453B3"/>
    <w:rsid w:val="006454C3"/>
    <w:rsid w:val="006454CC"/>
    <w:rsid w:val="006455CB"/>
    <w:rsid w:val="00645B55"/>
    <w:rsid w:val="00646064"/>
    <w:rsid w:val="006460D1"/>
    <w:rsid w:val="006463C4"/>
    <w:rsid w:val="006464AF"/>
    <w:rsid w:val="00646614"/>
    <w:rsid w:val="0064662A"/>
    <w:rsid w:val="0064666D"/>
    <w:rsid w:val="00646765"/>
    <w:rsid w:val="006468ED"/>
    <w:rsid w:val="006469E5"/>
    <w:rsid w:val="00646A24"/>
    <w:rsid w:val="00646AFB"/>
    <w:rsid w:val="00646B0E"/>
    <w:rsid w:val="00646B16"/>
    <w:rsid w:val="00646C0A"/>
    <w:rsid w:val="00646CEC"/>
    <w:rsid w:val="00646CFC"/>
    <w:rsid w:val="00646D4C"/>
    <w:rsid w:val="00646F2D"/>
    <w:rsid w:val="00646FFD"/>
    <w:rsid w:val="00647028"/>
    <w:rsid w:val="00647070"/>
    <w:rsid w:val="00647263"/>
    <w:rsid w:val="00647272"/>
    <w:rsid w:val="006472D5"/>
    <w:rsid w:val="00647551"/>
    <w:rsid w:val="006475EF"/>
    <w:rsid w:val="00647655"/>
    <w:rsid w:val="00647748"/>
    <w:rsid w:val="00647768"/>
    <w:rsid w:val="00647B91"/>
    <w:rsid w:val="00647CEA"/>
    <w:rsid w:val="00647E37"/>
    <w:rsid w:val="00647EEC"/>
    <w:rsid w:val="0065013F"/>
    <w:rsid w:val="00650399"/>
    <w:rsid w:val="00650432"/>
    <w:rsid w:val="006506B2"/>
    <w:rsid w:val="00650744"/>
    <w:rsid w:val="00650750"/>
    <w:rsid w:val="0065079B"/>
    <w:rsid w:val="00650815"/>
    <w:rsid w:val="00650958"/>
    <w:rsid w:val="0065096F"/>
    <w:rsid w:val="00650A7C"/>
    <w:rsid w:val="00650AB5"/>
    <w:rsid w:val="00650B86"/>
    <w:rsid w:val="00650F77"/>
    <w:rsid w:val="006511DB"/>
    <w:rsid w:val="006512B8"/>
    <w:rsid w:val="00651463"/>
    <w:rsid w:val="0065146E"/>
    <w:rsid w:val="0065159D"/>
    <w:rsid w:val="006515C6"/>
    <w:rsid w:val="006515FE"/>
    <w:rsid w:val="00651710"/>
    <w:rsid w:val="0065182A"/>
    <w:rsid w:val="00651B71"/>
    <w:rsid w:val="00651C80"/>
    <w:rsid w:val="00651E13"/>
    <w:rsid w:val="00651EA9"/>
    <w:rsid w:val="00651EB2"/>
    <w:rsid w:val="00651F64"/>
    <w:rsid w:val="00651F95"/>
    <w:rsid w:val="00651F97"/>
    <w:rsid w:val="006522F9"/>
    <w:rsid w:val="00652487"/>
    <w:rsid w:val="006527C7"/>
    <w:rsid w:val="006529BD"/>
    <w:rsid w:val="00653033"/>
    <w:rsid w:val="006530F2"/>
    <w:rsid w:val="00653319"/>
    <w:rsid w:val="006533B5"/>
    <w:rsid w:val="0065349A"/>
    <w:rsid w:val="006534A9"/>
    <w:rsid w:val="0065363F"/>
    <w:rsid w:val="0065387C"/>
    <w:rsid w:val="006539B3"/>
    <w:rsid w:val="006539CF"/>
    <w:rsid w:val="00653B09"/>
    <w:rsid w:val="00653D3F"/>
    <w:rsid w:val="00653D74"/>
    <w:rsid w:val="00653F92"/>
    <w:rsid w:val="00653FA6"/>
    <w:rsid w:val="00654049"/>
    <w:rsid w:val="006542E2"/>
    <w:rsid w:val="006542EC"/>
    <w:rsid w:val="006546C9"/>
    <w:rsid w:val="00654718"/>
    <w:rsid w:val="00654996"/>
    <w:rsid w:val="006549E8"/>
    <w:rsid w:val="00654B6D"/>
    <w:rsid w:val="00654BF2"/>
    <w:rsid w:val="006551A5"/>
    <w:rsid w:val="006551FC"/>
    <w:rsid w:val="006552FF"/>
    <w:rsid w:val="0065540C"/>
    <w:rsid w:val="0065542F"/>
    <w:rsid w:val="00655452"/>
    <w:rsid w:val="006555B1"/>
    <w:rsid w:val="006555D8"/>
    <w:rsid w:val="00655992"/>
    <w:rsid w:val="00655ADF"/>
    <w:rsid w:val="00655B7A"/>
    <w:rsid w:val="00655BAB"/>
    <w:rsid w:val="00655BF0"/>
    <w:rsid w:val="00655CDB"/>
    <w:rsid w:val="00655D57"/>
    <w:rsid w:val="00655E28"/>
    <w:rsid w:val="00655FF3"/>
    <w:rsid w:val="006562CC"/>
    <w:rsid w:val="00656450"/>
    <w:rsid w:val="0065647F"/>
    <w:rsid w:val="006565E7"/>
    <w:rsid w:val="00656692"/>
    <w:rsid w:val="00656745"/>
    <w:rsid w:val="00656898"/>
    <w:rsid w:val="006568CF"/>
    <w:rsid w:val="006568E2"/>
    <w:rsid w:val="00656A40"/>
    <w:rsid w:val="00656A95"/>
    <w:rsid w:val="00656AF5"/>
    <w:rsid w:val="00656CFC"/>
    <w:rsid w:val="00656D89"/>
    <w:rsid w:val="00657064"/>
    <w:rsid w:val="006570F1"/>
    <w:rsid w:val="006571CA"/>
    <w:rsid w:val="0065721C"/>
    <w:rsid w:val="006575CF"/>
    <w:rsid w:val="00657687"/>
    <w:rsid w:val="0065774F"/>
    <w:rsid w:val="006578CC"/>
    <w:rsid w:val="00657B2A"/>
    <w:rsid w:val="00657D08"/>
    <w:rsid w:val="0066042B"/>
    <w:rsid w:val="00660483"/>
    <w:rsid w:val="006605B2"/>
    <w:rsid w:val="0066064F"/>
    <w:rsid w:val="0066071D"/>
    <w:rsid w:val="00660790"/>
    <w:rsid w:val="006609BA"/>
    <w:rsid w:val="00660A52"/>
    <w:rsid w:val="00660C25"/>
    <w:rsid w:val="00660F0A"/>
    <w:rsid w:val="00661003"/>
    <w:rsid w:val="00661355"/>
    <w:rsid w:val="00661470"/>
    <w:rsid w:val="006616A1"/>
    <w:rsid w:val="00661810"/>
    <w:rsid w:val="00661875"/>
    <w:rsid w:val="00661958"/>
    <w:rsid w:val="00661AD8"/>
    <w:rsid w:val="00661B87"/>
    <w:rsid w:val="00661BF4"/>
    <w:rsid w:val="00661DBC"/>
    <w:rsid w:val="00661E82"/>
    <w:rsid w:val="00661F9C"/>
    <w:rsid w:val="00662119"/>
    <w:rsid w:val="006622A7"/>
    <w:rsid w:val="006622F3"/>
    <w:rsid w:val="006623DA"/>
    <w:rsid w:val="00662455"/>
    <w:rsid w:val="006629E9"/>
    <w:rsid w:val="006629EA"/>
    <w:rsid w:val="00662B9D"/>
    <w:rsid w:val="00662E61"/>
    <w:rsid w:val="0066311B"/>
    <w:rsid w:val="00663133"/>
    <w:rsid w:val="00663173"/>
    <w:rsid w:val="00663229"/>
    <w:rsid w:val="00663299"/>
    <w:rsid w:val="006632BF"/>
    <w:rsid w:val="00663317"/>
    <w:rsid w:val="006633E4"/>
    <w:rsid w:val="006634FB"/>
    <w:rsid w:val="006635CB"/>
    <w:rsid w:val="00663873"/>
    <w:rsid w:val="00663969"/>
    <w:rsid w:val="00663C7D"/>
    <w:rsid w:val="00663D26"/>
    <w:rsid w:val="00663E80"/>
    <w:rsid w:val="00664002"/>
    <w:rsid w:val="0066402D"/>
    <w:rsid w:val="006640DA"/>
    <w:rsid w:val="00664182"/>
    <w:rsid w:val="006645C4"/>
    <w:rsid w:val="00664606"/>
    <w:rsid w:val="006649CE"/>
    <w:rsid w:val="006650E9"/>
    <w:rsid w:val="00665497"/>
    <w:rsid w:val="00665662"/>
    <w:rsid w:val="0066570E"/>
    <w:rsid w:val="00665928"/>
    <w:rsid w:val="006659C9"/>
    <w:rsid w:val="00665A1D"/>
    <w:rsid w:val="00665A7D"/>
    <w:rsid w:val="00665A96"/>
    <w:rsid w:val="00665B8F"/>
    <w:rsid w:val="00665BFF"/>
    <w:rsid w:val="00665DC5"/>
    <w:rsid w:val="00665E96"/>
    <w:rsid w:val="00665EF3"/>
    <w:rsid w:val="00665F2B"/>
    <w:rsid w:val="00665F81"/>
    <w:rsid w:val="00666185"/>
    <w:rsid w:val="006663AA"/>
    <w:rsid w:val="00666519"/>
    <w:rsid w:val="00666600"/>
    <w:rsid w:val="006666E5"/>
    <w:rsid w:val="006666FA"/>
    <w:rsid w:val="006669AC"/>
    <w:rsid w:val="006669CE"/>
    <w:rsid w:val="00666AE7"/>
    <w:rsid w:val="00666B98"/>
    <w:rsid w:val="00666CF7"/>
    <w:rsid w:val="00666DE9"/>
    <w:rsid w:val="00666E19"/>
    <w:rsid w:val="00666F9E"/>
    <w:rsid w:val="00666FCA"/>
    <w:rsid w:val="00666FF6"/>
    <w:rsid w:val="006673D2"/>
    <w:rsid w:val="006674C6"/>
    <w:rsid w:val="00667A78"/>
    <w:rsid w:val="00667AC5"/>
    <w:rsid w:val="00667BAC"/>
    <w:rsid w:val="00667F53"/>
    <w:rsid w:val="00670252"/>
    <w:rsid w:val="006704C3"/>
    <w:rsid w:val="00670572"/>
    <w:rsid w:val="006705E2"/>
    <w:rsid w:val="00670997"/>
    <w:rsid w:val="006709D8"/>
    <w:rsid w:val="00670A88"/>
    <w:rsid w:val="00670CCF"/>
    <w:rsid w:val="00670E6C"/>
    <w:rsid w:val="006710FE"/>
    <w:rsid w:val="0067142D"/>
    <w:rsid w:val="0067170D"/>
    <w:rsid w:val="006717ED"/>
    <w:rsid w:val="00671C26"/>
    <w:rsid w:val="00671C6E"/>
    <w:rsid w:val="00671DA5"/>
    <w:rsid w:val="00671DF9"/>
    <w:rsid w:val="00671F97"/>
    <w:rsid w:val="006721F9"/>
    <w:rsid w:val="00672445"/>
    <w:rsid w:val="006724BF"/>
    <w:rsid w:val="006724FE"/>
    <w:rsid w:val="00672603"/>
    <w:rsid w:val="00672637"/>
    <w:rsid w:val="0067263B"/>
    <w:rsid w:val="00672777"/>
    <w:rsid w:val="006729BC"/>
    <w:rsid w:val="00672BE6"/>
    <w:rsid w:val="00672D3E"/>
    <w:rsid w:val="00672E2E"/>
    <w:rsid w:val="00672E79"/>
    <w:rsid w:val="00672FAB"/>
    <w:rsid w:val="00673317"/>
    <w:rsid w:val="0067383E"/>
    <w:rsid w:val="00673959"/>
    <w:rsid w:val="00673A42"/>
    <w:rsid w:val="00673CB6"/>
    <w:rsid w:val="00673D41"/>
    <w:rsid w:val="00673D6B"/>
    <w:rsid w:val="00673DA0"/>
    <w:rsid w:val="00673F2D"/>
    <w:rsid w:val="00673FCA"/>
    <w:rsid w:val="0067401C"/>
    <w:rsid w:val="00674029"/>
    <w:rsid w:val="00674158"/>
    <w:rsid w:val="0067415F"/>
    <w:rsid w:val="0067417F"/>
    <w:rsid w:val="006742C0"/>
    <w:rsid w:val="0067433A"/>
    <w:rsid w:val="00674461"/>
    <w:rsid w:val="006744DF"/>
    <w:rsid w:val="00674574"/>
    <w:rsid w:val="00674599"/>
    <w:rsid w:val="006745C8"/>
    <w:rsid w:val="0067468D"/>
    <w:rsid w:val="006746EB"/>
    <w:rsid w:val="00674826"/>
    <w:rsid w:val="006749C7"/>
    <w:rsid w:val="00674B68"/>
    <w:rsid w:val="00674E9C"/>
    <w:rsid w:val="00674FFA"/>
    <w:rsid w:val="00675257"/>
    <w:rsid w:val="0067548E"/>
    <w:rsid w:val="0067561F"/>
    <w:rsid w:val="0067578A"/>
    <w:rsid w:val="00675B3C"/>
    <w:rsid w:val="00675B9B"/>
    <w:rsid w:val="00675C80"/>
    <w:rsid w:val="00675CD8"/>
    <w:rsid w:val="00675D37"/>
    <w:rsid w:val="00675E5C"/>
    <w:rsid w:val="00675E9A"/>
    <w:rsid w:val="00675EE3"/>
    <w:rsid w:val="00675FFC"/>
    <w:rsid w:val="00676003"/>
    <w:rsid w:val="0067609B"/>
    <w:rsid w:val="00676208"/>
    <w:rsid w:val="0067625E"/>
    <w:rsid w:val="0067669C"/>
    <w:rsid w:val="0067695E"/>
    <w:rsid w:val="00676A23"/>
    <w:rsid w:val="00676A5E"/>
    <w:rsid w:val="00676AAE"/>
    <w:rsid w:val="00676B0A"/>
    <w:rsid w:val="00676BA1"/>
    <w:rsid w:val="00676CF5"/>
    <w:rsid w:val="00676EE7"/>
    <w:rsid w:val="00676F04"/>
    <w:rsid w:val="00676F87"/>
    <w:rsid w:val="0067731B"/>
    <w:rsid w:val="00677492"/>
    <w:rsid w:val="00677611"/>
    <w:rsid w:val="0067767D"/>
    <w:rsid w:val="006776FD"/>
    <w:rsid w:val="00677728"/>
    <w:rsid w:val="00677772"/>
    <w:rsid w:val="00677806"/>
    <w:rsid w:val="00677A7A"/>
    <w:rsid w:val="00677A7B"/>
    <w:rsid w:val="00677AA3"/>
    <w:rsid w:val="00677D76"/>
    <w:rsid w:val="00677E91"/>
    <w:rsid w:val="00677EFD"/>
    <w:rsid w:val="00680026"/>
    <w:rsid w:val="0068019A"/>
    <w:rsid w:val="00680220"/>
    <w:rsid w:val="006802DE"/>
    <w:rsid w:val="00680321"/>
    <w:rsid w:val="0068033A"/>
    <w:rsid w:val="006803A8"/>
    <w:rsid w:val="006803BA"/>
    <w:rsid w:val="006803F3"/>
    <w:rsid w:val="00680493"/>
    <w:rsid w:val="006807F4"/>
    <w:rsid w:val="006807F8"/>
    <w:rsid w:val="0068094F"/>
    <w:rsid w:val="006809ED"/>
    <w:rsid w:val="006809FA"/>
    <w:rsid w:val="00680B84"/>
    <w:rsid w:val="00680C3E"/>
    <w:rsid w:val="00680C4C"/>
    <w:rsid w:val="00680CA3"/>
    <w:rsid w:val="00680F23"/>
    <w:rsid w:val="00680F98"/>
    <w:rsid w:val="00681078"/>
    <w:rsid w:val="006810EF"/>
    <w:rsid w:val="0068119E"/>
    <w:rsid w:val="006812F0"/>
    <w:rsid w:val="006813BF"/>
    <w:rsid w:val="006813E0"/>
    <w:rsid w:val="006814B5"/>
    <w:rsid w:val="00681606"/>
    <w:rsid w:val="0068178C"/>
    <w:rsid w:val="00681797"/>
    <w:rsid w:val="00681951"/>
    <w:rsid w:val="006819DD"/>
    <w:rsid w:val="00681C38"/>
    <w:rsid w:val="00681D65"/>
    <w:rsid w:val="00681FE2"/>
    <w:rsid w:val="00682140"/>
    <w:rsid w:val="006822B7"/>
    <w:rsid w:val="00682438"/>
    <w:rsid w:val="00682662"/>
    <w:rsid w:val="0068277A"/>
    <w:rsid w:val="006827F0"/>
    <w:rsid w:val="00682837"/>
    <w:rsid w:val="00682961"/>
    <w:rsid w:val="00682A4A"/>
    <w:rsid w:val="00682C10"/>
    <w:rsid w:val="00682DC5"/>
    <w:rsid w:val="00682E5E"/>
    <w:rsid w:val="00682E9F"/>
    <w:rsid w:val="00682F16"/>
    <w:rsid w:val="00683244"/>
    <w:rsid w:val="00683331"/>
    <w:rsid w:val="00683469"/>
    <w:rsid w:val="00683507"/>
    <w:rsid w:val="00683517"/>
    <w:rsid w:val="00683762"/>
    <w:rsid w:val="00683834"/>
    <w:rsid w:val="00683959"/>
    <w:rsid w:val="0068396A"/>
    <w:rsid w:val="00683AE5"/>
    <w:rsid w:val="00683E41"/>
    <w:rsid w:val="00684050"/>
    <w:rsid w:val="006840D6"/>
    <w:rsid w:val="00684262"/>
    <w:rsid w:val="0068428A"/>
    <w:rsid w:val="00684423"/>
    <w:rsid w:val="0068443F"/>
    <w:rsid w:val="006844BA"/>
    <w:rsid w:val="00684626"/>
    <w:rsid w:val="0068481D"/>
    <w:rsid w:val="00684A5D"/>
    <w:rsid w:val="00684A71"/>
    <w:rsid w:val="00684B45"/>
    <w:rsid w:val="00684B5C"/>
    <w:rsid w:val="00684C29"/>
    <w:rsid w:val="00684C92"/>
    <w:rsid w:val="00684EA4"/>
    <w:rsid w:val="006850B3"/>
    <w:rsid w:val="00685176"/>
    <w:rsid w:val="0068519B"/>
    <w:rsid w:val="00685211"/>
    <w:rsid w:val="0068521E"/>
    <w:rsid w:val="00685238"/>
    <w:rsid w:val="006852E6"/>
    <w:rsid w:val="006853A5"/>
    <w:rsid w:val="00685485"/>
    <w:rsid w:val="0068562A"/>
    <w:rsid w:val="0068596D"/>
    <w:rsid w:val="006859CB"/>
    <w:rsid w:val="00685A3A"/>
    <w:rsid w:val="00685B0D"/>
    <w:rsid w:val="00685CB8"/>
    <w:rsid w:val="00685E06"/>
    <w:rsid w:val="006862D0"/>
    <w:rsid w:val="006865C3"/>
    <w:rsid w:val="006867E8"/>
    <w:rsid w:val="0068686F"/>
    <w:rsid w:val="0068695C"/>
    <w:rsid w:val="00686BCA"/>
    <w:rsid w:val="00686C05"/>
    <w:rsid w:val="00686CB5"/>
    <w:rsid w:val="00686EFA"/>
    <w:rsid w:val="00686F7D"/>
    <w:rsid w:val="00686FD2"/>
    <w:rsid w:val="00686FD7"/>
    <w:rsid w:val="0068706E"/>
    <w:rsid w:val="006870B3"/>
    <w:rsid w:val="006870C1"/>
    <w:rsid w:val="00687181"/>
    <w:rsid w:val="0068719D"/>
    <w:rsid w:val="00687578"/>
    <w:rsid w:val="0068767A"/>
    <w:rsid w:val="00687829"/>
    <w:rsid w:val="00687842"/>
    <w:rsid w:val="00687B60"/>
    <w:rsid w:val="00687B6A"/>
    <w:rsid w:val="00687C23"/>
    <w:rsid w:val="00687CFB"/>
    <w:rsid w:val="00690016"/>
    <w:rsid w:val="006901FE"/>
    <w:rsid w:val="0069041F"/>
    <w:rsid w:val="00690A7D"/>
    <w:rsid w:val="00690AF1"/>
    <w:rsid w:val="00690BF5"/>
    <w:rsid w:val="00690D57"/>
    <w:rsid w:val="00690D94"/>
    <w:rsid w:val="00690F54"/>
    <w:rsid w:val="0069121C"/>
    <w:rsid w:val="00691380"/>
    <w:rsid w:val="00691424"/>
    <w:rsid w:val="00691597"/>
    <w:rsid w:val="006915E8"/>
    <w:rsid w:val="006917B2"/>
    <w:rsid w:val="00691847"/>
    <w:rsid w:val="00691967"/>
    <w:rsid w:val="00691997"/>
    <w:rsid w:val="00691A7A"/>
    <w:rsid w:val="00691B7E"/>
    <w:rsid w:val="00691C82"/>
    <w:rsid w:val="00691D84"/>
    <w:rsid w:val="00691D95"/>
    <w:rsid w:val="00691DC3"/>
    <w:rsid w:val="00691F2E"/>
    <w:rsid w:val="0069216D"/>
    <w:rsid w:val="006921E7"/>
    <w:rsid w:val="00692264"/>
    <w:rsid w:val="006925F4"/>
    <w:rsid w:val="00692704"/>
    <w:rsid w:val="006929BF"/>
    <w:rsid w:val="00692A68"/>
    <w:rsid w:val="00692B54"/>
    <w:rsid w:val="00692CBB"/>
    <w:rsid w:val="00693309"/>
    <w:rsid w:val="00693797"/>
    <w:rsid w:val="006938D3"/>
    <w:rsid w:val="00693934"/>
    <w:rsid w:val="00693936"/>
    <w:rsid w:val="00693ABB"/>
    <w:rsid w:val="00693F67"/>
    <w:rsid w:val="00693F94"/>
    <w:rsid w:val="0069400B"/>
    <w:rsid w:val="0069404F"/>
    <w:rsid w:val="006942F1"/>
    <w:rsid w:val="0069435E"/>
    <w:rsid w:val="0069445F"/>
    <w:rsid w:val="0069448A"/>
    <w:rsid w:val="00694542"/>
    <w:rsid w:val="0069464B"/>
    <w:rsid w:val="006947DD"/>
    <w:rsid w:val="00694C7C"/>
    <w:rsid w:val="00694E91"/>
    <w:rsid w:val="00694F7F"/>
    <w:rsid w:val="00695141"/>
    <w:rsid w:val="006952AD"/>
    <w:rsid w:val="00695345"/>
    <w:rsid w:val="00695663"/>
    <w:rsid w:val="00695686"/>
    <w:rsid w:val="006956E2"/>
    <w:rsid w:val="0069581F"/>
    <w:rsid w:val="006958B0"/>
    <w:rsid w:val="00695CA3"/>
    <w:rsid w:val="00695D03"/>
    <w:rsid w:val="00695ED0"/>
    <w:rsid w:val="00695F20"/>
    <w:rsid w:val="0069610D"/>
    <w:rsid w:val="00696472"/>
    <w:rsid w:val="006966B4"/>
    <w:rsid w:val="00696786"/>
    <w:rsid w:val="006967F8"/>
    <w:rsid w:val="00696890"/>
    <w:rsid w:val="00696978"/>
    <w:rsid w:val="006969CA"/>
    <w:rsid w:val="00696D15"/>
    <w:rsid w:val="0069712A"/>
    <w:rsid w:val="006971D2"/>
    <w:rsid w:val="00697309"/>
    <w:rsid w:val="0069741B"/>
    <w:rsid w:val="006975AD"/>
    <w:rsid w:val="00697738"/>
    <w:rsid w:val="006977F0"/>
    <w:rsid w:val="006977F4"/>
    <w:rsid w:val="00697832"/>
    <w:rsid w:val="00697915"/>
    <w:rsid w:val="0069795B"/>
    <w:rsid w:val="00697983"/>
    <w:rsid w:val="006979B5"/>
    <w:rsid w:val="006979EB"/>
    <w:rsid w:val="00697A46"/>
    <w:rsid w:val="00697D50"/>
    <w:rsid w:val="00697E97"/>
    <w:rsid w:val="00697F0B"/>
    <w:rsid w:val="00697F34"/>
    <w:rsid w:val="006A0067"/>
    <w:rsid w:val="006A0117"/>
    <w:rsid w:val="006A04F7"/>
    <w:rsid w:val="006A05A3"/>
    <w:rsid w:val="006A05D4"/>
    <w:rsid w:val="006A0726"/>
    <w:rsid w:val="006A079D"/>
    <w:rsid w:val="006A07A7"/>
    <w:rsid w:val="006A07E3"/>
    <w:rsid w:val="006A0845"/>
    <w:rsid w:val="006A0AEC"/>
    <w:rsid w:val="006A0E02"/>
    <w:rsid w:val="006A0E53"/>
    <w:rsid w:val="006A0FEB"/>
    <w:rsid w:val="006A11FD"/>
    <w:rsid w:val="006A12CE"/>
    <w:rsid w:val="006A12D6"/>
    <w:rsid w:val="006A133B"/>
    <w:rsid w:val="006A15DD"/>
    <w:rsid w:val="006A181F"/>
    <w:rsid w:val="006A195C"/>
    <w:rsid w:val="006A1A3A"/>
    <w:rsid w:val="006A1C81"/>
    <w:rsid w:val="006A1D57"/>
    <w:rsid w:val="006A1E3E"/>
    <w:rsid w:val="006A1E8C"/>
    <w:rsid w:val="006A1F11"/>
    <w:rsid w:val="006A24D4"/>
    <w:rsid w:val="006A25D3"/>
    <w:rsid w:val="006A2627"/>
    <w:rsid w:val="006A2722"/>
    <w:rsid w:val="006A27EB"/>
    <w:rsid w:val="006A2823"/>
    <w:rsid w:val="006A2B0F"/>
    <w:rsid w:val="006A2BEE"/>
    <w:rsid w:val="006A2D66"/>
    <w:rsid w:val="006A2EFA"/>
    <w:rsid w:val="006A2F7C"/>
    <w:rsid w:val="006A3040"/>
    <w:rsid w:val="006A3124"/>
    <w:rsid w:val="006A3338"/>
    <w:rsid w:val="006A3417"/>
    <w:rsid w:val="006A355A"/>
    <w:rsid w:val="006A365E"/>
    <w:rsid w:val="006A36CB"/>
    <w:rsid w:val="006A37BF"/>
    <w:rsid w:val="006A3903"/>
    <w:rsid w:val="006A396C"/>
    <w:rsid w:val="006A3BF2"/>
    <w:rsid w:val="006A3C7A"/>
    <w:rsid w:val="006A3CB7"/>
    <w:rsid w:val="006A3CCF"/>
    <w:rsid w:val="006A4251"/>
    <w:rsid w:val="006A43A1"/>
    <w:rsid w:val="006A441C"/>
    <w:rsid w:val="006A459D"/>
    <w:rsid w:val="006A4626"/>
    <w:rsid w:val="006A46C4"/>
    <w:rsid w:val="006A492B"/>
    <w:rsid w:val="006A4A5C"/>
    <w:rsid w:val="006A4BAE"/>
    <w:rsid w:val="006A4CCD"/>
    <w:rsid w:val="006A4CFF"/>
    <w:rsid w:val="006A4D84"/>
    <w:rsid w:val="006A4DB5"/>
    <w:rsid w:val="006A506A"/>
    <w:rsid w:val="006A5152"/>
    <w:rsid w:val="006A53CC"/>
    <w:rsid w:val="006A54C7"/>
    <w:rsid w:val="006A54DD"/>
    <w:rsid w:val="006A5534"/>
    <w:rsid w:val="006A558B"/>
    <w:rsid w:val="006A5650"/>
    <w:rsid w:val="006A58BC"/>
    <w:rsid w:val="006A59A8"/>
    <w:rsid w:val="006A5B3B"/>
    <w:rsid w:val="006A6061"/>
    <w:rsid w:val="006A6105"/>
    <w:rsid w:val="006A619B"/>
    <w:rsid w:val="006A63B0"/>
    <w:rsid w:val="006A6438"/>
    <w:rsid w:val="006A64F9"/>
    <w:rsid w:val="006A6505"/>
    <w:rsid w:val="006A671E"/>
    <w:rsid w:val="006A67EF"/>
    <w:rsid w:val="006A67FD"/>
    <w:rsid w:val="006A6808"/>
    <w:rsid w:val="006A68C3"/>
    <w:rsid w:val="006A6967"/>
    <w:rsid w:val="006A6C93"/>
    <w:rsid w:val="006A6CDA"/>
    <w:rsid w:val="006A6D09"/>
    <w:rsid w:val="006A6D3F"/>
    <w:rsid w:val="006A6D83"/>
    <w:rsid w:val="006A6EC6"/>
    <w:rsid w:val="006A6ECF"/>
    <w:rsid w:val="006A7052"/>
    <w:rsid w:val="006A7098"/>
    <w:rsid w:val="006A71F4"/>
    <w:rsid w:val="006A729E"/>
    <w:rsid w:val="006A7330"/>
    <w:rsid w:val="006A7470"/>
    <w:rsid w:val="006A74B0"/>
    <w:rsid w:val="006A75F3"/>
    <w:rsid w:val="006A776F"/>
    <w:rsid w:val="006A7825"/>
    <w:rsid w:val="006A7ACD"/>
    <w:rsid w:val="006A7DB7"/>
    <w:rsid w:val="006AF3DB"/>
    <w:rsid w:val="006B0312"/>
    <w:rsid w:val="006B03E9"/>
    <w:rsid w:val="006B0589"/>
    <w:rsid w:val="006B0673"/>
    <w:rsid w:val="006B07B8"/>
    <w:rsid w:val="006B09A6"/>
    <w:rsid w:val="006B09F7"/>
    <w:rsid w:val="006B0D24"/>
    <w:rsid w:val="006B0DCE"/>
    <w:rsid w:val="006B0EF5"/>
    <w:rsid w:val="006B1261"/>
    <w:rsid w:val="006B13F8"/>
    <w:rsid w:val="006B1470"/>
    <w:rsid w:val="006B1494"/>
    <w:rsid w:val="006B14DC"/>
    <w:rsid w:val="006B1634"/>
    <w:rsid w:val="006B16A0"/>
    <w:rsid w:val="006B19FE"/>
    <w:rsid w:val="006B1C50"/>
    <w:rsid w:val="006B1D2A"/>
    <w:rsid w:val="006B1F39"/>
    <w:rsid w:val="006B1F49"/>
    <w:rsid w:val="006B1FE5"/>
    <w:rsid w:val="006B1FED"/>
    <w:rsid w:val="006B2031"/>
    <w:rsid w:val="006B23A0"/>
    <w:rsid w:val="006B2527"/>
    <w:rsid w:val="006B25D3"/>
    <w:rsid w:val="006B2844"/>
    <w:rsid w:val="006B28E9"/>
    <w:rsid w:val="006B2B56"/>
    <w:rsid w:val="006B2C75"/>
    <w:rsid w:val="006B2D0E"/>
    <w:rsid w:val="006B2D49"/>
    <w:rsid w:val="006B2FF5"/>
    <w:rsid w:val="006B30FD"/>
    <w:rsid w:val="006B3107"/>
    <w:rsid w:val="006B3219"/>
    <w:rsid w:val="006B33B1"/>
    <w:rsid w:val="006B34D3"/>
    <w:rsid w:val="006B35A9"/>
    <w:rsid w:val="006B3615"/>
    <w:rsid w:val="006B3658"/>
    <w:rsid w:val="006B39F4"/>
    <w:rsid w:val="006B3A75"/>
    <w:rsid w:val="006B3C3B"/>
    <w:rsid w:val="006B3DD3"/>
    <w:rsid w:val="006B3DF0"/>
    <w:rsid w:val="006B3E8E"/>
    <w:rsid w:val="006B3FB3"/>
    <w:rsid w:val="006B406A"/>
    <w:rsid w:val="006B41D7"/>
    <w:rsid w:val="006B43D5"/>
    <w:rsid w:val="006B4482"/>
    <w:rsid w:val="006B44D4"/>
    <w:rsid w:val="006B465F"/>
    <w:rsid w:val="006B46E9"/>
    <w:rsid w:val="006B47A9"/>
    <w:rsid w:val="006B4818"/>
    <w:rsid w:val="006B4926"/>
    <w:rsid w:val="006B49B8"/>
    <w:rsid w:val="006B4CC0"/>
    <w:rsid w:val="006B4CCA"/>
    <w:rsid w:val="006B4CE9"/>
    <w:rsid w:val="006B4D27"/>
    <w:rsid w:val="006B4D39"/>
    <w:rsid w:val="006B4E32"/>
    <w:rsid w:val="006B4EAC"/>
    <w:rsid w:val="006B4F25"/>
    <w:rsid w:val="006B4F4A"/>
    <w:rsid w:val="006B4F84"/>
    <w:rsid w:val="006B4FD6"/>
    <w:rsid w:val="006B5131"/>
    <w:rsid w:val="006B533B"/>
    <w:rsid w:val="006B5421"/>
    <w:rsid w:val="006B5592"/>
    <w:rsid w:val="006B55BA"/>
    <w:rsid w:val="006B562A"/>
    <w:rsid w:val="006B5670"/>
    <w:rsid w:val="006B5B79"/>
    <w:rsid w:val="006B5BED"/>
    <w:rsid w:val="006B5D49"/>
    <w:rsid w:val="006B5FA6"/>
    <w:rsid w:val="006B6121"/>
    <w:rsid w:val="006B6150"/>
    <w:rsid w:val="006B624A"/>
    <w:rsid w:val="006B627C"/>
    <w:rsid w:val="006B6630"/>
    <w:rsid w:val="006B69A7"/>
    <w:rsid w:val="006B6A0C"/>
    <w:rsid w:val="006B6B8C"/>
    <w:rsid w:val="006B6CE5"/>
    <w:rsid w:val="006B6DFC"/>
    <w:rsid w:val="006B6E22"/>
    <w:rsid w:val="006B6FA3"/>
    <w:rsid w:val="006B7045"/>
    <w:rsid w:val="006B7057"/>
    <w:rsid w:val="006B7255"/>
    <w:rsid w:val="006B730C"/>
    <w:rsid w:val="006B7574"/>
    <w:rsid w:val="006B764E"/>
    <w:rsid w:val="006B782C"/>
    <w:rsid w:val="006B7869"/>
    <w:rsid w:val="006B789D"/>
    <w:rsid w:val="006B7A82"/>
    <w:rsid w:val="006B7ABF"/>
    <w:rsid w:val="006B7BC0"/>
    <w:rsid w:val="006B7CBD"/>
    <w:rsid w:val="006B7E04"/>
    <w:rsid w:val="006B7F09"/>
    <w:rsid w:val="006B7F15"/>
    <w:rsid w:val="006B7FAC"/>
    <w:rsid w:val="006C0095"/>
    <w:rsid w:val="006C04C1"/>
    <w:rsid w:val="006C050C"/>
    <w:rsid w:val="006C0580"/>
    <w:rsid w:val="006C0798"/>
    <w:rsid w:val="006C0834"/>
    <w:rsid w:val="006C08D4"/>
    <w:rsid w:val="006C08DD"/>
    <w:rsid w:val="006C09A8"/>
    <w:rsid w:val="006C0A48"/>
    <w:rsid w:val="006C0ACB"/>
    <w:rsid w:val="006C0AD6"/>
    <w:rsid w:val="006C0C90"/>
    <w:rsid w:val="006C0F9A"/>
    <w:rsid w:val="006C105D"/>
    <w:rsid w:val="006C10CA"/>
    <w:rsid w:val="006C10E0"/>
    <w:rsid w:val="006C110E"/>
    <w:rsid w:val="006C12A8"/>
    <w:rsid w:val="006C13DE"/>
    <w:rsid w:val="006C1500"/>
    <w:rsid w:val="006C15F4"/>
    <w:rsid w:val="006C1600"/>
    <w:rsid w:val="006C1637"/>
    <w:rsid w:val="006C16A2"/>
    <w:rsid w:val="006C17CB"/>
    <w:rsid w:val="006C18BA"/>
    <w:rsid w:val="006C197C"/>
    <w:rsid w:val="006C1AEA"/>
    <w:rsid w:val="006C1AF1"/>
    <w:rsid w:val="006C1B21"/>
    <w:rsid w:val="006C1B9D"/>
    <w:rsid w:val="006C1C91"/>
    <w:rsid w:val="006C1D9C"/>
    <w:rsid w:val="006C1DF1"/>
    <w:rsid w:val="006C2014"/>
    <w:rsid w:val="006C205C"/>
    <w:rsid w:val="006C212C"/>
    <w:rsid w:val="006C227B"/>
    <w:rsid w:val="006C2307"/>
    <w:rsid w:val="006C242C"/>
    <w:rsid w:val="006C2550"/>
    <w:rsid w:val="006C2983"/>
    <w:rsid w:val="006C2AFF"/>
    <w:rsid w:val="006C2E80"/>
    <w:rsid w:val="006C2F59"/>
    <w:rsid w:val="006C3070"/>
    <w:rsid w:val="006C30E2"/>
    <w:rsid w:val="006C3128"/>
    <w:rsid w:val="006C3140"/>
    <w:rsid w:val="006C3143"/>
    <w:rsid w:val="006C314E"/>
    <w:rsid w:val="006C329F"/>
    <w:rsid w:val="006C3685"/>
    <w:rsid w:val="006C3756"/>
    <w:rsid w:val="006C3923"/>
    <w:rsid w:val="006C39FD"/>
    <w:rsid w:val="006C3B29"/>
    <w:rsid w:val="006C3B37"/>
    <w:rsid w:val="006C3C13"/>
    <w:rsid w:val="006C3F15"/>
    <w:rsid w:val="006C4262"/>
    <w:rsid w:val="006C4915"/>
    <w:rsid w:val="006C4BC9"/>
    <w:rsid w:val="006C4BFB"/>
    <w:rsid w:val="006C4EC0"/>
    <w:rsid w:val="006C4EEC"/>
    <w:rsid w:val="006C4F59"/>
    <w:rsid w:val="006C51B1"/>
    <w:rsid w:val="006C51CA"/>
    <w:rsid w:val="006C53DA"/>
    <w:rsid w:val="006C5460"/>
    <w:rsid w:val="006C557D"/>
    <w:rsid w:val="006C560B"/>
    <w:rsid w:val="006C57A8"/>
    <w:rsid w:val="006C58CB"/>
    <w:rsid w:val="006C5A67"/>
    <w:rsid w:val="006C5A6F"/>
    <w:rsid w:val="006C5E00"/>
    <w:rsid w:val="006C5E31"/>
    <w:rsid w:val="006C5E91"/>
    <w:rsid w:val="006C6088"/>
    <w:rsid w:val="006C60BC"/>
    <w:rsid w:val="006C613C"/>
    <w:rsid w:val="006C61CF"/>
    <w:rsid w:val="006C61DB"/>
    <w:rsid w:val="006C62B8"/>
    <w:rsid w:val="006C6539"/>
    <w:rsid w:val="006C66B4"/>
    <w:rsid w:val="006C6787"/>
    <w:rsid w:val="006C6A00"/>
    <w:rsid w:val="006C6B6B"/>
    <w:rsid w:val="006C6BC5"/>
    <w:rsid w:val="006C6BCD"/>
    <w:rsid w:val="006C6E49"/>
    <w:rsid w:val="006C6E5D"/>
    <w:rsid w:val="006C6EE6"/>
    <w:rsid w:val="006C7185"/>
    <w:rsid w:val="006C72F8"/>
    <w:rsid w:val="006C748C"/>
    <w:rsid w:val="006C74A7"/>
    <w:rsid w:val="006C7544"/>
    <w:rsid w:val="006C7636"/>
    <w:rsid w:val="006C771A"/>
    <w:rsid w:val="006C77F2"/>
    <w:rsid w:val="006C7A11"/>
    <w:rsid w:val="006C7D05"/>
    <w:rsid w:val="006C7E35"/>
    <w:rsid w:val="006C7FB1"/>
    <w:rsid w:val="006D023A"/>
    <w:rsid w:val="006D033F"/>
    <w:rsid w:val="006D0371"/>
    <w:rsid w:val="006D0669"/>
    <w:rsid w:val="006D07C9"/>
    <w:rsid w:val="006D0AB2"/>
    <w:rsid w:val="006D0D84"/>
    <w:rsid w:val="006D101C"/>
    <w:rsid w:val="006D1169"/>
    <w:rsid w:val="006D125A"/>
    <w:rsid w:val="006D12FD"/>
    <w:rsid w:val="006D131B"/>
    <w:rsid w:val="006D149E"/>
    <w:rsid w:val="006D15A8"/>
    <w:rsid w:val="006D1621"/>
    <w:rsid w:val="006D17DB"/>
    <w:rsid w:val="006D1AAE"/>
    <w:rsid w:val="006D1B7A"/>
    <w:rsid w:val="006D1B92"/>
    <w:rsid w:val="006D1BB4"/>
    <w:rsid w:val="006D1C6B"/>
    <w:rsid w:val="006D1CA0"/>
    <w:rsid w:val="006D1E32"/>
    <w:rsid w:val="006D1FE5"/>
    <w:rsid w:val="006D216C"/>
    <w:rsid w:val="006D2192"/>
    <w:rsid w:val="006D2327"/>
    <w:rsid w:val="006D244F"/>
    <w:rsid w:val="006D2548"/>
    <w:rsid w:val="006D2850"/>
    <w:rsid w:val="006D2AE4"/>
    <w:rsid w:val="006D2B6F"/>
    <w:rsid w:val="006D2DEE"/>
    <w:rsid w:val="006D2F16"/>
    <w:rsid w:val="006D2F3A"/>
    <w:rsid w:val="006D2F8E"/>
    <w:rsid w:val="006D2FE3"/>
    <w:rsid w:val="006D30C8"/>
    <w:rsid w:val="006D30D7"/>
    <w:rsid w:val="006D3116"/>
    <w:rsid w:val="006D31B8"/>
    <w:rsid w:val="006D338F"/>
    <w:rsid w:val="006D37C8"/>
    <w:rsid w:val="006D3BC2"/>
    <w:rsid w:val="006D3E6C"/>
    <w:rsid w:val="006D401E"/>
    <w:rsid w:val="006D4134"/>
    <w:rsid w:val="006D42CB"/>
    <w:rsid w:val="006D434D"/>
    <w:rsid w:val="006D4459"/>
    <w:rsid w:val="006D4629"/>
    <w:rsid w:val="006D46B8"/>
    <w:rsid w:val="006D4B82"/>
    <w:rsid w:val="006D4D51"/>
    <w:rsid w:val="006D4DF1"/>
    <w:rsid w:val="006D4E3C"/>
    <w:rsid w:val="006D4E7E"/>
    <w:rsid w:val="006D5182"/>
    <w:rsid w:val="006D525E"/>
    <w:rsid w:val="006D53A8"/>
    <w:rsid w:val="006D55D1"/>
    <w:rsid w:val="006D55F4"/>
    <w:rsid w:val="006D5609"/>
    <w:rsid w:val="006D5648"/>
    <w:rsid w:val="006D5923"/>
    <w:rsid w:val="006D59E1"/>
    <w:rsid w:val="006D5A69"/>
    <w:rsid w:val="006D5A98"/>
    <w:rsid w:val="006D5A9F"/>
    <w:rsid w:val="006D5BF1"/>
    <w:rsid w:val="006D5C56"/>
    <w:rsid w:val="006D5EC4"/>
    <w:rsid w:val="006D5EC9"/>
    <w:rsid w:val="006D614C"/>
    <w:rsid w:val="006D61C5"/>
    <w:rsid w:val="006D636A"/>
    <w:rsid w:val="006D64F5"/>
    <w:rsid w:val="006D6778"/>
    <w:rsid w:val="006D67F8"/>
    <w:rsid w:val="006D6B11"/>
    <w:rsid w:val="006D6B9C"/>
    <w:rsid w:val="006D6BAE"/>
    <w:rsid w:val="006D6EC7"/>
    <w:rsid w:val="006D70B5"/>
    <w:rsid w:val="006D70F5"/>
    <w:rsid w:val="006D7277"/>
    <w:rsid w:val="006D736B"/>
    <w:rsid w:val="006D7501"/>
    <w:rsid w:val="006D760D"/>
    <w:rsid w:val="006D77CF"/>
    <w:rsid w:val="006D783E"/>
    <w:rsid w:val="006D7AB3"/>
    <w:rsid w:val="006D7B0B"/>
    <w:rsid w:val="006D7B56"/>
    <w:rsid w:val="006D7BC8"/>
    <w:rsid w:val="006D7C15"/>
    <w:rsid w:val="006E0045"/>
    <w:rsid w:val="006E008F"/>
    <w:rsid w:val="006E00EF"/>
    <w:rsid w:val="006E057C"/>
    <w:rsid w:val="006E05A4"/>
    <w:rsid w:val="006E0615"/>
    <w:rsid w:val="006E07E6"/>
    <w:rsid w:val="006E0AFB"/>
    <w:rsid w:val="006E0BFD"/>
    <w:rsid w:val="006E0DB4"/>
    <w:rsid w:val="006E0E45"/>
    <w:rsid w:val="006E0F85"/>
    <w:rsid w:val="006E0F8E"/>
    <w:rsid w:val="006E1055"/>
    <w:rsid w:val="006E10F1"/>
    <w:rsid w:val="006E115D"/>
    <w:rsid w:val="006E1178"/>
    <w:rsid w:val="006E12AD"/>
    <w:rsid w:val="006E1313"/>
    <w:rsid w:val="006E13F7"/>
    <w:rsid w:val="006E145C"/>
    <w:rsid w:val="006E15D9"/>
    <w:rsid w:val="006E15E5"/>
    <w:rsid w:val="006E1726"/>
    <w:rsid w:val="006E1766"/>
    <w:rsid w:val="006E1836"/>
    <w:rsid w:val="006E1909"/>
    <w:rsid w:val="006E1937"/>
    <w:rsid w:val="006E1A54"/>
    <w:rsid w:val="006E1C11"/>
    <w:rsid w:val="006E1C25"/>
    <w:rsid w:val="006E1D2B"/>
    <w:rsid w:val="006E2058"/>
    <w:rsid w:val="006E20B4"/>
    <w:rsid w:val="006E20D1"/>
    <w:rsid w:val="006E216D"/>
    <w:rsid w:val="006E22AB"/>
    <w:rsid w:val="006E22AE"/>
    <w:rsid w:val="006E22DE"/>
    <w:rsid w:val="006E22E2"/>
    <w:rsid w:val="006E239E"/>
    <w:rsid w:val="006E23B2"/>
    <w:rsid w:val="006E27BD"/>
    <w:rsid w:val="006E286E"/>
    <w:rsid w:val="006E28DC"/>
    <w:rsid w:val="006E2934"/>
    <w:rsid w:val="006E2A9B"/>
    <w:rsid w:val="006E2D37"/>
    <w:rsid w:val="006E2E80"/>
    <w:rsid w:val="006E305E"/>
    <w:rsid w:val="006E3504"/>
    <w:rsid w:val="006E372B"/>
    <w:rsid w:val="006E37BE"/>
    <w:rsid w:val="006E38CA"/>
    <w:rsid w:val="006E3966"/>
    <w:rsid w:val="006E3998"/>
    <w:rsid w:val="006E3AB9"/>
    <w:rsid w:val="006E3AE1"/>
    <w:rsid w:val="006E3B85"/>
    <w:rsid w:val="006E3C6A"/>
    <w:rsid w:val="006E409E"/>
    <w:rsid w:val="006E4438"/>
    <w:rsid w:val="006E446E"/>
    <w:rsid w:val="006E47BA"/>
    <w:rsid w:val="006E4AE0"/>
    <w:rsid w:val="006E4B00"/>
    <w:rsid w:val="006E4B91"/>
    <w:rsid w:val="006E4BE2"/>
    <w:rsid w:val="006E4E39"/>
    <w:rsid w:val="006E4FB1"/>
    <w:rsid w:val="006E507B"/>
    <w:rsid w:val="006E5201"/>
    <w:rsid w:val="006E529C"/>
    <w:rsid w:val="006E54F7"/>
    <w:rsid w:val="006E5527"/>
    <w:rsid w:val="006E55BC"/>
    <w:rsid w:val="006E560E"/>
    <w:rsid w:val="006E57C3"/>
    <w:rsid w:val="006E5811"/>
    <w:rsid w:val="006E5935"/>
    <w:rsid w:val="006E59FF"/>
    <w:rsid w:val="006E5A15"/>
    <w:rsid w:val="006E5A2F"/>
    <w:rsid w:val="006E5E90"/>
    <w:rsid w:val="006E5EE5"/>
    <w:rsid w:val="006E6086"/>
    <w:rsid w:val="006E61DD"/>
    <w:rsid w:val="006E624F"/>
    <w:rsid w:val="006E6304"/>
    <w:rsid w:val="006E638F"/>
    <w:rsid w:val="006E63AC"/>
    <w:rsid w:val="006E63FE"/>
    <w:rsid w:val="006E6497"/>
    <w:rsid w:val="006E655A"/>
    <w:rsid w:val="006E66A2"/>
    <w:rsid w:val="006E66D6"/>
    <w:rsid w:val="006E6A32"/>
    <w:rsid w:val="006E6BAE"/>
    <w:rsid w:val="006E6C2A"/>
    <w:rsid w:val="006E6EA5"/>
    <w:rsid w:val="006E7082"/>
    <w:rsid w:val="006E70AC"/>
    <w:rsid w:val="006E7140"/>
    <w:rsid w:val="006E76ED"/>
    <w:rsid w:val="006E7C0F"/>
    <w:rsid w:val="006E7CB1"/>
    <w:rsid w:val="006E7DC0"/>
    <w:rsid w:val="006E7E65"/>
    <w:rsid w:val="006E7EC7"/>
    <w:rsid w:val="006E7F39"/>
    <w:rsid w:val="006F002C"/>
    <w:rsid w:val="006F0070"/>
    <w:rsid w:val="006F035C"/>
    <w:rsid w:val="006F03B5"/>
    <w:rsid w:val="006F08B4"/>
    <w:rsid w:val="006F0B35"/>
    <w:rsid w:val="006F0D6F"/>
    <w:rsid w:val="006F0E79"/>
    <w:rsid w:val="006F1056"/>
    <w:rsid w:val="006F1187"/>
    <w:rsid w:val="006F11F1"/>
    <w:rsid w:val="006F13A6"/>
    <w:rsid w:val="006F146F"/>
    <w:rsid w:val="006F17F5"/>
    <w:rsid w:val="006F18F5"/>
    <w:rsid w:val="006F1959"/>
    <w:rsid w:val="006F19B6"/>
    <w:rsid w:val="006F1A15"/>
    <w:rsid w:val="006F1AC3"/>
    <w:rsid w:val="006F1B64"/>
    <w:rsid w:val="006F1C1C"/>
    <w:rsid w:val="006F1D9B"/>
    <w:rsid w:val="006F1E27"/>
    <w:rsid w:val="006F2045"/>
    <w:rsid w:val="006F20A2"/>
    <w:rsid w:val="006F234B"/>
    <w:rsid w:val="006F2367"/>
    <w:rsid w:val="006F2477"/>
    <w:rsid w:val="006F267C"/>
    <w:rsid w:val="006F2682"/>
    <w:rsid w:val="006F2974"/>
    <w:rsid w:val="006F29B5"/>
    <w:rsid w:val="006F2AE1"/>
    <w:rsid w:val="006F2AF5"/>
    <w:rsid w:val="006F2B20"/>
    <w:rsid w:val="006F2B5E"/>
    <w:rsid w:val="006F2D71"/>
    <w:rsid w:val="006F2F7D"/>
    <w:rsid w:val="006F2F9F"/>
    <w:rsid w:val="006F2FAD"/>
    <w:rsid w:val="006F2FD1"/>
    <w:rsid w:val="006F3065"/>
    <w:rsid w:val="006F3234"/>
    <w:rsid w:val="006F330E"/>
    <w:rsid w:val="006F3452"/>
    <w:rsid w:val="006F3491"/>
    <w:rsid w:val="006F34CE"/>
    <w:rsid w:val="006F3650"/>
    <w:rsid w:val="006F3691"/>
    <w:rsid w:val="006F37D8"/>
    <w:rsid w:val="006F383A"/>
    <w:rsid w:val="006F398E"/>
    <w:rsid w:val="006F39F4"/>
    <w:rsid w:val="006F3A7F"/>
    <w:rsid w:val="006F3A82"/>
    <w:rsid w:val="006F3CE1"/>
    <w:rsid w:val="006F3F24"/>
    <w:rsid w:val="006F3F57"/>
    <w:rsid w:val="006F3F7F"/>
    <w:rsid w:val="006F3FB2"/>
    <w:rsid w:val="006F421F"/>
    <w:rsid w:val="006F4330"/>
    <w:rsid w:val="006F4339"/>
    <w:rsid w:val="006F4431"/>
    <w:rsid w:val="006F451F"/>
    <w:rsid w:val="006F46D6"/>
    <w:rsid w:val="006F471C"/>
    <w:rsid w:val="006F475D"/>
    <w:rsid w:val="006F48EF"/>
    <w:rsid w:val="006F4F6B"/>
    <w:rsid w:val="006F4FE0"/>
    <w:rsid w:val="006F5075"/>
    <w:rsid w:val="006F512B"/>
    <w:rsid w:val="006F513D"/>
    <w:rsid w:val="006F5154"/>
    <w:rsid w:val="006F54A3"/>
    <w:rsid w:val="006F55E8"/>
    <w:rsid w:val="006F56BD"/>
    <w:rsid w:val="006F56CF"/>
    <w:rsid w:val="006F5730"/>
    <w:rsid w:val="006F5829"/>
    <w:rsid w:val="006F5A5F"/>
    <w:rsid w:val="006F5B9B"/>
    <w:rsid w:val="006F5C6B"/>
    <w:rsid w:val="006F5C9E"/>
    <w:rsid w:val="006F5D54"/>
    <w:rsid w:val="006F6047"/>
    <w:rsid w:val="006F60F7"/>
    <w:rsid w:val="006F6181"/>
    <w:rsid w:val="006F6194"/>
    <w:rsid w:val="006F6205"/>
    <w:rsid w:val="006F62A8"/>
    <w:rsid w:val="006F6391"/>
    <w:rsid w:val="006F6523"/>
    <w:rsid w:val="006F6598"/>
    <w:rsid w:val="006F65A7"/>
    <w:rsid w:val="006F65C3"/>
    <w:rsid w:val="006F65D9"/>
    <w:rsid w:val="006F6804"/>
    <w:rsid w:val="006F681A"/>
    <w:rsid w:val="006F686C"/>
    <w:rsid w:val="006F69C6"/>
    <w:rsid w:val="006F6E1B"/>
    <w:rsid w:val="006F6FE6"/>
    <w:rsid w:val="006F718D"/>
    <w:rsid w:val="006F71EA"/>
    <w:rsid w:val="006F7352"/>
    <w:rsid w:val="006F7363"/>
    <w:rsid w:val="006F7423"/>
    <w:rsid w:val="006F7502"/>
    <w:rsid w:val="006F755C"/>
    <w:rsid w:val="006F768C"/>
    <w:rsid w:val="006F76E4"/>
    <w:rsid w:val="006F77F3"/>
    <w:rsid w:val="006F7CE9"/>
    <w:rsid w:val="00700044"/>
    <w:rsid w:val="0070032A"/>
    <w:rsid w:val="007004C7"/>
    <w:rsid w:val="00700663"/>
    <w:rsid w:val="007007C9"/>
    <w:rsid w:val="007008F1"/>
    <w:rsid w:val="00700941"/>
    <w:rsid w:val="00700B8B"/>
    <w:rsid w:val="00700BE9"/>
    <w:rsid w:val="00700D8F"/>
    <w:rsid w:val="00700F0A"/>
    <w:rsid w:val="00700FDC"/>
    <w:rsid w:val="00700FF4"/>
    <w:rsid w:val="00701053"/>
    <w:rsid w:val="00701073"/>
    <w:rsid w:val="007011AB"/>
    <w:rsid w:val="00701204"/>
    <w:rsid w:val="0070137C"/>
    <w:rsid w:val="0070142A"/>
    <w:rsid w:val="00701453"/>
    <w:rsid w:val="007015DD"/>
    <w:rsid w:val="00701600"/>
    <w:rsid w:val="0070161E"/>
    <w:rsid w:val="0070169D"/>
    <w:rsid w:val="007016DE"/>
    <w:rsid w:val="0070178D"/>
    <w:rsid w:val="00701913"/>
    <w:rsid w:val="00701A5C"/>
    <w:rsid w:val="00701B6B"/>
    <w:rsid w:val="00701CE2"/>
    <w:rsid w:val="00701EA1"/>
    <w:rsid w:val="007020D2"/>
    <w:rsid w:val="007021AD"/>
    <w:rsid w:val="00702246"/>
    <w:rsid w:val="00702283"/>
    <w:rsid w:val="007024A4"/>
    <w:rsid w:val="007024FF"/>
    <w:rsid w:val="0070257F"/>
    <w:rsid w:val="0070265A"/>
    <w:rsid w:val="00702863"/>
    <w:rsid w:val="0070286E"/>
    <w:rsid w:val="00702891"/>
    <w:rsid w:val="00702969"/>
    <w:rsid w:val="00702B5D"/>
    <w:rsid w:val="00702BC9"/>
    <w:rsid w:val="00702C36"/>
    <w:rsid w:val="00702F4D"/>
    <w:rsid w:val="00703344"/>
    <w:rsid w:val="0070337F"/>
    <w:rsid w:val="00703381"/>
    <w:rsid w:val="007033E5"/>
    <w:rsid w:val="007033EB"/>
    <w:rsid w:val="007036D1"/>
    <w:rsid w:val="007036D3"/>
    <w:rsid w:val="0070387D"/>
    <w:rsid w:val="00703957"/>
    <w:rsid w:val="00703968"/>
    <w:rsid w:val="00703BED"/>
    <w:rsid w:val="00703BEE"/>
    <w:rsid w:val="00703C30"/>
    <w:rsid w:val="00703C4A"/>
    <w:rsid w:val="00703D76"/>
    <w:rsid w:val="00703E2C"/>
    <w:rsid w:val="00703F67"/>
    <w:rsid w:val="00703FE9"/>
    <w:rsid w:val="0070405C"/>
    <w:rsid w:val="00704400"/>
    <w:rsid w:val="00704427"/>
    <w:rsid w:val="0070443B"/>
    <w:rsid w:val="0070455A"/>
    <w:rsid w:val="007045BE"/>
    <w:rsid w:val="007045DE"/>
    <w:rsid w:val="007048B4"/>
    <w:rsid w:val="007049B9"/>
    <w:rsid w:val="00704B83"/>
    <w:rsid w:val="00704F2B"/>
    <w:rsid w:val="00704FA8"/>
    <w:rsid w:val="0070502D"/>
    <w:rsid w:val="00705033"/>
    <w:rsid w:val="007051D8"/>
    <w:rsid w:val="00705235"/>
    <w:rsid w:val="00705272"/>
    <w:rsid w:val="007053E8"/>
    <w:rsid w:val="007054DB"/>
    <w:rsid w:val="00705695"/>
    <w:rsid w:val="00705746"/>
    <w:rsid w:val="007057EA"/>
    <w:rsid w:val="00705849"/>
    <w:rsid w:val="00705A41"/>
    <w:rsid w:val="00705A5A"/>
    <w:rsid w:val="00705BDA"/>
    <w:rsid w:val="00705D2C"/>
    <w:rsid w:val="00705FD5"/>
    <w:rsid w:val="00706039"/>
    <w:rsid w:val="00706171"/>
    <w:rsid w:val="0070623D"/>
    <w:rsid w:val="00706320"/>
    <w:rsid w:val="007065BB"/>
    <w:rsid w:val="00706745"/>
    <w:rsid w:val="00706930"/>
    <w:rsid w:val="00706957"/>
    <w:rsid w:val="00706BE5"/>
    <w:rsid w:val="00706C0B"/>
    <w:rsid w:val="00706D08"/>
    <w:rsid w:val="00706E4C"/>
    <w:rsid w:val="00706E81"/>
    <w:rsid w:val="00706FAF"/>
    <w:rsid w:val="00707046"/>
    <w:rsid w:val="0070710C"/>
    <w:rsid w:val="00707186"/>
    <w:rsid w:val="007073D7"/>
    <w:rsid w:val="00707497"/>
    <w:rsid w:val="007074B6"/>
    <w:rsid w:val="007074C1"/>
    <w:rsid w:val="00707599"/>
    <w:rsid w:val="00707671"/>
    <w:rsid w:val="0070777B"/>
    <w:rsid w:val="007078DE"/>
    <w:rsid w:val="007079F6"/>
    <w:rsid w:val="00707A29"/>
    <w:rsid w:val="00707D4F"/>
    <w:rsid w:val="00707E07"/>
    <w:rsid w:val="00707E45"/>
    <w:rsid w:val="0071028A"/>
    <w:rsid w:val="007102B7"/>
    <w:rsid w:val="0071035B"/>
    <w:rsid w:val="00710447"/>
    <w:rsid w:val="007104C5"/>
    <w:rsid w:val="007104D6"/>
    <w:rsid w:val="007105D2"/>
    <w:rsid w:val="00710777"/>
    <w:rsid w:val="00710829"/>
    <w:rsid w:val="0071088B"/>
    <w:rsid w:val="00710B04"/>
    <w:rsid w:val="00710B61"/>
    <w:rsid w:val="007115BA"/>
    <w:rsid w:val="00711757"/>
    <w:rsid w:val="0071198B"/>
    <w:rsid w:val="00711A63"/>
    <w:rsid w:val="00711D9E"/>
    <w:rsid w:val="00711E6D"/>
    <w:rsid w:val="00711FED"/>
    <w:rsid w:val="0071200F"/>
    <w:rsid w:val="0071223B"/>
    <w:rsid w:val="00712313"/>
    <w:rsid w:val="0071248A"/>
    <w:rsid w:val="007126F7"/>
    <w:rsid w:val="00712711"/>
    <w:rsid w:val="0071278B"/>
    <w:rsid w:val="0071297A"/>
    <w:rsid w:val="00712980"/>
    <w:rsid w:val="007129CD"/>
    <w:rsid w:val="00712A3E"/>
    <w:rsid w:val="00712A8E"/>
    <w:rsid w:val="00712C11"/>
    <w:rsid w:val="00712C44"/>
    <w:rsid w:val="0071300E"/>
    <w:rsid w:val="00713122"/>
    <w:rsid w:val="007132E9"/>
    <w:rsid w:val="00713380"/>
    <w:rsid w:val="007133A0"/>
    <w:rsid w:val="007134F1"/>
    <w:rsid w:val="007135DE"/>
    <w:rsid w:val="00713696"/>
    <w:rsid w:val="007136E6"/>
    <w:rsid w:val="00713BAE"/>
    <w:rsid w:val="00713C55"/>
    <w:rsid w:val="00713F0D"/>
    <w:rsid w:val="00713F71"/>
    <w:rsid w:val="00713FFD"/>
    <w:rsid w:val="007140B4"/>
    <w:rsid w:val="00714187"/>
    <w:rsid w:val="0071436C"/>
    <w:rsid w:val="00714547"/>
    <w:rsid w:val="00714548"/>
    <w:rsid w:val="007145D1"/>
    <w:rsid w:val="0071470D"/>
    <w:rsid w:val="00714849"/>
    <w:rsid w:val="00714994"/>
    <w:rsid w:val="00714C30"/>
    <w:rsid w:val="00714D76"/>
    <w:rsid w:val="00714DC5"/>
    <w:rsid w:val="00714F93"/>
    <w:rsid w:val="007150F7"/>
    <w:rsid w:val="00715272"/>
    <w:rsid w:val="0071559D"/>
    <w:rsid w:val="00715A3A"/>
    <w:rsid w:val="00715AA4"/>
    <w:rsid w:val="00715AC3"/>
    <w:rsid w:val="00715B92"/>
    <w:rsid w:val="00715BED"/>
    <w:rsid w:val="00715EEF"/>
    <w:rsid w:val="00716106"/>
    <w:rsid w:val="007161D4"/>
    <w:rsid w:val="00716200"/>
    <w:rsid w:val="007162D6"/>
    <w:rsid w:val="007162D9"/>
    <w:rsid w:val="00716672"/>
    <w:rsid w:val="00716676"/>
    <w:rsid w:val="00716693"/>
    <w:rsid w:val="007167B7"/>
    <w:rsid w:val="0071696F"/>
    <w:rsid w:val="00716B32"/>
    <w:rsid w:val="00716BC4"/>
    <w:rsid w:val="00716DCC"/>
    <w:rsid w:val="00716E3C"/>
    <w:rsid w:val="0071704C"/>
    <w:rsid w:val="007170A7"/>
    <w:rsid w:val="00717153"/>
    <w:rsid w:val="0071722B"/>
    <w:rsid w:val="00717299"/>
    <w:rsid w:val="0071745F"/>
    <w:rsid w:val="007175F9"/>
    <w:rsid w:val="007177F8"/>
    <w:rsid w:val="00717A75"/>
    <w:rsid w:val="00717B31"/>
    <w:rsid w:val="00717BC5"/>
    <w:rsid w:val="00717C76"/>
    <w:rsid w:val="00717E1B"/>
    <w:rsid w:val="00717EB7"/>
    <w:rsid w:val="00717EDE"/>
    <w:rsid w:val="00717F51"/>
    <w:rsid w:val="0072000B"/>
    <w:rsid w:val="0072024E"/>
    <w:rsid w:val="007203F9"/>
    <w:rsid w:val="0072042F"/>
    <w:rsid w:val="0072044F"/>
    <w:rsid w:val="0072049F"/>
    <w:rsid w:val="007205C2"/>
    <w:rsid w:val="007209A9"/>
    <w:rsid w:val="00720A8A"/>
    <w:rsid w:val="00720C59"/>
    <w:rsid w:val="00720CD1"/>
    <w:rsid w:val="00720CDC"/>
    <w:rsid w:val="00720CE7"/>
    <w:rsid w:val="00720D70"/>
    <w:rsid w:val="00720F87"/>
    <w:rsid w:val="00720F92"/>
    <w:rsid w:val="007211BE"/>
    <w:rsid w:val="00721321"/>
    <w:rsid w:val="007214F5"/>
    <w:rsid w:val="0072169C"/>
    <w:rsid w:val="00721A23"/>
    <w:rsid w:val="00721AE8"/>
    <w:rsid w:val="00721ED1"/>
    <w:rsid w:val="00722133"/>
    <w:rsid w:val="007222E8"/>
    <w:rsid w:val="00722404"/>
    <w:rsid w:val="00722415"/>
    <w:rsid w:val="0072252A"/>
    <w:rsid w:val="007227A7"/>
    <w:rsid w:val="007228BC"/>
    <w:rsid w:val="0072294D"/>
    <w:rsid w:val="007229C7"/>
    <w:rsid w:val="007229D1"/>
    <w:rsid w:val="00722B69"/>
    <w:rsid w:val="00722C70"/>
    <w:rsid w:val="00722E4B"/>
    <w:rsid w:val="00722F02"/>
    <w:rsid w:val="0072306B"/>
    <w:rsid w:val="007230DA"/>
    <w:rsid w:val="00723245"/>
    <w:rsid w:val="00723356"/>
    <w:rsid w:val="007233ED"/>
    <w:rsid w:val="00723400"/>
    <w:rsid w:val="0072342F"/>
    <w:rsid w:val="00723478"/>
    <w:rsid w:val="007234B7"/>
    <w:rsid w:val="00723976"/>
    <w:rsid w:val="00723A55"/>
    <w:rsid w:val="00723A64"/>
    <w:rsid w:val="00723B2D"/>
    <w:rsid w:val="00723E2A"/>
    <w:rsid w:val="00723F62"/>
    <w:rsid w:val="007240B9"/>
    <w:rsid w:val="0072417F"/>
    <w:rsid w:val="007243FB"/>
    <w:rsid w:val="00724401"/>
    <w:rsid w:val="007245C7"/>
    <w:rsid w:val="00724A3F"/>
    <w:rsid w:val="00724A84"/>
    <w:rsid w:val="00724B00"/>
    <w:rsid w:val="00724B90"/>
    <w:rsid w:val="00724C59"/>
    <w:rsid w:val="00724E45"/>
    <w:rsid w:val="00724E4F"/>
    <w:rsid w:val="00724F3A"/>
    <w:rsid w:val="00724F7D"/>
    <w:rsid w:val="00724F98"/>
    <w:rsid w:val="00725063"/>
    <w:rsid w:val="00725093"/>
    <w:rsid w:val="007250D0"/>
    <w:rsid w:val="007251BC"/>
    <w:rsid w:val="0072533D"/>
    <w:rsid w:val="00725367"/>
    <w:rsid w:val="007253B4"/>
    <w:rsid w:val="00725541"/>
    <w:rsid w:val="007256BF"/>
    <w:rsid w:val="007258E0"/>
    <w:rsid w:val="00725B28"/>
    <w:rsid w:val="00725C31"/>
    <w:rsid w:val="00725C65"/>
    <w:rsid w:val="00725DC9"/>
    <w:rsid w:val="00725E83"/>
    <w:rsid w:val="00725F6B"/>
    <w:rsid w:val="00725F6F"/>
    <w:rsid w:val="00726307"/>
    <w:rsid w:val="0072641F"/>
    <w:rsid w:val="00726443"/>
    <w:rsid w:val="00726520"/>
    <w:rsid w:val="007266F4"/>
    <w:rsid w:val="0072684D"/>
    <w:rsid w:val="0072697C"/>
    <w:rsid w:val="007269DE"/>
    <w:rsid w:val="00726C9F"/>
    <w:rsid w:val="00726DE3"/>
    <w:rsid w:val="00726E6F"/>
    <w:rsid w:val="007272E9"/>
    <w:rsid w:val="007274F2"/>
    <w:rsid w:val="00727681"/>
    <w:rsid w:val="00727858"/>
    <w:rsid w:val="007279A5"/>
    <w:rsid w:val="00727C5E"/>
    <w:rsid w:val="00727CAB"/>
    <w:rsid w:val="00727D26"/>
    <w:rsid w:val="00727D6D"/>
    <w:rsid w:val="00727DB9"/>
    <w:rsid w:val="00727F42"/>
    <w:rsid w:val="00730088"/>
    <w:rsid w:val="00730448"/>
    <w:rsid w:val="007305E7"/>
    <w:rsid w:val="007309B1"/>
    <w:rsid w:val="00730BB5"/>
    <w:rsid w:val="00730BFE"/>
    <w:rsid w:val="00730C73"/>
    <w:rsid w:val="00730EA0"/>
    <w:rsid w:val="00730F75"/>
    <w:rsid w:val="00730FDA"/>
    <w:rsid w:val="00731102"/>
    <w:rsid w:val="0073122F"/>
    <w:rsid w:val="00731317"/>
    <w:rsid w:val="00731529"/>
    <w:rsid w:val="007318E3"/>
    <w:rsid w:val="007318E5"/>
    <w:rsid w:val="007319C0"/>
    <w:rsid w:val="00731A91"/>
    <w:rsid w:val="00731B64"/>
    <w:rsid w:val="00731B6B"/>
    <w:rsid w:val="00731C6B"/>
    <w:rsid w:val="00731D0D"/>
    <w:rsid w:val="00731DA0"/>
    <w:rsid w:val="00731DB9"/>
    <w:rsid w:val="00731E21"/>
    <w:rsid w:val="00732151"/>
    <w:rsid w:val="00732194"/>
    <w:rsid w:val="007321DF"/>
    <w:rsid w:val="00732207"/>
    <w:rsid w:val="007322C7"/>
    <w:rsid w:val="007322FB"/>
    <w:rsid w:val="0073237A"/>
    <w:rsid w:val="007324EC"/>
    <w:rsid w:val="00732590"/>
    <w:rsid w:val="007325AB"/>
    <w:rsid w:val="00732606"/>
    <w:rsid w:val="0073261E"/>
    <w:rsid w:val="00732A2F"/>
    <w:rsid w:val="00732B38"/>
    <w:rsid w:val="00732BD6"/>
    <w:rsid w:val="00732BDC"/>
    <w:rsid w:val="00732CEB"/>
    <w:rsid w:val="00732E0A"/>
    <w:rsid w:val="00732E62"/>
    <w:rsid w:val="00732EAC"/>
    <w:rsid w:val="0073309D"/>
    <w:rsid w:val="007331E0"/>
    <w:rsid w:val="00733230"/>
    <w:rsid w:val="00733276"/>
    <w:rsid w:val="007332FD"/>
    <w:rsid w:val="007334C4"/>
    <w:rsid w:val="0073391C"/>
    <w:rsid w:val="00733C69"/>
    <w:rsid w:val="00733C8E"/>
    <w:rsid w:val="00733D21"/>
    <w:rsid w:val="00733F0B"/>
    <w:rsid w:val="00734295"/>
    <w:rsid w:val="00734377"/>
    <w:rsid w:val="007343E8"/>
    <w:rsid w:val="00734575"/>
    <w:rsid w:val="0073462D"/>
    <w:rsid w:val="00734692"/>
    <w:rsid w:val="00734972"/>
    <w:rsid w:val="00734AA9"/>
    <w:rsid w:val="00734C06"/>
    <w:rsid w:val="00734C93"/>
    <w:rsid w:val="00734D1F"/>
    <w:rsid w:val="00734DD8"/>
    <w:rsid w:val="0073505C"/>
    <w:rsid w:val="00735181"/>
    <w:rsid w:val="00735248"/>
    <w:rsid w:val="00735268"/>
    <w:rsid w:val="00735374"/>
    <w:rsid w:val="00735449"/>
    <w:rsid w:val="007354E9"/>
    <w:rsid w:val="00735676"/>
    <w:rsid w:val="0073586D"/>
    <w:rsid w:val="00735B93"/>
    <w:rsid w:val="00735BA6"/>
    <w:rsid w:val="00735BC2"/>
    <w:rsid w:val="00735BF6"/>
    <w:rsid w:val="00735F91"/>
    <w:rsid w:val="007362BF"/>
    <w:rsid w:val="0073634F"/>
    <w:rsid w:val="00736462"/>
    <w:rsid w:val="007364AB"/>
    <w:rsid w:val="007364BF"/>
    <w:rsid w:val="007364F1"/>
    <w:rsid w:val="007364F8"/>
    <w:rsid w:val="00736648"/>
    <w:rsid w:val="00736762"/>
    <w:rsid w:val="007367F6"/>
    <w:rsid w:val="007369D0"/>
    <w:rsid w:val="00736A5E"/>
    <w:rsid w:val="00736C00"/>
    <w:rsid w:val="00736CB7"/>
    <w:rsid w:val="00736D98"/>
    <w:rsid w:val="00736E14"/>
    <w:rsid w:val="00736E2E"/>
    <w:rsid w:val="00736EB3"/>
    <w:rsid w:val="007371B6"/>
    <w:rsid w:val="00737347"/>
    <w:rsid w:val="00737389"/>
    <w:rsid w:val="007376C3"/>
    <w:rsid w:val="00737870"/>
    <w:rsid w:val="007378E2"/>
    <w:rsid w:val="0073792A"/>
    <w:rsid w:val="00737987"/>
    <w:rsid w:val="0073799C"/>
    <w:rsid w:val="00737ECA"/>
    <w:rsid w:val="00740066"/>
    <w:rsid w:val="007403D8"/>
    <w:rsid w:val="00740711"/>
    <w:rsid w:val="00740868"/>
    <w:rsid w:val="00740997"/>
    <w:rsid w:val="007409D8"/>
    <w:rsid w:val="00740BD4"/>
    <w:rsid w:val="00740C1A"/>
    <w:rsid w:val="00740C26"/>
    <w:rsid w:val="00740CFB"/>
    <w:rsid w:val="00740F0F"/>
    <w:rsid w:val="00740F51"/>
    <w:rsid w:val="00741258"/>
    <w:rsid w:val="007412E8"/>
    <w:rsid w:val="0074133D"/>
    <w:rsid w:val="00741370"/>
    <w:rsid w:val="007414BE"/>
    <w:rsid w:val="007416AA"/>
    <w:rsid w:val="007418DA"/>
    <w:rsid w:val="00741A8C"/>
    <w:rsid w:val="00741BBC"/>
    <w:rsid w:val="00741E65"/>
    <w:rsid w:val="00741F28"/>
    <w:rsid w:val="00741F2F"/>
    <w:rsid w:val="00741F98"/>
    <w:rsid w:val="00741FDA"/>
    <w:rsid w:val="0074227E"/>
    <w:rsid w:val="0074238F"/>
    <w:rsid w:val="007423FB"/>
    <w:rsid w:val="0074245A"/>
    <w:rsid w:val="0074257A"/>
    <w:rsid w:val="007425E0"/>
    <w:rsid w:val="00742690"/>
    <w:rsid w:val="00742952"/>
    <w:rsid w:val="007429A9"/>
    <w:rsid w:val="007429C3"/>
    <w:rsid w:val="007429EC"/>
    <w:rsid w:val="00742A9C"/>
    <w:rsid w:val="00742A9E"/>
    <w:rsid w:val="00742AC2"/>
    <w:rsid w:val="00742AD6"/>
    <w:rsid w:val="00742B8F"/>
    <w:rsid w:val="00742BC6"/>
    <w:rsid w:val="00742D2B"/>
    <w:rsid w:val="00742E1E"/>
    <w:rsid w:val="00742FBC"/>
    <w:rsid w:val="0074301A"/>
    <w:rsid w:val="00743020"/>
    <w:rsid w:val="0074307A"/>
    <w:rsid w:val="00743291"/>
    <w:rsid w:val="007432C7"/>
    <w:rsid w:val="00743373"/>
    <w:rsid w:val="00743549"/>
    <w:rsid w:val="007435A1"/>
    <w:rsid w:val="0074372E"/>
    <w:rsid w:val="0074374A"/>
    <w:rsid w:val="007437F0"/>
    <w:rsid w:val="0074397C"/>
    <w:rsid w:val="00743A4B"/>
    <w:rsid w:val="00743BF0"/>
    <w:rsid w:val="00743F0E"/>
    <w:rsid w:val="00743F24"/>
    <w:rsid w:val="00744049"/>
    <w:rsid w:val="0074416D"/>
    <w:rsid w:val="007441E3"/>
    <w:rsid w:val="007441EB"/>
    <w:rsid w:val="0074421A"/>
    <w:rsid w:val="00744259"/>
    <w:rsid w:val="007446C0"/>
    <w:rsid w:val="007446EA"/>
    <w:rsid w:val="00744725"/>
    <w:rsid w:val="007449D4"/>
    <w:rsid w:val="00744A08"/>
    <w:rsid w:val="00744A6C"/>
    <w:rsid w:val="00744A6E"/>
    <w:rsid w:val="00744C8D"/>
    <w:rsid w:val="00744D13"/>
    <w:rsid w:val="00744E0C"/>
    <w:rsid w:val="00744E41"/>
    <w:rsid w:val="00744EBA"/>
    <w:rsid w:val="00744F47"/>
    <w:rsid w:val="00745026"/>
    <w:rsid w:val="007450BA"/>
    <w:rsid w:val="007452D1"/>
    <w:rsid w:val="007453F7"/>
    <w:rsid w:val="007455B8"/>
    <w:rsid w:val="0074595E"/>
    <w:rsid w:val="0074597A"/>
    <w:rsid w:val="00745AA4"/>
    <w:rsid w:val="00745B01"/>
    <w:rsid w:val="00745B44"/>
    <w:rsid w:val="00745C2C"/>
    <w:rsid w:val="00745CD7"/>
    <w:rsid w:val="00745DAF"/>
    <w:rsid w:val="00745DB3"/>
    <w:rsid w:val="00745EE4"/>
    <w:rsid w:val="00745F86"/>
    <w:rsid w:val="00745FC7"/>
    <w:rsid w:val="00746204"/>
    <w:rsid w:val="007462A5"/>
    <w:rsid w:val="007463F8"/>
    <w:rsid w:val="00746430"/>
    <w:rsid w:val="007464BD"/>
    <w:rsid w:val="007467F7"/>
    <w:rsid w:val="007468B2"/>
    <w:rsid w:val="007468CB"/>
    <w:rsid w:val="0074694E"/>
    <w:rsid w:val="00746A4D"/>
    <w:rsid w:val="00746C24"/>
    <w:rsid w:val="00746CCB"/>
    <w:rsid w:val="00746CED"/>
    <w:rsid w:val="0074703D"/>
    <w:rsid w:val="00747080"/>
    <w:rsid w:val="00747107"/>
    <w:rsid w:val="0074711E"/>
    <w:rsid w:val="0074725C"/>
    <w:rsid w:val="007472BF"/>
    <w:rsid w:val="00747331"/>
    <w:rsid w:val="0074734F"/>
    <w:rsid w:val="007476B6"/>
    <w:rsid w:val="00747700"/>
    <w:rsid w:val="007477A0"/>
    <w:rsid w:val="007477B7"/>
    <w:rsid w:val="0074795F"/>
    <w:rsid w:val="00747A18"/>
    <w:rsid w:val="00747A45"/>
    <w:rsid w:val="00747B6E"/>
    <w:rsid w:val="00747BC3"/>
    <w:rsid w:val="00747C54"/>
    <w:rsid w:val="00750425"/>
    <w:rsid w:val="007504C8"/>
    <w:rsid w:val="00750508"/>
    <w:rsid w:val="0075082A"/>
    <w:rsid w:val="00750CD8"/>
    <w:rsid w:val="00750DAD"/>
    <w:rsid w:val="00750E74"/>
    <w:rsid w:val="00750EDA"/>
    <w:rsid w:val="00750F1F"/>
    <w:rsid w:val="007511A0"/>
    <w:rsid w:val="0075136A"/>
    <w:rsid w:val="007513E8"/>
    <w:rsid w:val="007515F2"/>
    <w:rsid w:val="0075162C"/>
    <w:rsid w:val="007517A6"/>
    <w:rsid w:val="007519F7"/>
    <w:rsid w:val="00751B01"/>
    <w:rsid w:val="00751B16"/>
    <w:rsid w:val="00751C2D"/>
    <w:rsid w:val="00751E46"/>
    <w:rsid w:val="00752078"/>
    <w:rsid w:val="007520B5"/>
    <w:rsid w:val="00752133"/>
    <w:rsid w:val="00752244"/>
    <w:rsid w:val="007522DB"/>
    <w:rsid w:val="0075242A"/>
    <w:rsid w:val="00752691"/>
    <w:rsid w:val="007528DB"/>
    <w:rsid w:val="00752A87"/>
    <w:rsid w:val="00752B56"/>
    <w:rsid w:val="00752BBA"/>
    <w:rsid w:val="00752C49"/>
    <w:rsid w:val="00752CB8"/>
    <w:rsid w:val="00752CBF"/>
    <w:rsid w:val="00752D68"/>
    <w:rsid w:val="00752DA6"/>
    <w:rsid w:val="00752EEA"/>
    <w:rsid w:val="0075304A"/>
    <w:rsid w:val="00753100"/>
    <w:rsid w:val="0075322C"/>
    <w:rsid w:val="00753381"/>
    <w:rsid w:val="00753384"/>
    <w:rsid w:val="007535D7"/>
    <w:rsid w:val="007536A4"/>
    <w:rsid w:val="00753704"/>
    <w:rsid w:val="00753755"/>
    <w:rsid w:val="0075377F"/>
    <w:rsid w:val="0075384A"/>
    <w:rsid w:val="007538DD"/>
    <w:rsid w:val="007539DC"/>
    <w:rsid w:val="00753A5B"/>
    <w:rsid w:val="00753D1E"/>
    <w:rsid w:val="00753DBF"/>
    <w:rsid w:val="00754204"/>
    <w:rsid w:val="00754207"/>
    <w:rsid w:val="00754302"/>
    <w:rsid w:val="007546BF"/>
    <w:rsid w:val="007549EF"/>
    <w:rsid w:val="00754B27"/>
    <w:rsid w:val="00754C53"/>
    <w:rsid w:val="00754E0E"/>
    <w:rsid w:val="00755007"/>
    <w:rsid w:val="00755015"/>
    <w:rsid w:val="007550DB"/>
    <w:rsid w:val="0075516D"/>
    <w:rsid w:val="007551F9"/>
    <w:rsid w:val="0075522D"/>
    <w:rsid w:val="00755284"/>
    <w:rsid w:val="007552C1"/>
    <w:rsid w:val="007552F2"/>
    <w:rsid w:val="0075547F"/>
    <w:rsid w:val="007554F5"/>
    <w:rsid w:val="007554FE"/>
    <w:rsid w:val="00755576"/>
    <w:rsid w:val="007556B2"/>
    <w:rsid w:val="007556B4"/>
    <w:rsid w:val="0075571A"/>
    <w:rsid w:val="00755766"/>
    <w:rsid w:val="007559B4"/>
    <w:rsid w:val="00755ACA"/>
    <w:rsid w:val="00755AEB"/>
    <w:rsid w:val="00755BF7"/>
    <w:rsid w:val="00755C0A"/>
    <w:rsid w:val="00756041"/>
    <w:rsid w:val="00756093"/>
    <w:rsid w:val="0075637D"/>
    <w:rsid w:val="00756476"/>
    <w:rsid w:val="007565C8"/>
    <w:rsid w:val="0075660C"/>
    <w:rsid w:val="0075664B"/>
    <w:rsid w:val="00756652"/>
    <w:rsid w:val="0075680F"/>
    <w:rsid w:val="007568BA"/>
    <w:rsid w:val="007568E0"/>
    <w:rsid w:val="0075695C"/>
    <w:rsid w:val="007569F5"/>
    <w:rsid w:val="00756A0D"/>
    <w:rsid w:val="00756A5B"/>
    <w:rsid w:val="00756AA5"/>
    <w:rsid w:val="00756B16"/>
    <w:rsid w:val="00756B88"/>
    <w:rsid w:val="00756C47"/>
    <w:rsid w:val="00757090"/>
    <w:rsid w:val="00757162"/>
    <w:rsid w:val="007571F7"/>
    <w:rsid w:val="007573B0"/>
    <w:rsid w:val="00757423"/>
    <w:rsid w:val="007574E0"/>
    <w:rsid w:val="0075771C"/>
    <w:rsid w:val="00757796"/>
    <w:rsid w:val="007578C0"/>
    <w:rsid w:val="007578CC"/>
    <w:rsid w:val="00757A63"/>
    <w:rsid w:val="00757A9A"/>
    <w:rsid w:val="00757B1C"/>
    <w:rsid w:val="00757C27"/>
    <w:rsid w:val="00757C81"/>
    <w:rsid w:val="00757E32"/>
    <w:rsid w:val="00757E64"/>
    <w:rsid w:val="00757FAA"/>
    <w:rsid w:val="007600E4"/>
    <w:rsid w:val="00760118"/>
    <w:rsid w:val="0076011B"/>
    <w:rsid w:val="0076011E"/>
    <w:rsid w:val="007601A8"/>
    <w:rsid w:val="007602D4"/>
    <w:rsid w:val="0076032B"/>
    <w:rsid w:val="00760344"/>
    <w:rsid w:val="007603B1"/>
    <w:rsid w:val="007603C8"/>
    <w:rsid w:val="00760457"/>
    <w:rsid w:val="007604AE"/>
    <w:rsid w:val="007606C6"/>
    <w:rsid w:val="007606DE"/>
    <w:rsid w:val="00760729"/>
    <w:rsid w:val="00760827"/>
    <w:rsid w:val="00760C40"/>
    <w:rsid w:val="00760C5B"/>
    <w:rsid w:val="00760D10"/>
    <w:rsid w:val="00760D93"/>
    <w:rsid w:val="00760FE6"/>
    <w:rsid w:val="00761288"/>
    <w:rsid w:val="007614B1"/>
    <w:rsid w:val="0076153F"/>
    <w:rsid w:val="00761590"/>
    <w:rsid w:val="0076161D"/>
    <w:rsid w:val="00761749"/>
    <w:rsid w:val="00761762"/>
    <w:rsid w:val="00761791"/>
    <w:rsid w:val="007618C5"/>
    <w:rsid w:val="00761AB7"/>
    <w:rsid w:val="00761B25"/>
    <w:rsid w:val="00761BE2"/>
    <w:rsid w:val="00761DCC"/>
    <w:rsid w:val="00761DF9"/>
    <w:rsid w:val="00761E37"/>
    <w:rsid w:val="00761E58"/>
    <w:rsid w:val="00761EDF"/>
    <w:rsid w:val="00762178"/>
    <w:rsid w:val="00762334"/>
    <w:rsid w:val="00762377"/>
    <w:rsid w:val="00762711"/>
    <w:rsid w:val="007627C0"/>
    <w:rsid w:val="007627C4"/>
    <w:rsid w:val="00762803"/>
    <w:rsid w:val="0076280F"/>
    <w:rsid w:val="0076296F"/>
    <w:rsid w:val="007629C4"/>
    <w:rsid w:val="00762A5A"/>
    <w:rsid w:val="00762B16"/>
    <w:rsid w:val="00762B2A"/>
    <w:rsid w:val="00762CA8"/>
    <w:rsid w:val="00762E49"/>
    <w:rsid w:val="00762E81"/>
    <w:rsid w:val="00762F78"/>
    <w:rsid w:val="0076303E"/>
    <w:rsid w:val="0076324E"/>
    <w:rsid w:val="0076329C"/>
    <w:rsid w:val="00763369"/>
    <w:rsid w:val="00763381"/>
    <w:rsid w:val="007633FD"/>
    <w:rsid w:val="00763517"/>
    <w:rsid w:val="00763728"/>
    <w:rsid w:val="007637F0"/>
    <w:rsid w:val="007638CF"/>
    <w:rsid w:val="00763B64"/>
    <w:rsid w:val="00763D97"/>
    <w:rsid w:val="00763DFF"/>
    <w:rsid w:val="00763F36"/>
    <w:rsid w:val="00763F4D"/>
    <w:rsid w:val="00763F57"/>
    <w:rsid w:val="007640D1"/>
    <w:rsid w:val="007641CD"/>
    <w:rsid w:val="0076425D"/>
    <w:rsid w:val="0076433B"/>
    <w:rsid w:val="007643E9"/>
    <w:rsid w:val="007643EC"/>
    <w:rsid w:val="007643FE"/>
    <w:rsid w:val="0076463E"/>
    <w:rsid w:val="0076463F"/>
    <w:rsid w:val="00764735"/>
    <w:rsid w:val="0076475A"/>
    <w:rsid w:val="007647C2"/>
    <w:rsid w:val="00764939"/>
    <w:rsid w:val="007649BF"/>
    <w:rsid w:val="00764BFF"/>
    <w:rsid w:val="00764CEF"/>
    <w:rsid w:val="00765058"/>
    <w:rsid w:val="0076516D"/>
    <w:rsid w:val="007652D2"/>
    <w:rsid w:val="007652EE"/>
    <w:rsid w:val="00765455"/>
    <w:rsid w:val="0076548F"/>
    <w:rsid w:val="00765795"/>
    <w:rsid w:val="00765AEC"/>
    <w:rsid w:val="00765C09"/>
    <w:rsid w:val="00765DA8"/>
    <w:rsid w:val="00765E8E"/>
    <w:rsid w:val="00765FDE"/>
    <w:rsid w:val="0076635F"/>
    <w:rsid w:val="007665AF"/>
    <w:rsid w:val="007666FD"/>
    <w:rsid w:val="00766742"/>
    <w:rsid w:val="0076681E"/>
    <w:rsid w:val="00766839"/>
    <w:rsid w:val="007668D2"/>
    <w:rsid w:val="00766AD8"/>
    <w:rsid w:val="00766B01"/>
    <w:rsid w:val="00766B70"/>
    <w:rsid w:val="00766D2A"/>
    <w:rsid w:val="00766F1C"/>
    <w:rsid w:val="0076729F"/>
    <w:rsid w:val="00767418"/>
    <w:rsid w:val="00767554"/>
    <w:rsid w:val="00767571"/>
    <w:rsid w:val="0076758E"/>
    <w:rsid w:val="0076788E"/>
    <w:rsid w:val="007679EE"/>
    <w:rsid w:val="00767ABD"/>
    <w:rsid w:val="00767BA1"/>
    <w:rsid w:val="00767C17"/>
    <w:rsid w:val="00767C3B"/>
    <w:rsid w:val="00767D7A"/>
    <w:rsid w:val="00767F7C"/>
    <w:rsid w:val="00770302"/>
    <w:rsid w:val="007703F3"/>
    <w:rsid w:val="007703FE"/>
    <w:rsid w:val="007708C5"/>
    <w:rsid w:val="00770BDB"/>
    <w:rsid w:val="00770BE8"/>
    <w:rsid w:val="00770C66"/>
    <w:rsid w:val="00771140"/>
    <w:rsid w:val="0077114A"/>
    <w:rsid w:val="00771180"/>
    <w:rsid w:val="007712D6"/>
    <w:rsid w:val="007714B8"/>
    <w:rsid w:val="0077154F"/>
    <w:rsid w:val="0077162E"/>
    <w:rsid w:val="007716A7"/>
    <w:rsid w:val="00771731"/>
    <w:rsid w:val="00771824"/>
    <w:rsid w:val="00771A58"/>
    <w:rsid w:val="00771B37"/>
    <w:rsid w:val="00771C93"/>
    <w:rsid w:val="00771F3C"/>
    <w:rsid w:val="0077203B"/>
    <w:rsid w:val="00772119"/>
    <w:rsid w:val="00772322"/>
    <w:rsid w:val="0077251E"/>
    <w:rsid w:val="0077294E"/>
    <w:rsid w:val="00772A7D"/>
    <w:rsid w:val="00772B24"/>
    <w:rsid w:val="00772B49"/>
    <w:rsid w:val="00772BBB"/>
    <w:rsid w:val="00772C39"/>
    <w:rsid w:val="00772C89"/>
    <w:rsid w:val="00772C8A"/>
    <w:rsid w:val="00772CD9"/>
    <w:rsid w:val="00772D26"/>
    <w:rsid w:val="00772D40"/>
    <w:rsid w:val="00772EED"/>
    <w:rsid w:val="00773236"/>
    <w:rsid w:val="007732E7"/>
    <w:rsid w:val="007732FF"/>
    <w:rsid w:val="007734B7"/>
    <w:rsid w:val="0077393A"/>
    <w:rsid w:val="00773954"/>
    <w:rsid w:val="007739C3"/>
    <w:rsid w:val="00773BEC"/>
    <w:rsid w:val="00773CA0"/>
    <w:rsid w:val="00773E1D"/>
    <w:rsid w:val="00774088"/>
    <w:rsid w:val="00774180"/>
    <w:rsid w:val="007741D9"/>
    <w:rsid w:val="007741FD"/>
    <w:rsid w:val="007743A4"/>
    <w:rsid w:val="007743FE"/>
    <w:rsid w:val="007745E9"/>
    <w:rsid w:val="00774658"/>
    <w:rsid w:val="007747C9"/>
    <w:rsid w:val="007748D5"/>
    <w:rsid w:val="007749F3"/>
    <w:rsid w:val="00774AF4"/>
    <w:rsid w:val="00774B41"/>
    <w:rsid w:val="00774C21"/>
    <w:rsid w:val="00774CB1"/>
    <w:rsid w:val="00774D85"/>
    <w:rsid w:val="00774E52"/>
    <w:rsid w:val="00774F1F"/>
    <w:rsid w:val="00774F98"/>
    <w:rsid w:val="00774FC3"/>
    <w:rsid w:val="00774FFF"/>
    <w:rsid w:val="00775114"/>
    <w:rsid w:val="007751C1"/>
    <w:rsid w:val="007753DD"/>
    <w:rsid w:val="00775456"/>
    <w:rsid w:val="00775480"/>
    <w:rsid w:val="00775612"/>
    <w:rsid w:val="0077577F"/>
    <w:rsid w:val="00775841"/>
    <w:rsid w:val="00775A32"/>
    <w:rsid w:val="00775A43"/>
    <w:rsid w:val="00775B47"/>
    <w:rsid w:val="00775C1B"/>
    <w:rsid w:val="00775CF6"/>
    <w:rsid w:val="00775E21"/>
    <w:rsid w:val="00775F57"/>
    <w:rsid w:val="0077603A"/>
    <w:rsid w:val="0077604C"/>
    <w:rsid w:val="0077614F"/>
    <w:rsid w:val="00776236"/>
    <w:rsid w:val="007762A1"/>
    <w:rsid w:val="007762E5"/>
    <w:rsid w:val="00776331"/>
    <w:rsid w:val="007768D9"/>
    <w:rsid w:val="007768E3"/>
    <w:rsid w:val="007768FE"/>
    <w:rsid w:val="00776C91"/>
    <w:rsid w:val="00776E5A"/>
    <w:rsid w:val="007772C4"/>
    <w:rsid w:val="007772CE"/>
    <w:rsid w:val="007774D0"/>
    <w:rsid w:val="00777515"/>
    <w:rsid w:val="0077755D"/>
    <w:rsid w:val="007778C7"/>
    <w:rsid w:val="007778CA"/>
    <w:rsid w:val="0077791B"/>
    <w:rsid w:val="00777949"/>
    <w:rsid w:val="00777A08"/>
    <w:rsid w:val="00777A2A"/>
    <w:rsid w:val="00777BE5"/>
    <w:rsid w:val="00777C08"/>
    <w:rsid w:val="0078002C"/>
    <w:rsid w:val="00780284"/>
    <w:rsid w:val="007802CD"/>
    <w:rsid w:val="007803E6"/>
    <w:rsid w:val="00780705"/>
    <w:rsid w:val="0078088C"/>
    <w:rsid w:val="0078099D"/>
    <w:rsid w:val="007809B8"/>
    <w:rsid w:val="00780AA3"/>
    <w:rsid w:val="00780C3D"/>
    <w:rsid w:val="00780C47"/>
    <w:rsid w:val="00780C77"/>
    <w:rsid w:val="00780E89"/>
    <w:rsid w:val="00780F86"/>
    <w:rsid w:val="00780FB3"/>
    <w:rsid w:val="00780FCE"/>
    <w:rsid w:val="0078123A"/>
    <w:rsid w:val="00781266"/>
    <w:rsid w:val="007814F2"/>
    <w:rsid w:val="0078150F"/>
    <w:rsid w:val="007816A4"/>
    <w:rsid w:val="0078178C"/>
    <w:rsid w:val="007818B1"/>
    <w:rsid w:val="00781960"/>
    <w:rsid w:val="00781A2E"/>
    <w:rsid w:val="00781A98"/>
    <w:rsid w:val="00781CE4"/>
    <w:rsid w:val="00781D86"/>
    <w:rsid w:val="00781E59"/>
    <w:rsid w:val="00781E8F"/>
    <w:rsid w:val="00781EFD"/>
    <w:rsid w:val="00781FE4"/>
    <w:rsid w:val="007820C6"/>
    <w:rsid w:val="00782178"/>
    <w:rsid w:val="007821C7"/>
    <w:rsid w:val="007821EC"/>
    <w:rsid w:val="0078224F"/>
    <w:rsid w:val="00782523"/>
    <w:rsid w:val="00782909"/>
    <w:rsid w:val="007829D0"/>
    <w:rsid w:val="00782A59"/>
    <w:rsid w:val="00782B69"/>
    <w:rsid w:val="00782BD2"/>
    <w:rsid w:val="00782BE2"/>
    <w:rsid w:val="00782C0F"/>
    <w:rsid w:val="00782C3F"/>
    <w:rsid w:val="00782D41"/>
    <w:rsid w:val="00782DEB"/>
    <w:rsid w:val="00783044"/>
    <w:rsid w:val="007830A5"/>
    <w:rsid w:val="00783120"/>
    <w:rsid w:val="00783182"/>
    <w:rsid w:val="00783192"/>
    <w:rsid w:val="00783219"/>
    <w:rsid w:val="00783240"/>
    <w:rsid w:val="00783801"/>
    <w:rsid w:val="007838D6"/>
    <w:rsid w:val="00783B64"/>
    <w:rsid w:val="00783BF5"/>
    <w:rsid w:val="00783C37"/>
    <w:rsid w:val="00783DA9"/>
    <w:rsid w:val="007840FA"/>
    <w:rsid w:val="007842BB"/>
    <w:rsid w:val="0078455F"/>
    <w:rsid w:val="007845A8"/>
    <w:rsid w:val="00784747"/>
    <w:rsid w:val="007847A8"/>
    <w:rsid w:val="007848A5"/>
    <w:rsid w:val="007848D1"/>
    <w:rsid w:val="007849D9"/>
    <w:rsid w:val="00784A7C"/>
    <w:rsid w:val="00784BB6"/>
    <w:rsid w:val="00784CCE"/>
    <w:rsid w:val="00784EB7"/>
    <w:rsid w:val="0078502E"/>
    <w:rsid w:val="0078509A"/>
    <w:rsid w:val="0078510C"/>
    <w:rsid w:val="007851F1"/>
    <w:rsid w:val="00785534"/>
    <w:rsid w:val="00785617"/>
    <w:rsid w:val="0078584F"/>
    <w:rsid w:val="007858C0"/>
    <w:rsid w:val="00785AFD"/>
    <w:rsid w:val="00785B1C"/>
    <w:rsid w:val="00785C49"/>
    <w:rsid w:val="00785E10"/>
    <w:rsid w:val="00785FA8"/>
    <w:rsid w:val="00785FF1"/>
    <w:rsid w:val="007861BD"/>
    <w:rsid w:val="007864C1"/>
    <w:rsid w:val="00786560"/>
    <w:rsid w:val="00786938"/>
    <w:rsid w:val="0078695A"/>
    <w:rsid w:val="00786A28"/>
    <w:rsid w:val="00786A56"/>
    <w:rsid w:val="00786C37"/>
    <w:rsid w:val="00786DB2"/>
    <w:rsid w:val="00786E53"/>
    <w:rsid w:val="00786F9B"/>
    <w:rsid w:val="007870CD"/>
    <w:rsid w:val="007873CB"/>
    <w:rsid w:val="0078763F"/>
    <w:rsid w:val="0078772E"/>
    <w:rsid w:val="007877C2"/>
    <w:rsid w:val="0078783E"/>
    <w:rsid w:val="00787A8B"/>
    <w:rsid w:val="00787E16"/>
    <w:rsid w:val="00787ED7"/>
    <w:rsid w:val="00790118"/>
    <w:rsid w:val="007901AC"/>
    <w:rsid w:val="007903A8"/>
    <w:rsid w:val="007907A2"/>
    <w:rsid w:val="007907AF"/>
    <w:rsid w:val="007907EF"/>
    <w:rsid w:val="00790BAB"/>
    <w:rsid w:val="00790D9A"/>
    <w:rsid w:val="00790E62"/>
    <w:rsid w:val="00790F36"/>
    <w:rsid w:val="00790FAA"/>
    <w:rsid w:val="0079102A"/>
    <w:rsid w:val="00791056"/>
    <w:rsid w:val="00791320"/>
    <w:rsid w:val="007913CF"/>
    <w:rsid w:val="00791414"/>
    <w:rsid w:val="007914C7"/>
    <w:rsid w:val="0079187D"/>
    <w:rsid w:val="0079189A"/>
    <w:rsid w:val="007918AE"/>
    <w:rsid w:val="0079190C"/>
    <w:rsid w:val="007919AD"/>
    <w:rsid w:val="00791A9C"/>
    <w:rsid w:val="00791DB9"/>
    <w:rsid w:val="00791DF2"/>
    <w:rsid w:val="00791EF6"/>
    <w:rsid w:val="00791F23"/>
    <w:rsid w:val="00792018"/>
    <w:rsid w:val="007920E2"/>
    <w:rsid w:val="00792227"/>
    <w:rsid w:val="00792293"/>
    <w:rsid w:val="007923FD"/>
    <w:rsid w:val="00792696"/>
    <w:rsid w:val="007926A2"/>
    <w:rsid w:val="00792773"/>
    <w:rsid w:val="007927DE"/>
    <w:rsid w:val="00792836"/>
    <w:rsid w:val="007928F9"/>
    <w:rsid w:val="00792ACA"/>
    <w:rsid w:val="00792B4C"/>
    <w:rsid w:val="00792C36"/>
    <w:rsid w:val="00793457"/>
    <w:rsid w:val="007934D0"/>
    <w:rsid w:val="0079354F"/>
    <w:rsid w:val="007936B1"/>
    <w:rsid w:val="007936CF"/>
    <w:rsid w:val="00793758"/>
    <w:rsid w:val="00793783"/>
    <w:rsid w:val="0079388D"/>
    <w:rsid w:val="00793B9F"/>
    <w:rsid w:val="00793CC6"/>
    <w:rsid w:val="00793EC6"/>
    <w:rsid w:val="00793EDB"/>
    <w:rsid w:val="00793F28"/>
    <w:rsid w:val="00793FA4"/>
    <w:rsid w:val="00793FD0"/>
    <w:rsid w:val="007940F1"/>
    <w:rsid w:val="00794114"/>
    <w:rsid w:val="0079465E"/>
    <w:rsid w:val="00794A60"/>
    <w:rsid w:val="00794C32"/>
    <w:rsid w:val="00794D40"/>
    <w:rsid w:val="00794D57"/>
    <w:rsid w:val="00794DAA"/>
    <w:rsid w:val="00794E1C"/>
    <w:rsid w:val="00794E50"/>
    <w:rsid w:val="00794EDA"/>
    <w:rsid w:val="00794EEA"/>
    <w:rsid w:val="00795004"/>
    <w:rsid w:val="00795086"/>
    <w:rsid w:val="00795147"/>
    <w:rsid w:val="007951DF"/>
    <w:rsid w:val="0079563F"/>
    <w:rsid w:val="0079564B"/>
    <w:rsid w:val="00795AE8"/>
    <w:rsid w:val="00795CE8"/>
    <w:rsid w:val="00795E1E"/>
    <w:rsid w:val="0079602D"/>
    <w:rsid w:val="00796243"/>
    <w:rsid w:val="007962AF"/>
    <w:rsid w:val="0079632F"/>
    <w:rsid w:val="00796403"/>
    <w:rsid w:val="00796677"/>
    <w:rsid w:val="0079689D"/>
    <w:rsid w:val="0079693E"/>
    <w:rsid w:val="00796970"/>
    <w:rsid w:val="00796AC3"/>
    <w:rsid w:val="00796AC8"/>
    <w:rsid w:val="00796B0B"/>
    <w:rsid w:val="00796B97"/>
    <w:rsid w:val="00796C07"/>
    <w:rsid w:val="00796DBA"/>
    <w:rsid w:val="00796F0D"/>
    <w:rsid w:val="00796F42"/>
    <w:rsid w:val="007970F5"/>
    <w:rsid w:val="00797112"/>
    <w:rsid w:val="00797220"/>
    <w:rsid w:val="0079727F"/>
    <w:rsid w:val="007972AA"/>
    <w:rsid w:val="0079748B"/>
    <w:rsid w:val="007974B3"/>
    <w:rsid w:val="007974B9"/>
    <w:rsid w:val="0079753C"/>
    <w:rsid w:val="007978FF"/>
    <w:rsid w:val="00797A74"/>
    <w:rsid w:val="00797B77"/>
    <w:rsid w:val="00797C24"/>
    <w:rsid w:val="00797C3A"/>
    <w:rsid w:val="00797D8E"/>
    <w:rsid w:val="00797F1B"/>
    <w:rsid w:val="00797F91"/>
    <w:rsid w:val="007A01DA"/>
    <w:rsid w:val="007A039D"/>
    <w:rsid w:val="007A04AA"/>
    <w:rsid w:val="007A04C5"/>
    <w:rsid w:val="007A054F"/>
    <w:rsid w:val="007A0589"/>
    <w:rsid w:val="007A0708"/>
    <w:rsid w:val="007A087A"/>
    <w:rsid w:val="007A0B73"/>
    <w:rsid w:val="007A0D67"/>
    <w:rsid w:val="007A0DFB"/>
    <w:rsid w:val="007A0E91"/>
    <w:rsid w:val="007A0F16"/>
    <w:rsid w:val="007A0F61"/>
    <w:rsid w:val="007A1028"/>
    <w:rsid w:val="007A1199"/>
    <w:rsid w:val="007A12C2"/>
    <w:rsid w:val="007A12DE"/>
    <w:rsid w:val="007A13EA"/>
    <w:rsid w:val="007A142F"/>
    <w:rsid w:val="007A1562"/>
    <w:rsid w:val="007A15C8"/>
    <w:rsid w:val="007A18A0"/>
    <w:rsid w:val="007A1B44"/>
    <w:rsid w:val="007A1D10"/>
    <w:rsid w:val="007A1E46"/>
    <w:rsid w:val="007A1E7E"/>
    <w:rsid w:val="007A2073"/>
    <w:rsid w:val="007A20ED"/>
    <w:rsid w:val="007A227E"/>
    <w:rsid w:val="007A241F"/>
    <w:rsid w:val="007A243A"/>
    <w:rsid w:val="007A262E"/>
    <w:rsid w:val="007A266A"/>
    <w:rsid w:val="007A2788"/>
    <w:rsid w:val="007A28D3"/>
    <w:rsid w:val="007A295D"/>
    <w:rsid w:val="007A2B34"/>
    <w:rsid w:val="007A2B8C"/>
    <w:rsid w:val="007A2CE4"/>
    <w:rsid w:val="007A2ED1"/>
    <w:rsid w:val="007A2ED9"/>
    <w:rsid w:val="007A3141"/>
    <w:rsid w:val="007A32B7"/>
    <w:rsid w:val="007A334A"/>
    <w:rsid w:val="007A35D1"/>
    <w:rsid w:val="007A3792"/>
    <w:rsid w:val="007A3808"/>
    <w:rsid w:val="007A3875"/>
    <w:rsid w:val="007A38AA"/>
    <w:rsid w:val="007A39D7"/>
    <w:rsid w:val="007A3BD8"/>
    <w:rsid w:val="007A3E10"/>
    <w:rsid w:val="007A3F4E"/>
    <w:rsid w:val="007A3FC5"/>
    <w:rsid w:val="007A411B"/>
    <w:rsid w:val="007A4298"/>
    <w:rsid w:val="007A45B0"/>
    <w:rsid w:val="007A4B96"/>
    <w:rsid w:val="007A4BE5"/>
    <w:rsid w:val="007A4BE6"/>
    <w:rsid w:val="007A4CB6"/>
    <w:rsid w:val="007A4D69"/>
    <w:rsid w:val="007A4F02"/>
    <w:rsid w:val="007A4F85"/>
    <w:rsid w:val="007A4FC7"/>
    <w:rsid w:val="007A50A8"/>
    <w:rsid w:val="007A52B2"/>
    <w:rsid w:val="007A5385"/>
    <w:rsid w:val="007A53C1"/>
    <w:rsid w:val="007A59BB"/>
    <w:rsid w:val="007A5A47"/>
    <w:rsid w:val="007A5A59"/>
    <w:rsid w:val="007A5B3E"/>
    <w:rsid w:val="007A5C23"/>
    <w:rsid w:val="007A5E3F"/>
    <w:rsid w:val="007A5F8B"/>
    <w:rsid w:val="007A628D"/>
    <w:rsid w:val="007A63B7"/>
    <w:rsid w:val="007A63F7"/>
    <w:rsid w:val="007A64E8"/>
    <w:rsid w:val="007A656D"/>
    <w:rsid w:val="007A66A1"/>
    <w:rsid w:val="007A687B"/>
    <w:rsid w:val="007A69BD"/>
    <w:rsid w:val="007A69C1"/>
    <w:rsid w:val="007A69DC"/>
    <w:rsid w:val="007A69F8"/>
    <w:rsid w:val="007A6B60"/>
    <w:rsid w:val="007A70E1"/>
    <w:rsid w:val="007A7151"/>
    <w:rsid w:val="007A7311"/>
    <w:rsid w:val="007A73B3"/>
    <w:rsid w:val="007A7435"/>
    <w:rsid w:val="007A74ED"/>
    <w:rsid w:val="007A757A"/>
    <w:rsid w:val="007A7592"/>
    <w:rsid w:val="007A7605"/>
    <w:rsid w:val="007A762C"/>
    <w:rsid w:val="007A76B2"/>
    <w:rsid w:val="007A7844"/>
    <w:rsid w:val="007A786B"/>
    <w:rsid w:val="007A7891"/>
    <w:rsid w:val="007A7A12"/>
    <w:rsid w:val="007A7B09"/>
    <w:rsid w:val="007A7C8B"/>
    <w:rsid w:val="007A7DDE"/>
    <w:rsid w:val="007A7F39"/>
    <w:rsid w:val="007A7FC9"/>
    <w:rsid w:val="007B0011"/>
    <w:rsid w:val="007B006E"/>
    <w:rsid w:val="007B07AC"/>
    <w:rsid w:val="007B07C7"/>
    <w:rsid w:val="007B08CF"/>
    <w:rsid w:val="007B09B3"/>
    <w:rsid w:val="007B0A0B"/>
    <w:rsid w:val="007B0B3E"/>
    <w:rsid w:val="007B0CA8"/>
    <w:rsid w:val="007B0ED5"/>
    <w:rsid w:val="007B0F75"/>
    <w:rsid w:val="007B177E"/>
    <w:rsid w:val="007B197E"/>
    <w:rsid w:val="007B1A5D"/>
    <w:rsid w:val="007B1B6B"/>
    <w:rsid w:val="007B1E07"/>
    <w:rsid w:val="007B1E4A"/>
    <w:rsid w:val="007B1FA1"/>
    <w:rsid w:val="007B2063"/>
    <w:rsid w:val="007B208B"/>
    <w:rsid w:val="007B2261"/>
    <w:rsid w:val="007B2294"/>
    <w:rsid w:val="007B230F"/>
    <w:rsid w:val="007B23F5"/>
    <w:rsid w:val="007B2A45"/>
    <w:rsid w:val="007B2A5A"/>
    <w:rsid w:val="007B2E76"/>
    <w:rsid w:val="007B2F54"/>
    <w:rsid w:val="007B301A"/>
    <w:rsid w:val="007B31F4"/>
    <w:rsid w:val="007B33A8"/>
    <w:rsid w:val="007B33F8"/>
    <w:rsid w:val="007B34AD"/>
    <w:rsid w:val="007B34E3"/>
    <w:rsid w:val="007B3755"/>
    <w:rsid w:val="007B3782"/>
    <w:rsid w:val="007B37B4"/>
    <w:rsid w:val="007B38C1"/>
    <w:rsid w:val="007B38EE"/>
    <w:rsid w:val="007B3900"/>
    <w:rsid w:val="007B3B52"/>
    <w:rsid w:val="007B3C7B"/>
    <w:rsid w:val="007B3C9C"/>
    <w:rsid w:val="007B3D01"/>
    <w:rsid w:val="007B3F8B"/>
    <w:rsid w:val="007B4028"/>
    <w:rsid w:val="007B4077"/>
    <w:rsid w:val="007B4130"/>
    <w:rsid w:val="007B444B"/>
    <w:rsid w:val="007B44F8"/>
    <w:rsid w:val="007B452D"/>
    <w:rsid w:val="007B4564"/>
    <w:rsid w:val="007B45AA"/>
    <w:rsid w:val="007B45BB"/>
    <w:rsid w:val="007B4675"/>
    <w:rsid w:val="007B4683"/>
    <w:rsid w:val="007B46ED"/>
    <w:rsid w:val="007B4B4F"/>
    <w:rsid w:val="007B4D79"/>
    <w:rsid w:val="007B4F67"/>
    <w:rsid w:val="007B5155"/>
    <w:rsid w:val="007B5195"/>
    <w:rsid w:val="007B53E6"/>
    <w:rsid w:val="007B54D1"/>
    <w:rsid w:val="007B55CD"/>
    <w:rsid w:val="007B5652"/>
    <w:rsid w:val="007B567C"/>
    <w:rsid w:val="007B5736"/>
    <w:rsid w:val="007B5798"/>
    <w:rsid w:val="007B588D"/>
    <w:rsid w:val="007B58C5"/>
    <w:rsid w:val="007B5ABA"/>
    <w:rsid w:val="007B5BEF"/>
    <w:rsid w:val="007B5E31"/>
    <w:rsid w:val="007B5E8D"/>
    <w:rsid w:val="007B5F66"/>
    <w:rsid w:val="007B5FB8"/>
    <w:rsid w:val="007B60CE"/>
    <w:rsid w:val="007B6103"/>
    <w:rsid w:val="007B617E"/>
    <w:rsid w:val="007B6464"/>
    <w:rsid w:val="007B6483"/>
    <w:rsid w:val="007B64BE"/>
    <w:rsid w:val="007B6534"/>
    <w:rsid w:val="007B6564"/>
    <w:rsid w:val="007B6721"/>
    <w:rsid w:val="007B67F9"/>
    <w:rsid w:val="007B68C6"/>
    <w:rsid w:val="007B6957"/>
    <w:rsid w:val="007B69C9"/>
    <w:rsid w:val="007B6A88"/>
    <w:rsid w:val="007B6C6D"/>
    <w:rsid w:val="007B6CBF"/>
    <w:rsid w:val="007B6DF7"/>
    <w:rsid w:val="007B7132"/>
    <w:rsid w:val="007B7224"/>
    <w:rsid w:val="007B74DD"/>
    <w:rsid w:val="007B77DE"/>
    <w:rsid w:val="007B7A36"/>
    <w:rsid w:val="007B7A7A"/>
    <w:rsid w:val="007B7BCD"/>
    <w:rsid w:val="007B7D1B"/>
    <w:rsid w:val="007B7EF8"/>
    <w:rsid w:val="007B7F6A"/>
    <w:rsid w:val="007C00F9"/>
    <w:rsid w:val="007C01BC"/>
    <w:rsid w:val="007C01D1"/>
    <w:rsid w:val="007C0262"/>
    <w:rsid w:val="007C02F2"/>
    <w:rsid w:val="007C034F"/>
    <w:rsid w:val="007C03F1"/>
    <w:rsid w:val="007C051E"/>
    <w:rsid w:val="007C0615"/>
    <w:rsid w:val="007C06E7"/>
    <w:rsid w:val="007C0755"/>
    <w:rsid w:val="007C085B"/>
    <w:rsid w:val="007C0A23"/>
    <w:rsid w:val="007C0A97"/>
    <w:rsid w:val="007C0C27"/>
    <w:rsid w:val="007C0D61"/>
    <w:rsid w:val="007C0EB8"/>
    <w:rsid w:val="007C0FCC"/>
    <w:rsid w:val="007C11A0"/>
    <w:rsid w:val="007C1498"/>
    <w:rsid w:val="007C14EC"/>
    <w:rsid w:val="007C154B"/>
    <w:rsid w:val="007C163D"/>
    <w:rsid w:val="007C16C9"/>
    <w:rsid w:val="007C17C6"/>
    <w:rsid w:val="007C1827"/>
    <w:rsid w:val="007C1B58"/>
    <w:rsid w:val="007C1B74"/>
    <w:rsid w:val="007C1D6F"/>
    <w:rsid w:val="007C21A4"/>
    <w:rsid w:val="007C2272"/>
    <w:rsid w:val="007C228F"/>
    <w:rsid w:val="007C2304"/>
    <w:rsid w:val="007C234F"/>
    <w:rsid w:val="007C2470"/>
    <w:rsid w:val="007C26EC"/>
    <w:rsid w:val="007C271F"/>
    <w:rsid w:val="007C2732"/>
    <w:rsid w:val="007C27EC"/>
    <w:rsid w:val="007C2871"/>
    <w:rsid w:val="007C2884"/>
    <w:rsid w:val="007C2BBD"/>
    <w:rsid w:val="007C2CD0"/>
    <w:rsid w:val="007C2CD8"/>
    <w:rsid w:val="007C2D36"/>
    <w:rsid w:val="007C2DAD"/>
    <w:rsid w:val="007C2E53"/>
    <w:rsid w:val="007C30AA"/>
    <w:rsid w:val="007C3149"/>
    <w:rsid w:val="007C319E"/>
    <w:rsid w:val="007C3349"/>
    <w:rsid w:val="007C3397"/>
    <w:rsid w:val="007C33C8"/>
    <w:rsid w:val="007C344A"/>
    <w:rsid w:val="007C3490"/>
    <w:rsid w:val="007C350C"/>
    <w:rsid w:val="007C3544"/>
    <w:rsid w:val="007C37B7"/>
    <w:rsid w:val="007C37E4"/>
    <w:rsid w:val="007C3859"/>
    <w:rsid w:val="007C3988"/>
    <w:rsid w:val="007C3B00"/>
    <w:rsid w:val="007C3BF5"/>
    <w:rsid w:val="007C3CEA"/>
    <w:rsid w:val="007C3D98"/>
    <w:rsid w:val="007C3FE3"/>
    <w:rsid w:val="007C401B"/>
    <w:rsid w:val="007C4137"/>
    <w:rsid w:val="007C42C4"/>
    <w:rsid w:val="007C42F4"/>
    <w:rsid w:val="007C433A"/>
    <w:rsid w:val="007C4385"/>
    <w:rsid w:val="007C4461"/>
    <w:rsid w:val="007C454D"/>
    <w:rsid w:val="007C4578"/>
    <w:rsid w:val="007C4938"/>
    <w:rsid w:val="007C4A3F"/>
    <w:rsid w:val="007C4A49"/>
    <w:rsid w:val="007C4B2B"/>
    <w:rsid w:val="007C4D08"/>
    <w:rsid w:val="007C4D8E"/>
    <w:rsid w:val="007C4F39"/>
    <w:rsid w:val="007C501E"/>
    <w:rsid w:val="007C5346"/>
    <w:rsid w:val="007C5572"/>
    <w:rsid w:val="007C59D8"/>
    <w:rsid w:val="007C5C70"/>
    <w:rsid w:val="007C5C92"/>
    <w:rsid w:val="007C5CAE"/>
    <w:rsid w:val="007C5E03"/>
    <w:rsid w:val="007C5E2D"/>
    <w:rsid w:val="007C6152"/>
    <w:rsid w:val="007C62CA"/>
    <w:rsid w:val="007C6303"/>
    <w:rsid w:val="007C6413"/>
    <w:rsid w:val="007C6455"/>
    <w:rsid w:val="007C6503"/>
    <w:rsid w:val="007C659F"/>
    <w:rsid w:val="007C65C4"/>
    <w:rsid w:val="007C6695"/>
    <w:rsid w:val="007C6730"/>
    <w:rsid w:val="007C6987"/>
    <w:rsid w:val="007C69A8"/>
    <w:rsid w:val="007C6F6B"/>
    <w:rsid w:val="007C70B8"/>
    <w:rsid w:val="007C71F9"/>
    <w:rsid w:val="007C7AE8"/>
    <w:rsid w:val="007C7B5E"/>
    <w:rsid w:val="007C7C6F"/>
    <w:rsid w:val="007C7D36"/>
    <w:rsid w:val="007D0099"/>
    <w:rsid w:val="007D016F"/>
    <w:rsid w:val="007D0240"/>
    <w:rsid w:val="007D03D2"/>
    <w:rsid w:val="007D04D3"/>
    <w:rsid w:val="007D08A2"/>
    <w:rsid w:val="007D08EF"/>
    <w:rsid w:val="007D0954"/>
    <w:rsid w:val="007D0A98"/>
    <w:rsid w:val="007D0AD0"/>
    <w:rsid w:val="007D0B07"/>
    <w:rsid w:val="007D0B28"/>
    <w:rsid w:val="007D0B82"/>
    <w:rsid w:val="007D0C01"/>
    <w:rsid w:val="007D0C09"/>
    <w:rsid w:val="007D0E17"/>
    <w:rsid w:val="007D0EA5"/>
    <w:rsid w:val="007D100F"/>
    <w:rsid w:val="007D104F"/>
    <w:rsid w:val="007D11CA"/>
    <w:rsid w:val="007D1324"/>
    <w:rsid w:val="007D160C"/>
    <w:rsid w:val="007D1688"/>
    <w:rsid w:val="007D177E"/>
    <w:rsid w:val="007D17F8"/>
    <w:rsid w:val="007D1E11"/>
    <w:rsid w:val="007D204E"/>
    <w:rsid w:val="007D2506"/>
    <w:rsid w:val="007D2558"/>
    <w:rsid w:val="007D2660"/>
    <w:rsid w:val="007D274F"/>
    <w:rsid w:val="007D27B4"/>
    <w:rsid w:val="007D27BD"/>
    <w:rsid w:val="007D27E0"/>
    <w:rsid w:val="007D28CB"/>
    <w:rsid w:val="007D29F0"/>
    <w:rsid w:val="007D2D98"/>
    <w:rsid w:val="007D2D9A"/>
    <w:rsid w:val="007D2DE2"/>
    <w:rsid w:val="007D2E4A"/>
    <w:rsid w:val="007D3006"/>
    <w:rsid w:val="007D3149"/>
    <w:rsid w:val="007D338F"/>
    <w:rsid w:val="007D3491"/>
    <w:rsid w:val="007D3503"/>
    <w:rsid w:val="007D353E"/>
    <w:rsid w:val="007D35BF"/>
    <w:rsid w:val="007D3780"/>
    <w:rsid w:val="007D3862"/>
    <w:rsid w:val="007D3995"/>
    <w:rsid w:val="007D3D6D"/>
    <w:rsid w:val="007D3D95"/>
    <w:rsid w:val="007D42D2"/>
    <w:rsid w:val="007D4400"/>
    <w:rsid w:val="007D4447"/>
    <w:rsid w:val="007D451C"/>
    <w:rsid w:val="007D454A"/>
    <w:rsid w:val="007D4859"/>
    <w:rsid w:val="007D49B6"/>
    <w:rsid w:val="007D4A78"/>
    <w:rsid w:val="007D4A7C"/>
    <w:rsid w:val="007D4BCA"/>
    <w:rsid w:val="007D4CAD"/>
    <w:rsid w:val="007D4D31"/>
    <w:rsid w:val="007D4DEC"/>
    <w:rsid w:val="007D4E2F"/>
    <w:rsid w:val="007D511C"/>
    <w:rsid w:val="007D5168"/>
    <w:rsid w:val="007D5234"/>
    <w:rsid w:val="007D5549"/>
    <w:rsid w:val="007D569A"/>
    <w:rsid w:val="007D5A68"/>
    <w:rsid w:val="007D5BEE"/>
    <w:rsid w:val="007D5D90"/>
    <w:rsid w:val="007D5EC1"/>
    <w:rsid w:val="007D62E0"/>
    <w:rsid w:val="007D62F3"/>
    <w:rsid w:val="007D6495"/>
    <w:rsid w:val="007D6573"/>
    <w:rsid w:val="007D65FC"/>
    <w:rsid w:val="007D661C"/>
    <w:rsid w:val="007D693F"/>
    <w:rsid w:val="007D6964"/>
    <w:rsid w:val="007D69C9"/>
    <w:rsid w:val="007D69E7"/>
    <w:rsid w:val="007D6D8B"/>
    <w:rsid w:val="007D6D97"/>
    <w:rsid w:val="007D6E81"/>
    <w:rsid w:val="007D6E90"/>
    <w:rsid w:val="007D6EBB"/>
    <w:rsid w:val="007D7160"/>
    <w:rsid w:val="007D71BD"/>
    <w:rsid w:val="007D7274"/>
    <w:rsid w:val="007D7499"/>
    <w:rsid w:val="007D74AA"/>
    <w:rsid w:val="007D7A2C"/>
    <w:rsid w:val="007D7B06"/>
    <w:rsid w:val="007D7BEF"/>
    <w:rsid w:val="007D7CB9"/>
    <w:rsid w:val="007D7E5C"/>
    <w:rsid w:val="007E01C6"/>
    <w:rsid w:val="007E022F"/>
    <w:rsid w:val="007E03C4"/>
    <w:rsid w:val="007E060D"/>
    <w:rsid w:val="007E0685"/>
    <w:rsid w:val="007E06E9"/>
    <w:rsid w:val="007E072D"/>
    <w:rsid w:val="007E083A"/>
    <w:rsid w:val="007E09F8"/>
    <w:rsid w:val="007E0B4D"/>
    <w:rsid w:val="007E0CDC"/>
    <w:rsid w:val="007E0D51"/>
    <w:rsid w:val="007E0D80"/>
    <w:rsid w:val="007E0F41"/>
    <w:rsid w:val="007E1366"/>
    <w:rsid w:val="007E1404"/>
    <w:rsid w:val="007E1425"/>
    <w:rsid w:val="007E1486"/>
    <w:rsid w:val="007E16C0"/>
    <w:rsid w:val="007E16FE"/>
    <w:rsid w:val="007E176B"/>
    <w:rsid w:val="007E1801"/>
    <w:rsid w:val="007E18BD"/>
    <w:rsid w:val="007E18DD"/>
    <w:rsid w:val="007E193F"/>
    <w:rsid w:val="007E1A2B"/>
    <w:rsid w:val="007E1BDE"/>
    <w:rsid w:val="007E1C07"/>
    <w:rsid w:val="007E1C24"/>
    <w:rsid w:val="007E1C6C"/>
    <w:rsid w:val="007E1FC3"/>
    <w:rsid w:val="007E1FC4"/>
    <w:rsid w:val="007E2028"/>
    <w:rsid w:val="007E213F"/>
    <w:rsid w:val="007E243F"/>
    <w:rsid w:val="007E25F1"/>
    <w:rsid w:val="007E2774"/>
    <w:rsid w:val="007E2963"/>
    <w:rsid w:val="007E2AEF"/>
    <w:rsid w:val="007E2B12"/>
    <w:rsid w:val="007E2C89"/>
    <w:rsid w:val="007E2CCE"/>
    <w:rsid w:val="007E2ED6"/>
    <w:rsid w:val="007E300B"/>
    <w:rsid w:val="007E3082"/>
    <w:rsid w:val="007E328A"/>
    <w:rsid w:val="007E34AF"/>
    <w:rsid w:val="007E3AD4"/>
    <w:rsid w:val="007E3B3C"/>
    <w:rsid w:val="007E3C65"/>
    <w:rsid w:val="007E3CA0"/>
    <w:rsid w:val="007E3E48"/>
    <w:rsid w:val="007E3E98"/>
    <w:rsid w:val="007E3FCD"/>
    <w:rsid w:val="007E4047"/>
    <w:rsid w:val="007E41B8"/>
    <w:rsid w:val="007E44DD"/>
    <w:rsid w:val="007E45E8"/>
    <w:rsid w:val="007E46CA"/>
    <w:rsid w:val="007E4759"/>
    <w:rsid w:val="007E4ACC"/>
    <w:rsid w:val="007E4BD0"/>
    <w:rsid w:val="007E4D39"/>
    <w:rsid w:val="007E4FE6"/>
    <w:rsid w:val="007E501C"/>
    <w:rsid w:val="007E5149"/>
    <w:rsid w:val="007E5231"/>
    <w:rsid w:val="007E52B1"/>
    <w:rsid w:val="007E52E8"/>
    <w:rsid w:val="007E5339"/>
    <w:rsid w:val="007E538D"/>
    <w:rsid w:val="007E5395"/>
    <w:rsid w:val="007E53A0"/>
    <w:rsid w:val="007E540F"/>
    <w:rsid w:val="007E564A"/>
    <w:rsid w:val="007E58E9"/>
    <w:rsid w:val="007E595B"/>
    <w:rsid w:val="007E595D"/>
    <w:rsid w:val="007E5AF0"/>
    <w:rsid w:val="007E5BAE"/>
    <w:rsid w:val="007E5E00"/>
    <w:rsid w:val="007E5E01"/>
    <w:rsid w:val="007E5EB6"/>
    <w:rsid w:val="007E5FD1"/>
    <w:rsid w:val="007E5FD3"/>
    <w:rsid w:val="007E6166"/>
    <w:rsid w:val="007E6601"/>
    <w:rsid w:val="007E66E0"/>
    <w:rsid w:val="007E6730"/>
    <w:rsid w:val="007E6744"/>
    <w:rsid w:val="007E69FF"/>
    <w:rsid w:val="007E6A5D"/>
    <w:rsid w:val="007E6A78"/>
    <w:rsid w:val="007E6B32"/>
    <w:rsid w:val="007E6B7C"/>
    <w:rsid w:val="007E6C4F"/>
    <w:rsid w:val="007E6EBC"/>
    <w:rsid w:val="007E7004"/>
    <w:rsid w:val="007E71F9"/>
    <w:rsid w:val="007E7204"/>
    <w:rsid w:val="007E7358"/>
    <w:rsid w:val="007E7539"/>
    <w:rsid w:val="007E75A4"/>
    <w:rsid w:val="007E7866"/>
    <w:rsid w:val="007E7CB2"/>
    <w:rsid w:val="007E7E4E"/>
    <w:rsid w:val="007E7E73"/>
    <w:rsid w:val="007E7FA5"/>
    <w:rsid w:val="007F0022"/>
    <w:rsid w:val="007F01D8"/>
    <w:rsid w:val="007F02EF"/>
    <w:rsid w:val="007F0314"/>
    <w:rsid w:val="007F0315"/>
    <w:rsid w:val="007F03FC"/>
    <w:rsid w:val="007F067F"/>
    <w:rsid w:val="007F082F"/>
    <w:rsid w:val="007F0C21"/>
    <w:rsid w:val="007F0C52"/>
    <w:rsid w:val="007F0F48"/>
    <w:rsid w:val="007F0FF8"/>
    <w:rsid w:val="007F1179"/>
    <w:rsid w:val="007F136E"/>
    <w:rsid w:val="007F1391"/>
    <w:rsid w:val="007F16AC"/>
    <w:rsid w:val="007F1B6D"/>
    <w:rsid w:val="007F1C26"/>
    <w:rsid w:val="007F1C32"/>
    <w:rsid w:val="007F1C96"/>
    <w:rsid w:val="007F1CEF"/>
    <w:rsid w:val="007F1D09"/>
    <w:rsid w:val="007F1D7C"/>
    <w:rsid w:val="007F1E9C"/>
    <w:rsid w:val="007F1EE0"/>
    <w:rsid w:val="007F1F6F"/>
    <w:rsid w:val="007F2035"/>
    <w:rsid w:val="007F205E"/>
    <w:rsid w:val="007F2099"/>
    <w:rsid w:val="007F20F4"/>
    <w:rsid w:val="007F22AA"/>
    <w:rsid w:val="007F2605"/>
    <w:rsid w:val="007F296B"/>
    <w:rsid w:val="007F2B72"/>
    <w:rsid w:val="007F2C09"/>
    <w:rsid w:val="007F2C5C"/>
    <w:rsid w:val="007F2E50"/>
    <w:rsid w:val="007F30D4"/>
    <w:rsid w:val="007F316D"/>
    <w:rsid w:val="007F32A7"/>
    <w:rsid w:val="007F356B"/>
    <w:rsid w:val="007F37C6"/>
    <w:rsid w:val="007F3803"/>
    <w:rsid w:val="007F3837"/>
    <w:rsid w:val="007F3887"/>
    <w:rsid w:val="007F3C21"/>
    <w:rsid w:val="007F3DA4"/>
    <w:rsid w:val="007F3E08"/>
    <w:rsid w:val="007F3E11"/>
    <w:rsid w:val="007F3E44"/>
    <w:rsid w:val="007F3EE4"/>
    <w:rsid w:val="007F3FF5"/>
    <w:rsid w:val="007F4026"/>
    <w:rsid w:val="007F4069"/>
    <w:rsid w:val="007F41D1"/>
    <w:rsid w:val="007F437F"/>
    <w:rsid w:val="007F44AF"/>
    <w:rsid w:val="007F44FE"/>
    <w:rsid w:val="007F45A5"/>
    <w:rsid w:val="007F4640"/>
    <w:rsid w:val="007F46EC"/>
    <w:rsid w:val="007F4829"/>
    <w:rsid w:val="007F4866"/>
    <w:rsid w:val="007F48B0"/>
    <w:rsid w:val="007F48DB"/>
    <w:rsid w:val="007F49EB"/>
    <w:rsid w:val="007F49EE"/>
    <w:rsid w:val="007F4A7E"/>
    <w:rsid w:val="007F4A83"/>
    <w:rsid w:val="007F4AEA"/>
    <w:rsid w:val="007F4C3D"/>
    <w:rsid w:val="007F4C84"/>
    <w:rsid w:val="007F4CFC"/>
    <w:rsid w:val="007F4DB7"/>
    <w:rsid w:val="007F5128"/>
    <w:rsid w:val="007F5410"/>
    <w:rsid w:val="007F5479"/>
    <w:rsid w:val="007F56CD"/>
    <w:rsid w:val="007F57D3"/>
    <w:rsid w:val="007F57FF"/>
    <w:rsid w:val="007F596D"/>
    <w:rsid w:val="007F59F2"/>
    <w:rsid w:val="007F5B30"/>
    <w:rsid w:val="007F5B41"/>
    <w:rsid w:val="007F5B4F"/>
    <w:rsid w:val="007F5EC5"/>
    <w:rsid w:val="007F5FBA"/>
    <w:rsid w:val="007F60CB"/>
    <w:rsid w:val="007F610C"/>
    <w:rsid w:val="007F614B"/>
    <w:rsid w:val="007F6274"/>
    <w:rsid w:val="007F63AF"/>
    <w:rsid w:val="007F64C8"/>
    <w:rsid w:val="007F653A"/>
    <w:rsid w:val="007F659B"/>
    <w:rsid w:val="007F6632"/>
    <w:rsid w:val="007F66DE"/>
    <w:rsid w:val="007F6A20"/>
    <w:rsid w:val="007F6A39"/>
    <w:rsid w:val="007F6A43"/>
    <w:rsid w:val="007F6B9A"/>
    <w:rsid w:val="007F6BFC"/>
    <w:rsid w:val="007F6C76"/>
    <w:rsid w:val="007F6DA3"/>
    <w:rsid w:val="007F6F25"/>
    <w:rsid w:val="007F6FD7"/>
    <w:rsid w:val="007F73C8"/>
    <w:rsid w:val="007F767C"/>
    <w:rsid w:val="007F7780"/>
    <w:rsid w:val="007F77AB"/>
    <w:rsid w:val="007F77F8"/>
    <w:rsid w:val="007F7927"/>
    <w:rsid w:val="007F7B5F"/>
    <w:rsid w:val="007F7BC5"/>
    <w:rsid w:val="007F7EB3"/>
    <w:rsid w:val="008000BC"/>
    <w:rsid w:val="008000D3"/>
    <w:rsid w:val="00800144"/>
    <w:rsid w:val="0080041A"/>
    <w:rsid w:val="00800488"/>
    <w:rsid w:val="00800497"/>
    <w:rsid w:val="008004BC"/>
    <w:rsid w:val="00800B53"/>
    <w:rsid w:val="00800F0B"/>
    <w:rsid w:val="00800F34"/>
    <w:rsid w:val="00800F81"/>
    <w:rsid w:val="0080113B"/>
    <w:rsid w:val="0080117C"/>
    <w:rsid w:val="00801211"/>
    <w:rsid w:val="008012E8"/>
    <w:rsid w:val="00801430"/>
    <w:rsid w:val="008014AF"/>
    <w:rsid w:val="0080155A"/>
    <w:rsid w:val="008016E9"/>
    <w:rsid w:val="0080171F"/>
    <w:rsid w:val="00801990"/>
    <w:rsid w:val="008019A2"/>
    <w:rsid w:val="00801AAB"/>
    <w:rsid w:val="00801C25"/>
    <w:rsid w:val="00801C33"/>
    <w:rsid w:val="00801C94"/>
    <w:rsid w:val="00801D93"/>
    <w:rsid w:val="00801DB5"/>
    <w:rsid w:val="00802040"/>
    <w:rsid w:val="0080209A"/>
    <w:rsid w:val="008020B2"/>
    <w:rsid w:val="00802266"/>
    <w:rsid w:val="0080227B"/>
    <w:rsid w:val="0080230B"/>
    <w:rsid w:val="0080230D"/>
    <w:rsid w:val="008025BF"/>
    <w:rsid w:val="0080265F"/>
    <w:rsid w:val="00802AD8"/>
    <w:rsid w:val="00802BF9"/>
    <w:rsid w:val="00802E6F"/>
    <w:rsid w:val="00802F99"/>
    <w:rsid w:val="0080300C"/>
    <w:rsid w:val="008031C3"/>
    <w:rsid w:val="008031D1"/>
    <w:rsid w:val="00803475"/>
    <w:rsid w:val="008037A9"/>
    <w:rsid w:val="008037F7"/>
    <w:rsid w:val="008038CC"/>
    <w:rsid w:val="00803925"/>
    <w:rsid w:val="00803B7A"/>
    <w:rsid w:val="00803BF8"/>
    <w:rsid w:val="00803D19"/>
    <w:rsid w:val="00803DEE"/>
    <w:rsid w:val="00803E5E"/>
    <w:rsid w:val="00804043"/>
    <w:rsid w:val="0080412F"/>
    <w:rsid w:val="0080414C"/>
    <w:rsid w:val="008044D6"/>
    <w:rsid w:val="008045CF"/>
    <w:rsid w:val="00804619"/>
    <w:rsid w:val="008046D8"/>
    <w:rsid w:val="00804714"/>
    <w:rsid w:val="008047C5"/>
    <w:rsid w:val="00804973"/>
    <w:rsid w:val="0080498A"/>
    <w:rsid w:val="00804BA0"/>
    <w:rsid w:val="00804BE8"/>
    <w:rsid w:val="00804DE2"/>
    <w:rsid w:val="00804F95"/>
    <w:rsid w:val="00804FFD"/>
    <w:rsid w:val="008050A8"/>
    <w:rsid w:val="0080524F"/>
    <w:rsid w:val="008052E0"/>
    <w:rsid w:val="008052EA"/>
    <w:rsid w:val="00805309"/>
    <w:rsid w:val="008054A9"/>
    <w:rsid w:val="008054C7"/>
    <w:rsid w:val="0080550F"/>
    <w:rsid w:val="00805796"/>
    <w:rsid w:val="00805A97"/>
    <w:rsid w:val="00805B63"/>
    <w:rsid w:val="00805BC6"/>
    <w:rsid w:val="00805BDD"/>
    <w:rsid w:val="00805DC4"/>
    <w:rsid w:val="00805DF1"/>
    <w:rsid w:val="00805E86"/>
    <w:rsid w:val="00805FAC"/>
    <w:rsid w:val="00806064"/>
    <w:rsid w:val="00806083"/>
    <w:rsid w:val="0080614F"/>
    <w:rsid w:val="00806227"/>
    <w:rsid w:val="00806341"/>
    <w:rsid w:val="00806448"/>
    <w:rsid w:val="00806562"/>
    <w:rsid w:val="00806717"/>
    <w:rsid w:val="00806763"/>
    <w:rsid w:val="008067C8"/>
    <w:rsid w:val="008068FE"/>
    <w:rsid w:val="00806A21"/>
    <w:rsid w:val="00806BB3"/>
    <w:rsid w:val="00806DBA"/>
    <w:rsid w:val="00806EE4"/>
    <w:rsid w:val="00806F48"/>
    <w:rsid w:val="00807041"/>
    <w:rsid w:val="0080715A"/>
    <w:rsid w:val="008071F7"/>
    <w:rsid w:val="0080727C"/>
    <w:rsid w:val="00807432"/>
    <w:rsid w:val="00807774"/>
    <w:rsid w:val="00807B7A"/>
    <w:rsid w:val="00807C4F"/>
    <w:rsid w:val="00807C5A"/>
    <w:rsid w:val="00807E88"/>
    <w:rsid w:val="00810192"/>
    <w:rsid w:val="00810222"/>
    <w:rsid w:val="008102B2"/>
    <w:rsid w:val="00810370"/>
    <w:rsid w:val="008103FE"/>
    <w:rsid w:val="0081051A"/>
    <w:rsid w:val="00810561"/>
    <w:rsid w:val="008107C4"/>
    <w:rsid w:val="00810942"/>
    <w:rsid w:val="008109C7"/>
    <w:rsid w:val="00810B21"/>
    <w:rsid w:val="00810D77"/>
    <w:rsid w:val="00810D97"/>
    <w:rsid w:val="00811020"/>
    <w:rsid w:val="008111A1"/>
    <w:rsid w:val="00811506"/>
    <w:rsid w:val="00811845"/>
    <w:rsid w:val="008118BD"/>
    <w:rsid w:val="00811995"/>
    <w:rsid w:val="008119ED"/>
    <w:rsid w:val="00811A10"/>
    <w:rsid w:val="00811A74"/>
    <w:rsid w:val="00811B9B"/>
    <w:rsid w:val="00811BAC"/>
    <w:rsid w:val="00811BEC"/>
    <w:rsid w:val="00811C60"/>
    <w:rsid w:val="00811E11"/>
    <w:rsid w:val="00811F78"/>
    <w:rsid w:val="00811F9D"/>
    <w:rsid w:val="00811FD6"/>
    <w:rsid w:val="00812008"/>
    <w:rsid w:val="0081202F"/>
    <w:rsid w:val="0081205B"/>
    <w:rsid w:val="00812096"/>
    <w:rsid w:val="00812476"/>
    <w:rsid w:val="00812539"/>
    <w:rsid w:val="00812660"/>
    <w:rsid w:val="00812695"/>
    <w:rsid w:val="00812AE5"/>
    <w:rsid w:val="00812AE8"/>
    <w:rsid w:val="00812AFE"/>
    <w:rsid w:val="00812B0D"/>
    <w:rsid w:val="00812C87"/>
    <w:rsid w:val="00812DA1"/>
    <w:rsid w:val="00812E0F"/>
    <w:rsid w:val="00812E20"/>
    <w:rsid w:val="00812E73"/>
    <w:rsid w:val="008130CF"/>
    <w:rsid w:val="008134D8"/>
    <w:rsid w:val="00813651"/>
    <w:rsid w:val="008136D7"/>
    <w:rsid w:val="00813790"/>
    <w:rsid w:val="008137E9"/>
    <w:rsid w:val="00813852"/>
    <w:rsid w:val="00813B91"/>
    <w:rsid w:val="00813C91"/>
    <w:rsid w:val="00813CE9"/>
    <w:rsid w:val="00813F08"/>
    <w:rsid w:val="0081402E"/>
    <w:rsid w:val="008140B2"/>
    <w:rsid w:val="00814196"/>
    <w:rsid w:val="008141DA"/>
    <w:rsid w:val="008141F9"/>
    <w:rsid w:val="00814241"/>
    <w:rsid w:val="0081452E"/>
    <w:rsid w:val="0081453E"/>
    <w:rsid w:val="00814731"/>
    <w:rsid w:val="0081485C"/>
    <w:rsid w:val="00814887"/>
    <w:rsid w:val="00814ADC"/>
    <w:rsid w:val="00814B3D"/>
    <w:rsid w:val="00814C11"/>
    <w:rsid w:val="00815071"/>
    <w:rsid w:val="00815149"/>
    <w:rsid w:val="0081516D"/>
    <w:rsid w:val="00815234"/>
    <w:rsid w:val="0081547C"/>
    <w:rsid w:val="00815573"/>
    <w:rsid w:val="008155D2"/>
    <w:rsid w:val="00815638"/>
    <w:rsid w:val="0081588A"/>
    <w:rsid w:val="00815904"/>
    <w:rsid w:val="00815940"/>
    <w:rsid w:val="008159FA"/>
    <w:rsid w:val="00815B24"/>
    <w:rsid w:val="00815C04"/>
    <w:rsid w:val="00815FC5"/>
    <w:rsid w:val="00816172"/>
    <w:rsid w:val="00816402"/>
    <w:rsid w:val="0081645D"/>
    <w:rsid w:val="008164CD"/>
    <w:rsid w:val="008164CE"/>
    <w:rsid w:val="00816604"/>
    <w:rsid w:val="00816728"/>
    <w:rsid w:val="00816778"/>
    <w:rsid w:val="008167C9"/>
    <w:rsid w:val="00816879"/>
    <w:rsid w:val="00816901"/>
    <w:rsid w:val="008169D6"/>
    <w:rsid w:val="00816B20"/>
    <w:rsid w:val="00816BAF"/>
    <w:rsid w:val="00816C1D"/>
    <w:rsid w:val="00816E50"/>
    <w:rsid w:val="00816EEE"/>
    <w:rsid w:val="00816FD4"/>
    <w:rsid w:val="0081702E"/>
    <w:rsid w:val="00817053"/>
    <w:rsid w:val="008171E1"/>
    <w:rsid w:val="008172BC"/>
    <w:rsid w:val="008172C0"/>
    <w:rsid w:val="0081733F"/>
    <w:rsid w:val="0081757D"/>
    <w:rsid w:val="008176C8"/>
    <w:rsid w:val="00817747"/>
    <w:rsid w:val="00817760"/>
    <w:rsid w:val="008177B7"/>
    <w:rsid w:val="00817823"/>
    <w:rsid w:val="00817968"/>
    <w:rsid w:val="008179F6"/>
    <w:rsid w:val="00817A66"/>
    <w:rsid w:val="00817AEF"/>
    <w:rsid w:val="00817CB6"/>
    <w:rsid w:val="00817CCA"/>
    <w:rsid w:val="00817E27"/>
    <w:rsid w:val="00817F04"/>
    <w:rsid w:val="008200F3"/>
    <w:rsid w:val="0082012C"/>
    <w:rsid w:val="00820170"/>
    <w:rsid w:val="00820317"/>
    <w:rsid w:val="008203EF"/>
    <w:rsid w:val="00820489"/>
    <w:rsid w:val="00820575"/>
    <w:rsid w:val="008206B4"/>
    <w:rsid w:val="00820738"/>
    <w:rsid w:val="008207D9"/>
    <w:rsid w:val="00820918"/>
    <w:rsid w:val="00820A4D"/>
    <w:rsid w:val="00820B0F"/>
    <w:rsid w:val="00820B66"/>
    <w:rsid w:val="00820CE5"/>
    <w:rsid w:val="00820DBD"/>
    <w:rsid w:val="00820E7A"/>
    <w:rsid w:val="00820F2E"/>
    <w:rsid w:val="00820FE7"/>
    <w:rsid w:val="00821003"/>
    <w:rsid w:val="0082100A"/>
    <w:rsid w:val="00821203"/>
    <w:rsid w:val="0082139B"/>
    <w:rsid w:val="008213A8"/>
    <w:rsid w:val="0082146B"/>
    <w:rsid w:val="00821547"/>
    <w:rsid w:val="00821630"/>
    <w:rsid w:val="008216B5"/>
    <w:rsid w:val="008218DE"/>
    <w:rsid w:val="00821951"/>
    <w:rsid w:val="00821BDA"/>
    <w:rsid w:val="00821DF7"/>
    <w:rsid w:val="00821FBA"/>
    <w:rsid w:val="008220D1"/>
    <w:rsid w:val="008220D2"/>
    <w:rsid w:val="00822105"/>
    <w:rsid w:val="008226A0"/>
    <w:rsid w:val="008227D1"/>
    <w:rsid w:val="00822904"/>
    <w:rsid w:val="00822B1B"/>
    <w:rsid w:val="00822CB8"/>
    <w:rsid w:val="00822D5D"/>
    <w:rsid w:val="00822EE8"/>
    <w:rsid w:val="00823069"/>
    <w:rsid w:val="00823070"/>
    <w:rsid w:val="0082314B"/>
    <w:rsid w:val="008234D3"/>
    <w:rsid w:val="0082350C"/>
    <w:rsid w:val="00823531"/>
    <w:rsid w:val="00823697"/>
    <w:rsid w:val="0082369E"/>
    <w:rsid w:val="008236F9"/>
    <w:rsid w:val="0082371D"/>
    <w:rsid w:val="00823946"/>
    <w:rsid w:val="00823AAC"/>
    <w:rsid w:val="00823BC2"/>
    <w:rsid w:val="00823C67"/>
    <w:rsid w:val="00823CC2"/>
    <w:rsid w:val="00823E1E"/>
    <w:rsid w:val="00823EEE"/>
    <w:rsid w:val="008240FB"/>
    <w:rsid w:val="008246AE"/>
    <w:rsid w:val="00824855"/>
    <w:rsid w:val="0082487B"/>
    <w:rsid w:val="00824C0D"/>
    <w:rsid w:val="00824C0E"/>
    <w:rsid w:val="00824D21"/>
    <w:rsid w:val="00824EC5"/>
    <w:rsid w:val="008250DD"/>
    <w:rsid w:val="00825121"/>
    <w:rsid w:val="008251A8"/>
    <w:rsid w:val="008251E4"/>
    <w:rsid w:val="008253A9"/>
    <w:rsid w:val="00825496"/>
    <w:rsid w:val="008255FA"/>
    <w:rsid w:val="00825727"/>
    <w:rsid w:val="0082579B"/>
    <w:rsid w:val="00825884"/>
    <w:rsid w:val="008258AE"/>
    <w:rsid w:val="00825AC8"/>
    <w:rsid w:val="00825B90"/>
    <w:rsid w:val="00825E55"/>
    <w:rsid w:val="00825F46"/>
    <w:rsid w:val="0082601E"/>
    <w:rsid w:val="008261E8"/>
    <w:rsid w:val="0082668E"/>
    <w:rsid w:val="00826740"/>
    <w:rsid w:val="00826825"/>
    <w:rsid w:val="008268FB"/>
    <w:rsid w:val="008269A7"/>
    <w:rsid w:val="00827053"/>
    <w:rsid w:val="008274A4"/>
    <w:rsid w:val="008274DF"/>
    <w:rsid w:val="00827551"/>
    <w:rsid w:val="00827879"/>
    <w:rsid w:val="0082787C"/>
    <w:rsid w:val="008278C4"/>
    <w:rsid w:val="00827914"/>
    <w:rsid w:val="008279B4"/>
    <w:rsid w:val="00827B17"/>
    <w:rsid w:val="00827BD9"/>
    <w:rsid w:val="00827CA9"/>
    <w:rsid w:val="00827CCD"/>
    <w:rsid w:val="00827D3F"/>
    <w:rsid w:val="00827D91"/>
    <w:rsid w:val="00827E44"/>
    <w:rsid w:val="00827FFE"/>
    <w:rsid w:val="00830113"/>
    <w:rsid w:val="00830148"/>
    <w:rsid w:val="00830281"/>
    <w:rsid w:val="008307B9"/>
    <w:rsid w:val="00830A3E"/>
    <w:rsid w:val="00830B9C"/>
    <w:rsid w:val="00830CD5"/>
    <w:rsid w:val="00830F05"/>
    <w:rsid w:val="008312F6"/>
    <w:rsid w:val="008316C6"/>
    <w:rsid w:val="00831986"/>
    <w:rsid w:val="00831B02"/>
    <w:rsid w:val="00831CC7"/>
    <w:rsid w:val="00831CF3"/>
    <w:rsid w:val="00831E12"/>
    <w:rsid w:val="00831FAB"/>
    <w:rsid w:val="00832028"/>
    <w:rsid w:val="00832242"/>
    <w:rsid w:val="008323BA"/>
    <w:rsid w:val="00832995"/>
    <w:rsid w:val="00832A1D"/>
    <w:rsid w:val="00832B6B"/>
    <w:rsid w:val="00832B90"/>
    <w:rsid w:val="00832BB1"/>
    <w:rsid w:val="00832D44"/>
    <w:rsid w:val="00832EED"/>
    <w:rsid w:val="00832F83"/>
    <w:rsid w:val="0083301F"/>
    <w:rsid w:val="00833429"/>
    <w:rsid w:val="008334F2"/>
    <w:rsid w:val="00833552"/>
    <w:rsid w:val="008337BE"/>
    <w:rsid w:val="008337F2"/>
    <w:rsid w:val="008338EF"/>
    <w:rsid w:val="00833D99"/>
    <w:rsid w:val="00834164"/>
    <w:rsid w:val="0083417F"/>
    <w:rsid w:val="008341B5"/>
    <w:rsid w:val="00834297"/>
    <w:rsid w:val="008343C8"/>
    <w:rsid w:val="008344C4"/>
    <w:rsid w:val="00834567"/>
    <w:rsid w:val="008346BC"/>
    <w:rsid w:val="00834777"/>
    <w:rsid w:val="008347D8"/>
    <w:rsid w:val="0083487A"/>
    <w:rsid w:val="0083489D"/>
    <w:rsid w:val="008348B4"/>
    <w:rsid w:val="00834A41"/>
    <w:rsid w:val="00834B9C"/>
    <w:rsid w:val="00834DAF"/>
    <w:rsid w:val="00834F4D"/>
    <w:rsid w:val="00835047"/>
    <w:rsid w:val="00835072"/>
    <w:rsid w:val="00835120"/>
    <w:rsid w:val="008352CE"/>
    <w:rsid w:val="0083533D"/>
    <w:rsid w:val="008353A4"/>
    <w:rsid w:val="0083571A"/>
    <w:rsid w:val="00835BE0"/>
    <w:rsid w:val="00835DAA"/>
    <w:rsid w:val="008362AE"/>
    <w:rsid w:val="008362E0"/>
    <w:rsid w:val="0083646C"/>
    <w:rsid w:val="008364F9"/>
    <w:rsid w:val="0083654C"/>
    <w:rsid w:val="008367A2"/>
    <w:rsid w:val="008368BF"/>
    <w:rsid w:val="00836958"/>
    <w:rsid w:val="00836B67"/>
    <w:rsid w:val="00836E5F"/>
    <w:rsid w:val="00836EA6"/>
    <w:rsid w:val="008371CE"/>
    <w:rsid w:val="008373CF"/>
    <w:rsid w:val="00837468"/>
    <w:rsid w:val="0083760F"/>
    <w:rsid w:val="00837882"/>
    <w:rsid w:val="00837887"/>
    <w:rsid w:val="00837972"/>
    <w:rsid w:val="00837AE4"/>
    <w:rsid w:val="00837BDF"/>
    <w:rsid w:val="00837C82"/>
    <w:rsid w:val="00837FCB"/>
    <w:rsid w:val="00840243"/>
    <w:rsid w:val="0084032D"/>
    <w:rsid w:val="008403B9"/>
    <w:rsid w:val="008403FE"/>
    <w:rsid w:val="00840451"/>
    <w:rsid w:val="00840453"/>
    <w:rsid w:val="00840460"/>
    <w:rsid w:val="00840529"/>
    <w:rsid w:val="0084072A"/>
    <w:rsid w:val="00840744"/>
    <w:rsid w:val="00840750"/>
    <w:rsid w:val="008407DE"/>
    <w:rsid w:val="008408A9"/>
    <w:rsid w:val="00840904"/>
    <w:rsid w:val="00840961"/>
    <w:rsid w:val="00840A48"/>
    <w:rsid w:val="00840D40"/>
    <w:rsid w:val="00840F1A"/>
    <w:rsid w:val="00840FFA"/>
    <w:rsid w:val="0084115F"/>
    <w:rsid w:val="00841386"/>
    <w:rsid w:val="00841633"/>
    <w:rsid w:val="00841840"/>
    <w:rsid w:val="00841B4F"/>
    <w:rsid w:val="00841B79"/>
    <w:rsid w:val="00841CD8"/>
    <w:rsid w:val="0084201C"/>
    <w:rsid w:val="0084218B"/>
    <w:rsid w:val="00842228"/>
    <w:rsid w:val="0084237B"/>
    <w:rsid w:val="00842381"/>
    <w:rsid w:val="0084240D"/>
    <w:rsid w:val="0084243B"/>
    <w:rsid w:val="0084244B"/>
    <w:rsid w:val="00842499"/>
    <w:rsid w:val="008424AF"/>
    <w:rsid w:val="00842582"/>
    <w:rsid w:val="008425AE"/>
    <w:rsid w:val="0084274A"/>
    <w:rsid w:val="008427BE"/>
    <w:rsid w:val="0084282B"/>
    <w:rsid w:val="00842B6F"/>
    <w:rsid w:val="00842D22"/>
    <w:rsid w:val="0084313C"/>
    <w:rsid w:val="00843186"/>
    <w:rsid w:val="008432E2"/>
    <w:rsid w:val="008433AB"/>
    <w:rsid w:val="008433DE"/>
    <w:rsid w:val="0084352A"/>
    <w:rsid w:val="0084358C"/>
    <w:rsid w:val="008437B4"/>
    <w:rsid w:val="00843A8F"/>
    <w:rsid w:val="00843B94"/>
    <w:rsid w:val="00843BCD"/>
    <w:rsid w:val="00843E4D"/>
    <w:rsid w:val="00843F24"/>
    <w:rsid w:val="00843FBC"/>
    <w:rsid w:val="00843FD6"/>
    <w:rsid w:val="008440AE"/>
    <w:rsid w:val="00844187"/>
    <w:rsid w:val="0084422B"/>
    <w:rsid w:val="008444AB"/>
    <w:rsid w:val="008444F7"/>
    <w:rsid w:val="008445AD"/>
    <w:rsid w:val="0084473B"/>
    <w:rsid w:val="0084489D"/>
    <w:rsid w:val="0084499B"/>
    <w:rsid w:val="00844F30"/>
    <w:rsid w:val="00844FC1"/>
    <w:rsid w:val="008450D4"/>
    <w:rsid w:val="00845119"/>
    <w:rsid w:val="0084524A"/>
    <w:rsid w:val="0084550F"/>
    <w:rsid w:val="0084552C"/>
    <w:rsid w:val="00845617"/>
    <w:rsid w:val="00845733"/>
    <w:rsid w:val="0084576A"/>
    <w:rsid w:val="008457B1"/>
    <w:rsid w:val="008457D8"/>
    <w:rsid w:val="008458B0"/>
    <w:rsid w:val="00845927"/>
    <w:rsid w:val="00845A5E"/>
    <w:rsid w:val="00845C20"/>
    <w:rsid w:val="00845D4E"/>
    <w:rsid w:val="00845D96"/>
    <w:rsid w:val="00845DB2"/>
    <w:rsid w:val="00845EDE"/>
    <w:rsid w:val="00845FC8"/>
    <w:rsid w:val="008460FB"/>
    <w:rsid w:val="0084629B"/>
    <w:rsid w:val="008464E3"/>
    <w:rsid w:val="008465B5"/>
    <w:rsid w:val="0084679B"/>
    <w:rsid w:val="008467DB"/>
    <w:rsid w:val="0084694D"/>
    <w:rsid w:val="00846A60"/>
    <w:rsid w:val="00846B0C"/>
    <w:rsid w:val="00846B41"/>
    <w:rsid w:val="00846C09"/>
    <w:rsid w:val="00846DAC"/>
    <w:rsid w:val="00846E4C"/>
    <w:rsid w:val="00846EE6"/>
    <w:rsid w:val="00846EE9"/>
    <w:rsid w:val="0084715F"/>
    <w:rsid w:val="008472C0"/>
    <w:rsid w:val="00847660"/>
    <w:rsid w:val="00847984"/>
    <w:rsid w:val="00847B33"/>
    <w:rsid w:val="00847B90"/>
    <w:rsid w:val="00847B95"/>
    <w:rsid w:val="00847CA7"/>
    <w:rsid w:val="00847F48"/>
    <w:rsid w:val="00850A21"/>
    <w:rsid w:val="00850BAD"/>
    <w:rsid w:val="00850BF6"/>
    <w:rsid w:val="00850DD1"/>
    <w:rsid w:val="00850DD7"/>
    <w:rsid w:val="00850F42"/>
    <w:rsid w:val="00851047"/>
    <w:rsid w:val="008511FD"/>
    <w:rsid w:val="00851274"/>
    <w:rsid w:val="0085141A"/>
    <w:rsid w:val="0085154D"/>
    <w:rsid w:val="0085154E"/>
    <w:rsid w:val="00851572"/>
    <w:rsid w:val="00851697"/>
    <w:rsid w:val="008516EA"/>
    <w:rsid w:val="00851BC6"/>
    <w:rsid w:val="00851E09"/>
    <w:rsid w:val="00851E59"/>
    <w:rsid w:val="00851EDB"/>
    <w:rsid w:val="00852147"/>
    <w:rsid w:val="00852309"/>
    <w:rsid w:val="008524AE"/>
    <w:rsid w:val="008524E0"/>
    <w:rsid w:val="0085264E"/>
    <w:rsid w:val="008527D7"/>
    <w:rsid w:val="008528D1"/>
    <w:rsid w:val="00852A0B"/>
    <w:rsid w:val="00852AEC"/>
    <w:rsid w:val="00852C0B"/>
    <w:rsid w:val="0085303F"/>
    <w:rsid w:val="00853052"/>
    <w:rsid w:val="00853115"/>
    <w:rsid w:val="008531F2"/>
    <w:rsid w:val="00853296"/>
    <w:rsid w:val="008532F6"/>
    <w:rsid w:val="008535FA"/>
    <w:rsid w:val="00853654"/>
    <w:rsid w:val="008537D0"/>
    <w:rsid w:val="00853A1E"/>
    <w:rsid w:val="0085423F"/>
    <w:rsid w:val="00854477"/>
    <w:rsid w:val="008544D1"/>
    <w:rsid w:val="008547E1"/>
    <w:rsid w:val="008547FE"/>
    <w:rsid w:val="00854801"/>
    <w:rsid w:val="00854C52"/>
    <w:rsid w:val="00854C5A"/>
    <w:rsid w:val="00854C7D"/>
    <w:rsid w:val="00854E82"/>
    <w:rsid w:val="00854FAB"/>
    <w:rsid w:val="00855057"/>
    <w:rsid w:val="00855173"/>
    <w:rsid w:val="008551E2"/>
    <w:rsid w:val="008552BE"/>
    <w:rsid w:val="0085537D"/>
    <w:rsid w:val="008556D7"/>
    <w:rsid w:val="00855714"/>
    <w:rsid w:val="008557F9"/>
    <w:rsid w:val="00855A1B"/>
    <w:rsid w:val="00855D8C"/>
    <w:rsid w:val="00855FFA"/>
    <w:rsid w:val="00856065"/>
    <w:rsid w:val="008562AE"/>
    <w:rsid w:val="0085635D"/>
    <w:rsid w:val="00856362"/>
    <w:rsid w:val="00856365"/>
    <w:rsid w:val="00856374"/>
    <w:rsid w:val="008563C8"/>
    <w:rsid w:val="008563DD"/>
    <w:rsid w:val="008563EE"/>
    <w:rsid w:val="00856427"/>
    <w:rsid w:val="008564D7"/>
    <w:rsid w:val="008564DF"/>
    <w:rsid w:val="00856897"/>
    <w:rsid w:val="00856A55"/>
    <w:rsid w:val="00856B0C"/>
    <w:rsid w:val="00856D06"/>
    <w:rsid w:val="00856DC8"/>
    <w:rsid w:val="00857193"/>
    <w:rsid w:val="00857380"/>
    <w:rsid w:val="0085744F"/>
    <w:rsid w:val="00857573"/>
    <w:rsid w:val="00857574"/>
    <w:rsid w:val="008576A7"/>
    <w:rsid w:val="008578FB"/>
    <w:rsid w:val="0085793D"/>
    <w:rsid w:val="00857964"/>
    <w:rsid w:val="008579E0"/>
    <w:rsid w:val="008579E7"/>
    <w:rsid w:val="00857A66"/>
    <w:rsid w:val="00857A7F"/>
    <w:rsid w:val="00857B07"/>
    <w:rsid w:val="00857C66"/>
    <w:rsid w:val="00857D32"/>
    <w:rsid w:val="00857FB3"/>
    <w:rsid w:val="0086002F"/>
    <w:rsid w:val="0086012D"/>
    <w:rsid w:val="00860153"/>
    <w:rsid w:val="008601F4"/>
    <w:rsid w:val="00860215"/>
    <w:rsid w:val="00860446"/>
    <w:rsid w:val="00860645"/>
    <w:rsid w:val="00860A17"/>
    <w:rsid w:val="00860AE4"/>
    <w:rsid w:val="00860B03"/>
    <w:rsid w:val="00860B69"/>
    <w:rsid w:val="00860C25"/>
    <w:rsid w:val="008610AE"/>
    <w:rsid w:val="008610C3"/>
    <w:rsid w:val="00861495"/>
    <w:rsid w:val="0086164B"/>
    <w:rsid w:val="008616B7"/>
    <w:rsid w:val="008616F5"/>
    <w:rsid w:val="008617C1"/>
    <w:rsid w:val="008619AB"/>
    <w:rsid w:val="008619F1"/>
    <w:rsid w:val="00861A5C"/>
    <w:rsid w:val="00861A78"/>
    <w:rsid w:val="00861CC8"/>
    <w:rsid w:val="00861E47"/>
    <w:rsid w:val="00861EA7"/>
    <w:rsid w:val="00862024"/>
    <w:rsid w:val="00862028"/>
    <w:rsid w:val="00862077"/>
    <w:rsid w:val="008621B2"/>
    <w:rsid w:val="0086230E"/>
    <w:rsid w:val="008624A3"/>
    <w:rsid w:val="00862523"/>
    <w:rsid w:val="0086258B"/>
    <w:rsid w:val="008628A1"/>
    <w:rsid w:val="00862970"/>
    <w:rsid w:val="00862B6E"/>
    <w:rsid w:val="00862D63"/>
    <w:rsid w:val="00863035"/>
    <w:rsid w:val="0086306E"/>
    <w:rsid w:val="00863074"/>
    <w:rsid w:val="0086314F"/>
    <w:rsid w:val="0086323B"/>
    <w:rsid w:val="008632A5"/>
    <w:rsid w:val="0086332C"/>
    <w:rsid w:val="00863350"/>
    <w:rsid w:val="00863447"/>
    <w:rsid w:val="008635BF"/>
    <w:rsid w:val="00863797"/>
    <w:rsid w:val="00863822"/>
    <w:rsid w:val="008639C6"/>
    <w:rsid w:val="00863A13"/>
    <w:rsid w:val="00863A1C"/>
    <w:rsid w:val="00863A5A"/>
    <w:rsid w:val="00863ABE"/>
    <w:rsid w:val="00863B15"/>
    <w:rsid w:val="00863B66"/>
    <w:rsid w:val="00863DA3"/>
    <w:rsid w:val="00863F3B"/>
    <w:rsid w:val="00863F8B"/>
    <w:rsid w:val="00864043"/>
    <w:rsid w:val="008641A7"/>
    <w:rsid w:val="008644C4"/>
    <w:rsid w:val="008645E4"/>
    <w:rsid w:val="00864684"/>
    <w:rsid w:val="00864760"/>
    <w:rsid w:val="008647C6"/>
    <w:rsid w:val="008647FE"/>
    <w:rsid w:val="00864811"/>
    <w:rsid w:val="008648F6"/>
    <w:rsid w:val="00864ACE"/>
    <w:rsid w:val="00864B7A"/>
    <w:rsid w:val="00864D58"/>
    <w:rsid w:val="008652B9"/>
    <w:rsid w:val="0086530E"/>
    <w:rsid w:val="0086577F"/>
    <w:rsid w:val="008657C3"/>
    <w:rsid w:val="00865800"/>
    <w:rsid w:val="00865AEA"/>
    <w:rsid w:val="00865EC7"/>
    <w:rsid w:val="00865EDA"/>
    <w:rsid w:val="00865EED"/>
    <w:rsid w:val="00865EF5"/>
    <w:rsid w:val="00866120"/>
    <w:rsid w:val="008661EE"/>
    <w:rsid w:val="00866281"/>
    <w:rsid w:val="0086642F"/>
    <w:rsid w:val="00866447"/>
    <w:rsid w:val="008664D2"/>
    <w:rsid w:val="008664E2"/>
    <w:rsid w:val="00866509"/>
    <w:rsid w:val="00866572"/>
    <w:rsid w:val="0086658C"/>
    <w:rsid w:val="0086659C"/>
    <w:rsid w:val="0086671E"/>
    <w:rsid w:val="008668A9"/>
    <w:rsid w:val="00866A01"/>
    <w:rsid w:val="0086710D"/>
    <w:rsid w:val="0086719E"/>
    <w:rsid w:val="00867218"/>
    <w:rsid w:val="00867437"/>
    <w:rsid w:val="0086746A"/>
    <w:rsid w:val="0086750E"/>
    <w:rsid w:val="0086757D"/>
    <w:rsid w:val="008675C3"/>
    <w:rsid w:val="00867646"/>
    <w:rsid w:val="0086768E"/>
    <w:rsid w:val="00867A9C"/>
    <w:rsid w:val="00867B7B"/>
    <w:rsid w:val="00867D33"/>
    <w:rsid w:val="00867EB6"/>
    <w:rsid w:val="00867F1F"/>
    <w:rsid w:val="00867FD9"/>
    <w:rsid w:val="00870054"/>
    <w:rsid w:val="008702E2"/>
    <w:rsid w:val="00870312"/>
    <w:rsid w:val="00870392"/>
    <w:rsid w:val="00870415"/>
    <w:rsid w:val="008704B1"/>
    <w:rsid w:val="00870559"/>
    <w:rsid w:val="00870661"/>
    <w:rsid w:val="008706DA"/>
    <w:rsid w:val="008706E4"/>
    <w:rsid w:val="00870B8D"/>
    <w:rsid w:val="00870BC4"/>
    <w:rsid w:val="00870C53"/>
    <w:rsid w:val="00870FB1"/>
    <w:rsid w:val="0087117E"/>
    <w:rsid w:val="008711E7"/>
    <w:rsid w:val="00871233"/>
    <w:rsid w:val="0087145D"/>
    <w:rsid w:val="0087166C"/>
    <w:rsid w:val="00871699"/>
    <w:rsid w:val="00871715"/>
    <w:rsid w:val="008717B7"/>
    <w:rsid w:val="0087193C"/>
    <w:rsid w:val="00871A15"/>
    <w:rsid w:val="00871B54"/>
    <w:rsid w:val="00871CA9"/>
    <w:rsid w:val="00872030"/>
    <w:rsid w:val="00872035"/>
    <w:rsid w:val="00872167"/>
    <w:rsid w:val="00872286"/>
    <w:rsid w:val="00872296"/>
    <w:rsid w:val="008722F1"/>
    <w:rsid w:val="00872694"/>
    <w:rsid w:val="008726AD"/>
    <w:rsid w:val="00872863"/>
    <w:rsid w:val="008729A2"/>
    <w:rsid w:val="00872A3D"/>
    <w:rsid w:val="00872A56"/>
    <w:rsid w:val="00872DE5"/>
    <w:rsid w:val="00872E5F"/>
    <w:rsid w:val="00872F41"/>
    <w:rsid w:val="00873087"/>
    <w:rsid w:val="008731D3"/>
    <w:rsid w:val="008731DE"/>
    <w:rsid w:val="008732F0"/>
    <w:rsid w:val="0087384A"/>
    <w:rsid w:val="00873AAE"/>
    <w:rsid w:val="00873AD0"/>
    <w:rsid w:val="00873B34"/>
    <w:rsid w:val="00873BB6"/>
    <w:rsid w:val="00873BCF"/>
    <w:rsid w:val="00873D56"/>
    <w:rsid w:val="00874076"/>
    <w:rsid w:val="008743EC"/>
    <w:rsid w:val="0087442E"/>
    <w:rsid w:val="00874574"/>
    <w:rsid w:val="00874659"/>
    <w:rsid w:val="0087487A"/>
    <w:rsid w:val="00874883"/>
    <w:rsid w:val="008749C3"/>
    <w:rsid w:val="00874A74"/>
    <w:rsid w:val="00874C81"/>
    <w:rsid w:val="00874D43"/>
    <w:rsid w:val="00875026"/>
    <w:rsid w:val="008751F6"/>
    <w:rsid w:val="00875336"/>
    <w:rsid w:val="0087533A"/>
    <w:rsid w:val="0087535F"/>
    <w:rsid w:val="00875457"/>
    <w:rsid w:val="008754FE"/>
    <w:rsid w:val="0087558B"/>
    <w:rsid w:val="008755E4"/>
    <w:rsid w:val="00875682"/>
    <w:rsid w:val="00875911"/>
    <w:rsid w:val="00875958"/>
    <w:rsid w:val="00875B69"/>
    <w:rsid w:val="00875CD7"/>
    <w:rsid w:val="00875D33"/>
    <w:rsid w:val="00875E99"/>
    <w:rsid w:val="00875FEF"/>
    <w:rsid w:val="00876720"/>
    <w:rsid w:val="00876725"/>
    <w:rsid w:val="0087689A"/>
    <w:rsid w:val="008769A8"/>
    <w:rsid w:val="00876AFE"/>
    <w:rsid w:val="00876CB2"/>
    <w:rsid w:val="00876D03"/>
    <w:rsid w:val="00876D99"/>
    <w:rsid w:val="00877330"/>
    <w:rsid w:val="00877553"/>
    <w:rsid w:val="0087761D"/>
    <w:rsid w:val="0087768D"/>
    <w:rsid w:val="008776D5"/>
    <w:rsid w:val="00877739"/>
    <w:rsid w:val="008777FF"/>
    <w:rsid w:val="00877A84"/>
    <w:rsid w:val="00877AE5"/>
    <w:rsid w:val="00877BCB"/>
    <w:rsid w:val="00877DFD"/>
    <w:rsid w:val="00880189"/>
    <w:rsid w:val="0088019F"/>
    <w:rsid w:val="00880311"/>
    <w:rsid w:val="0088034E"/>
    <w:rsid w:val="00880360"/>
    <w:rsid w:val="0088037E"/>
    <w:rsid w:val="008803AD"/>
    <w:rsid w:val="008804DF"/>
    <w:rsid w:val="00880617"/>
    <w:rsid w:val="008806B2"/>
    <w:rsid w:val="00880872"/>
    <w:rsid w:val="0088097B"/>
    <w:rsid w:val="00880B4A"/>
    <w:rsid w:val="00880B64"/>
    <w:rsid w:val="00880BB9"/>
    <w:rsid w:val="00880DE8"/>
    <w:rsid w:val="00880EB1"/>
    <w:rsid w:val="00880F1B"/>
    <w:rsid w:val="00880FEF"/>
    <w:rsid w:val="00881009"/>
    <w:rsid w:val="00881056"/>
    <w:rsid w:val="0088107D"/>
    <w:rsid w:val="008810D1"/>
    <w:rsid w:val="00881112"/>
    <w:rsid w:val="008811A0"/>
    <w:rsid w:val="0088139C"/>
    <w:rsid w:val="008816F4"/>
    <w:rsid w:val="008817D0"/>
    <w:rsid w:val="00881814"/>
    <w:rsid w:val="00881833"/>
    <w:rsid w:val="00881993"/>
    <w:rsid w:val="008819B6"/>
    <w:rsid w:val="00881A51"/>
    <w:rsid w:val="00881A9F"/>
    <w:rsid w:val="00881ED6"/>
    <w:rsid w:val="00881EFB"/>
    <w:rsid w:val="00881FFB"/>
    <w:rsid w:val="008820B2"/>
    <w:rsid w:val="0088224F"/>
    <w:rsid w:val="0088253C"/>
    <w:rsid w:val="008826BE"/>
    <w:rsid w:val="00882703"/>
    <w:rsid w:val="0088298E"/>
    <w:rsid w:val="00882AEC"/>
    <w:rsid w:val="00882B94"/>
    <w:rsid w:val="00882BE0"/>
    <w:rsid w:val="00882C37"/>
    <w:rsid w:val="00882CB5"/>
    <w:rsid w:val="00882CCD"/>
    <w:rsid w:val="00882CF1"/>
    <w:rsid w:val="00882EB1"/>
    <w:rsid w:val="00882F15"/>
    <w:rsid w:val="00882F34"/>
    <w:rsid w:val="00882FFA"/>
    <w:rsid w:val="00883017"/>
    <w:rsid w:val="0088317F"/>
    <w:rsid w:val="0088318B"/>
    <w:rsid w:val="008831A7"/>
    <w:rsid w:val="008832AA"/>
    <w:rsid w:val="00883532"/>
    <w:rsid w:val="00883592"/>
    <w:rsid w:val="00883763"/>
    <w:rsid w:val="00883768"/>
    <w:rsid w:val="00883B03"/>
    <w:rsid w:val="00883E93"/>
    <w:rsid w:val="00883EAA"/>
    <w:rsid w:val="00883ECF"/>
    <w:rsid w:val="00883FE5"/>
    <w:rsid w:val="00884261"/>
    <w:rsid w:val="00884345"/>
    <w:rsid w:val="008845A2"/>
    <w:rsid w:val="008846BC"/>
    <w:rsid w:val="00884740"/>
    <w:rsid w:val="008847A3"/>
    <w:rsid w:val="0088484A"/>
    <w:rsid w:val="00884901"/>
    <w:rsid w:val="00884C0A"/>
    <w:rsid w:val="00884C0F"/>
    <w:rsid w:val="00884DA8"/>
    <w:rsid w:val="00884E14"/>
    <w:rsid w:val="00885246"/>
    <w:rsid w:val="00885294"/>
    <w:rsid w:val="00885355"/>
    <w:rsid w:val="00885509"/>
    <w:rsid w:val="008857FE"/>
    <w:rsid w:val="00885865"/>
    <w:rsid w:val="0088588B"/>
    <w:rsid w:val="00885AF3"/>
    <w:rsid w:val="00885B74"/>
    <w:rsid w:val="00885B78"/>
    <w:rsid w:val="00885D51"/>
    <w:rsid w:val="00885D53"/>
    <w:rsid w:val="00886128"/>
    <w:rsid w:val="0088626D"/>
    <w:rsid w:val="00886457"/>
    <w:rsid w:val="00886656"/>
    <w:rsid w:val="0088681C"/>
    <w:rsid w:val="00886ADA"/>
    <w:rsid w:val="00886B36"/>
    <w:rsid w:val="00886DDF"/>
    <w:rsid w:val="00886DF4"/>
    <w:rsid w:val="00886E53"/>
    <w:rsid w:val="00886FE8"/>
    <w:rsid w:val="00887403"/>
    <w:rsid w:val="0088761D"/>
    <w:rsid w:val="008876FE"/>
    <w:rsid w:val="00887745"/>
    <w:rsid w:val="0088776A"/>
    <w:rsid w:val="008879EE"/>
    <w:rsid w:val="00887AA1"/>
    <w:rsid w:val="00887B58"/>
    <w:rsid w:val="00887B75"/>
    <w:rsid w:val="00887F61"/>
    <w:rsid w:val="0089012B"/>
    <w:rsid w:val="00890151"/>
    <w:rsid w:val="0089015E"/>
    <w:rsid w:val="0089017E"/>
    <w:rsid w:val="008902AA"/>
    <w:rsid w:val="008902F5"/>
    <w:rsid w:val="00890325"/>
    <w:rsid w:val="00890354"/>
    <w:rsid w:val="008904B9"/>
    <w:rsid w:val="008904CF"/>
    <w:rsid w:val="008905E6"/>
    <w:rsid w:val="0089068D"/>
    <w:rsid w:val="00890743"/>
    <w:rsid w:val="00890776"/>
    <w:rsid w:val="008908B5"/>
    <w:rsid w:val="00890916"/>
    <w:rsid w:val="00890A2B"/>
    <w:rsid w:val="00890B85"/>
    <w:rsid w:val="00890E24"/>
    <w:rsid w:val="00890E51"/>
    <w:rsid w:val="00890FD6"/>
    <w:rsid w:val="008910D1"/>
    <w:rsid w:val="00891191"/>
    <w:rsid w:val="008911CE"/>
    <w:rsid w:val="008913B3"/>
    <w:rsid w:val="008913D8"/>
    <w:rsid w:val="0089140B"/>
    <w:rsid w:val="00891685"/>
    <w:rsid w:val="00891739"/>
    <w:rsid w:val="008917DD"/>
    <w:rsid w:val="008918F3"/>
    <w:rsid w:val="0089196C"/>
    <w:rsid w:val="00891993"/>
    <w:rsid w:val="00891AEE"/>
    <w:rsid w:val="00891B44"/>
    <w:rsid w:val="00891C57"/>
    <w:rsid w:val="008921A9"/>
    <w:rsid w:val="008922DF"/>
    <w:rsid w:val="00892317"/>
    <w:rsid w:val="00892404"/>
    <w:rsid w:val="0089256B"/>
    <w:rsid w:val="00892612"/>
    <w:rsid w:val="00892804"/>
    <w:rsid w:val="0089293D"/>
    <w:rsid w:val="00892A26"/>
    <w:rsid w:val="00892ADC"/>
    <w:rsid w:val="00892BC1"/>
    <w:rsid w:val="00892CF6"/>
    <w:rsid w:val="00892D95"/>
    <w:rsid w:val="00892E7A"/>
    <w:rsid w:val="00892F57"/>
    <w:rsid w:val="00892FCC"/>
    <w:rsid w:val="00893059"/>
    <w:rsid w:val="008930B1"/>
    <w:rsid w:val="00893184"/>
    <w:rsid w:val="008931BC"/>
    <w:rsid w:val="00893203"/>
    <w:rsid w:val="00893285"/>
    <w:rsid w:val="008932B3"/>
    <w:rsid w:val="00893486"/>
    <w:rsid w:val="0089358D"/>
    <w:rsid w:val="008935C1"/>
    <w:rsid w:val="00893723"/>
    <w:rsid w:val="00893BEF"/>
    <w:rsid w:val="00893CF4"/>
    <w:rsid w:val="00893D37"/>
    <w:rsid w:val="00893DAC"/>
    <w:rsid w:val="00893F5D"/>
    <w:rsid w:val="008940ED"/>
    <w:rsid w:val="008940FD"/>
    <w:rsid w:val="00894254"/>
    <w:rsid w:val="0089426F"/>
    <w:rsid w:val="008942B6"/>
    <w:rsid w:val="008942B8"/>
    <w:rsid w:val="008943B5"/>
    <w:rsid w:val="0089449D"/>
    <w:rsid w:val="008944D6"/>
    <w:rsid w:val="00894A94"/>
    <w:rsid w:val="00894B40"/>
    <w:rsid w:val="00894BEB"/>
    <w:rsid w:val="0089510B"/>
    <w:rsid w:val="00895362"/>
    <w:rsid w:val="0089540F"/>
    <w:rsid w:val="0089546A"/>
    <w:rsid w:val="0089557B"/>
    <w:rsid w:val="00895678"/>
    <w:rsid w:val="00895771"/>
    <w:rsid w:val="0089595F"/>
    <w:rsid w:val="008959B3"/>
    <w:rsid w:val="00895A5A"/>
    <w:rsid w:val="00895B7B"/>
    <w:rsid w:val="00895D2D"/>
    <w:rsid w:val="008960B8"/>
    <w:rsid w:val="008960F7"/>
    <w:rsid w:val="0089625F"/>
    <w:rsid w:val="0089629C"/>
    <w:rsid w:val="008962B8"/>
    <w:rsid w:val="008963FC"/>
    <w:rsid w:val="00896555"/>
    <w:rsid w:val="0089659B"/>
    <w:rsid w:val="008965DB"/>
    <w:rsid w:val="008966A7"/>
    <w:rsid w:val="008966B6"/>
    <w:rsid w:val="00896759"/>
    <w:rsid w:val="00896A09"/>
    <w:rsid w:val="00896EC0"/>
    <w:rsid w:val="00896F0C"/>
    <w:rsid w:val="0089711B"/>
    <w:rsid w:val="00897137"/>
    <w:rsid w:val="00897221"/>
    <w:rsid w:val="0089722D"/>
    <w:rsid w:val="00897434"/>
    <w:rsid w:val="008974C7"/>
    <w:rsid w:val="0089772A"/>
    <w:rsid w:val="0089774F"/>
    <w:rsid w:val="0089779E"/>
    <w:rsid w:val="008978A9"/>
    <w:rsid w:val="00897B33"/>
    <w:rsid w:val="00897BC7"/>
    <w:rsid w:val="00897D40"/>
    <w:rsid w:val="00897D61"/>
    <w:rsid w:val="00897D77"/>
    <w:rsid w:val="00897E89"/>
    <w:rsid w:val="008A00FA"/>
    <w:rsid w:val="008A01DA"/>
    <w:rsid w:val="008A01E6"/>
    <w:rsid w:val="008A0277"/>
    <w:rsid w:val="008A0471"/>
    <w:rsid w:val="008A04DA"/>
    <w:rsid w:val="008A0579"/>
    <w:rsid w:val="008A05EC"/>
    <w:rsid w:val="008A0744"/>
    <w:rsid w:val="008A07A2"/>
    <w:rsid w:val="008A0874"/>
    <w:rsid w:val="008A0892"/>
    <w:rsid w:val="008A0945"/>
    <w:rsid w:val="008A0999"/>
    <w:rsid w:val="008A0AD0"/>
    <w:rsid w:val="008A0DC5"/>
    <w:rsid w:val="008A0E0E"/>
    <w:rsid w:val="008A0F13"/>
    <w:rsid w:val="008A0F30"/>
    <w:rsid w:val="008A111E"/>
    <w:rsid w:val="008A1123"/>
    <w:rsid w:val="008A1288"/>
    <w:rsid w:val="008A12BC"/>
    <w:rsid w:val="008A139D"/>
    <w:rsid w:val="008A14B7"/>
    <w:rsid w:val="008A14DF"/>
    <w:rsid w:val="008A16BD"/>
    <w:rsid w:val="008A16C7"/>
    <w:rsid w:val="008A16CF"/>
    <w:rsid w:val="008A17B7"/>
    <w:rsid w:val="008A1C3C"/>
    <w:rsid w:val="008A1F4C"/>
    <w:rsid w:val="008A1F6B"/>
    <w:rsid w:val="008A209E"/>
    <w:rsid w:val="008A222A"/>
    <w:rsid w:val="008A23CE"/>
    <w:rsid w:val="008A2540"/>
    <w:rsid w:val="008A27BD"/>
    <w:rsid w:val="008A29E0"/>
    <w:rsid w:val="008A2A43"/>
    <w:rsid w:val="008A304D"/>
    <w:rsid w:val="008A3133"/>
    <w:rsid w:val="008A3387"/>
    <w:rsid w:val="008A3389"/>
    <w:rsid w:val="008A342E"/>
    <w:rsid w:val="008A3666"/>
    <w:rsid w:val="008A366C"/>
    <w:rsid w:val="008A36BD"/>
    <w:rsid w:val="008A36EF"/>
    <w:rsid w:val="008A3729"/>
    <w:rsid w:val="008A3735"/>
    <w:rsid w:val="008A37D8"/>
    <w:rsid w:val="008A38D0"/>
    <w:rsid w:val="008A3934"/>
    <w:rsid w:val="008A3B77"/>
    <w:rsid w:val="008A3E76"/>
    <w:rsid w:val="008A3F42"/>
    <w:rsid w:val="008A3F5E"/>
    <w:rsid w:val="008A3FC9"/>
    <w:rsid w:val="008A3FF3"/>
    <w:rsid w:val="008A4096"/>
    <w:rsid w:val="008A4248"/>
    <w:rsid w:val="008A429D"/>
    <w:rsid w:val="008A440C"/>
    <w:rsid w:val="008A4428"/>
    <w:rsid w:val="008A4548"/>
    <w:rsid w:val="008A46B2"/>
    <w:rsid w:val="008A4781"/>
    <w:rsid w:val="008A4864"/>
    <w:rsid w:val="008A4966"/>
    <w:rsid w:val="008A4A6F"/>
    <w:rsid w:val="008A4C91"/>
    <w:rsid w:val="008A4D5C"/>
    <w:rsid w:val="008A4F54"/>
    <w:rsid w:val="008A5071"/>
    <w:rsid w:val="008A5099"/>
    <w:rsid w:val="008A50FE"/>
    <w:rsid w:val="008A51F7"/>
    <w:rsid w:val="008A5292"/>
    <w:rsid w:val="008A529F"/>
    <w:rsid w:val="008A5598"/>
    <w:rsid w:val="008A55E3"/>
    <w:rsid w:val="008A56FF"/>
    <w:rsid w:val="008A572C"/>
    <w:rsid w:val="008A578E"/>
    <w:rsid w:val="008A58A2"/>
    <w:rsid w:val="008A5ADF"/>
    <w:rsid w:val="008A5D37"/>
    <w:rsid w:val="008A5EAA"/>
    <w:rsid w:val="008A5EDD"/>
    <w:rsid w:val="008A6146"/>
    <w:rsid w:val="008A619C"/>
    <w:rsid w:val="008A61F4"/>
    <w:rsid w:val="008A622B"/>
    <w:rsid w:val="008A645D"/>
    <w:rsid w:val="008A6580"/>
    <w:rsid w:val="008A65A3"/>
    <w:rsid w:val="008A6740"/>
    <w:rsid w:val="008A6B95"/>
    <w:rsid w:val="008A6E5E"/>
    <w:rsid w:val="008A6E9B"/>
    <w:rsid w:val="008A6FC8"/>
    <w:rsid w:val="008A7328"/>
    <w:rsid w:val="008A7503"/>
    <w:rsid w:val="008A788B"/>
    <w:rsid w:val="008A7A0B"/>
    <w:rsid w:val="008A7AA5"/>
    <w:rsid w:val="008A7B6A"/>
    <w:rsid w:val="008A7DC8"/>
    <w:rsid w:val="008A7E2F"/>
    <w:rsid w:val="008A7EE4"/>
    <w:rsid w:val="008B016F"/>
    <w:rsid w:val="008B0356"/>
    <w:rsid w:val="008B03B6"/>
    <w:rsid w:val="008B049F"/>
    <w:rsid w:val="008B05FD"/>
    <w:rsid w:val="008B06D9"/>
    <w:rsid w:val="008B0A5B"/>
    <w:rsid w:val="008B0AD3"/>
    <w:rsid w:val="008B0AFA"/>
    <w:rsid w:val="008B0B39"/>
    <w:rsid w:val="008B0B9F"/>
    <w:rsid w:val="008B0BA6"/>
    <w:rsid w:val="008B0D20"/>
    <w:rsid w:val="008B0E8A"/>
    <w:rsid w:val="008B145F"/>
    <w:rsid w:val="008B157C"/>
    <w:rsid w:val="008B16CC"/>
    <w:rsid w:val="008B1C51"/>
    <w:rsid w:val="008B1C52"/>
    <w:rsid w:val="008B1C7C"/>
    <w:rsid w:val="008B1E05"/>
    <w:rsid w:val="008B1E14"/>
    <w:rsid w:val="008B1E33"/>
    <w:rsid w:val="008B1FD8"/>
    <w:rsid w:val="008B2022"/>
    <w:rsid w:val="008B2097"/>
    <w:rsid w:val="008B20E1"/>
    <w:rsid w:val="008B2178"/>
    <w:rsid w:val="008B2282"/>
    <w:rsid w:val="008B22CA"/>
    <w:rsid w:val="008B2508"/>
    <w:rsid w:val="008B2A38"/>
    <w:rsid w:val="008B2C98"/>
    <w:rsid w:val="008B2E95"/>
    <w:rsid w:val="008B2FEF"/>
    <w:rsid w:val="008B30AE"/>
    <w:rsid w:val="008B3208"/>
    <w:rsid w:val="008B3516"/>
    <w:rsid w:val="008B3540"/>
    <w:rsid w:val="008B371F"/>
    <w:rsid w:val="008B3785"/>
    <w:rsid w:val="008B382D"/>
    <w:rsid w:val="008B3894"/>
    <w:rsid w:val="008B3A92"/>
    <w:rsid w:val="008B3ADB"/>
    <w:rsid w:val="008B3AE9"/>
    <w:rsid w:val="008B3CD9"/>
    <w:rsid w:val="008B3CF4"/>
    <w:rsid w:val="008B3D36"/>
    <w:rsid w:val="008B3F45"/>
    <w:rsid w:val="008B4024"/>
    <w:rsid w:val="008B40A5"/>
    <w:rsid w:val="008B4175"/>
    <w:rsid w:val="008B431E"/>
    <w:rsid w:val="008B45A4"/>
    <w:rsid w:val="008B4811"/>
    <w:rsid w:val="008B48B4"/>
    <w:rsid w:val="008B49B1"/>
    <w:rsid w:val="008B4A9C"/>
    <w:rsid w:val="008B4AF2"/>
    <w:rsid w:val="008B4C8F"/>
    <w:rsid w:val="008B4DB1"/>
    <w:rsid w:val="008B4F4F"/>
    <w:rsid w:val="008B4FD7"/>
    <w:rsid w:val="008B511A"/>
    <w:rsid w:val="008B51CC"/>
    <w:rsid w:val="008B5320"/>
    <w:rsid w:val="008B5516"/>
    <w:rsid w:val="008B563D"/>
    <w:rsid w:val="008B56DD"/>
    <w:rsid w:val="008B58AE"/>
    <w:rsid w:val="008B5B1A"/>
    <w:rsid w:val="008B5B83"/>
    <w:rsid w:val="008B5C92"/>
    <w:rsid w:val="008B5D79"/>
    <w:rsid w:val="008B5D9F"/>
    <w:rsid w:val="008B624A"/>
    <w:rsid w:val="008B64FB"/>
    <w:rsid w:val="008B6603"/>
    <w:rsid w:val="008B6749"/>
    <w:rsid w:val="008B689E"/>
    <w:rsid w:val="008B69E1"/>
    <w:rsid w:val="008B6A8F"/>
    <w:rsid w:val="008B6BA1"/>
    <w:rsid w:val="008B7370"/>
    <w:rsid w:val="008B7414"/>
    <w:rsid w:val="008B74AE"/>
    <w:rsid w:val="008B763F"/>
    <w:rsid w:val="008B776D"/>
    <w:rsid w:val="008B77AD"/>
    <w:rsid w:val="008B7920"/>
    <w:rsid w:val="008B793A"/>
    <w:rsid w:val="008B7994"/>
    <w:rsid w:val="008B7A7B"/>
    <w:rsid w:val="008B7BA1"/>
    <w:rsid w:val="008B7E80"/>
    <w:rsid w:val="008C0025"/>
    <w:rsid w:val="008C0200"/>
    <w:rsid w:val="008C025D"/>
    <w:rsid w:val="008C02D9"/>
    <w:rsid w:val="008C03C9"/>
    <w:rsid w:val="008C0759"/>
    <w:rsid w:val="008C0783"/>
    <w:rsid w:val="008C0965"/>
    <w:rsid w:val="008C099F"/>
    <w:rsid w:val="008C0AB7"/>
    <w:rsid w:val="008C0D25"/>
    <w:rsid w:val="008C0FE2"/>
    <w:rsid w:val="008C113B"/>
    <w:rsid w:val="008C116D"/>
    <w:rsid w:val="008C147F"/>
    <w:rsid w:val="008C183C"/>
    <w:rsid w:val="008C192F"/>
    <w:rsid w:val="008C1C15"/>
    <w:rsid w:val="008C1C54"/>
    <w:rsid w:val="008C1F0B"/>
    <w:rsid w:val="008C1FB4"/>
    <w:rsid w:val="008C1FC3"/>
    <w:rsid w:val="008C1FD8"/>
    <w:rsid w:val="008C211A"/>
    <w:rsid w:val="008C2322"/>
    <w:rsid w:val="008C23D3"/>
    <w:rsid w:val="008C23F9"/>
    <w:rsid w:val="008C243C"/>
    <w:rsid w:val="008C245B"/>
    <w:rsid w:val="008C27F5"/>
    <w:rsid w:val="008C2847"/>
    <w:rsid w:val="008C2914"/>
    <w:rsid w:val="008C2AF2"/>
    <w:rsid w:val="008C2D50"/>
    <w:rsid w:val="008C2D72"/>
    <w:rsid w:val="008C2D99"/>
    <w:rsid w:val="008C3461"/>
    <w:rsid w:val="008C364F"/>
    <w:rsid w:val="008C3659"/>
    <w:rsid w:val="008C3B7E"/>
    <w:rsid w:val="008C3C56"/>
    <w:rsid w:val="008C3CB3"/>
    <w:rsid w:val="008C3CE9"/>
    <w:rsid w:val="008C3E09"/>
    <w:rsid w:val="008C409D"/>
    <w:rsid w:val="008C4118"/>
    <w:rsid w:val="008C414F"/>
    <w:rsid w:val="008C4181"/>
    <w:rsid w:val="008C4205"/>
    <w:rsid w:val="008C42AA"/>
    <w:rsid w:val="008C42DD"/>
    <w:rsid w:val="008C44C5"/>
    <w:rsid w:val="008C4523"/>
    <w:rsid w:val="008C45FE"/>
    <w:rsid w:val="008C46B3"/>
    <w:rsid w:val="008C4B02"/>
    <w:rsid w:val="008C4BF7"/>
    <w:rsid w:val="008C4D7D"/>
    <w:rsid w:val="008C507B"/>
    <w:rsid w:val="008C5433"/>
    <w:rsid w:val="008C552A"/>
    <w:rsid w:val="008C563B"/>
    <w:rsid w:val="008C57AD"/>
    <w:rsid w:val="008C57B3"/>
    <w:rsid w:val="008C59C8"/>
    <w:rsid w:val="008C5A37"/>
    <w:rsid w:val="008C5A7F"/>
    <w:rsid w:val="008C5B7E"/>
    <w:rsid w:val="008C5DE7"/>
    <w:rsid w:val="008C5FB6"/>
    <w:rsid w:val="008C5FC4"/>
    <w:rsid w:val="008C6023"/>
    <w:rsid w:val="008C60AE"/>
    <w:rsid w:val="008C60C7"/>
    <w:rsid w:val="008C615D"/>
    <w:rsid w:val="008C6442"/>
    <w:rsid w:val="008C649C"/>
    <w:rsid w:val="008C6633"/>
    <w:rsid w:val="008C673C"/>
    <w:rsid w:val="008C6880"/>
    <w:rsid w:val="008C68E3"/>
    <w:rsid w:val="008C692D"/>
    <w:rsid w:val="008C6B29"/>
    <w:rsid w:val="008C6BC2"/>
    <w:rsid w:val="008C6C75"/>
    <w:rsid w:val="008C6ECA"/>
    <w:rsid w:val="008C700F"/>
    <w:rsid w:val="008C701D"/>
    <w:rsid w:val="008C70DA"/>
    <w:rsid w:val="008C7338"/>
    <w:rsid w:val="008C73A7"/>
    <w:rsid w:val="008C7408"/>
    <w:rsid w:val="008C752C"/>
    <w:rsid w:val="008C76B1"/>
    <w:rsid w:val="008C789F"/>
    <w:rsid w:val="008C7911"/>
    <w:rsid w:val="008C7AA7"/>
    <w:rsid w:val="008C7AC5"/>
    <w:rsid w:val="008C7DBB"/>
    <w:rsid w:val="008C7E91"/>
    <w:rsid w:val="008C7FFE"/>
    <w:rsid w:val="008D0051"/>
    <w:rsid w:val="008D02B5"/>
    <w:rsid w:val="008D0542"/>
    <w:rsid w:val="008D06E5"/>
    <w:rsid w:val="008D0753"/>
    <w:rsid w:val="008D0BC3"/>
    <w:rsid w:val="008D0BE9"/>
    <w:rsid w:val="008D1043"/>
    <w:rsid w:val="008D10C9"/>
    <w:rsid w:val="008D12DC"/>
    <w:rsid w:val="008D146E"/>
    <w:rsid w:val="008D1498"/>
    <w:rsid w:val="008D163A"/>
    <w:rsid w:val="008D165A"/>
    <w:rsid w:val="008D17B3"/>
    <w:rsid w:val="008D1A13"/>
    <w:rsid w:val="008D1A3E"/>
    <w:rsid w:val="008D1AC1"/>
    <w:rsid w:val="008D1B11"/>
    <w:rsid w:val="008D1CD9"/>
    <w:rsid w:val="008D1D9C"/>
    <w:rsid w:val="008D1EEF"/>
    <w:rsid w:val="008D1EF8"/>
    <w:rsid w:val="008D1F1C"/>
    <w:rsid w:val="008D2087"/>
    <w:rsid w:val="008D215D"/>
    <w:rsid w:val="008D2166"/>
    <w:rsid w:val="008D2174"/>
    <w:rsid w:val="008D24B3"/>
    <w:rsid w:val="008D25A9"/>
    <w:rsid w:val="008D25C1"/>
    <w:rsid w:val="008D275D"/>
    <w:rsid w:val="008D2A55"/>
    <w:rsid w:val="008D2C52"/>
    <w:rsid w:val="008D2D55"/>
    <w:rsid w:val="008D2D70"/>
    <w:rsid w:val="008D2D7E"/>
    <w:rsid w:val="008D2DC9"/>
    <w:rsid w:val="008D2EC3"/>
    <w:rsid w:val="008D3207"/>
    <w:rsid w:val="008D3221"/>
    <w:rsid w:val="008D32A6"/>
    <w:rsid w:val="008D3550"/>
    <w:rsid w:val="008D35D3"/>
    <w:rsid w:val="008D35EB"/>
    <w:rsid w:val="008D378E"/>
    <w:rsid w:val="008D37AC"/>
    <w:rsid w:val="008D3801"/>
    <w:rsid w:val="008D3804"/>
    <w:rsid w:val="008D3843"/>
    <w:rsid w:val="008D3898"/>
    <w:rsid w:val="008D38E7"/>
    <w:rsid w:val="008D3AB0"/>
    <w:rsid w:val="008D3AB5"/>
    <w:rsid w:val="008D3B67"/>
    <w:rsid w:val="008D3BA1"/>
    <w:rsid w:val="008D3BDC"/>
    <w:rsid w:val="008D3FAF"/>
    <w:rsid w:val="008D405F"/>
    <w:rsid w:val="008D40F3"/>
    <w:rsid w:val="008D4251"/>
    <w:rsid w:val="008D4560"/>
    <w:rsid w:val="008D45C5"/>
    <w:rsid w:val="008D45E0"/>
    <w:rsid w:val="008D466E"/>
    <w:rsid w:val="008D468D"/>
    <w:rsid w:val="008D4CCC"/>
    <w:rsid w:val="008D4D7F"/>
    <w:rsid w:val="008D54BE"/>
    <w:rsid w:val="008D5916"/>
    <w:rsid w:val="008D5A9A"/>
    <w:rsid w:val="008D5C06"/>
    <w:rsid w:val="008D5E32"/>
    <w:rsid w:val="008D5F36"/>
    <w:rsid w:val="008D6022"/>
    <w:rsid w:val="008D610E"/>
    <w:rsid w:val="008D613D"/>
    <w:rsid w:val="008D638A"/>
    <w:rsid w:val="008D6506"/>
    <w:rsid w:val="008D65FD"/>
    <w:rsid w:val="008D6684"/>
    <w:rsid w:val="008D6815"/>
    <w:rsid w:val="008D6A33"/>
    <w:rsid w:val="008D6A64"/>
    <w:rsid w:val="008D6B7E"/>
    <w:rsid w:val="008D6C2E"/>
    <w:rsid w:val="008D6EC0"/>
    <w:rsid w:val="008D708E"/>
    <w:rsid w:val="008D7196"/>
    <w:rsid w:val="008D72BA"/>
    <w:rsid w:val="008D72C8"/>
    <w:rsid w:val="008D72FF"/>
    <w:rsid w:val="008D73AD"/>
    <w:rsid w:val="008D7439"/>
    <w:rsid w:val="008D746C"/>
    <w:rsid w:val="008D77F2"/>
    <w:rsid w:val="008D7C45"/>
    <w:rsid w:val="008D7C91"/>
    <w:rsid w:val="008D7E66"/>
    <w:rsid w:val="008D7E9A"/>
    <w:rsid w:val="008D7EBC"/>
    <w:rsid w:val="008D7ECF"/>
    <w:rsid w:val="008D7F6C"/>
    <w:rsid w:val="008D7F7C"/>
    <w:rsid w:val="008D7F93"/>
    <w:rsid w:val="008E0023"/>
    <w:rsid w:val="008E01E6"/>
    <w:rsid w:val="008E02B6"/>
    <w:rsid w:val="008E04D7"/>
    <w:rsid w:val="008E05C3"/>
    <w:rsid w:val="008E06BA"/>
    <w:rsid w:val="008E0716"/>
    <w:rsid w:val="008E0770"/>
    <w:rsid w:val="008E07C4"/>
    <w:rsid w:val="008E086A"/>
    <w:rsid w:val="008E09B1"/>
    <w:rsid w:val="008E0A0A"/>
    <w:rsid w:val="008E0B8F"/>
    <w:rsid w:val="008E0C36"/>
    <w:rsid w:val="008E0C54"/>
    <w:rsid w:val="008E0C64"/>
    <w:rsid w:val="008E0F81"/>
    <w:rsid w:val="008E11EB"/>
    <w:rsid w:val="008E1280"/>
    <w:rsid w:val="008E132C"/>
    <w:rsid w:val="008E161F"/>
    <w:rsid w:val="008E1A71"/>
    <w:rsid w:val="008E1A74"/>
    <w:rsid w:val="008E1D35"/>
    <w:rsid w:val="008E1DCE"/>
    <w:rsid w:val="008E1E9D"/>
    <w:rsid w:val="008E20FC"/>
    <w:rsid w:val="008E2243"/>
    <w:rsid w:val="008E2266"/>
    <w:rsid w:val="008E2414"/>
    <w:rsid w:val="008E2496"/>
    <w:rsid w:val="008E25B4"/>
    <w:rsid w:val="008E27AF"/>
    <w:rsid w:val="008E27BD"/>
    <w:rsid w:val="008E29E7"/>
    <w:rsid w:val="008E2AC5"/>
    <w:rsid w:val="008E3015"/>
    <w:rsid w:val="008E3017"/>
    <w:rsid w:val="008E305C"/>
    <w:rsid w:val="008E3092"/>
    <w:rsid w:val="008E3189"/>
    <w:rsid w:val="008E31AD"/>
    <w:rsid w:val="008E31FB"/>
    <w:rsid w:val="008E3279"/>
    <w:rsid w:val="008E34D0"/>
    <w:rsid w:val="008E34D2"/>
    <w:rsid w:val="008E358C"/>
    <w:rsid w:val="008E35DD"/>
    <w:rsid w:val="008E365F"/>
    <w:rsid w:val="008E36FB"/>
    <w:rsid w:val="008E3787"/>
    <w:rsid w:val="008E3808"/>
    <w:rsid w:val="008E3809"/>
    <w:rsid w:val="008E3864"/>
    <w:rsid w:val="008E394C"/>
    <w:rsid w:val="008E3A9E"/>
    <w:rsid w:val="008E3D88"/>
    <w:rsid w:val="008E3EB4"/>
    <w:rsid w:val="008E3F93"/>
    <w:rsid w:val="008E4152"/>
    <w:rsid w:val="008E4167"/>
    <w:rsid w:val="008E42C0"/>
    <w:rsid w:val="008E438A"/>
    <w:rsid w:val="008E44C8"/>
    <w:rsid w:val="008E4660"/>
    <w:rsid w:val="008E47B3"/>
    <w:rsid w:val="008E486A"/>
    <w:rsid w:val="008E4965"/>
    <w:rsid w:val="008E49B4"/>
    <w:rsid w:val="008E4A4C"/>
    <w:rsid w:val="008E4B87"/>
    <w:rsid w:val="008E4D2D"/>
    <w:rsid w:val="008E4ED8"/>
    <w:rsid w:val="008E4F4F"/>
    <w:rsid w:val="008E500E"/>
    <w:rsid w:val="008E52AE"/>
    <w:rsid w:val="008E5351"/>
    <w:rsid w:val="008E540C"/>
    <w:rsid w:val="008E54C2"/>
    <w:rsid w:val="008E54C8"/>
    <w:rsid w:val="008E55B7"/>
    <w:rsid w:val="008E590A"/>
    <w:rsid w:val="008E596A"/>
    <w:rsid w:val="008E5A66"/>
    <w:rsid w:val="008E5CE0"/>
    <w:rsid w:val="008E607E"/>
    <w:rsid w:val="008E60F9"/>
    <w:rsid w:val="008E6356"/>
    <w:rsid w:val="008E6736"/>
    <w:rsid w:val="008E6851"/>
    <w:rsid w:val="008E68E9"/>
    <w:rsid w:val="008E68F8"/>
    <w:rsid w:val="008E6AF9"/>
    <w:rsid w:val="008E6C77"/>
    <w:rsid w:val="008E6F3F"/>
    <w:rsid w:val="008E6F53"/>
    <w:rsid w:val="008E70A8"/>
    <w:rsid w:val="008E7170"/>
    <w:rsid w:val="008E730B"/>
    <w:rsid w:val="008E73D6"/>
    <w:rsid w:val="008E75B3"/>
    <w:rsid w:val="008E76CD"/>
    <w:rsid w:val="008E799F"/>
    <w:rsid w:val="008E7B4E"/>
    <w:rsid w:val="008E7C7D"/>
    <w:rsid w:val="008E7CFF"/>
    <w:rsid w:val="008E7E13"/>
    <w:rsid w:val="008E7E20"/>
    <w:rsid w:val="008E7EFE"/>
    <w:rsid w:val="008F0017"/>
    <w:rsid w:val="008F016E"/>
    <w:rsid w:val="008F017C"/>
    <w:rsid w:val="008F024F"/>
    <w:rsid w:val="008F02C1"/>
    <w:rsid w:val="008F032F"/>
    <w:rsid w:val="008F0520"/>
    <w:rsid w:val="008F0595"/>
    <w:rsid w:val="008F0631"/>
    <w:rsid w:val="008F0632"/>
    <w:rsid w:val="008F06E8"/>
    <w:rsid w:val="008F0865"/>
    <w:rsid w:val="008F08FB"/>
    <w:rsid w:val="008F09B7"/>
    <w:rsid w:val="008F0B96"/>
    <w:rsid w:val="008F0C09"/>
    <w:rsid w:val="008F0DD6"/>
    <w:rsid w:val="008F1073"/>
    <w:rsid w:val="008F1086"/>
    <w:rsid w:val="008F10DE"/>
    <w:rsid w:val="008F1150"/>
    <w:rsid w:val="008F1382"/>
    <w:rsid w:val="008F15AF"/>
    <w:rsid w:val="008F19C1"/>
    <w:rsid w:val="008F1AC4"/>
    <w:rsid w:val="008F1AE7"/>
    <w:rsid w:val="008F1BA2"/>
    <w:rsid w:val="008F1BBB"/>
    <w:rsid w:val="008F1CAA"/>
    <w:rsid w:val="008F1D25"/>
    <w:rsid w:val="008F1DA8"/>
    <w:rsid w:val="008F2019"/>
    <w:rsid w:val="008F21EF"/>
    <w:rsid w:val="008F2463"/>
    <w:rsid w:val="008F2597"/>
    <w:rsid w:val="008F2716"/>
    <w:rsid w:val="008F2749"/>
    <w:rsid w:val="008F27C1"/>
    <w:rsid w:val="008F2A6E"/>
    <w:rsid w:val="008F2A7E"/>
    <w:rsid w:val="008F2A98"/>
    <w:rsid w:val="008F2B37"/>
    <w:rsid w:val="008F2C3C"/>
    <w:rsid w:val="008F2C5D"/>
    <w:rsid w:val="008F2C86"/>
    <w:rsid w:val="008F2D1F"/>
    <w:rsid w:val="008F2D62"/>
    <w:rsid w:val="008F2E01"/>
    <w:rsid w:val="008F2E2C"/>
    <w:rsid w:val="008F2EAF"/>
    <w:rsid w:val="008F317B"/>
    <w:rsid w:val="008F3204"/>
    <w:rsid w:val="008F32ED"/>
    <w:rsid w:val="008F335A"/>
    <w:rsid w:val="008F34E0"/>
    <w:rsid w:val="008F37D9"/>
    <w:rsid w:val="008F38F2"/>
    <w:rsid w:val="008F3998"/>
    <w:rsid w:val="008F39DA"/>
    <w:rsid w:val="008F3A5D"/>
    <w:rsid w:val="008F3A91"/>
    <w:rsid w:val="008F3DF6"/>
    <w:rsid w:val="008F3F8A"/>
    <w:rsid w:val="008F4092"/>
    <w:rsid w:val="008F420D"/>
    <w:rsid w:val="008F4348"/>
    <w:rsid w:val="008F434E"/>
    <w:rsid w:val="008F465F"/>
    <w:rsid w:val="008F46A7"/>
    <w:rsid w:val="008F47C3"/>
    <w:rsid w:val="008F47CC"/>
    <w:rsid w:val="008F4802"/>
    <w:rsid w:val="008F4812"/>
    <w:rsid w:val="008F48AF"/>
    <w:rsid w:val="008F4B51"/>
    <w:rsid w:val="008F4BB8"/>
    <w:rsid w:val="008F4CDE"/>
    <w:rsid w:val="008F4E4E"/>
    <w:rsid w:val="008F4EAF"/>
    <w:rsid w:val="008F4EB9"/>
    <w:rsid w:val="008F52DE"/>
    <w:rsid w:val="008F54E1"/>
    <w:rsid w:val="008F5569"/>
    <w:rsid w:val="008F556E"/>
    <w:rsid w:val="008F5699"/>
    <w:rsid w:val="008F5858"/>
    <w:rsid w:val="008F58D0"/>
    <w:rsid w:val="008F5B09"/>
    <w:rsid w:val="008F5B0B"/>
    <w:rsid w:val="008F5B58"/>
    <w:rsid w:val="008F5BCA"/>
    <w:rsid w:val="008F5CAA"/>
    <w:rsid w:val="008F5CC9"/>
    <w:rsid w:val="008F5D9A"/>
    <w:rsid w:val="008F5E2A"/>
    <w:rsid w:val="008F5FE0"/>
    <w:rsid w:val="008F6107"/>
    <w:rsid w:val="008F634B"/>
    <w:rsid w:val="008F636C"/>
    <w:rsid w:val="008F6482"/>
    <w:rsid w:val="008F6B4E"/>
    <w:rsid w:val="008F6CC1"/>
    <w:rsid w:val="008F6E35"/>
    <w:rsid w:val="008F6E48"/>
    <w:rsid w:val="008F7202"/>
    <w:rsid w:val="008F7375"/>
    <w:rsid w:val="008F754D"/>
    <w:rsid w:val="008F77F4"/>
    <w:rsid w:val="008F7806"/>
    <w:rsid w:val="008F7866"/>
    <w:rsid w:val="008F787E"/>
    <w:rsid w:val="008F78F9"/>
    <w:rsid w:val="008F7977"/>
    <w:rsid w:val="008F7E64"/>
    <w:rsid w:val="00900071"/>
    <w:rsid w:val="00900491"/>
    <w:rsid w:val="009004A4"/>
    <w:rsid w:val="0090058F"/>
    <w:rsid w:val="009005EB"/>
    <w:rsid w:val="0090079B"/>
    <w:rsid w:val="009007DD"/>
    <w:rsid w:val="00900ACB"/>
    <w:rsid w:val="00900AD9"/>
    <w:rsid w:val="00900C0F"/>
    <w:rsid w:val="00900E3C"/>
    <w:rsid w:val="00901032"/>
    <w:rsid w:val="00901077"/>
    <w:rsid w:val="009010AB"/>
    <w:rsid w:val="009010BE"/>
    <w:rsid w:val="0090119A"/>
    <w:rsid w:val="009012B2"/>
    <w:rsid w:val="00901619"/>
    <w:rsid w:val="00901668"/>
    <w:rsid w:val="009016E4"/>
    <w:rsid w:val="0090171A"/>
    <w:rsid w:val="00901A33"/>
    <w:rsid w:val="00901B07"/>
    <w:rsid w:val="00901BAA"/>
    <w:rsid w:val="00901C11"/>
    <w:rsid w:val="00901CB3"/>
    <w:rsid w:val="00901D55"/>
    <w:rsid w:val="00901E3D"/>
    <w:rsid w:val="00902076"/>
    <w:rsid w:val="009021DF"/>
    <w:rsid w:val="009022A5"/>
    <w:rsid w:val="009022AB"/>
    <w:rsid w:val="00902508"/>
    <w:rsid w:val="0090268C"/>
    <w:rsid w:val="009027AA"/>
    <w:rsid w:val="0090283A"/>
    <w:rsid w:val="00902843"/>
    <w:rsid w:val="00902B6C"/>
    <w:rsid w:val="00902B8C"/>
    <w:rsid w:val="00902D03"/>
    <w:rsid w:val="00902EE2"/>
    <w:rsid w:val="00902FD9"/>
    <w:rsid w:val="0090304E"/>
    <w:rsid w:val="00903080"/>
    <w:rsid w:val="0090316B"/>
    <w:rsid w:val="0090335F"/>
    <w:rsid w:val="0090346C"/>
    <w:rsid w:val="009034AF"/>
    <w:rsid w:val="009034D0"/>
    <w:rsid w:val="009034F6"/>
    <w:rsid w:val="009035A8"/>
    <w:rsid w:val="0090368D"/>
    <w:rsid w:val="00903764"/>
    <w:rsid w:val="00903807"/>
    <w:rsid w:val="00903849"/>
    <w:rsid w:val="00903B65"/>
    <w:rsid w:val="00903E07"/>
    <w:rsid w:val="00904148"/>
    <w:rsid w:val="0090415F"/>
    <w:rsid w:val="009041A9"/>
    <w:rsid w:val="00904248"/>
    <w:rsid w:val="00904312"/>
    <w:rsid w:val="00904333"/>
    <w:rsid w:val="00904436"/>
    <w:rsid w:val="00904618"/>
    <w:rsid w:val="00904633"/>
    <w:rsid w:val="00904654"/>
    <w:rsid w:val="009048D7"/>
    <w:rsid w:val="009049ED"/>
    <w:rsid w:val="00904C25"/>
    <w:rsid w:val="00904F67"/>
    <w:rsid w:val="00904F69"/>
    <w:rsid w:val="009050F7"/>
    <w:rsid w:val="0090547C"/>
    <w:rsid w:val="00905523"/>
    <w:rsid w:val="0090553C"/>
    <w:rsid w:val="00905547"/>
    <w:rsid w:val="00905709"/>
    <w:rsid w:val="009057D0"/>
    <w:rsid w:val="009057E6"/>
    <w:rsid w:val="009057E9"/>
    <w:rsid w:val="009059C6"/>
    <w:rsid w:val="00905AA4"/>
    <w:rsid w:val="00905BF9"/>
    <w:rsid w:val="00905C57"/>
    <w:rsid w:val="00905D14"/>
    <w:rsid w:val="00905EB7"/>
    <w:rsid w:val="00905F1C"/>
    <w:rsid w:val="00905F67"/>
    <w:rsid w:val="009060DC"/>
    <w:rsid w:val="009060F7"/>
    <w:rsid w:val="0090613C"/>
    <w:rsid w:val="00906248"/>
    <w:rsid w:val="00906284"/>
    <w:rsid w:val="009065DB"/>
    <w:rsid w:val="00906735"/>
    <w:rsid w:val="009067C0"/>
    <w:rsid w:val="009069EF"/>
    <w:rsid w:val="00906A7F"/>
    <w:rsid w:val="00906A9E"/>
    <w:rsid w:val="00906CAB"/>
    <w:rsid w:val="00906D97"/>
    <w:rsid w:val="00906E66"/>
    <w:rsid w:val="00906E99"/>
    <w:rsid w:val="00907417"/>
    <w:rsid w:val="009075D7"/>
    <w:rsid w:val="00907677"/>
    <w:rsid w:val="009077BC"/>
    <w:rsid w:val="009077F8"/>
    <w:rsid w:val="009079D2"/>
    <w:rsid w:val="00907A19"/>
    <w:rsid w:val="00907B80"/>
    <w:rsid w:val="00907CE5"/>
    <w:rsid w:val="00907E11"/>
    <w:rsid w:val="00907EFB"/>
    <w:rsid w:val="00907FA1"/>
    <w:rsid w:val="009100B6"/>
    <w:rsid w:val="009100C5"/>
    <w:rsid w:val="0091013C"/>
    <w:rsid w:val="00910177"/>
    <w:rsid w:val="009102B7"/>
    <w:rsid w:val="00910356"/>
    <w:rsid w:val="0091040E"/>
    <w:rsid w:val="0091050E"/>
    <w:rsid w:val="00910569"/>
    <w:rsid w:val="0091061C"/>
    <w:rsid w:val="00910734"/>
    <w:rsid w:val="009108DA"/>
    <w:rsid w:val="0091098A"/>
    <w:rsid w:val="00910B33"/>
    <w:rsid w:val="00910B63"/>
    <w:rsid w:val="00910B77"/>
    <w:rsid w:val="00910BB9"/>
    <w:rsid w:val="00910C7B"/>
    <w:rsid w:val="00910CF4"/>
    <w:rsid w:val="00910D4F"/>
    <w:rsid w:val="00910DB9"/>
    <w:rsid w:val="00910F32"/>
    <w:rsid w:val="00910FB9"/>
    <w:rsid w:val="0091100F"/>
    <w:rsid w:val="00911161"/>
    <w:rsid w:val="0091141C"/>
    <w:rsid w:val="00911502"/>
    <w:rsid w:val="00911555"/>
    <w:rsid w:val="0091175F"/>
    <w:rsid w:val="0091177F"/>
    <w:rsid w:val="009117F3"/>
    <w:rsid w:val="00911805"/>
    <w:rsid w:val="0091181A"/>
    <w:rsid w:val="00911A4C"/>
    <w:rsid w:val="00911D85"/>
    <w:rsid w:val="00911F33"/>
    <w:rsid w:val="00912300"/>
    <w:rsid w:val="00912800"/>
    <w:rsid w:val="00912AE4"/>
    <w:rsid w:val="00912AFE"/>
    <w:rsid w:val="00912D1E"/>
    <w:rsid w:val="00912D30"/>
    <w:rsid w:val="00912E21"/>
    <w:rsid w:val="00912E6C"/>
    <w:rsid w:val="00912F3D"/>
    <w:rsid w:val="00912F79"/>
    <w:rsid w:val="009130F7"/>
    <w:rsid w:val="0091319B"/>
    <w:rsid w:val="00913412"/>
    <w:rsid w:val="0091363F"/>
    <w:rsid w:val="00913697"/>
    <w:rsid w:val="0091369B"/>
    <w:rsid w:val="00913797"/>
    <w:rsid w:val="009137E8"/>
    <w:rsid w:val="00913801"/>
    <w:rsid w:val="00913F17"/>
    <w:rsid w:val="00914105"/>
    <w:rsid w:val="0091413F"/>
    <w:rsid w:val="009141B9"/>
    <w:rsid w:val="009142AC"/>
    <w:rsid w:val="0091481C"/>
    <w:rsid w:val="00914B43"/>
    <w:rsid w:val="00914C5E"/>
    <w:rsid w:val="00914C88"/>
    <w:rsid w:val="00914CA5"/>
    <w:rsid w:val="00914D01"/>
    <w:rsid w:val="00914D12"/>
    <w:rsid w:val="00914D29"/>
    <w:rsid w:val="00914DCD"/>
    <w:rsid w:val="00914E01"/>
    <w:rsid w:val="00914EB6"/>
    <w:rsid w:val="00914ED9"/>
    <w:rsid w:val="00915007"/>
    <w:rsid w:val="00915080"/>
    <w:rsid w:val="00915085"/>
    <w:rsid w:val="0091523F"/>
    <w:rsid w:val="00915521"/>
    <w:rsid w:val="00915648"/>
    <w:rsid w:val="0091582D"/>
    <w:rsid w:val="00915B6D"/>
    <w:rsid w:val="00915DCE"/>
    <w:rsid w:val="00915E25"/>
    <w:rsid w:val="00915F8C"/>
    <w:rsid w:val="00915F9D"/>
    <w:rsid w:val="00915FA3"/>
    <w:rsid w:val="0091618B"/>
    <w:rsid w:val="009161C7"/>
    <w:rsid w:val="00916421"/>
    <w:rsid w:val="0091644D"/>
    <w:rsid w:val="009165F1"/>
    <w:rsid w:val="009166B6"/>
    <w:rsid w:val="009167A1"/>
    <w:rsid w:val="009167C9"/>
    <w:rsid w:val="00916844"/>
    <w:rsid w:val="00916984"/>
    <w:rsid w:val="00916A7B"/>
    <w:rsid w:val="00916E75"/>
    <w:rsid w:val="00916F36"/>
    <w:rsid w:val="009170B2"/>
    <w:rsid w:val="009170F5"/>
    <w:rsid w:val="009171B4"/>
    <w:rsid w:val="00917401"/>
    <w:rsid w:val="00917644"/>
    <w:rsid w:val="0091768E"/>
    <w:rsid w:val="009176B3"/>
    <w:rsid w:val="0091770A"/>
    <w:rsid w:val="00917A78"/>
    <w:rsid w:val="00917AB0"/>
    <w:rsid w:val="00917AE5"/>
    <w:rsid w:val="00917C3F"/>
    <w:rsid w:val="00917E54"/>
    <w:rsid w:val="00917E8A"/>
    <w:rsid w:val="00917EA8"/>
    <w:rsid w:val="00920009"/>
    <w:rsid w:val="009202A6"/>
    <w:rsid w:val="009204D7"/>
    <w:rsid w:val="0092057F"/>
    <w:rsid w:val="00920777"/>
    <w:rsid w:val="0092091B"/>
    <w:rsid w:val="00920976"/>
    <w:rsid w:val="00920A56"/>
    <w:rsid w:val="00920AA6"/>
    <w:rsid w:val="00920B08"/>
    <w:rsid w:val="00920E0B"/>
    <w:rsid w:val="00920E6A"/>
    <w:rsid w:val="00920F11"/>
    <w:rsid w:val="00920F19"/>
    <w:rsid w:val="00920F85"/>
    <w:rsid w:val="00921216"/>
    <w:rsid w:val="0092125F"/>
    <w:rsid w:val="0092129D"/>
    <w:rsid w:val="00921444"/>
    <w:rsid w:val="009214C0"/>
    <w:rsid w:val="00921503"/>
    <w:rsid w:val="00921520"/>
    <w:rsid w:val="009216AD"/>
    <w:rsid w:val="009217C9"/>
    <w:rsid w:val="009219DB"/>
    <w:rsid w:val="00921C92"/>
    <w:rsid w:val="00921CAE"/>
    <w:rsid w:val="00921D24"/>
    <w:rsid w:val="00921DF9"/>
    <w:rsid w:val="00921ED9"/>
    <w:rsid w:val="00922185"/>
    <w:rsid w:val="009221EC"/>
    <w:rsid w:val="00922282"/>
    <w:rsid w:val="00922292"/>
    <w:rsid w:val="009222D1"/>
    <w:rsid w:val="0092244F"/>
    <w:rsid w:val="0092272C"/>
    <w:rsid w:val="00922AAB"/>
    <w:rsid w:val="00922C6E"/>
    <w:rsid w:val="00922DDE"/>
    <w:rsid w:val="00923064"/>
    <w:rsid w:val="00923171"/>
    <w:rsid w:val="0092320A"/>
    <w:rsid w:val="0092328B"/>
    <w:rsid w:val="00923446"/>
    <w:rsid w:val="009234B7"/>
    <w:rsid w:val="00923779"/>
    <w:rsid w:val="00923A9E"/>
    <w:rsid w:val="00923CD0"/>
    <w:rsid w:val="00923D93"/>
    <w:rsid w:val="00923DD5"/>
    <w:rsid w:val="00923DEF"/>
    <w:rsid w:val="00923EF4"/>
    <w:rsid w:val="00923F8D"/>
    <w:rsid w:val="00923FC3"/>
    <w:rsid w:val="00923FDB"/>
    <w:rsid w:val="00924073"/>
    <w:rsid w:val="00924105"/>
    <w:rsid w:val="0092427C"/>
    <w:rsid w:val="00924396"/>
    <w:rsid w:val="00924406"/>
    <w:rsid w:val="009244BD"/>
    <w:rsid w:val="0092455D"/>
    <w:rsid w:val="00924561"/>
    <w:rsid w:val="00924625"/>
    <w:rsid w:val="00924668"/>
    <w:rsid w:val="009247B6"/>
    <w:rsid w:val="0092485B"/>
    <w:rsid w:val="00924902"/>
    <w:rsid w:val="009249E4"/>
    <w:rsid w:val="00924A32"/>
    <w:rsid w:val="00924AB0"/>
    <w:rsid w:val="00924C9A"/>
    <w:rsid w:val="00924D4A"/>
    <w:rsid w:val="00924E0D"/>
    <w:rsid w:val="00925062"/>
    <w:rsid w:val="009253D9"/>
    <w:rsid w:val="00925431"/>
    <w:rsid w:val="00925439"/>
    <w:rsid w:val="009254FA"/>
    <w:rsid w:val="009255A7"/>
    <w:rsid w:val="009255B8"/>
    <w:rsid w:val="009255DA"/>
    <w:rsid w:val="0092561B"/>
    <w:rsid w:val="00925779"/>
    <w:rsid w:val="009259FB"/>
    <w:rsid w:val="00925E2B"/>
    <w:rsid w:val="00925FF3"/>
    <w:rsid w:val="0092608C"/>
    <w:rsid w:val="0092629F"/>
    <w:rsid w:val="009262DE"/>
    <w:rsid w:val="009262FA"/>
    <w:rsid w:val="00926301"/>
    <w:rsid w:val="009263A3"/>
    <w:rsid w:val="009264E1"/>
    <w:rsid w:val="00926543"/>
    <w:rsid w:val="00926615"/>
    <w:rsid w:val="00926816"/>
    <w:rsid w:val="009269E9"/>
    <w:rsid w:val="00926A3D"/>
    <w:rsid w:val="00926B32"/>
    <w:rsid w:val="00926BE3"/>
    <w:rsid w:val="00926C06"/>
    <w:rsid w:val="00926E1B"/>
    <w:rsid w:val="0092702B"/>
    <w:rsid w:val="00927125"/>
    <w:rsid w:val="009271B9"/>
    <w:rsid w:val="0092731C"/>
    <w:rsid w:val="00927322"/>
    <w:rsid w:val="0092744A"/>
    <w:rsid w:val="009274DA"/>
    <w:rsid w:val="009275A7"/>
    <w:rsid w:val="0092764F"/>
    <w:rsid w:val="009278E5"/>
    <w:rsid w:val="0092797A"/>
    <w:rsid w:val="00927B29"/>
    <w:rsid w:val="00927F48"/>
    <w:rsid w:val="0093006F"/>
    <w:rsid w:val="009300A3"/>
    <w:rsid w:val="00930322"/>
    <w:rsid w:val="00930337"/>
    <w:rsid w:val="009303C7"/>
    <w:rsid w:val="00930666"/>
    <w:rsid w:val="009306BA"/>
    <w:rsid w:val="0093072C"/>
    <w:rsid w:val="009308C2"/>
    <w:rsid w:val="00930AF4"/>
    <w:rsid w:val="00930B47"/>
    <w:rsid w:val="00930B76"/>
    <w:rsid w:val="00930B81"/>
    <w:rsid w:val="00930C6B"/>
    <w:rsid w:val="00930D00"/>
    <w:rsid w:val="00930DF3"/>
    <w:rsid w:val="00930F19"/>
    <w:rsid w:val="009310D3"/>
    <w:rsid w:val="0093118E"/>
    <w:rsid w:val="00931319"/>
    <w:rsid w:val="0093131B"/>
    <w:rsid w:val="00931387"/>
    <w:rsid w:val="009315B0"/>
    <w:rsid w:val="00931A11"/>
    <w:rsid w:val="00931B08"/>
    <w:rsid w:val="00931B18"/>
    <w:rsid w:val="00931D90"/>
    <w:rsid w:val="00931FD5"/>
    <w:rsid w:val="00932065"/>
    <w:rsid w:val="00932255"/>
    <w:rsid w:val="0093225E"/>
    <w:rsid w:val="0093229B"/>
    <w:rsid w:val="009322B5"/>
    <w:rsid w:val="009323FC"/>
    <w:rsid w:val="009325B3"/>
    <w:rsid w:val="009325C4"/>
    <w:rsid w:val="00932670"/>
    <w:rsid w:val="00932827"/>
    <w:rsid w:val="009328D1"/>
    <w:rsid w:val="00932916"/>
    <w:rsid w:val="00932A39"/>
    <w:rsid w:val="00932AFF"/>
    <w:rsid w:val="00932DA5"/>
    <w:rsid w:val="00932E28"/>
    <w:rsid w:val="00932F78"/>
    <w:rsid w:val="009330B3"/>
    <w:rsid w:val="009330BB"/>
    <w:rsid w:val="00933246"/>
    <w:rsid w:val="00933329"/>
    <w:rsid w:val="00933413"/>
    <w:rsid w:val="00933442"/>
    <w:rsid w:val="009338EA"/>
    <w:rsid w:val="00933E36"/>
    <w:rsid w:val="00933EAE"/>
    <w:rsid w:val="00933EC8"/>
    <w:rsid w:val="00933EF0"/>
    <w:rsid w:val="00933F4A"/>
    <w:rsid w:val="0093402F"/>
    <w:rsid w:val="009340EE"/>
    <w:rsid w:val="009341E8"/>
    <w:rsid w:val="00934409"/>
    <w:rsid w:val="009345E4"/>
    <w:rsid w:val="0093494F"/>
    <w:rsid w:val="00934967"/>
    <w:rsid w:val="00934970"/>
    <w:rsid w:val="00934A10"/>
    <w:rsid w:val="00934C20"/>
    <w:rsid w:val="00934C3B"/>
    <w:rsid w:val="00934C70"/>
    <w:rsid w:val="00934E47"/>
    <w:rsid w:val="00934F9D"/>
    <w:rsid w:val="009350C2"/>
    <w:rsid w:val="0093514B"/>
    <w:rsid w:val="00935467"/>
    <w:rsid w:val="00935472"/>
    <w:rsid w:val="00935636"/>
    <w:rsid w:val="00935666"/>
    <w:rsid w:val="00935690"/>
    <w:rsid w:val="00935782"/>
    <w:rsid w:val="00935843"/>
    <w:rsid w:val="0093593A"/>
    <w:rsid w:val="009359D0"/>
    <w:rsid w:val="00935AF4"/>
    <w:rsid w:val="00935B60"/>
    <w:rsid w:val="00935BC6"/>
    <w:rsid w:val="00935DD2"/>
    <w:rsid w:val="00935E32"/>
    <w:rsid w:val="0093631C"/>
    <w:rsid w:val="009364D9"/>
    <w:rsid w:val="0093653C"/>
    <w:rsid w:val="009367DC"/>
    <w:rsid w:val="009368EB"/>
    <w:rsid w:val="0093699F"/>
    <w:rsid w:val="00936E69"/>
    <w:rsid w:val="0093721E"/>
    <w:rsid w:val="0093722D"/>
    <w:rsid w:val="00937240"/>
    <w:rsid w:val="0093729C"/>
    <w:rsid w:val="009372F4"/>
    <w:rsid w:val="00937394"/>
    <w:rsid w:val="009373C1"/>
    <w:rsid w:val="009373F4"/>
    <w:rsid w:val="00937612"/>
    <w:rsid w:val="0093763D"/>
    <w:rsid w:val="00937642"/>
    <w:rsid w:val="009376E3"/>
    <w:rsid w:val="009376EA"/>
    <w:rsid w:val="009377A7"/>
    <w:rsid w:val="00937912"/>
    <w:rsid w:val="0093797A"/>
    <w:rsid w:val="0093798B"/>
    <w:rsid w:val="00937A0E"/>
    <w:rsid w:val="00937AC2"/>
    <w:rsid w:val="00937AEA"/>
    <w:rsid w:val="00937B3C"/>
    <w:rsid w:val="00937BF3"/>
    <w:rsid w:val="00937C99"/>
    <w:rsid w:val="00937C9E"/>
    <w:rsid w:val="0094020D"/>
    <w:rsid w:val="009402E1"/>
    <w:rsid w:val="009402FB"/>
    <w:rsid w:val="00940520"/>
    <w:rsid w:val="0094060F"/>
    <w:rsid w:val="00940814"/>
    <w:rsid w:val="00940827"/>
    <w:rsid w:val="00940A93"/>
    <w:rsid w:val="00940C53"/>
    <w:rsid w:val="00940D88"/>
    <w:rsid w:val="00940DF8"/>
    <w:rsid w:val="00940E27"/>
    <w:rsid w:val="00940EA9"/>
    <w:rsid w:val="009412A2"/>
    <w:rsid w:val="009414D0"/>
    <w:rsid w:val="009415CB"/>
    <w:rsid w:val="009417A3"/>
    <w:rsid w:val="009417BB"/>
    <w:rsid w:val="00941848"/>
    <w:rsid w:val="00941932"/>
    <w:rsid w:val="00941ABD"/>
    <w:rsid w:val="00941C6D"/>
    <w:rsid w:val="00941CAD"/>
    <w:rsid w:val="00942006"/>
    <w:rsid w:val="0094219C"/>
    <w:rsid w:val="00942271"/>
    <w:rsid w:val="00942355"/>
    <w:rsid w:val="00942366"/>
    <w:rsid w:val="009423A4"/>
    <w:rsid w:val="0094244E"/>
    <w:rsid w:val="0094254F"/>
    <w:rsid w:val="00942613"/>
    <w:rsid w:val="009428AE"/>
    <w:rsid w:val="009428C0"/>
    <w:rsid w:val="00942911"/>
    <w:rsid w:val="00942924"/>
    <w:rsid w:val="009429FE"/>
    <w:rsid w:val="00942ACF"/>
    <w:rsid w:val="00942CA7"/>
    <w:rsid w:val="00942CBC"/>
    <w:rsid w:val="00942D27"/>
    <w:rsid w:val="00942F04"/>
    <w:rsid w:val="00942F6B"/>
    <w:rsid w:val="0094301D"/>
    <w:rsid w:val="00943246"/>
    <w:rsid w:val="00943272"/>
    <w:rsid w:val="00943294"/>
    <w:rsid w:val="0094329F"/>
    <w:rsid w:val="00943408"/>
    <w:rsid w:val="009436B5"/>
    <w:rsid w:val="00943718"/>
    <w:rsid w:val="0094391A"/>
    <w:rsid w:val="00943C95"/>
    <w:rsid w:val="00943FF9"/>
    <w:rsid w:val="00943FFA"/>
    <w:rsid w:val="00944058"/>
    <w:rsid w:val="00944065"/>
    <w:rsid w:val="0094407C"/>
    <w:rsid w:val="00944156"/>
    <w:rsid w:val="00944569"/>
    <w:rsid w:val="009445F9"/>
    <w:rsid w:val="009446D4"/>
    <w:rsid w:val="0094472C"/>
    <w:rsid w:val="00944847"/>
    <w:rsid w:val="00944A9A"/>
    <w:rsid w:val="00944D15"/>
    <w:rsid w:val="00944F4E"/>
    <w:rsid w:val="00944FFC"/>
    <w:rsid w:val="00945185"/>
    <w:rsid w:val="00945211"/>
    <w:rsid w:val="0094534D"/>
    <w:rsid w:val="009455C1"/>
    <w:rsid w:val="00945648"/>
    <w:rsid w:val="0094565B"/>
    <w:rsid w:val="009457CC"/>
    <w:rsid w:val="00945923"/>
    <w:rsid w:val="00945B79"/>
    <w:rsid w:val="00945B7D"/>
    <w:rsid w:val="00945EDA"/>
    <w:rsid w:val="00945F9A"/>
    <w:rsid w:val="00946021"/>
    <w:rsid w:val="00946099"/>
    <w:rsid w:val="009460A2"/>
    <w:rsid w:val="009460C3"/>
    <w:rsid w:val="009460D7"/>
    <w:rsid w:val="0094622F"/>
    <w:rsid w:val="009463D6"/>
    <w:rsid w:val="009464FF"/>
    <w:rsid w:val="009465E5"/>
    <w:rsid w:val="00946606"/>
    <w:rsid w:val="00946826"/>
    <w:rsid w:val="009468F4"/>
    <w:rsid w:val="0094696E"/>
    <w:rsid w:val="00946ACB"/>
    <w:rsid w:val="00946C1B"/>
    <w:rsid w:val="00946E5C"/>
    <w:rsid w:val="00946FCB"/>
    <w:rsid w:val="0094703E"/>
    <w:rsid w:val="009470BF"/>
    <w:rsid w:val="0094713F"/>
    <w:rsid w:val="0094724F"/>
    <w:rsid w:val="009472EF"/>
    <w:rsid w:val="009473A8"/>
    <w:rsid w:val="00947598"/>
    <w:rsid w:val="009475BE"/>
    <w:rsid w:val="009475C3"/>
    <w:rsid w:val="00947654"/>
    <w:rsid w:val="0094775F"/>
    <w:rsid w:val="009478C2"/>
    <w:rsid w:val="009478EC"/>
    <w:rsid w:val="00947919"/>
    <w:rsid w:val="009479E1"/>
    <w:rsid w:val="00947A32"/>
    <w:rsid w:val="00947B5D"/>
    <w:rsid w:val="00947BAA"/>
    <w:rsid w:val="00947DA8"/>
    <w:rsid w:val="00947EFA"/>
    <w:rsid w:val="00947F64"/>
    <w:rsid w:val="00950191"/>
    <w:rsid w:val="0095025F"/>
    <w:rsid w:val="00950463"/>
    <w:rsid w:val="009504C4"/>
    <w:rsid w:val="009505B3"/>
    <w:rsid w:val="0095097A"/>
    <w:rsid w:val="0095098C"/>
    <w:rsid w:val="009509A6"/>
    <w:rsid w:val="00950C09"/>
    <w:rsid w:val="00950D46"/>
    <w:rsid w:val="00950DF3"/>
    <w:rsid w:val="00950FD6"/>
    <w:rsid w:val="009511FD"/>
    <w:rsid w:val="0095120A"/>
    <w:rsid w:val="00951259"/>
    <w:rsid w:val="00951324"/>
    <w:rsid w:val="0095154D"/>
    <w:rsid w:val="009515E8"/>
    <w:rsid w:val="00951641"/>
    <w:rsid w:val="00951654"/>
    <w:rsid w:val="00951744"/>
    <w:rsid w:val="00951746"/>
    <w:rsid w:val="0095183B"/>
    <w:rsid w:val="00951863"/>
    <w:rsid w:val="00951921"/>
    <w:rsid w:val="00951BAD"/>
    <w:rsid w:val="00951E2A"/>
    <w:rsid w:val="00951E4D"/>
    <w:rsid w:val="00951E9F"/>
    <w:rsid w:val="00951EEE"/>
    <w:rsid w:val="009521F6"/>
    <w:rsid w:val="009521FF"/>
    <w:rsid w:val="0095245B"/>
    <w:rsid w:val="00952703"/>
    <w:rsid w:val="00952803"/>
    <w:rsid w:val="00952AB3"/>
    <w:rsid w:val="00952C88"/>
    <w:rsid w:val="00952DBB"/>
    <w:rsid w:val="00952EB5"/>
    <w:rsid w:val="00952EE0"/>
    <w:rsid w:val="009534A5"/>
    <w:rsid w:val="009535BC"/>
    <w:rsid w:val="00953688"/>
    <w:rsid w:val="009536F7"/>
    <w:rsid w:val="0095374B"/>
    <w:rsid w:val="00953865"/>
    <w:rsid w:val="009539BC"/>
    <w:rsid w:val="009539E7"/>
    <w:rsid w:val="00953A16"/>
    <w:rsid w:val="00953D49"/>
    <w:rsid w:val="00953D8E"/>
    <w:rsid w:val="00953F7C"/>
    <w:rsid w:val="00954070"/>
    <w:rsid w:val="00954334"/>
    <w:rsid w:val="00954335"/>
    <w:rsid w:val="0095433E"/>
    <w:rsid w:val="0095434F"/>
    <w:rsid w:val="00954376"/>
    <w:rsid w:val="0095461A"/>
    <w:rsid w:val="009546AC"/>
    <w:rsid w:val="009547BE"/>
    <w:rsid w:val="00954A00"/>
    <w:rsid w:val="00954A70"/>
    <w:rsid w:val="00954A7E"/>
    <w:rsid w:val="00954B0D"/>
    <w:rsid w:val="00954E04"/>
    <w:rsid w:val="00954FA4"/>
    <w:rsid w:val="00954FAF"/>
    <w:rsid w:val="00955027"/>
    <w:rsid w:val="00955139"/>
    <w:rsid w:val="00955268"/>
    <w:rsid w:val="009552F4"/>
    <w:rsid w:val="009554E7"/>
    <w:rsid w:val="00955590"/>
    <w:rsid w:val="009555FA"/>
    <w:rsid w:val="0095563C"/>
    <w:rsid w:val="00955C01"/>
    <w:rsid w:val="00955E15"/>
    <w:rsid w:val="00955F2A"/>
    <w:rsid w:val="00955F7A"/>
    <w:rsid w:val="00956050"/>
    <w:rsid w:val="009560B0"/>
    <w:rsid w:val="009560BE"/>
    <w:rsid w:val="009561B5"/>
    <w:rsid w:val="009561D0"/>
    <w:rsid w:val="0095626D"/>
    <w:rsid w:val="0095636D"/>
    <w:rsid w:val="009563B4"/>
    <w:rsid w:val="009563EA"/>
    <w:rsid w:val="00956613"/>
    <w:rsid w:val="0095677A"/>
    <w:rsid w:val="0095685D"/>
    <w:rsid w:val="00956A12"/>
    <w:rsid w:val="00956A1E"/>
    <w:rsid w:val="00956A3F"/>
    <w:rsid w:val="00956AC2"/>
    <w:rsid w:val="00956B61"/>
    <w:rsid w:val="00956BAB"/>
    <w:rsid w:val="00956EEC"/>
    <w:rsid w:val="00956FE1"/>
    <w:rsid w:val="009570A9"/>
    <w:rsid w:val="00957168"/>
    <w:rsid w:val="009572F4"/>
    <w:rsid w:val="00957511"/>
    <w:rsid w:val="00957592"/>
    <w:rsid w:val="0095759C"/>
    <w:rsid w:val="0095776F"/>
    <w:rsid w:val="00957806"/>
    <w:rsid w:val="00957B4B"/>
    <w:rsid w:val="00957E19"/>
    <w:rsid w:val="00957E41"/>
    <w:rsid w:val="00957FA5"/>
    <w:rsid w:val="009600E1"/>
    <w:rsid w:val="0096039B"/>
    <w:rsid w:val="009603BE"/>
    <w:rsid w:val="00960528"/>
    <w:rsid w:val="00960AD1"/>
    <w:rsid w:val="00960CE9"/>
    <w:rsid w:val="00960D79"/>
    <w:rsid w:val="00960E79"/>
    <w:rsid w:val="00960F25"/>
    <w:rsid w:val="0096100E"/>
    <w:rsid w:val="009613C2"/>
    <w:rsid w:val="0096145A"/>
    <w:rsid w:val="009615BD"/>
    <w:rsid w:val="0096171E"/>
    <w:rsid w:val="00961C6A"/>
    <w:rsid w:val="00962268"/>
    <w:rsid w:val="00962436"/>
    <w:rsid w:val="009624AF"/>
    <w:rsid w:val="009624F6"/>
    <w:rsid w:val="00962546"/>
    <w:rsid w:val="0096264C"/>
    <w:rsid w:val="0096284C"/>
    <w:rsid w:val="00962929"/>
    <w:rsid w:val="00962B0E"/>
    <w:rsid w:val="00962B32"/>
    <w:rsid w:val="00962C14"/>
    <w:rsid w:val="00962CAE"/>
    <w:rsid w:val="00962D96"/>
    <w:rsid w:val="00962E12"/>
    <w:rsid w:val="00962E18"/>
    <w:rsid w:val="00962E95"/>
    <w:rsid w:val="00962F81"/>
    <w:rsid w:val="009632A3"/>
    <w:rsid w:val="00963543"/>
    <w:rsid w:val="009635C1"/>
    <w:rsid w:val="009635E4"/>
    <w:rsid w:val="00963782"/>
    <w:rsid w:val="00963796"/>
    <w:rsid w:val="009637C1"/>
    <w:rsid w:val="00963833"/>
    <w:rsid w:val="009639D2"/>
    <w:rsid w:val="00963A99"/>
    <w:rsid w:val="00963BB7"/>
    <w:rsid w:val="00963D9E"/>
    <w:rsid w:val="00963E59"/>
    <w:rsid w:val="00963E6E"/>
    <w:rsid w:val="009640E2"/>
    <w:rsid w:val="00964127"/>
    <w:rsid w:val="009641EE"/>
    <w:rsid w:val="009643FB"/>
    <w:rsid w:val="009643FC"/>
    <w:rsid w:val="00964436"/>
    <w:rsid w:val="0096462A"/>
    <w:rsid w:val="0096472B"/>
    <w:rsid w:val="00964C91"/>
    <w:rsid w:val="00964CED"/>
    <w:rsid w:val="00964DD9"/>
    <w:rsid w:val="00964E78"/>
    <w:rsid w:val="00964FAD"/>
    <w:rsid w:val="00964FF2"/>
    <w:rsid w:val="00965037"/>
    <w:rsid w:val="00965193"/>
    <w:rsid w:val="009652E7"/>
    <w:rsid w:val="0096534D"/>
    <w:rsid w:val="009655BB"/>
    <w:rsid w:val="009656A5"/>
    <w:rsid w:val="009656D1"/>
    <w:rsid w:val="00965801"/>
    <w:rsid w:val="009659B6"/>
    <w:rsid w:val="00965B83"/>
    <w:rsid w:val="00965C5D"/>
    <w:rsid w:val="00965E06"/>
    <w:rsid w:val="00965EA9"/>
    <w:rsid w:val="00965F15"/>
    <w:rsid w:val="009662B1"/>
    <w:rsid w:val="009662E0"/>
    <w:rsid w:val="0096632A"/>
    <w:rsid w:val="00966425"/>
    <w:rsid w:val="0096660C"/>
    <w:rsid w:val="009666CB"/>
    <w:rsid w:val="00966721"/>
    <w:rsid w:val="0096678E"/>
    <w:rsid w:val="0096689C"/>
    <w:rsid w:val="00966994"/>
    <w:rsid w:val="00966A54"/>
    <w:rsid w:val="00966A81"/>
    <w:rsid w:val="00966B1E"/>
    <w:rsid w:val="00966B72"/>
    <w:rsid w:val="00966C50"/>
    <w:rsid w:val="00966E7D"/>
    <w:rsid w:val="009671F6"/>
    <w:rsid w:val="0096720F"/>
    <w:rsid w:val="00967586"/>
    <w:rsid w:val="009675C7"/>
    <w:rsid w:val="00967721"/>
    <w:rsid w:val="0096777C"/>
    <w:rsid w:val="0096789C"/>
    <w:rsid w:val="00967B17"/>
    <w:rsid w:val="00967D5C"/>
    <w:rsid w:val="00967FE8"/>
    <w:rsid w:val="00970020"/>
    <w:rsid w:val="00970315"/>
    <w:rsid w:val="009703AD"/>
    <w:rsid w:val="009703EB"/>
    <w:rsid w:val="009705AB"/>
    <w:rsid w:val="009707B1"/>
    <w:rsid w:val="0097081E"/>
    <w:rsid w:val="0097082E"/>
    <w:rsid w:val="0097084D"/>
    <w:rsid w:val="0097089C"/>
    <w:rsid w:val="00970A9A"/>
    <w:rsid w:val="00970ACB"/>
    <w:rsid w:val="00970D51"/>
    <w:rsid w:val="00970F39"/>
    <w:rsid w:val="00970FFD"/>
    <w:rsid w:val="00971289"/>
    <w:rsid w:val="00971346"/>
    <w:rsid w:val="009713E6"/>
    <w:rsid w:val="009716E2"/>
    <w:rsid w:val="009716EA"/>
    <w:rsid w:val="00971863"/>
    <w:rsid w:val="009718AE"/>
    <w:rsid w:val="0097193B"/>
    <w:rsid w:val="009719B0"/>
    <w:rsid w:val="009719BB"/>
    <w:rsid w:val="00971C97"/>
    <w:rsid w:val="00971D9D"/>
    <w:rsid w:val="00972095"/>
    <w:rsid w:val="00972174"/>
    <w:rsid w:val="009721D1"/>
    <w:rsid w:val="00972230"/>
    <w:rsid w:val="00972256"/>
    <w:rsid w:val="009722BE"/>
    <w:rsid w:val="00972353"/>
    <w:rsid w:val="00972460"/>
    <w:rsid w:val="009725A8"/>
    <w:rsid w:val="009727EF"/>
    <w:rsid w:val="00972CF2"/>
    <w:rsid w:val="00972EC3"/>
    <w:rsid w:val="00973043"/>
    <w:rsid w:val="0097305A"/>
    <w:rsid w:val="00973153"/>
    <w:rsid w:val="0097315C"/>
    <w:rsid w:val="00973218"/>
    <w:rsid w:val="009733ED"/>
    <w:rsid w:val="00973467"/>
    <w:rsid w:val="009737B0"/>
    <w:rsid w:val="00973864"/>
    <w:rsid w:val="009739B3"/>
    <w:rsid w:val="00973A47"/>
    <w:rsid w:val="00973B88"/>
    <w:rsid w:val="00973C49"/>
    <w:rsid w:val="00973DBA"/>
    <w:rsid w:val="00973E07"/>
    <w:rsid w:val="00974040"/>
    <w:rsid w:val="009740E7"/>
    <w:rsid w:val="00974180"/>
    <w:rsid w:val="0097429E"/>
    <w:rsid w:val="009743B0"/>
    <w:rsid w:val="009746C9"/>
    <w:rsid w:val="00974718"/>
    <w:rsid w:val="00974751"/>
    <w:rsid w:val="0097497A"/>
    <w:rsid w:val="00974A2E"/>
    <w:rsid w:val="00974B6E"/>
    <w:rsid w:val="00974B99"/>
    <w:rsid w:val="00974D26"/>
    <w:rsid w:val="00974DCB"/>
    <w:rsid w:val="00974E62"/>
    <w:rsid w:val="00974EEB"/>
    <w:rsid w:val="00974F49"/>
    <w:rsid w:val="00975084"/>
    <w:rsid w:val="009750AC"/>
    <w:rsid w:val="009751E6"/>
    <w:rsid w:val="009752C4"/>
    <w:rsid w:val="0097551A"/>
    <w:rsid w:val="009755A6"/>
    <w:rsid w:val="00975775"/>
    <w:rsid w:val="0097588C"/>
    <w:rsid w:val="00975914"/>
    <w:rsid w:val="00975A65"/>
    <w:rsid w:val="00975C11"/>
    <w:rsid w:val="00975D81"/>
    <w:rsid w:val="00975E5E"/>
    <w:rsid w:val="0097616F"/>
    <w:rsid w:val="00976507"/>
    <w:rsid w:val="0097658F"/>
    <w:rsid w:val="00976604"/>
    <w:rsid w:val="0097665C"/>
    <w:rsid w:val="0097669E"/>
    <w:rsid w:val="009766C4"/>
    <w:rsid w:val="00976CA2"/>
    <w:rsid w:val="00976D03"/>
    <w:rsid w:val="00976D05"/>
    <w:rsid w:val="00976D68"/>
    <w:rsid w:val="00976E9A"/>
    <w:rsid w:val="00976F20"/>
    <w:rsid w:val="00976FAE"/>
    <w:rsid w:val="0097704C"/>
    <w:rsid w:val="0097717B"/>
    <w:rsid w:val="009771D8"/>
    <w:rsid w:val="0097736C"/>
    <w:rsid w:val="00977489"/>
    <w:rsid w:val="009776A4"/>
    <w:rsid w:val="00977810"/>
    <w:rsid w:val="009778D5"/>
    <w:rsid w:val="00977AAF"/>
    <w:rsid w:val="00977C52"/>
    <w:rsid w:val="00977CE8"/>
    <w:rsid w:val="00977EFA"/>
    <w:rsid w:val="00977F6A"/>
    <w:rsid w:val="00980068"/>
    <w:rsid w:val="00980132"/>
    <w:rsid w:val="0098027C"/>
    <w:rsid w:val="0098036B"/>
    <w:rsid w:val="0098042B"/>
    <w:rsid w:val="0098050C"/>
    <w:rsid w:val="00980517"/>
    <w:rsid w:val="0098068A"/>
    <w:rsid w:val="00980738"/>
    <w:rsid w:val="00980831"/>
    <w:rsid w:val="0098090A"/>
    <w:rsid w:val="0098092D"/>
    <w:rsid w:val="00980AE0"/>
    <w:rsid w:val="00980AE3"/>
    <w:rsid w:val="00980B83"/>
    <w:rsid w:val="00980B85"/>
    <w:rsid w:val="00980BC4"/>
    <w:rsid w:val="00980C02"/>
    <w:rsid w:val="00981148"/>
    <w:rsid w:val="009813AD"/>
    <w:rsid w:val="0098142F"/>
    <w:rsid w:val="00981552"/>
    <w:rsid w:val="009815EB"/>
    <w:rsid w:val="0098180D"/>
    <w:rsid w:val="0098184D"/>
    <w:rsid w:val="0098193E"/>
    <w:rsid w:val="00981992"/>
    <w:rsid w:val="009819CA"/>
    <w:rsid w:val="00981A77"/>
    <w:rsid w:val="00981BA2"/>
    <w:rsid w:val="00981DF0"/>
    <w:rsid w:val="00981E82"/>
    <w:rsid w:val="00982110"/>
    <w:rsid w:val="0098225F"/>
    <w:rsid w:val="00982315"/>
    <w:rsid w:val="0098233A"/>
    <w:rsid w:val="00982409"/>
    <w:rsid w:val="0098249D"/>
    <w:rsid w:val="009824AB"/>
    <w:rsid w:val="009824D6"/>
    <w:rsid w:val="0098284A"/>
    <w:rsid w:val="00982908"/>
    <w:rsid w:val="00982A4C"/>
    <w:rsid w:val="00982A7D"/>
    <w:rsid w:val="00982B14"/>
    <w:rsid w:val="00982B32"/>
    <w:rsid w:val="00982B89"/>
    <w:rsid w:val="00982C80"/>
    <w:rsid w:val="00982C88"/>
    <w:rsid w:val="00982CFB"/>
    <w:rsid w:val="00982E48"/>
    <w:rsid w:val="00982FB5"/>
    <w:rsid w:val="009831F7"/>
    <w:rsid w:val="009832D7"/>
    <w:rsid w:val="00983437"/>
    <w:rsid w:val="00983535"/>
    <w:rsid w:val="009837AF"/>
    <w:rsid w:val="009837DC"/>
    <w:rsid w:val="0098391A"/>
    <w:rsid w:val="00983B3B"/>
    <w:rsid w:val="00983C65"/>
    <w:rsid w:val="00983CC3"/>
    <w:rsid w:val="00983CCD"/>
    <w:rsid w:val="00983EB1"/>
    <w:rsid w:val="00983F0E"/>
    <w:rsid w:val="009842A7"/>
    <w:rsid w:val="00984320"/>
    <w:rsid w:val="0098441B"/>
    <w:rsid w:val="0098442A"/>
    <w:rsid w:val="00984695"/>
    <w:rsid w:val="00984715"/>
    <w:rsid w:val="0098475C"/>
    <w:rsid w:val="0098484D"/>
    <w:rsid w:val="00984B51"/>
    <w:rsid w:val="00984CCF"/>
    <w:rsid w:val="00984FA8"/>
    <w:rsid w:val="00984FCF"/>
    <w:rsid w:val="0098512F"/>
    <w:rsid w:val="00985157"/>
    <w:rsid w:val="009853C8"/>
    <w:rsid w:val="00985460"/>
    <w:rsid w:val="009854E2"/>
    <w:rsid w:val="00985550"/>
    <w:rsid w:val="00985562"/>
    <w:rsid w:val="009855CA"/>
    <w:rsid w:val="009857BF"/>
    <w:rsid w:val="009857D8"/>
    <w:rsid w:val="0098580E"/>
    <w:rsid w:val="00985862"/>
    <w:rsid w:val="009858F2"/>
    <w:rsid w:val="00985930"/>
    <w:rsid w:val="0098593C"/>
    <w:rsid w:val="00985A3D"/>
    <w:rsid w:val="00985AF0"/>
    <w:rsid w:val="00985CAB"/>
    <w:rsid w:val="00985DAF"/>
    <w:rsid w:val="00985DF9"/>
    <w:rsid w:val="00986580"/>
    <w:rsid w:val="0098662C"/>
    <w:rsid w:val="009868BA"/>
    <w:rsid w:val="00986B4F"/>
    <w:rsid w:val="00986E4A"/>
    <w:rsid w:val="00987063"/>
    <w:rsid w:val="0098715F"/>
    <w:rsid w:val="0098719F"/>
    <w:rsid w:val="0098723D"/>
    <w:rsid w:val="00987244"/>
    <w:rsid w:val="0098741A"/>
    <w:rsid w:val="00987582"/>
    <w:rsid w:val="009875E2"/>
    <w:rsid w:val="00987766"/>
    <w:rsid w:val="009877B5"/>
    <w:rsid w:val="00987898"/>
    <w:rsid w:val="00987938"/>
    <w:rsid w:val="009879A0"/>
    <w:rsid w:val="009879BF"/>
    <w:rsid w:val="009879D5"/>
    <w:rsid w:val="00987B42"/>
    <w:rsid w:val="00987D9E"/>
    <w:rsid w:val="00987F5A"/>
    <w:rsid w:val="009900E7"/>
    <w:rsid w:val="009901FB"/>
    <w:rsid w:val="009902BB"/>
    <w:rsid w:val="009907CD"/>
    <w:rsid w:val="0099085B"/>
    <w:rsid w:val="0099095C"/>
    <w:rsid w:val="00990A19"/>
    <w:rsid w:val="00990A49"/>
    <w:rsid w:val="00990AB7"/>
    <w:rsid w:val="00990B55"/>
    <w:rsid w:val="00990BB3"/>
    <w:rsid w:val="00990C99"/>
    <w:rsid w:val="00990CA6"/>
    <w:rsid w:val="00990E9D"/>
    <w:rsid w:val="00990FED"/>
    <w:rsid w:val="00991219"/>
    <w:rsid w:val="009912B3"/>
    <w:rsid w:val="00991304"/>
    <w:rsid w:val="009913B8"/>
    <w:rsid w:val="009914A9"/>
    <w:rsid w:val="0099154E"/>
    <w:rsid w:val="00991694"/>
    <w:rsid w:val="009916F0"/>
    <w:rsid w:val="00991734"/>
    <w:rsid w:val="009917FC"/>
    <w:rsid w:val="00991833"/>
    <w:rsid w:val="00991839"/>
    <w:rsid w:val="00991B3C"/>
    <w:rsid w:val="00991C2F"/>
    <w:rsid w:val="00992239"/>
    <w:rsid w:val="0099224F"/>
    <w:rsid w:val="009927CB"/>
    <w:rsid w:val="0099284D"/>
    <w:rsid w:val="00992851"/>
    <w:rsid w:val="009929B0"/>
    <w:rsid w:val="009929D8"/>
    <w:rsid w:val="00992ACF"/>
    <w:rsid w:val="00992C09"/>
    <w:rsid w:val="00992D1B"/>
    <w:rsid w:val="00992F11"/>
    <w:rsid w:val="0099303B"/>
    <w:rsid w:val="0099310A"/>
    <w:rsid w:val="00993143"/>
    <w:rsid w:val="009931D2"/>
    <w:rsid w:val="00993691"/>
    <w:rsid w:val="00993720"/>
    <w:rsid w:val="009939F7"/>
    <w:rsid w:val="009941DE"/>
    <w:rsid w:val="009942B6"/>
    <w:rsid w:val="0099431E"/>
    <w:rsid w:val="0099441A"/>
    <w:rsid w:val="0099447E"/>
    <w:rsid w:val="0099448E"/>
    <w:rsid w:val="009946DA"/>
    <w:rsid w:val="00994797"/>
    <w:rsid w:val="009949F9"/>
    <w:rsid w:val="00994AA5"/>
    <w:rsid w:val="00994B1A"/>
    <w:rsid w:val="00994B76"/>
    <w:rsid w:val="00994CBD"/>
    <w:rsid w:val="00994D61"/>
    <w:rsid w:val="00994DE8"/>
    <w:rsid w:val="00994E65"/>
    <w:rsid w:val="00994E77"/>
    <w:rsid w:val="00994E81"/>
    <w:rsid w:val="00994F5C"/>
    <w:rsid w:val="0099527A"/>
    <w:rsid w:val="00995524"/>
    <w:rsid w:val="00995557"/>
    <w:rsid w:val="00995572"/>
    <w:rsid w:val="00995575"/>
    <w:rsid w:val="00995720"/>
    <w:rsid w:val="00995AC3"/>
    <w:rsid w:val="00995B11"/>
    <w:rsid w:val="00995B31"/>
    <w:rsid w:val="00995B37"/>
    <w:rsid w:val="00995D83"/>
    <w:rsid w:val="0099611B"/>
    <w:rsid w:val="009961D5"/>
    <w:rsid w:val="0099663A"/>
    <w:rsid w:val="00996952"/>
    <w:rsid w:val="009969C0"/>
    <w:rsid w:val="00996ABD"/>
    <w:rsid w:val="00996ADC"/>
    <w:rsid w:val="00996D7A"/>
    <w:rsid w:val="00996DA7"/>
    <w:rsid w:val="00996E12"/>
    <w:rsid w:val="00996E26"/>
    <w:rsid w:val="009972A9"/>
    <w:rsid w:val="009973CA"/>
    <w:rsid w:val="009973E9"/>
    <w:rsid w:val="0099740B"/>
    <w:rsid w:val="00997519"/>
    <w:rsid w:val="00997582"/>
    <w:rsid w:val="009975E5"/>
    <w:rsid w:val="0099772B"/>
    <w:rsid w:val="0099790E"/>
    <w:rsid w:val="00997BB3"/>
    <w:rsid w:val="00997BFE"/>
    <w:rsid w:val="00997CE8"/>
    <w:rsid w:val="00997F36"/>
    <w:rsid w:val="00997FA9"/>
    <w:rsid w:val="009A001D"/>
    <w:rsid w:val="009A0233"/>
    <w:rsid w:val="009A046F"/>
    <w:rsid w:val="009A069A"/>
    <w:rsid w:val="009A07D8"/>
    <w:rsid w:val="009A091D"/>
    <w:rsid w:val="009A0C6B"/>
    <w:rsid w:val="009A0E24"/>
    <w:rsid w:val="009A1091"/>
    <w:rsid w:val="009A10DB"/>
    <w:rsid w:val="009A1284"/>
    <w:rsid w:val="009A12E9"/>
    <w:rsid w:val="009A137B"/>
    <w:rsid w:val="009A1526"/>
    <w:rsid w:val="009A187E"/>
    <w:rsid w:val="009A19A9"/>
    <w:rsid w:val="009A1BAD"/>
    <w:rsid w:val="009A1CE3"/>
    <w:rsid w:val="009A2034"/>
    <w:rsid w:val="009A232F"/>
    <w:rsid w:val="009A242D"/>
    <w:rsid w:val="009A24A8"/>
    <w:rsid w:val="009A24E7"/>
    <w:rsid w:val="009A2597"/>
    <w:rsid w:val="009A27E9"/>
    <w:rsid w:val="009A2840"/>
    <w:rsid w:val="009A2A1D"/>
    <w:rsid w:val="009A2A46"/>
    <w:rsid w:val="009A2B6D"/>
    <w:rsid w:val="009A2E87"/>
    <w:rsid w:val="009A3152"/>
    <w:rsid w:val="009A3268"/>
    <w:rsid w:val="009A35B8"/>
    <w:rsid w:val="009A35DA"/>
    <w:rsid w:val="009A35F4"/>
    <w:rsid w:val="009A36FB"/>
    <w:rsid w:val="009A3774"/>
    <w:rsid w:val="009A37FA"/>
    <w:rsid w:val="009A38E8"/>
    <w:rsid w:val="009A3BC6"/>
    <w:rsid w:val="009A3D16"/>
    <w:rsid w:val="009A3D31"/>
    <w:rsid w:val="009A4002"/>
    <w:rsid w:val="009A403C"/>
    <w:rsid w:val="009A4062"/>
    <w:rsid w:val="009A4259"/>
    <w:rsid w:val="009A4266"/>
    <w:rsid w:val="009A428B"/>
    <w:rsid w:val="009A42E7"/>
    <w:rsid w:val="009A4504"/>
    <w:rsid w:val="009A4510"/>
    <w:rsid w:val="009A4524"/>
    <w:rsid w:val="009A485A"/>
    <w:rsid w:val="009A4A4D"/>
    <w:rsid w:val="009A4AE5"/>
    <w:rsid w:val="009A4C1C"/>
    <w:rsid w:val="009A4D30"/>
    <w:rsid w:val="009A4D6B"/>
    <w:rsid w:val="009A50D1"/>
    <w:rsid w:val="009A50E8"/>
    <w:rsid w:val="009A5140"/>
    <w:rsid w:val="009A523A"/>
    <w:rsid w:val="009A53FB"/>
    <w:rsid w:val="009A55F4"/>
    <w:rsid w:val="009A5621"/>
    <w:rsid w:val="009A5684"/>
    <w:rsid w:val="009A5D10"/>
    <w:rsid w:val="009A5E40"/>
    <w:rsid w:val="009A5EDC"/>
    <w:rsid w:val="009A5EF9"/>
    <w:rsid w:val="009A5FD9"/>
    <w:rsid w:val="009A605B"/>
    <w:rsid w:val="009A620C"/>
    <w:rsid w:val="009A644D"/>
    <w:rsid w:val="009A65AC"/>
    <w:rsid w:val="009A65C8"/>
    <w:rsid w:val="009A65ED"/>
    <w:rsid w:val="009A6872"/>
    <w:rsid w:val="009A68B1"/>
    <w:rsid w:val="009A697F"/>
    <w:rsid w:val="009A6BDB"/>
    <w:rsid w:val="009A6C36"/>
    <w:rsid w:val="009A6FA4"/>
    <w:rsid w:val="009A71B5"/>
    <w:rsid w:val="009A7412"/>
    <w:rsid w:val="009A75F6"/>
    <w:rsid w:val="009A773B"/>
    <w:rsid w:val="009A7775"/>
    <w:rsid w:val="009A77B4"/>
    <w:rsid w:val="009A77E3"/>
    <w:rsid w:val="009A7844"/>
    <w:rsid w:val="009A7845"/>
    <w:rsid w:val="009A786F"/>
    <w:rsid w:val="009A7882"/>
    <w:rsid w:val="009A78D8"/>
    <w:rsid w:val="009A7B23"/>
    <w:rsid w:val="009A7B51"/>
    <w:rsid w:val="009A7B89"/>
    <w:rsid w:val="009A7C11"/>
    <w:rsid w:val="009A7E52"/>
    <w:rsid w:val="009B0277"/>
    <w:rsid w:val="009B04E4"/>
    <w:rsid w:val="009B0749"/>
    <w:rsid w:val="009B084D"/>
    <w:rsid w:val="009B091B"/>
    <w:rsid w:val="009B096E"/>
    <w:rsid w:val="009B0ABD"/>
    <w:rsid w:val="009B0D41"/>
    <w:rsid w:val="009B0DD2"/>
    <w:rsid w:val="009B0E10"/>
    <w:rsid w:val="009B0FE2"/>
    <w:rsid w:val="009B104F"/>
    <w:rsid w:val="009B10E6"/>
    <w:rsid w:val="009B12AE"/>
    <w:rsid w:val="009B145D"/>
    <w:rsid w:val="009B1547"/>
    <w:rsid w:val="009B164A"/>
    <w:rsid w:val="009B1802"/>
    <w:rsid w:val="009B1959"/>
    <w:rsid w:val="009B1A6F"/>
    <w:rsid w:val="009B1AF6"/>
    <w:rsid w:val="009B1D30"/>
    <w:rsid w:val="009B1DE5"/>
    <w:rsid w:val="009B228D"/>
    <w:rsid w:val="009B22B1"/>
    <w:rsid w:val="009B2312"/>
    <w:rsid w:val="009B2596"/>
    <w:rsid w:val="009B25D1"/>
    <w:rsid w:val="009B286E"/>
    <w:rsid w:val="009B2899"/>
    <w:rsid w:val="009B29C6"/>
    <w:rsid w:val="009B2B3C"/>
    <w:rsid w:val="009B2C0B"/>
    <w:rsid w:val="009B2C1E"/>
    <w:rsid w:val="009B2DF1"/>
    <w:rsid w:val="009B3010"/>
    <w:rsid w:val="009B3139"/>
    <w:rsid w:val="009B32C0"/>
    <w:rsid w:val="009B330C"/>
    <w:rsid w:val="009B33C0"/>
    <w:rsid w:val="009B354C"/>
    <w:rsid w:val="009B35CE"/>
    <w:rsid w:val="009B36F7"/>
    <w:rsid w:val="009B3987"/>
    <w:rsid w:val="009B3B55"/>
    <w:rsid w:val="009B3C04"/>
    <w:rsid w:val="009B3CCF"/>
    <w:rsid w:val="009B3CE7"/>
    <w:rsid w:val="009B3D36"/>
    <w:rsid w:val="009B4017"/>
    <w:rsid w:val="009B4078"/>
    <w:rsid w:val="009B42F4"/>
    <w:rsid w:val="009B44E6"/>
    <w:rsid w:val="009B458E"/>
    <w:rsid w:val="009B4685"/>
    <w:rsid w:val="009B477D"/>
    <w:rsid w:val="009B4815"/>
    <w:rsid w:val="009B48F8"/>
    <w:rsid w:val="009B4956"/>
    <w:rsid w:val="009B4B81"/>
    <w:rsid w:val="009B4C7E"/>
    <w:rsid w:val="009B4F17"/>
    <w:rsid w:val="009B4FD2"/>
    <w:rsid w:val="009B4FD7"/>
    <w:rsid w:val="009B4FDB"/>
    <w:rsid w:val="009B4FFD"/>
    <w:rsid w:val="009B50EB"/>
    <w:rsid w:val="009B50FC"/>
    <w:rsid w:val="009B535B"/>
    <w:rsid w:val="009B539F"/>
    <w:rsid w:val="009B5461"/>
    <w:rsid w:val="009B5525"/>
    <w:rsid w:val="009B5640"/>
    <w:rsid w:val="009B568B"/>
    <w:rsid w:val="009B586B"/>
    <w:rsid w:val="009B5B10"/>
    <w:rsid w:val="009B5B4C"/>
    <w:rsid w:val="009B5C66"/>
    <w:rsid w:val="009B5C7C"/>
    <w:rsid w:val="009B5D66"/>
    <w:rsid w:val="009B5DE3"/>
    <w:rsid w:val="009B5E3B"/>
    <w:rsid w:val="009B5E6A"/>
    <w:rsid w:val="009B6177"/>
    <w:rsid w:val="009B61A5"/>
    <w:rsid w:val="009B6226"/>
    <w:rsid w:val="009B6245"/>
    <w:rsid w:val="009B62CF"/>
    <w:rsid w:val="009B661F"/>
    <w:rsid w:val="009B679E"/>
    <w:rsid w:val="009B69AF"/>
    <w:rsid w:val="009B6D85"/>
    <w:rsid w:val="009B6DA6"/>
    <w:rsid w:val="009B6E8A"/>
    <w:rsid w:val="009B7067"/>
    <w:rsid w:val="009B7075"/>
    <w:rsid w:val="009B72B3"/>
    <w:rsid w:val="009B72C0"/>
    <w:rsid w:val="009B74F5"/>
    <w:rsid w:val="009B7730"/>
    <w:rsid w:val="009B77BD"/>
    <w:rsid w:val="009B78B0"/>
    <w:rsid w:val="009B7A62"/>
    <w:rsid w:val="009B7DB8"/>
    <w:rsid w:val="009B7DC5"/>
    <w:rsid w:val="009B7E24"/>
    <w:rsid w:val="009B7EA4"/>
    <w:rsid w:val="009B7F1D"/>
    <w:rsid w:val="009C0164"/>
    <w:rsid w:val="009C0258"/>
    <w:rsid w:val="009C046B"/>
    <w:rsid w:val="009C04CF"/>
    <w:rsid w:val="009C0549"/>
    <w:rsid w:val="009C0714"/>
    <w:rsid w:val="009C0763"/>
    <w:rsid w:val="009C0AC4"/>
    <w:rsid w:val="009C0B75"/>
    <w:rsid w:val="009C0B84"/>
    <w:rsid w:val="009C0EFB"/>
    <w:rsid w:val="009C111C"/>
    <w:rsid w:val="009C1141"/>
    <w:rsid w:val="009C1380"/>
    <w:rsid w:val="009C13E1"/>
    <w:rsid w:val="009C144F"/>
    <w:rsid w:val="009C149C"/>
    <w:rsid w:val="009C14DA"/>
    <w:rsid w:val="009C1584"/>
    <w:rsid w:val="009C15E8"/>
    <w:rsid w:val="009C1789"/>
    <w:rsid w:val="009C1898"/>
    <w:rsid w:val="009C18C0"/>
    <w:rsid w:val="009C1A56"/>
    <w:rsid w:val="009C1A87"/>
    <w:rsid w:val="009C1B48"/>
    <w:rsid w:val="009C1CAB"/>
    <w:rsid w:val="009C1E35"/>
    <w:rsid w:val="009C20E9"/>
    <w:rsid w:val="009C20EC"/>
    <w:rsid w:val="009C2381"/>
    <w:rsid w:val="009C2688"/>
    <w:rsid w:val="009C27C9"/>
    <w:rsid w:val="009C2827"/>
    <w:rsid w:val="009C2849"/>
    <w:rsid w:val="009C28E2"/>
    <w:rsid w:val="009C2907"/>
    <w:rsid w:val="009C2973"/>
    <w:rsid w:val="009C2978"/>
    <w:rsid w:val="009C2D51"/>
    <w:rsid w:val="009C2DAA"/>
    <w:rsid w:val="009C2DE0"/>
    <w:rsid w:val="009C2DE3"/>
    <w:rsid w:val="009C2E4F"/>
    <w:rsid w:val="009C2EAC"/>
    <w:rsid w:val="009C3121"/>
    <w:rsid w:val="009C314F"/>
    <w:rsid w:val="009C3367"/>
    <w:rsid w:val="009C3468"/>
    <w:rsid w:val="009C35E7"/>
    <w:rsid w:val="009C3631"/>
    <w:rsid w:val="009C3927"/>
    <w:rsid w:val="009C39B4"/>
    <w:rsid w:val="009C3AD9"/>
    <w:rsid w:val="009C3F1C"/>
    <w:rsid w:val="009C43F1"/>
    <w:rsid w:val="009C4581"/>
    <w:rsid w:val="009C4627"/>
    <w:rsid w:val="009C46A2"/>
    <w:rsid w:val="009C477D"/>
    <w:rsid w:val="009C4944"/>
    <w:rsid w:val="009C4ADF"/>
    <w:rsid w:val="009C4D17"/>
    <w:rsid w:val="009C4D85"/>
    <w:rsid w:val="009C4DF9"/>
    <w:rsid w:val="009C51C3"/>
    <w:rsid w:val="009C51F1"/>
    <w:rsid w:val="009C531F"/>
    <w:rsid w:val="009C5330"/>
    <w:rsid w:val="009C53B9"/>
    <w:rsid w:val="009C5631"/>
    <w:rsid w:val="009C57CA"/>
    <w:rsid w:val="009C57E2"/>
    <w:rsid w:val="009C5847"/>
    <w:rsid w:val="009C597E"/>
    <w:rsid w:val="009C5B1B"/>
    <w:rsid w:val="009C5B85"/>
    <w:rsid w:val="009C5BC3"/>
    <w:rsid w:val="009C5CEB"/>
    <w:rsid w:val="009C5D32"/>
    <w:rsid w:val="009C5D80"/>
    <w:rsid w:val="009C614B"/>
    <w:rsid w:val="009C6437"/>
    <w:rsid w:val="009C676B"/>
    <w:rsid w:val="009C68A2"/>
    <w:rsid w:val="009C6969"/>
    <w:rsid w:val="009C6C4B"/>
    <w:rsid w:val="009C6D4D"/>
    <w:rsid w:val="009C6E0C"/>
    <w:rsid w:val="009C6E1F"/>
    <w:rsid w:val="009C6F1F"/>
    <w:rsid w:val="009C70E7"/>
    <w:rsid w:val="009C71D0"/>
    <w:rsid w:val="009C72F7"/>
    <w:rsid w:val="009C7690"/>
    <w:rsid w:val="009C76ED"/>
    <w:rsid w:val="009C776B"/>
    <w:rsid w:val="009C779A"/>
    <w:rsid w:val="009C794A"/>
    <w:rsid w:val="009C79B2"/>
    <w:rsid w:val="009C7AC8"/>
    <w:rsid w:val="009C7B7F"/>
    <w:rsid w:val="009D0002"/>
    <w:rsid w:val="009D00E9"/>
    <w:rsid w:val="009D03A8"/>
    <w:rsid w:val="009D04BE"/>
    <w:rsid w:val="009D0627"/>
    <w:rsid w:val="009D0642"/>
    <w:rsid w:val="009D0837"/>
    <w:rsid w:val="009D089E"/>
    <w:rsid w:val="009D0919"/>
    <w:rsid w:val="009D09C8"/>
    <w:rsid w:val="009D0C27"/>
    <w:rsid w:val="009D119B"/>
    <w:rsid w:val="009D11E6"/>
    <w:rsid w:val="009D127A"/>
    <w:rsid w:val="009D1459"/>
    <w:rsid w:val="009D1562"/>
    <w:rsid w:val="009D162C"/>
    <w:rsid w:val="009D1714"/>
    <w:rsid w:val="009D1750"/>
    <w:rsid w:val="009D1ADA"/>
    <w:rsid w:val="009D1B52"/>
    <w:rsid w:val="009D1B7B"/>
    <w:rsid w:val="009D1C77"/>
    <w:rsid w:val="009D20B2"/>
    <w:rsid w:val="009D213F"/>
    <w:rsid w:val="009D2505"/>
    <w:rsid w:val="009D2557"/>
    <w:rsid w:val="009D2573"/>
    <w:rsid w:val="009D281A"/>
    <w:rsid w:val="009D28B7"/>
    <w:rsid w:val="009D290A"/>
    <w:rsid w:val="009D2A8F"/>
    <w:rsid w:val="009D2C17"/>
    <w:rsid w:val="009D2C37"/>
    <w:rsid w:val="009D2CEA"/>
    <w:rsid w:val="009D2DC6"/>
    <w:rsid w:val="009D2E9E"/>
    <w:rsid w:val="009D3097"/>
    <w:rsid w:val="009D320C"/>
    <w:rsid w:val="009D342D"/>
    <w:rsid w:val="009D36FE"/>
    <w:rsid w:val="009D3787"/>
    <w:rsid w:val="009D37B5"/>
    <w:rsid w:val="009D390D"/>
    <w:rsid w:val="009D397D"/>
    <w:rsid w:val="009D39CC"/>
    <w:rsid w:val="009D39D0"/>
    <w:rsid w:val="009D3B01"/>
    <w:rsid w:val="009D3C31"/>
    <w:rsid w:val="009D3C77"/>
    <w:rsid w:val="009D3C81"/>
    <w:rsid w:val="009D3FC7"/>
    <w:rsid w:val="009D4527"/>
    <w:rsid w:val="009D45C9"/>
    <w:rsid w:val="009D45FC"/>
    <w:rsid w:val="009D46A6"/>
    <w:rsid w:val="009D474D"/>
    <w:rsid w:val="009D4E10"/>
    <w:rsid w:val="009D4E20"/>
    <w:rsid w:val="009D4EB6"/>
    <w:rsid w:val="009D4F52"/>
    <w:rsid w:val="009D50B1"/>
    <w:rsid w:val="009D511F"/>
    <w:rsid w:val="009D5176"/>
    <w:rsid w:val="009D52E0"/>
    <w:rsid w:val="009D5442"/>
    <w:rsid w:val="009D54A8"/>
    <w:rsid w:val="009D5579"/>
    <w:rsid w:val="009D56FB"/>
    <w:rsid w:val="009D5989"/>
    <w:rsid w:val="009D59B8"/>
    <w:rsid w:val="009D59DF"/>
    <w:rsid w:val="009D5AF9"/>
    <w:rsid w:val="009D5B61"/>
    <w:rsid w:val="009D5F06"/>
    <w:rsid w:val="009D5F76"/>
    <w:rsid w:val="009D620F"/>
    <w:rsid w:val="009D62E6"/>
    <w:rsid w:val="009D6409"/>
    <w:rsid w:val="009D6631"/>
    <w:rsid w:val="009D67A4"/>
    <w:rsid w:val="009D6808"/>
    <w:rsid w:val="009D686C"/>
    <w:rsid w:val="009D6A44"/>
    <w:rsid w:val="009D6A5A"/>
    <w:rsid w:val="009D6B13"/>
    <w:rsid w:val="009D6B47"/>
    <w:rsid w:val="009D6C46"/>
    <w:rsid w:val="009D6CDE"/>
    <w:rsid w:val="009D6E70"/>
    <w:rsid w:val="009D7013"/>
    <w:rsid w:val="009D7087"/>
    <w:rsid w:val="009D716F"/>
    <w:rsid w:val="009D72BB"/>
    <w:rsid w:val="009D72E2"/>
    <w:rsid w:val="009D7463"/>
    <w:rsid w:val="009D7464"/>
    <w:rsid w:val="009D74C7"/>
    <w:rsid w:val="009D753A"/>
    <w:rsid w:val="009D762F"/>
    <w:rsid w:val="009D7664"/>
    <w:rsid w:val="009D78D6"/>
    <w:rsid w:val="009D78E0"/>
    <w:rsid w:val="009D7981"/>
    <w:rsid w:val="009D7989"/>
    <w:rsid w:val="009D7DB1"/>
    <w:rsid w:val="009E0320"/>
    <w:rsid w:val="009E0651"/>
    <w:rsid w:val="009E067D"/>
    <w:rsid w:val="009E07B6"/>
    <w:rsid w:val="009E0876"/>
    <w:rsid w:val="009E08A9"/>
    <w:rsid w:val="009E09A3"/>
    <w:rsid w:val="009E0A3A"/>
    <w:rsid w:val="009E0B5D"/>
    <w:rsid w:val="009E0E42"/>
    <w:rsid w:val="009E0E6D"/>
    <w:rsid w:val="009E1255"/>
    <w:rsid w:val="009E1272"/>
    <w:rsid w:val="009E1457"/>
    <w:rsid w:val="009E1508"/>
    <w:rsid w:val="009E17CC"/>
    <w:rsid w:val="009E17D9"/>
    <w:rsid w:val="009E18E2"/>
    <w:rsid w:val="009E1928"/>
    <w:rsid w:val="009E1935"/>
    <w:rsid w:val="009E1957"/>
    <w:rsid w:val="009E1AC6"/>
    <w:rsid w:val="009E1C08"/>
    <w:rsid w:val="009E1C2D"/>
    <w:rsid w:val="009E1C4D"/>
    <w:rsid w:val="009E1C7E"/>
    <w:rsid w:val="009E1C82"/>
    <w:rsid w:val="009E1CCB"/>
    <w:rsid w:val="009E1DA3"/>
    <w:rsid w:val="009E1EEE"/>
    <w:rsid w:val="009E1F4B"/>
    <w:rsid w:val="009E1FFF"/>
    <w:rsid w:val="009E208A"/>
    <w:rsid w:val="009E208E"/>
    <w:rsid w:val="009E20A2"/>
    <w:rsid w:val="009E20D5"/>
    <w:rsid w:val="009E20FD"/>
    <w:rsid w:val="009E211B"/>
    <w:rsid w:val="009E240D"/>
    <w:rsid w:val="009E276B"/>
    <w:rsid w:val="009E2B23"/>
    <w:rsid w:val="009E2C83"/>
    <w:rsid w:val="009E2C8F"/>
    <w:rsid w:val="009E2E64"/>
    <w:rsid w:val="009E2F1F"/>
    <w:rsid w:val="009E3088"/>
    <w:rsid w:val="009E3351"/>
    <w:rsid w:val="009E3370"/>
    <w:rsid w:val="009E33BA"/>
    <w:rsid w:val="009E354E"/>
    <w:rsid w:val="009E35A0"/>
    <w:rsid w:val="009E3645"/>
    <w:rsid w:val="009E371D"/>
    <w:rsid w:val="009E381B"/>
    <w:rsid w:val="009E3834"/>
    <w:rsid w:val="009E38E3"/>
    <w:rsid w:val="009E38F8"/>
    <w:rsid w:val="009E3A3B"/>
    <w:rsid w:val="009E3B91"/>
    <w:rsid w:val="009E3C4A"/>
    <w:rsid w:val="009E3D8E"/>
    <w:rsid w:val="009E3F11"/>
    <w:rsid w:val="009E4016"/>
    <w:rsid w:val="009E41B9"/>
    <w:rsid w:val="009E4280"/>
    <w:rsid w:val="009E4297"/>
    <w:rsid w:val="009E43F2"/>
    <w:rsid w:val="009E469E"/>
    <w:rsid w:val="009E4782"/>
    <w:rsid w:val="009E4AB9"/>
    <w:rsid w:val="009E4C47"/>
    <w:rsid w:val="009E4C87"/>
    <w:rsid w:val="009E4CDE"/>
    <w:rsid w:val="009E4D25"/>
    <w:rsid w:val="009E4F14"/>
    <w:rsid w:val="009E4F9A"/>
    <w:rsid w:val="009E4FD1"/>
    <w:rsid w:val="009E505D"/>
    <w:rsid w:val="009E50B9"/>
    <w:rsid w:val="009E5314"/>
    <w:rsid w:val="009E5461"/>
    <w:rsid w:val="009E5502"/>
    <w:rsid w:val="009E5519"/>
    <w:rsid w:val="009E564F"/>
    <w:rsid w:val="009E57B5"/>
    <w:rsid w:val="009E57DF"/>
    <w:rsid w:val="009E5856"/>
    <w:rsid w:val="009E593C"/>
    <w:rsid w:val="009E5A75"/>
    <w:rsid w:val="009E5C07"/>
    <w:rsid w:val="009E5C1A"/>
    <w:rsid w:val="009E5D99"/>
    <w:rsid w:val="009E5EDB"/>
    <w:rsid w:val="009E5F7D"/>
    <w:rsid w:val="009E5FB9"/>
    <w:rsid w:val="009E60A2"/>
    <w:rsid w:val="009E6255"/>
    <w:rsid w:val="009E62B9"/>
    <w:rsid w:val="009E6338"/>
    <w:rsid w:val="009E6576"/>
    <w:rsid w:val="009E6696"/>
    <w:rsid w:val="009E69B8"/>
    <w:rsid w:val="009E6CC8"/>
    <w:rsid w:val="009E6CE9"/>
    <w:rsid w:val="009E6D3D"/>
    <w:rsid w:val="009E6DC3"/>
    <w:rsid w:val="009E6EFE"/>
    <w:rsid w:val="009E6F01"/>
    <w:rsid w:val="009E6FE2"/>
    <w:rsid w:val="009E71D9"/>
    <w:rsid w:val="009E723F"/>
    <w:rsid w:val="009E72CD"/>
    <w:rsid w:val="009E7547"/>
    <w:rsid w:val="009E75E6"/>
    <w:rsid w:val="009E7653"/>
    <w:rsid w:val="009E76CE"/>
    <w:rsid w:val="009E77FA"/>
    <w:rsid w:val="009E78E3"/>
    <w:rsid w:val="009E7929"/>
    <w:rsid w:val="009E7A1B"/>
    <w:rsid w:val="009E7ACB"/>
    <w:rsid w:val="009E7B3A"/>
    <w:rsid w:val="009E7C40"/>
    <w:rsid w:val="009E7D7D"/>
    <w:rsid w:val="009E7DBA"/>
    <w:rsid w:val="009E7FD8"/>
    <w:rsid w:val="009F005D"/>
    <w:rsid w:val="009F0192"/>
    <w:rsid w:val="009F0398"/>
    <w:rsid w:val="009F03AD"/>
    <w:rsid w:val="009F053D"/>
    <w:rsid w:val="009F053F"/>
    <w:rsid w:val="009F0846"/>
    <w:rsid w:val="009F0BB3"/>
    <w:rsid w:val="009F0D4D"/>
    <w:rsid w:val="009F0E51"/>
    <w:rsid w:val="009F1137"/>
    <w:rsid w:val="009F11C2"/>
    <w:rsid w:val="009F1445"/>
    <w:rsid w:val="009F1639"/>
    <w:rsid w:val="009F1684"/>
    <w:rsid w:val="009F1695"/>
    <w:rsid w:val="009F1866"/>
    <w:rsid w:val="009F20E7"/>
    <w:rsid w:val="009F2131"/>
    <w:rsid w:val="009F21DA"/>
    <w:rsid w:val="009F23D6"/>
    <w:rsid w:val="009F2560"/>
    <w:rsid w:val="009F2566"/>
    <w:rsid w:val="009F26CF"/>
    <w:rsid w:val="009F2808"/>
    <w:rsid w:val="009F2811"/>
    <w:rsid w:val="009F287E"/>
    <w:rsid w:val="009F2AA9"/>
    <w:rsid w:val="009F2AB3"/>
    <w:rsid w:val="009F2CB3"/>
    <w:rsid w:val="009F2CEB"/>
    <w:rsid w:val="009F2FCA"/>
    <w:rsid w:val="009F3168"/>
    <w:rsid w:val="009F3183"/>
    <w:rsid w:val="009F31ED"/>
    <w:rsid w:val="009F35F1"/>
    <w:rsid w:val="009F37CA"/>
    <w:rsid w:val="009F3B17"/>
    <w:rsid w:val="009F3B4D"/>
    <w:rsid w:val="009F3BB9"/>
    <w:rsid w:val="009F3CD8"/>
    <w:rsid w:val="009F3E94"/>
    <w:rsid w:val="009F3F24"/>
    <w:rsid w:val="009F3FE4"/>
    <w:rsid w:val="009F4320"/>
    <w:rsid w:val="009F4505"/>
    <w:rsid w:val="009F4664"/>
    <w:rsid w:val="009F47DC"/>
    <w:rsid w:val="009F4887"/>
    <w:rsid w:val="009F4925"/>
    <w:rsid w:val="009F495A"/>
    <w:rsid w:val="009F4A6C"/>
    <w:rsid w:val="009F4E6C"/>
    <w:rsid w:val="009F4FAF"/>
    <w:rsid w:val="009F5118"/>
    <w:rsid w:val="009F512C"/>
    <w:rsid w:val="009F5174"/>
    <w:rsid w:val="009F53F7"/>
    <w:rsid w:val="009F553C"/>
    <w:rsid w:val="009F5668"/>
    <w:rsid w:val="009F5670"/>
    <w:rsid w:val="009F59F4"/>
    <w:rsid w:val="009F59F7"/>
    <w:rsid w:val="009F5ACF"/>
    <w:rsid w:val="009F5BA1"/>
    <w:rsid w:val="009F5E09"/>
    <w:rsid w:val="009F608A"/>
    <w:rsid w:val="009F61EC"/>
    <w:rsid w:val="009F62D1"/>
    <w:rsid w:val="009F62E8"/>
    <w:rsid w:val="009F634B"/>
    <w:rsid w:val="009F660A"/>
    <w:rsid w:val="009F67CD"/>
    <w:rsid w:val="009F6826"/>
    <w:rsid w:val="009F6AD4"/>
    <w:rsid w:val="009F6B14"/>
    <w:rsid w:val="009F6B1B"/>
    <w:rsid w:val="009F6B5E"/>
    <w:rsid w:val="009F6BE2"/>
    <w:rsid w:val="009F6C30"/>
    <w:rsid w:val="009F6D0C"/>
    <w:rsid w:val="009F702D"/>
    <w:rsid w:val="009F70F7"/>
    <w:rsid w:val="009F726F"/>
    <w:rsid w:val="009F7285"/>
    <w:rsid w:val="009F7359"/>
    <w:rsid w:val="009F73AC"/>
    <w:rsid w:val="009F73BA"/>
    <w:rsid w:val="009F7752"/>
    <w:rsid w:val="009F7768"/>
    <w:rsid w:val="009F776A"/>
    <w:rsid w:val="009F77E7"/>
    <w:rsid w:val="009F7902"/>
    <w:rsid w:val="009F79CB"/>
    <w:rsid w:val="009F7A16"/>
    <w:rsid w:val="009F7B8E"/>
    <w:rsid w:val="009F7DB2"/>
    <w:rsid w:val="009F7E09"/>
    <w:rsid w:val="009F7E44"/>
    <w:rsid w:val="009F7EBE"/>
    <w:rsid w:val="009F7F9D"/>
    <w:rsid w:val="00A00025"/>
    <w:rsid w:val="00A00042"/>
    <w:rsid w:val="00A00417"/>
    <w:rsid w:val="00A00701"/>
    <w:rsid w:val="00A0070E"/>
    <w:rsid w:val="00A00764"/>
    <w:rsid w:val="00A00766"/>
    <w:rsid w:val="00A0083B"/>
    <w:rsid w:val="00A008E4"/>
    <w:rsid w:val="00A00901"/>
    <w:rsid w:val="00A00A89"/>
    <w:rsid w:val="00A00C0D"/>
    <w:rsid w:val="00A00C61"/>
    <w:rsid w:val="00A00E90"/>
    <w:rsid w:val="00A0105E"/>
    <w:rsid w:val="00A01077"/>
    <w:rsid w:val="00A0129C"/>
    <w:rsid w:val="00A012A9"/>
    <w:rsid w:val="00A013B8"/>
    <w:rsid w:val="00A015BD"/>
    <w:rsid w:val="00A01602"/>
    <w:rsid w:val="00A016FD"/>
    <w:rsid w:val="00A01865"/>
    <w:rsid w:val="00A01874"/>
    <w:rsid w:val="00A01D68"/>
    <w:rsid w:val="00A01D88"/>
    <w:rsid w:val="00A01E6A"/>
    <w:rsid w:val="00A01ECA"/>
    <w:rsid w:val="00A01F15"/>
    <w:rsid w:val="00A02011"/>
    <w:rsid w:val="00A022A7"/>
    <w:rsid w:val="00A02498"/>
    <w:rsid w:val="00A02542"/>
    <w:rsid w:val="00A025D9"/>
    <w:rsid w:val="00A02658"/>
    <w:rsid w:val="00A026C3"/>
    <w:rsid w:val="00A027F7"/>
    <w:rsid w:val="00A02B6A"/>
    <w:rsid w:val="00A02D9B"/>
    <w:rsid w:val="00A02DE2"/>
    <w:rsid w:val="00A02F0C"/>
    <w:rsid w:val="00A0332F"/>
    <w:rsid w:val="00A03424"/>
    <w:rsid w:val="00A03440"/>
    <w:rsid w:val="00A03494"/>
    <w:rsid w:val="00A0358E"/>
    <w:rsid w:val="00A037E4"/>
    <w:rsid w:val="00A03802"/>
    <w:rsid w:val="00A0381F"/>
    <w:rsid w:val="00A038A2"/>
    <w:rsid w:val="00A03A33"/>
    <w:rsid w:val="00A03BA2"/>
    <w:rsid w:val="00A03C3A"/>
    <w:rsid w:val="00A03F2A"/>
    <w:rsid w:val="00A041B1"/>
    <w:rsid w:val="00A0429B"/>
    <w:rsid w:val="00A0456F"/>
    <w:rsid w:val="00A045D2"/>
    <w:rsid w:val="00A048AA"/>
    <w:rsid w:val="00A04925"/>
    <w:rsid w:val="00A0494D"/>
    <w:rsid w:val="00A04A3D"/>
    <w:rsid w:val="00A04A5D"/>
    <w:rsid w:val="00A04C6D"/>
    <w:rsid w:val="00A04E31"/>
    <w:rsid w:val="00A04EAB"/>
    <w:rsid w:val="00A04EE1"/>
    <w:rsid w:val="00A04EE5"/>
    <w:rsid w:val="00A0504E"/>
    <w:rsid w:val="00A05196"/>
    <w:rsid w:val="00A053D8"/>
    <w:rsid w:val="00A0580A"/>
    <w:rsid w:val="00A05840"/>
    <w:rsid w:val="00A0596C"/>
    <w:rsid w:val="00A05A78"/>
    <w:rsid w:val="00A05A98"/>
    <w:rsid w:val="00A05B1B"/>
    <w:rsid w:val="00A05C50"/>
    <w:rsid w:val="00A05CDE"/>
    <w:rsid w:val="00A05D64"/>
    <w:rsid w:val="00A05FA2"/>
    <w:rsid w:val="00A0614E"/>
    <w:rsid w:val="00A06176"/>
    <w:rsid w:val="00A06195"/>
    <w:rsid w:val="00A0627D"/>
    <w:rsid w:val="00A062C0"/>
    <w:rsid w:val="00A062F8"/>
    <w:rsid w:val="00A06406"/>
    <w:rsid w:val="00A0642D"/>
    <w:rsid w:val="00A0651B"/>
    <w:rsid w:val="00A06554"/>
    <w:rsid w:val="00A06598"/>
    <w:rsid w:val="00A065BC"/>
    <w:rsid w:val="00A066D9"/>
    <w:rsid w:val="00A067A9"/>
    <w:rsid w:val="00A0692D"/>
    <w:rsid w:val="00A06B91"/>
    <w:rsid w:val="00A06BD8"/>
    <w:rsid w:val="00A06C3C"/>
    <w:rsid w:val="00A06C85"/>
    <w:rsid w:val="00A06D3E"/>
    <w:rsid w:val="00A06D88"/>
    <w:rsid w:val="00A06E62"/>
    <w:rsid w:val="00A06E95"/>
    <w:rsid w:val="00A070AD"/>
    <w:rsid w:val="00A070F4"/>
    <w:rsid w:val="00A072DF"/>
    <w:rsid w:val="00A07370"/>
    <w:rsid w:val="00A07559"/>
    <w:rsid w:val="00A07570"/>
    <w:rsid w:val="00A076C5"/>
    <w:rsid w:val="00A0791E"/>
    <w:rsid w:val="00A07967"/>
    <w:rsid w:val="00A07A61"/>
    <w:rsid w:val="00A07D8B"/>
    <w:rsid w:val="00A07D91"/>
    <w:rsid w:val="00A103D7"/>
    <w:rsid w:val="00A10635"/>
    <w:rsid w:val="00A10694"/>
    <w:rsid w:val="00A1071E"/>
    <w:rsid w:val="00A1079F"/>
    <w:rsid w:val="00A10892"/>
    <w:rsid w:val="00A1090C"/>
    <w:rsid w:val="00A109D9"/>
    <w:rsid w:val="00A10A31"/>
    <w:rsid w:val="00A10A6F"/>
    <w:rsid w:val="00A10BD3"/>
    <w:rsid w:val="00A10C79"/>
    <w:rsid w:val="00A10C7D"/>
    <w:rsid w:val="00A10CD6"/>
    <w:rsid w:val="00A10E6A"/>
    <w:rsid w:val="00A112A7"/>
    <w:rsid w:val="00A114C1"/>
    <w:rsid w:val="00A115C9"/>
    <w:rsid w:val="00A116A6"/>
    <w:rsid w:val="00A117DD"/>
    <w:rsid w:val="00A11992"/>
    <w:rsid w:val="00A11A9F"/>
    <w:rsid w:val="00A11AD1"/>
    <w:rsid w:val="00A11B78"/>
    <w:rsid w:val="00A11D28"/>
    <w:rsid w:val="00A11D9D"/>
    <w:rsid w:val="00A11FD2"/>
    <w:rsid w:val="00A12038"/>
    <w:rsid w:val="00A1206A"/>
    <w:rsid w:val="00A12364"/>
    <w:rsid w:val="00A123A8"/>
    <w:rsid w:val="00A12463"/>
    <w:rsid w:val="00A12502"/>
    <w:rsid w:val="00A1262A"/>
    <w:rsid w:val="00A1291D"/>
    <w:rsid w:val="00A12B1D"/>
    <w:rsid w:val="00A12B9C"/>
    <w:rsid w:val="00A12D2A"/>
    <w:rsid w:val="00A12DB1"/>
    <w:rsid w:val="00A12E45"/>
    <w:rsid w:val="00A13005"/>
    <w:rsid w:val="00A1308B"/>
    <w:rsid w:val="00A130C5"/>
    <w:rsid w:val="00A13103"/>
    <w:rsid w:val="00A13226"/>
    <w:rsid w:val="00A132DD"/>
    <w:rsid w:val="00A1343A"/>
    <w:rsid w:val="00A13450"/>
    <w:rsid w:val="00A13687"/>
    <w:rsid w:val="00A13738"/>
    <w:rsid w:val="00A1388F"/>
    <w:rsid w:val="00A13A3A"/>
    <w:rsid w:val="00A13A6F"/>
    <w:rsid w:val="00A13B66"/>
    <w:rsid w:val="00A13B96"/>
    <w:rsid w:val="00A13E15"/>
    <w:rsid w:val="00A14053"/>
    <w:rsid w:val="00A141A3"/>
    <w:rsid w:val="00A1420C"/>
    <w:rsid w:val="00A14407"/>
    <w:rsid w:val="00A14444"/>
    <w:rsid w:val="00A145E1"/>
    <w:rsid w:val="00A146A1"/>
    <w:rsid w:val="00A1488C"/>
    <w:rsid w:val="00A148AB"/>
    <w:rsid w:val="00A149D7"/>
    <w:rsid w:val="00A14A8C"/>
    <w:rsid w:val="00A14BC2"/>
    <w:rsid w:val="00A14BEE"/>
    <w:rsid w:val="00A14C31"/>
    <w:rsid w:val="00A14D39"/>
    <w:rsid w:val="00A14D67"/>
    <w:rsid w:val="00A14DC4"/>
    <w:rsid w:val="00A151F2"/>
    <w:rsid w:val="00A152C9"/>
    <w:rsid w:val="00A15445"/>
    <w:rsid w:val="00A15772"/>
    <w:rsid w:val="00A1581E"/>
    <w:rsid w:val="00A15995"/>
    <w:rsid w:val="00A15A00"/>
    <w:rsid w:val="00A15B81"/>
    <w:rsid w:val="00A15C60"/>
    <w:rsid w:val="00A15CE7"/>
    <w:rsid w:val="00A15D4F"/>
    <w:rsid w:val="00A15DBC"/>
    <w:rsid w:val="00A16144"/>
    <w:rsid w:val="00A161A3"/>
    <w:rsid w:val="00A165A4"/>
    <w:rsid w:val="00A1667F"/>
    <w:rsid w:val="00A16959"/>
    <w:rsid w:val="00A16B14"/>
    <w:rsid w:val="00A16B29"/>
    <w:rsid w:val="00A16BC2"/>
    <w:rsid w:val="00A16BC7"/>
    <w:rsid w:val="00A16D5B"/>
    <w:rsid w:val="00A16E68"/>
    <w:rsid w:val="00A16EB5"/>
    <w:rsid w:val="00A16F43"/>
    <w:rsid w:val="00A16F92"/>
    <w:rsid w:val="00A170E2"/>
    <w:rsid w:val="00A17586"/>
    <w:rsid w:val="00A1782A"/>
    <w:rsid w:val="00A178FE"/>
    <w:rsid w:val="00A17ACE"/>
    <w:rsid w:val="00A17E9B"/>
    <w:rsid w:val="00A17EC2"/>
    <w:rsid w:val="00A17FB9"/>
    <w:rsid w:val="00A20223"/>
    <w:rsid w:val="00A20374"/>
    <w:rsid w:val="00A20381"/>
    <w:rsid w:val="00A20435"/>
    <w:rsid w:val="00A2056B"/>
    <w:rsid w:val="00A20587"/>
    <w:rsid w:val="00A20740"/>
    <w:rsid w:val="00A2087C"/>
    <w:rsid w:val="00A2093E"/>
    <w:rsid w:val="00A20A02"/>
    <w:rsid w:val="00A20A22"/>
    <w:rsid w:val="00A20B2B"/>
    <w:rsid w:val="00A20DA9"/>
    <w:rsid w:val="00A20DDD"/>
    <w:rsid w:val="00A21270"/>
    <w:rsid w:val="00A21433"/>
    <w:rsid w:val="00A21485"/>
    <w:rsid w:val="00A215A8"/>
    <w:rsid w:val="00A216A2"/>
    <w:rsid w:val="00A21B22"/>
    <w:rsid w:val="00A21D0C"/>
    <w:rsid w:val="00A21E06"/>
    <w:rsid w:val="00A21F5F"/>
    <w:rsid w:val="00A21FBC"/>
    <w:rsid w:val="00A22015"/>
    <w:rsid w:val="00A2211D"/>
    <w:rsid w:val="00A2218A"/>
    <w:rsid w:val="00A22202"/>
    <w:rsid w:val="00A2229C"/>
    <w:rsid w:val="00A22430"/>
    <w:rsid w:val="00A22570"/>
    <w:rsid w:val="00A22680"/>
    <w:rsid w:val="00A226F5"/>
    <w:rsid w:val="00A227D2"/>
    <w:rsid w:val="00A22903"/>
    <w:rsid w:val="00A2295B"/>
    <w:rsid w:val="00A229A5"/>
    <w:rsid w:val="00A22A57"/>
    <w:rsid w:val="00A22B2B"/>
    <w:rsid w:val="00A22C00"/>
    <w:rsid w:val="00A22D56"/>
    <w:rsid w:val="00A23076"/>
    <w:rsid w:val="00A2330F"/>
    <w:rsid w:val="00A2333E"/>
    <w:rsid w:val="00A233D8"/>
    <w:rsid w:val="00A23436"/>
    <w:rsid w:val="00A234F0"/>
    <w:rsid w:val="00A23866"/>
    <w:rsid w:val="00A23998"/>
    <w:rsid w:val="00A23A16"/>
    <w:rsid w:val="00A23A73"/>
    <w:rsid w:val="00A23A81"/>
    <w:rsid w:val="00A23D21"/>
    <w:rsid w:val="00A23D28"/>
    <w:rsid w:val="00A23EA3"/>
    <w:rsid w:val="00A2402C"/>
    <w:rsid w:val="00A24778"/>
    <w:rsid w:val="00A24937"/>
    <w:rsid w:val="00A24A02"/>
    <w:rsid w:val="00A24AF6"/>
    <w:rsid w:val="00A24D15"/>
    <w:rsid w:val="00A24D48"/>
    <w:rsid w:val="00A24DDE"/>
    <w:rsid w:val="00A24E3F"/>
    <w:rsid w:val="00A25052"/>
    <w:rsid w:val="00A2506F"/>
    <w:rsid w:val="00A2511E"/>
    <w:rsid w:val="00A25467"/>
    <w:rsid w:val="00A255CF"/>
    <w:rsid w:val="00A2562E"/>
    <w:rsid w:val="00A256FE"/>
    <w:rsid w:val="00A257C4"/>
    <w:rsid w:val="00A25972"/>
    <w:rsid w:val="00A259EF"/>
    <w:rsid w:val="00A25A63"/>
    <w:rsid w:val="00A25C8F"/>
    <w:rsid w:val="00A25CA5"/>
    <w:rsid w:val="00A25D32"/>
    <w:rsid w:val="00A25D37"/>
    <w:rsid w:val="00A25D45"/>
    <w:rsid w:val="00A25DCC"/>
    <w:rsid w:val="00A2633C"/>
    <w:rsid w:val="00A264B4"/>
    <w:rsid w:val="00A2668A"/>
    <w:rsid w:val="00A26808"/>
    <w:rsid w:val="00A2687E"/>
    <w:rsid w:val="00A2697C"/>
    <w:rsid w:val="00A26980"/>
    <w:rsid w:val="00A269A2"/>
    <w:rsid w:val="00A26CB5"/>
    <w:rsid w:val="00A26E98"/>
    <w:rsid w:val="00A26F08"/>
    <w:rsid w:val="00A2709A"/>
    <w:rsid w:val="00A270AB"/>
    <w:rsid w:val="00A2714A"/>
    <w:rsid w:val="00A27306"/>
    <w:rsid w:val="00A27509"/>
    <w:rsid w:val="00A2752E"/>
    <w:rsid w:val="00A275B0"/>
    <w:rsid w:val="00A2776E"/>
    <w:rsid w:val="00A278A0"/>
    <w:rsid w:val="00A278A8"/>
    <w:rsid w:val="00A278CD"/>
    <w:rsid w:val="00A278FF"/>
    <w:rsid w:val="00A27B2C"/>
    <w:rsid w:val="00A27B35"/>
    <w:rsid w:val="00A27EAB"/>
    <w:rsid w:val="00A27EBE"/>
    <w:rsid w:val="00A27ED6"/>
    <w:rsid w:val="00A27FC7"/>
    <w:rsid w:val="00A27FDB"/>
    <w:rsid w:val="00A30210"/>
    <w:rsid w:val="00A30587"/>
    <w:rsid w:val="00A3062C"/>
    <w:rsid w:val="00A30A44"/>
    <w:rsid w:val="00A30B67"/>
    <w:rsid w:val="00A30B85"/>
    <w:rsid w:val="00A30B8D"/>
    <w:rsid w:val="00A30C22"/>
    <w:rsid w:val="00A30C63"/>
    <w:rsid w:val="00A30DF9"/>
    <w:rsid w:val="00A30F22"/>
    <w:rsid w:val="00A3114E"/>
    <w:rsid w:val="00A312F3"/>
    <w:rsid w:val="00A3145C"/>
    <w:rsid w:val="00A31554"/>
    <w:rsid w:val="00A31731"/>
    <w:rsid w:val="00A3176C"/>
    <w:rsid w:val="00A317DB"/>
    <w:rsid w:val="00A31901"/>
    <w:rsid w:val="00A319F8"/>
    <w:rsid w:val="00A31A05"/>
    <w:rsid w:val="00A31BE9"/>
    <w:rsid w:val="00A31C72"/>
    <w:rsid w:val="00A31D68"/>
    <w:rsid w:val="00A31E2F"/>
    <w:rsid w:val="00A31E8D"/>
    <w:rsid w:val="00A31F66"/>
    <w:rsid w:val="00A3219F"/>
    <w:rsid w:val="00A321DE"/>
    <w:rsid w:val="00A3233D"/>
    <w:rsid w:val="00A323F4"/>
    <w:rsid w:val="00A324C5"/>
    <w:rsid w:val="00A32A95"/>
    <w:rsid w:val="00A32AD4"/>
    <w:rsid w:val="00A32AFF"/>
    <w:rsid w:val="00A32C38"/>
    <w:rsid w:val="00A32CC4"/>
    <w:rsid w:val="00A32FB4"/>
    <w:rsid w:val="00A33030"/>
    <w:rsid w:val="00A330B3"/>
    <w:rsid w:val="00A33103"/>
    <w:rsid w:val="00A331BF"/>
    <w:rsid w:val="00A331FE"/>
    <w:rsid w:val="00A33246"/>
    <w:rsid w:val="00A33466"/>
    <w:rsid w:val="00A334E5"/>
    <w:rsid w:val="00A33515"/>
    <w:rsid w:val="00A337BE"/>
    <w:rsid w:val="00A339D7"/>
    <w:rsid w:val="00A33A41"/>
    <w:rsid w:val="00A33AA8"/>
    <w:rsid w:val="00A33BE6"/>
    <w:rsid w:val="00A33F80"/>
    <w:rsid w:val="00A340FC"/>
    <w:rsid w:val="00A344F3"/>
    <w:rsid w:val="00A34544"/>
    <w:rsid w:val="00A3462B"/>
    <w:rsid w:val="00A34706"/>
    <w:rsid w:val="00A3474E"/>
    <w:rsid w:val="00A34793"/>
    <w:rsid w:val="00A34956"/>
    <w:rsid w:val="00A34A8D"/>
    <w:rsid w:val="00A34C1F"/>
    <w:rsid w:val="00A34CC1"/>
    <w:rsid w:val="00A34D0C"/>
    <w:rsid w:val="00A34D1A"/>
    <w:rsid w:val="00A34D20"/>
    <w:rsid w:val="00A34E07"/>
    <w:rsid w:val="00A34F27"/>
    <w:rsid w:val="00A34F29"/>
    <w:rsid w:val="00A3509F"/>
    <w:rsid w:val="00A35299"/>
    <w:rsid w:val="00A35303"/>
    <w:rsid w:val="00A3541A"/>
    <w:rsid w:val="00A3597F"/>
    <w:rsid w:val="00A359E3"/>
    <w:rsid w:val="00A35A63"/>
    <w:rsid w:val="00A35B7B"/>
    <w:rsid w:val="00A35C13"/>
    <w:rsid w:val="00A35CE3"/>
    <w:rsid w:val="00A36252"/>
    <w:rsid w:val="00A3625E"/>
    <w:rsid w:val="00A36288"/>
    <w:rsid w:val="00A36580"/>
    <w:rsid w:val="00A366AC"/>
    <w:rsid w:val="00A366EE"/>
    <w:rsid w:val="00A3685E"/>
    <w:rsid w:val="00A369F6"/>
    <w:rsid w:val="00A36A58"/>
    <w:rsid w:val="00A36C0D"/>
    <w:rsid w:val="00A36EAE"/>
    <w:rsid w:val="00A36F17"/>
    <w:rsid w:val="00A370A3"/>
    <w:rsid w:val="00A372CB"/>
    <w:rsid w:val="00A3749D"/>
    <w:rsid w:val="00A374AC"/>
    <w:rsid w:val="00A37646"/>
    <w:rsid w:val="00A37683"/>
    <w:rsid w:val="00A37AC2"/>
    <w:rsid w:val="00A37AE1"/>
    <w:rsid w:val="00A37DC3"/>
    <w:rsid w:val="00A37EB1"/>
    <w:rsid w:val="00A37EDC"/>
    <w:rsid w:val="00A37EF7"/>
    <w:rsid w:val="00A40055"/>
    <w:rsid w:val="00A40101"/>
    <w:rsid w:val="00A401C5"/>
    <w:rsid w:val="00A40377"/>
    <w:rsid w:val="00A4057B"/>
    <w:rsid w:val="00A40614"/>
    <w:rsid w:val="00A4063A"/>
    <w:rsid w:val="00A40690"/>
    <w:rsid w:val="00A40700"/>
    <w:rsid w:val="00A408BB"/>
    <w:rsid w:val="00A40C6A"/>
    <w:rsid w:val="00A40F0F"/>
    <w:rsid w:val="00A40F81"/>
    <w:rsid w:val="00A4101A"/>
    <w:rsid w:val="00A411DC"/>
    <w:rsid w:val="00A4150E"/>
    <w:rsid w:val="00A417A4"/>
    <w:rsid w:val="00A417B9"/>
    <w:rsid w:val="00A4184E"/>
    <w:rsid w:val="00A41963"/>
    <w:rsid w:val="00A41A51"/>
    <w:rsid w:val="00A41B45"/>
    <w:rsid w:val="00A41BB7"/>
    <w:rsid w:val="00A41D4E"/>
    <w:rsid w:val="00A41DF1"/>
    <w:rsid w:val="00A41F93"/>
    <w:rsid w:val="00A420C7"/>
    <w:rsid w:val="00A42279"/>
    <w:rsid w:val="00A4242D"/>
    <w:rsid w:val="00A424CC"/>
    <w:rsid w:val="00A42684"/>
    <w:rsid w:val="00A42772"/>
    <w:rsid w:val="00A428B3"/>
    <w:rsid w:val="00A428C6"/>
    <w:rsid w:val="00A429B7"/>
    <w:rsid w:val="00A42A1A"/>
    <w:rsid w:val="00A42C59"/>
    <w:rsid w:val="00A42DD7"/>
    <w:rsid w:val="00A42DF0"/>
    <w:rsid w:val="00A42E19"/>
    <w:rsid w:val="00A42F00"/>
    <w:rsid w:val="00A42F9B"/>
    <w:rsid w:val="00A43018"/>
    <w:rsid w:val="00A43026"/>
    <w:rsid w:val="00A430C4"/>
    <w:rsid w:val="00A4327F"/>
    <w:rsid w:val="00A4328F"/>
    <w:rsid w:val="00A43325"/>
    <w:rsid w:val="00A43384"/>
    <w:rsid w:val="00A4338E"/>
    <w:rsid w:val="00A43463"/>
    <w:rsid w:val="00A43472"/>
    <w:rsid w:val="00A437EA"/>
    <w:rsid w:val="00A43A1A"/>
    <w:rsid w:val="00A43B1B"/>
    <w:rsid w:val="00A43C8B"/>
    <w:rsid w:val="00A43D29"/>
    <w:rsid w:val="00A43D72"/>
    <w:rsid w:val="00A43E15"/>
    <w:rsid w:val="00A43FD6"/>
    <w:rsid w:val="00A442CC"/>
    <w:rsid w:val="00A442D2"/>
    <w:rsid w:val="00A442F5"/>
    <w:rsid w:val="00A44327"/>
    <w:rsid w:val="00A443BA"/>
    <w:rsid w:val="00A44509"/>
    <w:rsid w:val="00A44520"/>
    <w:rsid w:val="00A44558"/>
    <w:rsid w:val="00A446A4"/>
    <w:rsid w:val="00A448FE"/>
    <w:rsid w:val="00A44A15"/>
    <w:rsid w:val="00A44BE3"/>
    <w:rsid w:val="00A44E43"/>
    <w:rsid w:val="00A44E9E"/>
    <w:rsid w:val="00A44EAB"/>
    <w:rsid w:val="00A44F26"/>
    <w:rsid w:val="00A44FD0"/>
    <w:rsid w:val="00A450DB"/>
    <w:rsid w:val="00A4519D"/>
    <w:rsid w:val="00A45608"/>
    <w:rsid w:val="00A458EA"/>
    <w:rsid w:val="00A45951"/>
    <w:rsid w:val="00A459DF"/>
    <w:rsid w:val="00A45A9E"/>
    <w:rsid w:val="00A45B87"/>
    <w:rsid w:val="00A45D0E"/>
    <w:rsid w:val="00A45E73"/>
    <w:rsid w:val="00A45E9F"/>
    <w:rsid w:val="00A461BB"/>
    <w:rsid w:val="00A4646A"/>
    <w:rsid w:val="00A465F5"/>
    <w:rsid w:val="00A46889"/>
    <w:rsid w:val="00A46BC2"/>
    <w:rsid w:val="00A46BE9"/>
    <w:rsid w:val="00A46D17"/>
    <w:rsid w:val="00A46E7B"/>
    <w:rsid w:val="00A46F49"/>
    <w:rsid w:val="00A46F63"/>
    <w:rsid w:val="00A46F99"/>
    <w:rsid w:val="00A472E7"/>
    <w:rsid w:val="00A47446"/>
    <w:rsid w:val="00A474B4"/>
    <w:rsid w:val="00A47503"/>
    <w:rsid w:val="00A47588"/>
    <w:rsid w:val="00A47595"/>
    <w:rsid w:val="00A475E3"/>
    <w:rsid w:val="00A477AF"/>
    <w:rsid w:val="00A478E1"/>
    <w:rsid w:val="00A47943"/>
    <w:rsid w:val="00A479C6"/>
    <w:rsid w:val="00A47B51"/>
    <w:rsid w:val="00A47E4B"/>
    <w:rsid w:val="00A47EA8"/>
    <w:rsid w:val="00A47EBE"/>
    <w:rsid w:val="00A47F8D"/>
    <w:rsid w:val="00A503FB"/>
    <w:rsid w:val="00A50466"/>
    <w:rsid w:val="00A504F8"/>
    <w:rsid w:val="00A504FA"/>
    <w:rsid w:val="00A50661"/>
    <w:rsid w:val="00A508F0"/>
    <w:rsid w:val="00A5094A"/>
    <w:rsid w:val="00A50C51"/>
    <w:rsid w:val="00A50DE3"/>
    <w:rsid w:val="00A50DE5"/>
    <w:rsid w:val="00A50F5C"/>
    <w:rsid w:val="00A5101E"/>
    <w:rsid w:val="00A510B5"/>
    <w:rsid w:val="00A512A7"/>
    <w:rsid w:val="00A51816"/>
    <w:rsid w:val="00A519D8"/>
    <w:rsid w:val="00A51AFE"/>
    <w:rsid w:val="00A51B33"/>
    <w:rsid w:val="00A51C58"/>
    <w:rsid w:val="00A51CBA"/>
    <w:rsid w:val="00A51DA2"/>
    <w:rsid w:val="00A51DC1"/>
    <w:rsid w:val="00A51E50"/>
    <w:rsid w:val="00A51E65"/>
    <w:rsid w:val="00A51F5E"/>
    <w:rsid w:val="00A51FAA"/>
    <w:rsid w:val="00A52662"/>
    <w:rsid w:val="00A52692"/>
    <w:rsid w:val="00A5287F"/>
    <w:rsid w:val="00A5288B"/>
    <w:rsid w:val="00A5291A"/>
    <w:rsid w:val="00A529D1"/>
    <w:rsid w:val="00A52C5E"/>
    <w:rsid w:val="00A52C9D"/>
    <w:rsid w:val="00A52CDD"/>
    <w:rsid w:val="00A52CE6"/>
    <w:rsid w:val="00A5306E"/>
    <w:rsid w:val="00A5321E"/>
    <w:rsid w:val="00A5340B"/>
    <w:rsid w:val="00A53411"/>
    <w:rsid w:val="00A5347E"/>
    <w:rsid w:val="00A53501"/>
    <w:rsid w:val="00A535E8"/>
    <w:rsid w:val="00A5361B"/>
    <w:rsid w:val="00A5377E"/>
    <w:rsid w:val="00A53953"/>
    <w:rsid w:val="00A539AD"/>
    <w:rsid w:val="00A53A92"/>
    <w:rsid w:val="00A53C23"/>
    <w:rsid w:val="00A53CE8"/>
    <w:rsid w:val="00A53D5A"/>
    <w:rsid w:val="00A54110"/>
    <w:rsid w:val="00A54119"/>
    <w:rsid w:val="00A54120"/>
    <w:rsid w:val="00A54141"/>
    <w:rsid w:val="00A54504"/>
    <w:rsid w:val="00A545D4"/>
    <w:rsid w:val="00A54634"/>
    <w:rsid w:val="00A546F3"/>
    <w:rsid w:val="00A5477B"/>
    <w:rsid w:val="00A54896"/>
    <w:rsid w:val="00A54B23"/>
    <w:rsid w:val="00A54D97"/>
    <w:rsid w:val="00A5546C"/>
    <w:rsid w:val="00A5558A"/>
    <w:rsid w:val="00A55601"/>
    <w:rsid w:val="00A55A33"/>
    <w:rsid w:val="00A55BD1"/>
    <w:rsid w:val="00A55DFB"/>
    <w:rsid w:val="00A55E31"/>
    <w:rsid w:val="00A55EE0"/>
    <w:rsid w:val="00A55EE3"/>
    <w:rsid w:val="00A562BC"/>
    <w:rsid w:val="00A563E9"/>
    <w:rsid w:val="00A56623"/>
    <w:rsid w:val="00A566A7"/>
    <w:rsid w:val="00A567CA"/>
    <w:rsid w:val="00A567E7"/>
    <w:rsid w:val="00A56811"/>
    <w:rsid w:val="00A5683E"/>
    <w:rsid w:val="00A56998"/>
    <w:rsid w:val="00A569A4"/>
    <w:rsid w:val="00A56A13"/>
    <w:rsid w:val="00A56B4F"/>
    <w:rsid w:val="00A56BF0"/>
    <w:rsid w:val="00A56D9E"/>
    <w:rsid w:val="00A56E5C"/>
    <w:rsid w:val="00A56F46"/>
    <w:rsid w:val="00A56F5C"/>
    <w:rsid w:val="00A5709A"/>
    <w:rsid w:val="00A572EB"/>
    <w:rsid w:val="00A574D6"/>
    <w:rsid w:val="00A574DD"/>
    <w:rsid w:val="00A575AC"/>
    <w:rsid w:val="00A575B1"/>
    <w:rsid w:val="00A578B7"/>
    <w:rsid w:val="00A579E5"/>
    <w:rsid w:val="00A57A9F"/>
    <w:rsid w:val="00A57D1B"/>
    <w:rsid w:val="00A57D69"/>
    <w:rsid w:val="00A57D7A"/>
    <w:rsid w:val="00A57DC9"/>
    <w:rsid w:val="00A60349"/>
    <w:rsid w:val="00A60394"/>
    <w:rsid w:val="00A6056E"/>
    <w:rsid w:val="00A605FA"/>
    <w:rsid w:val="00A60636"/>
    <w:rsid w:val="00A606FD"/>
    <w:rsid w:val="00A6077C"/>
    <w:rsid w:val="00A60786"/>
    <w:rsid w:val="00A608E6"/>
    <w:rsid w:val="00A60ADF"/>
    <w:rsid w:val="00A60B3F"/>
    <w:rsid w:val="00A60B6C"/>
    <w:rsid w:val="00A60D0B"/>
    <w:rsid w:val="00A60DE9"/>
    <w:rsid w:val="00A60E00"/>
    <w:rsid w:val="00A6129C"/>
    <w:rsid w:val="00A61365"/>
    <w:rsid w:val="00A613B3"/>
    <w:rsid w:val="00A613FC"/>
    <w:rsid w:val="00A614C9"/>
    <w:rsid w:val="00A615B0"/>
    <w:rsid w:val="00A615E1"/>
    <w:rsid w:val="00A61851"/>
    <w:rsid w:val="00A61944"/>
    <w:rsid w:val="00A61BC2"/>
    <w:rsid w:val="00A61CAC"/>
    <w:rsid w:val="00A61CBE"/>
    <w:rsid w:val="00A61E86"/>
    <w:rsid w:val="00A61F9E"/>
    <w:rsid w:val="00A62206"/>
    <w:rsid w:val="00A62298"/>
    <w:rsid w:val="00A62314"/>
    <w:rsid w:val="00A62491"/>
    <w:rsid w:val="00A62912"/>
    <w:rsid w:val="00A62916"/>
    <w:rsid w:val="00A62989"/>
    <w:rsid w:val="00A62A99"/>
    <w:rsid w:val="00A62AA4"/>
    <w:rsid w:val="00A62E3B"/>
    <w:rsid w:val="00A62F32"/>
    <w:rsid w:val="00A62F51"/>
    <w:rsid w:val="00A62FB9"/>
    <w:rsid w:val="00A63054"/>
    <w:rsid w:val="00A63057"/>
    <w:rsid w:val="00A6323B"/>
    <w:rsid w:val="00A63628"/>
    <w:rsid w:val="00A63655"/>
    <w:rsid w:val="00A6385F"/>
    <w:rsid w:val="00A63A97"/>
    <w:rsid w:val="00A63B1A"/>
    <w:rsid w:val="00A63B24"/>
    <w:rsid w:val="00A63D18"/>
    <w:rsid w:val="00A63D87"/>
    <w:rsid w:val="00A63E49"/>
    <w:rsid w:val="00A63E7D"/>
    <w:rsid w:val="00A63EB8"/>
    <w:rsid w:val="00A63FB8"/>
    <w:rsid w:val="00A6414A"/>
    <w:rsid w:val="00A64442"/>
    <w:rsid w:val="00A644F0"/>
    <w:rsid w:val="00A64562"/>
    <w:rsid w:val="00A6466E"/>
    <w:rsid w:val="00A64702"/>
    <w:rsid w:val="00A64782"/>
    <w:rsid w:val="00A64B18"/>
    <w:rsid w:val="00A64D88"/>
    <w:rsid w:val="00A6506D"/>
    <w:rsid w:val="00A656E7"/>
    <w:rsid w:val="00A65887"/>
    <w:rsid w:val="00A65959"/>
    <w:rsid w:val="00A65BB7"/>
    <w:rsid w:val="00A65C44"/>
    <w:rsid w:val="00A65C6B"/>
    <w:rsid w:val="00A65C9B"/>
    <w:rsid w:val="00A65D20"/>
    <w:rsid w:val="00A65DA9"/>
    <w:rsid w:val="00A65E91"/>
    <w:rsid w:val="00A660D6"/>
    <w:rsid w:val="00A660FB"/>
    <w:rsid w:val="00A6610B"/>
    <w:rsid w:val="00A66252"/>
    <w:rsid w:val="00A664AD"/>
    <w:rsid w:val="00A66606"/>
    <w:rsid w:val="00A666C8"/>
    <w:rsid w:val="00A66882"/>
    <w:rsid w:val="00A66977"/>
    <w:rsid w:val="00A66F43"/>
    <w:rsid w:val="00A66F90"/>
    <w:rsid w:val="00A66F95"/>
    <w:rsid w:val="00A67079"/>
    <w:rsid w:val="00A67212"/>
    <w:rsid w:val="00A67398"/>
    <w:rsid w:val="00A67575"/>
    <w:rsid w:val="00A6759C"/>
    <w:rsid w:val="00A675AD"/>
    <w:rsid w:val="00A675CB"/>
    <w:rsid w:val="00A67713"/>
    <w:rsid w:val="00A678AD"/>
    <w:rsid w:val="00A678E0"/>
    <w:rsid w:val="00A67AA6"/>
    <w:rsid w:val="00A67AB4"/>
    <w:rsid w:val="00A67B61"/>
    <w:rsid w:val="00A67DE1"/>
    <w:rsid w:val="00A67E24"/>
    <w:rsid w:val="00A67FDB"/>
    <w:rsid w:val="00A70122"/>
    <w:rsid w:val="00A70136"/>
    <w:rsid w:val="00A70404"/>
    <w:rsid w:val="00A7049A"/>
    <w:rsid w:val="00A704C5"/>
    <w:rsid w:val="00A704D1"/>
    <w:rsid w:val="00A704DB"/>
    <w:rsid w:val="00A70604"/>
    <w:rsid w:val="00A70800"/>
    <w:rsid w:val="00A708C9"/>
    <w:rsid w:val="00A709D4"/>
    <w:rsid w:val="00A70B74"/>
    <w:rsid w:val="00A70C2E"/>
    <w:rsid w:val="00A70C5F"/>
    <w:rsid w:val="00A70D20"/>
    <w:rsid w:val="00A70E8B"/>
    <w:rsid w:val="00A70FA0"/>
    <w:rsid w:val="00A71043"/>
    <w:rsid w:val="00A71169"/>
    <w:rsid w:val="00A711D0"/>
    <w:rsid w:val="00A71585"/>
    <w:rsid w:val="00A71629"/>
    <w:rsid w:val="00A71667"/>
    <w:rsid w:val="00A717EF"/>
    <w:rsid w:val="00A7183C"/>
    <w:rsid w:val="00A718B1"/>
    <w:rsid w:val="00A7195C"/>
    <w:rsid w:val="00A71A54"/>
    <w:rsid w:val="00A71D17"/>
    <w:rsid w:val="00A71E2D"/>
    <w:rsid w:val="00A71F56"/>
    <w:rsid w:val="00A7216D"/>
    <w:rsid w:val="00A724AC"/>
    <w:rsid w:val="00A72604"/>
    <w:rsid w:val="00A729A2"/>
    <w:rsid w:val="00A72A82"/>
    <w:rsid w:val="00A72B10"/>
    <w:rsid w:val="00A72FAA"/>
    <w:rsid w:val="00A7300E"/>
    <w:rsid w:val="00A73145"/>
    <w:rsid w:val="00A731FA"/>
    <w:rsid w:val="00A73241"/>
    <w:rsid w:val="00A7340A"/>
    <w:rsid w:val="00A7354C"/>
    <w:rsid w:val="00A73565"/>
    <w:rsid w:val="00A73583"/>
    <w:rsid w:val="00A73585"/>
    <w:rsid w:val="00A735FB"/>
    <w:rsid w:val="00A736EB"/>
    <w:rsid w:val="00A73B14"/>
    <w:rsid w:val="00A73B65"/>
    <w:rsid w:val="00A74026"/>
    <w:rsid w:val="00A740C1"/>
    <w:rsid w:val="00A7416E"/>
    <w:rsid w:val="00A741D5"/>
    <w:rsid w:val="00A742A5"/>
    <w:rsid w:val="00A7458E"/>
    <w:rsid w:val="00A74773"/>
    <w:rsid w:val="00A747AC"/>
    <w:rsid w:val="00A74827"/>
    <w:rsid w:val="00A7485A"/>
    <w:rsid w:val="00A74921"/>
    <w:rsid w:val="00A74B10"/>
    <w:rsid w:val="00A74B9A"/>
    <w:rsid w:val="00A74CB1"/>
    <w:rsid w:val="00A74DE5"/>
    <w:rsid w:val="00A74E8B"/>
    <w:rsid w:val="00A74EBB"/>
    <w:rsid w:val="00A7503C"/>
    <w:rsid w:val="00A75424"/>
    <w:rsid w:val="00A754D7"/>
    <w:rsid w:val="00A7566F"/>
    <w:rsid w:val="00A75801"/>
    <w:rsid w:val="00A75825"/>
    <w:rsid w:val="00A75AA4"/>
    <w:rsid w:val="00A75B31"/>
    <w:rsid w:val="00A75C0A"/>
    <w:rsid w:val="00A75C23"/>
    <w:rsid w:val="00A75D2E"/>
    <w:rsid w:val="00A75FE4"/>
    <w:rsid w:val="00A7605A"/>
    <w:rsid w:val="00A76085"/>
    <w:rsid w:val="00A762B5"/>
    <w:rsid w:val="00A7643E"/>
    <w:rsid w:val="00A764BB"/>
    <w:rsid w:val="00A76732"/>
    <w:rsid w:val="00A76863"/>
    <w:rsid w:val="00A76ADD"/>
    <w:rsid w:val="00A76E9B"/>
    <w:rsid w:val="00A76EC3"/>
    <w:rsid w:val="00A7704F"/>
    <w:rsid w:val="00A77158"/>
    <w:rsid w:val="00A7720E"/>
    <w:rsid w:val="00A77534"/>
    <w:rsid w:val="00A77709"/>
    <w:rsid w:val="00A77756"/>
    <w:rsid w:val="00A77793"/>
    <w:rsid w:val="00A777FB"/>
    <w:rsid w:val="00A778B1"/>
    <w:rsid w:val="00A77DFE"/>
    <w:rsid w:val="00A800E2"/>
    <w:rsid w:val="00A8013A"/>
    <w:rsid w:val="00A8034E"/>
    <w:rsid w:val="00A8060C"/>
    <w:rsid w:val="00A80643"/>
    <w:rsid w:val="00A80644"/>
    <w:rsid w:val="00A8071E"/>
    <w:rsid w:val="00A80866"/>
    <w:rsid w:val="00A80E9B"/>
    <w:rsid w:val="00A80EFA"/>
    <w:rsid w:val="00A80F8D"/>
    <w:rsid w:val="00A812BA"/>
    <w:rsid w:val="00A814A5"/>
    <w:rsid w:val="00A816FF"/>
    <w:rsid w:val="00A8175E"/>
    <w:rsid w:val="00A81A09"/>
    <w:rsid w:val="00A81A36"/>
    <w:rsid w:val="00A81BEB"/>
    <w:rsid w:val="00A81CA9"/>
    <w:rsid w:val="00A81DAE"/>
    <w:rsid w:val="00A81E48"/>
    <w:rsid w:val="00A81F33"/>
    <w:rsid w:val="00A81FCC"/>
    <w:rsid w:val="00A821E8"/>
    <w:rsid w:val="00A82262"/>
    <w:rsid w:val="00A8229B"/>
    <w:rsid w:val="00A8251D"/>
    <w:rsid w:val="00A82540"/>
    <w:rsid w:val="00A82548"/>
    <w:rsid w:val="00A82594"/>
    <w:rsid w:val="00A825A9"/>
    <w:rsid w:val="00A82669"/>
    <w:rsid w:val="00A8273A"/>
    <w:rsid w:val="00A82A89"/>
    <w:rsid w:val="00A82ACB"/>
    <w:rsid w:val="00A82BB7"/>
    <w:rsid w:val="00A82C11"/>
    <w:rsid w:val="00A82CC0"/>
    <w:rsid w:val="00A82CF2"/>
    <w:rsid w:val="00A82DBD"/>
    <w:rsid w:val="00A82E7D"/>
    <w:rsid w:val="00A82F38"/>
    <w:rsid w:val="00A82FFF"/>
    <w:rsid w:val="00A830DF"/>
    <w:rsid w:val="00A83275"/>
    <w:rsid w:val="00A83694"/>
    <w:rsid w:val="00A8370B"/>
    <w:rsid w:val="00A839FC"/>
    <w:rsid w:val="00A83D29"/>
    <w:rsid w:val="00A83D5D"/>
    <w:rsid w:val="00A83E13"/>
    <w:rsid w:val="00A843D3"/>
    <w:rsid w:val="00A843F9"/>
    <w:rsid w:val="00A84602"/>
    <w:rsid w:val="00A846F0"/>
    <w:rsid w:val="00A84825"/>
    <w:rsid w:val="00A84AD5"/>
    <w:rsid w:val="00A84B91"/>
    <w:rsid w:val="00A84C53"/>
    <w:rsid w:val="00A84C83"/>
    <w:rsid w:val="00A84C94"/>
    <w:rsid w:val="00A84CDD"/>
    <w:rsid w:val="00A84CF9"/>
    <w:rsid w:val="00A84E70"/>
    <w:rsid w:val="00A8507E"/>
    <w:rsid w:val="00A852D9"/>
    <w:rsid w:val="00A85586"/>
    <w:rsid w:val="00A85898"/>
    <w:rsid w:val="00A85AF3"/>
    <w:rsid w:val="00A85B73"/>
    <w:rsid w:val="00A85E5C"/>
    <w:rsid w:val="00A86064"/>
    <w:rsid w:val="00A8624B"/>
    <w:rsid w:val="00A86256"/>
    <w:rsid w:val="00A86284"/>
    <w:rsid w:val="00A8635C"/>
    <w:rsid w:val="00A86410"/>
    <w:rsid w:val="00A864E1"/>
    <w:rsid w:val="00A86629"/>
    <w:rsid w:val="00A86664"/>
    <w:rsid w:val="00A868C7"/>
    <w:rsid w:val="00A8690D"/>
    <w:rsid w:val="00A86BF5"/>
    <w:rsid w:val="00A86C16"/>
    <w:rsid w:val="00A86CC1"/>
    <w:rsid w:val="00A86D14"/>
    <w:rsid w:val="00A86E46"/>
    <w:rsid w:val="00A86E6A"/>
    <w:rsid w:val="00A86F0C"/>
    <w:rsid w:val="00A8702A"/>
    <w:rsid w:val="00A87197"/>
    <w:rsid w:val="00A8735D"/>
    <w:rsid w:val="00A87543"/>
    <w:rsid w:val="00A876CC"/>
    <w:rsid w:val="00A87710"/>
    <w:rsid w:val="00A87728"/>
    <w:rsid w:val="00A879A5"/>
    <w:rsid w:val="00A87ACE"/>
    <w:rsid w:val="00A87B76"/>
    <w:rsid w:val="00A87C5A"/>
    <w:rsid w:val="00A87CF6"/>
    <w:rsid w:val="00A87D1D"/>
    <w:rsid w:val="00A87D28"/>
    <w:rsid w:val="00A900F6"/>
    <w:rsid w:val="00A9015B"/>
    <w:rsid w:val="00A901FC"/>
    <w:rsid w:val="00A90394"/>
    <w:rsid w:val="00A90408"/>
    <w:rsid w:val="00A9043B"/>
    <w:rsid w:val="00A904EF"/>
    <w:rsid w:val="00A90526"/>
    <w:rsid w:val="00A9054F"/>
    <w:rsid w:val="00A90EF6"/>
    <w:rsid w:val="00A90F57"/>
    <w:rsid w:val="00A91291"/>
    <w:rsid w:val="00A91501"/>
    <w:rsid w:val="00A917D5"/>
    <w:rsid w:val="00A91823"/>
    <w:rsid w:val="00A919E3"/>
    <w:rsid w:val="00A91A28"/>
    <w:rsid w:val="00A91D7D"/>
    <w:rsid w:val="00A91D8C"/>
    <w:rsid w:val="00A91DE4"/>
    <w:rsid w:val="00A91FF2"/>
    <w:rsid w:val="00A92416"/>
    <w:rsid w:val="00A92553"/>
    <w:rsid w:val="00A928DE"/>
    <w:rsid w:val="00A92AEF"/>
    <w:rsid w:val="00A92D6E"/>
    <w:rsid w:val="00A92E0A"/>
    <w:rsid w:val="00A92E7A"/>
    <w:rsid w:val="00A92F2E"/>
    <w:rsid w:val="00A9316F"/>
    <w:rsid w:val="00A93226"/>
    <w:rsid w:val="00A9323D"/>
    <w:rsid w:val="00A9333D"/>
    <w:rsid w:val="00A93555"/>
    <w:rsid w:val="00A935C0"/>
    <w:rsid w:val="00A936F7"/>
    <w:rsid w:val="00A936FF"/>
    <w:rsid w:val="00A937BF"/>
    <w:rsid w:val="00A937FD"/>
    <w:rsid w:val="00A9381C"/>
    <w:rsid w:val="00A9388C"/>
    <w:rsid w:val="00A939CC"/>
    <w:rsid w:val="00A93CC9"/>
    <w:rsid w:val="00A93DE0"/>
    <w:rsid w:val="00A93E37"/>
    <w:rsid w:val="00A93E9B"/>
    <w:rsid w:val="00A93F22"/>
    <w:rsid w:val="00A93F60"/>
    <w:rsid w:val="00A94559"/>
    <w:rsid w:val="00A9458B"/>
    <w:rsid w:val="00A945E1"/>
    <w:rsid w:val="00A94676"/>
    <w:rsid w:val="00A946B4"/>
    <w:rsid w:val="00A946C3"/>
    <w:rsid w:val="00A94724"/>
    <w:rsid w:val="00A9473F"/>
    <w:rsid w:val="00A9478F"/>
    <w:rsid w:val="00A94AE7"/>
    <w:rsid w:val="00A94C89"/>
    <w:rsid w:val="00A94DBB"/>
    <w:rsid w:val="00A950EA"/>
    <w:rsid w:val="00A950FA"/>
    <w:rsid w:val="00A95113"/>
    <w:rsid w:val="00A952CC"/>
    <w:rsid w:val="00A9531B"/>
    <w:rsid w:val="00A95369"/>
    <w:rsid w:val="00A95693"/>
    <w:rsid w:val="00A959AF"/>
    <w:rsid w:val="00A95A5A"/>
    <w:rsid w:val="00A95BC8"/>
    <w:rsid w:val="00A95D6C"/>
    <w:rsid w:val="00A95DD9"/>
    <w:rsid w:val="00A95E3D"/>
    <w:rsid w:val="00A95EDE"/>
    <w:rsid w:val="00A95F4B"/>
    <w:rsid w:val="00A9600E"/>
    <w:rsid w:val="00A96300"/>
    <w:rsid w:val="00A9654D"/>
    <w:rsid w:val="00A9675A"/>
    <w:rsid w:val="00A9677B"/>
    <w:rsid w:val="00A967CC"/>
    <w:rsid w:val="00A96982"/>
    <w:rsid w:val="00A96A03"/>
    <w:rsid w:val="00A96B8B"/>
    <w:rsid w:val="00A96DF9"/>
    <w:rsid w:val="00A96E88"/>
    <w:rsid w:val="00A96F99"/>
    <w:rsid w:val="00A96FAE"/>
    <w:rsid w:val="00A97050"/>
    <w:rsid w:val="00A970ED"/>
    <w:rsid w:val="00A971AC"/>
    <w:rsid w:val="00A975EC"/>
    <w:rsid w:val="00A976E4"/>
    <w:rsid w:val="00A9795A"/>
    <w:rsid w:val="00A97AA2"/>
    <w:rsid w:val="00A97AE5"/>
    <w:rsid w:val="00A97E6D"/>
    <w:rsid w:val="00A97F06"/>
    <w:rsid w:val="00AA0170"/>
    <w:rsid w:val="00AA026F"/>
    <w:rsid w:val="00AA04CD"/>
    <w:rsid w:val="00AA04EC"/>
    <w:rsid w:val="00AA05C7"/>
    <w:rsid w:val="00AA0629"/>
    <w:rsid w:val="00AA06A9"/>
    <w:rsid w:val="00AA08D7"/>
    <w:rsid w:val="00AA0928"/>
    <w:rsid w:val="00AA0B30"/>
    <w:rsid w:val="00AA0EF2"/>
    <w:rsid w:val="00AA106D"/>
    <w:rsid w:val="00AA110E"/>
    <w:rsid w:val="00AA11EE"/>
    <w:rsid w:val="00AA1397"/>
    <w:rsid w:val="00AA1686"/>
    <w:rsid w:val="00AA16FC"/>
    <w:rsid w:val="00AA176A"/>
    <w:rsid w:val="00AA18DC"/>
    <w:rsid w:val="00AA1D51"/>
    <w:rsid w:val="00AA1DC7"/>
    <w:rsid w:val="00AA1E66"/>
    <w:rsid w:val="00AA1EC1"/>
    <w:rsid w:val="00AA20E4"/>
    <w:rsid w:val="00AA2100"/>
    <w:rsid w:val="00AA2697"/>
    <w:rsid w:val="00AA2718"/>
    <w:rsid w:val="00AA27B4"/>
    <w:rsid w:val="00AA2830"/>
    <w:rsid w:val="00AA2D6A"/>
    <w:rsid w:val="00AA2EDD"/>
    <w:rsid w:val="00AA2EF7"/>
    <w:rsid w:val="00AA2F89"/>
    <w:rsid w:val="00AA3198"/>
    <w:rsid w:val="00AA3406"/>
    <w:rsid w:val="00AA38B1"/>
    <w:rsid w:val="00AA39C0"/>
    <w:rsid w:val="00AA3A2D"/>
    <w:rsid w:val="00AA3AA7"/>
    <w:rsid w:val="00AA3ABB"/>
    <w:rsid w:val="00AA3EFA"/>
    <w:rsid w:val="00AA411D"/>
    <w:rsid w:val="00AA429B"/>
    <w:rsid w:val="00AA4449"/>
    <w:rsid w:val="00AA44B9"/>
    <w:rsid w:val="00AA459B"/>
    <w:rsid w:val="00AA4805"/>
    <w:rsid w:val="00AA495C"/>
    <w:rsid w:val="00AA4B02"/>
    <w:rsid w:val="00AA4D20"/>
    <w:rsid w:val="00AA4DEC"/>
    <w:rsid w:val="00AA51FB"/>
    <w:rsid w:val="00AA5266"/>
    <w:rsid w:val="00AA5331"/>
    <w:rsid w:val="00AA53E2"/>
    <w:rsid w:val="00AA548C"/>
    <w:rsid w:val="00AA549B"/>
    <w:rsid w:val="00AA54A8"/>
    <w:rsid w:val="00AA5520"/>
    <w:rsid w:val="00AA562E"/>
    <w:rsid w:val="00AA5717"/>
    <w:rsid w:val="00AA5719"/>
    <w:rsid w:val="00AA57A2"/>
    <w:rsid w:val="00AA5A2A"/>
    <w:rsid w:val="00AA5A30"/>
    <w:rsid w:val="00AA5BA5"/>
    <w:rsid w:val="00AA5BA7"/>
    <w:rsid w:val="00AA5BD0"/>
    <w:rsid w:val="00AA5C6E"/>
    <w:rsid w:val="00AA5FDA"/>
    <w:rsid w:val="00AA5FDB"/>
    <w:rsid w:val="00AA60AF"/>
    <w:rsid w:val="00AA6123"/>
    <w:rsid w:val="00AA615C"/>
    <w:rsid w:val="00AA6492"/>
    <w:rsid w:val="00AA66A5"/>
    <w:rsid w:val="00AA679E"/>
    <w:rsid w:val="00AA67B6"/>
    <w:rsid w:val="00AA68C9"/>
    <w:rsid w:val="00AA6944"/>
    <w:rsid w:val="00AA6BE3"/>
    <w:rsid w:val="00AA6C8E"/>
    <w:rsid w:val="00AA6E71"/>
    <w:rsid w:val="00AA730D"/>
    <w:rsid w:val="00AA73F7"/>
    <w:rsid w:val="00AA74A9"/>
    <w:rsid w:val="00AA7644"/>
    <w:rsid w:val="00AA76FD"/>
    <w:rsid w:val="00AA77AB"/>
    <w:rsid w:val="00AA78D3"/>
    <w:rsid w:val="00AA7965"/>
    <w:rsid w:val="00AA7A7B"/>
    <w:rsid w:val="00AA7AE7"/>
    <w:rsid w:val="00AA7C66"/>
    <w:rsid w:val="00AA7D8D"/>
    <w:rsid w:val="00AA7DDF"/>
    <w:rsid w:val="00AB00EA"/>
    <w:rsid w:val="00AB0173"/>
    <w:rsid w:val="00AB02B9"/>
    <w:rsid w:val="00AB0444"/>
    <w:rsid w:val="00AB0596"/>
    <w:rsid w:val="00AB05E9"/>
    <w:rsid w:val="00AB0643"/>
    <w:rsid w:val="00AB0943"/>
    <w:rsid w:val="00AB09CF"/>
    <w:rsid w:val="00AB09F9"/>
    <w:rsid w:val="00AB0BD6"/>
    <w:rsid w:val="00AB0BE5"/>
    <w:rsid w:val="00AB0BF6"/>
    <w:rsid w:val="00AB0BFD"/>
    <w:rsid w:val="00AB0E94"/>
    <w:rsid w:val="00AB0F76"/>
    <w:rsid w:val="00AB0FE1"/>
    <w:rsid w:val="00AB1081"/>
    <w:rsid w:val="00AB11C2"/>
    <w:rsid w:val="00AB151E"/>
    <w:rsid w:val="00AB1526"/>
    <w:rsid w:val="00AB16DD"/>
    <w:rsid w:val="00AB170B"/>
    <w:rsid w:val="00AB19DC"/>
    <w:rsid w:val="00AB19FD"/>
    <w:rsid w:val="00AB1B8F"/>
    <w:rsid w:val="00AB1BC5"/>
    <w:rsid w:val="00AB1CD8"/>
    <w:rsid w:val="00AB1E2D"/>
    <w:rsid w:val="00AB2022"/>
    <w:rsid w:val="00AB2233"/>
    <w:rsid w:val="00AB2721"/>
    <w:rsid w:val="00AB273D"/>
    <w:rsid w:val="00AB2895"/>
    <w:rsid w:val="00AB289D"/>
    <w:rsid w:val="00AB2AA6"/>
    <w:rsid w:val="00AB2AD3"/>
    <w:rsid w:val="00AB2B08"/>
    <w:rsid w:val="00AB2CE0"/>
    <w:rsid w:val="00AB2D0D"/>
    <w:rsid w:val="00AB2ECA"/>
    <w:rsid w:val="00AB2EEC"/>
    <w:rsid w:val="00AB2FDD"/>
    <w:rsid w:val="00AB3018"/>
    <w:rsid w:val="00AB301B"/>
    <w:rsid w:val="00AB3147"/>
    <w:rsid w:val="00AB319A"/>
    <w:rsid w:val="00AB3225"/>
    <w:rsid w:val="00AB3365"/>
    <w:rsid w:val="00AB340F"/>
    <w:rsid w:val="00AB341A"/>
    <w:rsid w:val="00AB3656"/>
    <w:rsid w:val="00AB37E4"/>
    <w:rsid w:val="00AB3836"/>
    <w:rsid w:val="00AB3AB4"/>
    <w:rsid w:val="00AB3C3F"/>
    <w:rsid w:val="00AB3D91"/>
    <w:rsid w:val="00AB3DFA"/>
    <w:rsid w:val="00AB3F36"/>
    <w:rsid w:val="00AB4001"/>
    <w:rsid w:val="00AB40C0"/>
    <w:rsid w:val="00AB4134"/>
    <w:rsid w:val="00AB433B"/>
    <w:rsid w:val="00AB4374"/>
    <w:rsid w:val="00AB4397"/>
    <w:rsid w:val="00AB446A"/>
    <w:rsid w:val="00AB451C"/>
    <w:rsid w:val="00AB4770"/>
    <w:rsid w:val="00AB4AEE"/>
    <w:rsid w:val="00AB4BC6"/>
    <w:rsid w:val="00AB4C9D"/>
    <w:rsid w:val="00AB4CB0"/>
    <w:rsid w:val="00AB4D9F"/>
    <w:rsid w:val="00AB4DE0"/>
    <w:rsid w:val="00AB4F23"/>
    <w:rsid w:val="00AB4F36"/>
    <w:rsid w:val="00AB4F80"/>
    <w:rsid w:val="00AB50F9"/>
    <w:rsid w:val="00AB51A6"/>
    <w:rsid w:val="00AB549A"/>
    <w:rsid w:val="00AB55E7"/>
    <w:rsid w:val="00AB56B5"/>
    <w:rsid w:val="00AB5746"/>
    <w:rsid w:val="00AB5780"/>
    <w:rsid w:val="00AB57C8"/>
    <w:rsid w:val="00AB584A"/>
    <w:rsid w:val="00AB58C5"/>
    <w:rsid w:val="00AB5ABB"/>
    <w:rsid w:val="00AB5B8B"/>
    <w:rsid w:val="00AB5DBE"/>
    <w:rsid w:val="00AB5DD5"/>
    <w:rsid w:val="00AB5E87"/>
    <w:rsid w:val="00AB5E98"/>
    <w:rsid w:val="00AB5F29"/>
    <w:rsid w:val="00AB626F"/>
    <w:rsid w:val="00AB62CB"/>
    <w:rsid w:val="00AB65F2"/>
    <w:rsid w:val="00AB6601"/>
    <w:rsid w:val="00AB66A9"/>
    <w:rsid w:val="00AB6AAC"/>
    <w:rsid w:val="00AB6D2D"/>
    <w:rsid w:val="00AB6E13"/>
    <w:rsid w:val="00AB6F92"/>
    <w:rsid w:val="00AB7162"/>
    <w:rsid w:val="00AB73DD"/>
    <w:rsid w:val="00AB7494"/>
    <w:rsid w:val="00AB7530"/>
    <w:rsid w:val="00AB794D"/>
    <w:rsid w:val="00AB7C28"/>
    <w:rsid w:val="00AB7C36"/>
    <w:rsid w:val="00AB7E09"/>
    <w:rsid w:val="00AB7E43"/>
    <w:rsid w:val="00AB7F75"/>
    <w:rsid w:val="00AC02F8"/>
    <w:rsid w:val="00AC0376"/>
    <w:rsid w:val="00AC0597"/>
    <w:rsid w:val="00AC0761"/>
    <w:rsid w:val="00AC08F3"/>
    <w:rsid w:val="00AC0931"/>
    <w:rsid w:val="00AC0A05"/>
    <w:rsid w:val="00AC0A36"/>
    <w:rsid w:val="00AC0B7C"/>
    <w:rsid w:val="00AC0BDC"/>
    <w:rsid w:val="00AC0C8A"/>
    <w:rsid w:val="00AC0D31"/>
    <w:rsid w:val="00AC0FE0"/>
    <w:rsid w:val="00AC10CE"/>
    <w:rsid w:val="00AC121B"/>
    <w:rsid w:val="00AC12DF"/>
    <w:rsid w:val="00AC12E1"/>
    <w:rsid w:val="00AC161D"/>
    <w:rsid w:val="00AC1770"/>
    <w:rsid w:val="00AC195E"/>
    <w:rsid w:val="00AC1A93"/>
    <w:rsid w:val="00AC1DE4"/>
    <w:rsid w:val="00AC1E66"/>
    <w:rsid w:val="00AC1E79"/>
    <w:rsid w:val="00AC2040"/>
    <w:rsid w:val="00AC2056"/>
    <w:rsid w:val="00AC2502"/>
    <w:rsid w:val="00AC256A"/>
    <w:rsid w:val="00AC25D2"/>
    <w:rsid w:val="00AC2652"/>
    <w:rsid w:val="00AC26F1"/>
    <w:rsid w:val="00AC2768"/>
    <w:rsid w:val="00AC27C8"/>
    <w:rsid w:val="00AC2865"/>
    <w:rsid w:val="00AC2B25"/>
    <w:rsid w:val="00AC2B9E"/>
    <w:rsid w:val="00AC2D88"/>
    <w:rsid w:val="00AC2F79"/>
    <w:rsid w:val="00AC302D"/>
    <w:rsid w:val="00AC3047"/>
    <w:rsid w:val="00AC3096"/>
    <w:rsid w:val="00AC30EA"/>
    <w:rsid w:val="00AC31B4"/>
    <w:rsid w:val="00AC3203"/>
    <w:rsid w:val="00AC323A"/>
    <w:rsid w:val="00AC33BC"/>
    <w:rsid w:val="00AC3410"/>
    <w:rsid w:val="00AC34A2"/>
    <w:rsid w:val="00AC3508"/>
    <w:rsid w:val="00AC3688"/>
    <w:rsid w:val="00AC377C"/>
    <w:rsid w:val="00AC37D0"/>
    <w:rsid w:val="00AC3876"/>
    <w:rsid w:val="00AC3936"/>
    <w:rsid w:val="00AC3982"/>
    <w:rsid w:val="00AC3A1C"/>
    <w:rsid w:val="00AC3AC3"/>
    <w:rsid w:val="00AC3C7F"/>
    <w:rsid w:val="00AC3D84"/>
    <w:rsid w:val="00AC3DDB"/>
    <w:rsid w:val="00AC3F4D"/>
    <w:rsid w:val="00AC4178"/>
    <w:rsid w:val="00AC41B7"/>
    <w:rsid w:val="00AC42E7"/>
    <w:rsid w:val="00AC43A8"/>
    <w:rsid w:val="00AC4405"/>
    <w:rsid w:val="00AC44B9"/>
    <w:rsid w:val="00AC4603"/>
    <w:rsid w:val="00AC469D"/>
    <w:rsid w:val="00AC4780"/>
    <w:rsid w:val="00AC4B8B"/>
    <w:rsid w:val="00AC4CD8"/>
    <w:rsid w:val="00AC5193"/>
    <w:rsid w:val="00AC5261"/>
    <w:rsid w:val="00AC54FE"/>
    <w:rsid w:val="00AC54FF"/>
    <w:rsid w:val="00AC56D5"/>
    <w:rsid w:val="00AC5C12"/>
    <w:rsid w:val="00AC5C4F"/>
    <w:rsid w:val="00AC5D12"/>
    <w:rsid w:val="00AC5FCB"/>
    <w:rsid w:val="00AC60AD"/>
    <w:rsid w:val="00AC6289"/>
    <w:rsid w:val="00AC62FF"/>
    <w:rsid w:val="00AC6380"/>
    <w:rsid w:val="00AC63CF"/>
    <w:rsid w:val="00AC6407"/>
    <w:rsid w:val="00AC6467"/>
    <w:rsid w:val="00AC64D7"/>
    <w:rsid w:val="00AC6541"/>
    <w:rsid w:val="00AC670A"/>
    <w:rsid w:val="00AC67A6"/>
    <w:rsid w:val="00AC6811"/>
    <w:rsid w:val="00AC695B"/>
    <w:rsid w:val="00AC69F8"/>
    <w:rsid w:val="00AC6B03"/>
    <w:rsid w:val="00AC6D61"/>
    <w:rsid w:val="00AC6F16"/>
    <w:rsid w:val="00AC6F9B"/>
    <w:rsid w:val="00AC7215"/>
    <w:rsid w:val="00AC72E1"/>
    <w:rsid w:val="00AC737B"/>
    <w:rsid w:val="00AC742C"/>
    <w:rsid w:val="00AC7460"/>
    <w:rsid w:val="00AC75EE"/>
    <w:rsid w:val="00AC7910"/>
    <w:rsid w:val="00AC7956"/>
    <w:rsid w:val="00AC797A"/>
    <w:rsid w:val="00AC7ACC"/>
    <w:rsid w:val="00AC7C4E"/>
    <w:rsid w:val="00AC7EB4"/>
    <w:rsid w:val="00AC7F09"/>
    <w:rsid w:val="00AC7F36"/>
    <w:rsid w:val="00AC7FA3"/>
    <w:rsid w:val="00AD006E"/>
    <w:rsid w:val="00AD00BE"/>
    <w:rsid w:val="00AD01A2"/>
    <w:rsid w:val="00AD01A5"/>
    <w:rsid w:val="00AD0364"/>
    <w:rsid w:val="00AD03CB"/>
    <w:rsid w:val="00AD03E8"/>
    <w:rsid w:val="00AD0712"/>
    <w:rsid w:val="00AD07A0"/>
    <w:rsid w:val="00AD0999"/>
    <w:rsid w:val="00AD0C11"/>
    <w:rsid w:val="00AD0C98"/>
    <w:rsid w:val="00AD0F4F"/>
    <w:rsid w:val="00AD14ED"/>
    <w:rsid w:val="00AD1593"/>
    <w:rsid w:val="00AD15B3"/>
    <w:rsid w:val="00AD1628"/>
    <w:rsid w:val="00AD1644"/>
    <w:rsid w:val="00AD1976"/>
    <w:rsid w:val="00AD1B83"/>
    <w:rsid w:val="00AD1E2B"/>
    <w:rsid w:val="00AD1E8A"/>
    <w:rsid w:val="00AD1F94"/>
    <w:rsid w:val="00AD212F"/>
    <w:rsid w:val="00AD2223"/>
    <w:rsid w:val="00AD248D"/>
    <w:rsid w:val="00AD25AB"/>
    <w:rsid w:val="00AD2768"/>
    <w:rsid w:val="00AD2830"/>
    <w:rsid w:val="00AD2863"/>
    <w:rsid w:val="00AD2975"/>
    <w:rsid w:val="00AD2BBE"/>
    <w:rsid w:val="00AD2D8D"/>
    <w:rsid w:val="00AD2E61"/>
    <w:rsid w:val="00AD2E80"/>
    <w:rsid w:val="00AD2EBC"/>
    <w:rsid w:val="00AD2FCB"/>
    <w:rsid w:val="00AD30B1"/>
    <w:rsid w:val="00AD31A7"/>
    <w:rsid w:val="00AD324C"/>
    <w:rsid w:val="00AD330C"/>
    <w:rsid w:val="00AD351F"/>
    <w:rsid w:val="00AD36B4"/>
    <w:rsid w:val="00AD36D5"/>
    <w:rsid w:val="00AD370F"/>
    <w:rsid w:val="00AD3AFF"/>
    <w:rsid w:val="00AD3E71"/>
    <w:rsid w:val="00AD3ED9"/>
    <w:rsid w:val="00AD409B"/>
    <w:rsid w:val="00AD40FA"/>
    <w:rsid w:val="00AD43CE"/>
    <w:rsid w:val="00AD4464"/>
    <w:rsid w:val="00AD44DA"/>
    <w:rsid w:val="00AD454C"/>
    <w:rsid w:val="00AD4843"/>
    <w:rsid w:val="00AD4BBD"/>
    <w:rsid w:val="00AD5114"/>
    <w:rsid w:val="00AD537C"/>
    <w:rsid w:val="00AD53BB"/>
    <w:rsid w:val="00AD5477"/>
    <w:rsid w:val="00AD55A0"/>
    <w:rsid w:val="00AD56BA"/>
    <w:rsid w:val="00AD5716"/>
    <w:rsid w:val="00AD5765"/>
    <w:rsid w:val="00AD5B9B"/>
    <w:rsid w:val="00AD60CC"/>
    <w:rsid w:val="00AD6193"/>
    <w:rsid w:val="00AD61D3"/>
    <w:rsid w:val="00AD632B"/>
    <w:rsid w:val="00AD644C"/>
    <w:rsid w:val="00AD657C"/>
    <w:rsid w:val="00AD66CA"/>
    <w:rsid w:val="00AD66DA"/>
    <w:rsid w:val="00AD67F1"/>
    <w:rsid w:val="00AD6802"/>
    <w:rsid w:val="00AD68E8"/>
    <w:rsid w:val="00AD6980"/>
    <w:rsid w:val="00AD6A7C"/>
    <w:rsid w:val="00AD6AEE"/>
    <w:rsid w:val="00AD6CBA"/>
    <w:rsid w:val="00AD6F56"/>
    <w:rsid w:val="00AD6F8E"/>
    <w:rsid w:val="00AD7129"/>
    <w:rsid w:val="00AD7249"/>
    <w:rsid w:val="00AD72D5"/>
    <w:rsid w:val="00AD7340"/>
    <w:rsid w:val="00AD7487"/>
    <w:rsid w:val="00AD749F"/>
    <w:rsid w:val="00AD77C8"/>
    <w:rsid w:val="00AD781F"/>
    <w:rsid w:val="00AD7A8C"/>
    <w:rsid w:val="00AD7ACA"/>
    <w:rsid w:val="00AD7B4C"/>
    <w:rsid w:val="00AD7ED0"/>
    <w:rsid w:val="00AD7EEB"/>
    <w:rsid w:val="00AD7F06"/>
    <w:rsid w:val="00AE01C5"/>
    <w:rsid w:val="00AE0208"/>
    <w:rsid w:val="00AE035A"/>
    <w:rsid w:val="00AE0472"/>
    <w:rsid w:val="00AE0491"/>
    <w:rsid w:val="00AE07E4"/>
    <w:rsid w:val="00AE0B09"/>
    <w:rsid w:val="00AE0BF0"/>
    <w:rsid w:val="00AE0C81"/>
    <w:rsid w:val="00AE0CDD"/>
    <w:rsid w:val="00AE0D61"/>
    <w:rsid w:val="00AE0DC5"/>
    <w:rsid w:val="00AE0E29"/>
    <w:rsid w:val="00AE111B"/>
    <w:rsid w:val="00AE1196"/>
    <w:rsid w:val="00AE1254"/>
    <w:rsid w:val="00AE1559"/>
    <w:rsid w:val="00AE15E5"/>
    <w:rsid w:val="00AE1747"/>
    <w:rsid w:val="00AE1767"/>
    <w:rsid w:val="00AE185B"/>
    <w:rsid w:val="00AE186F"/>
    <w:rsid w:val="00AE1940"/>
    <w:rsid w:val="00AE1AB8"/>
    <w:rsid w:val="00AE1BB8"/>
    <w:rsid w:val="00AE1C75"/>
    <w:rsid w:val="00AE1D47"/>
    <w:rsid w:val="00AE1F9B"/>
    <w:rsid w:val="00AE1FCD"/>
    <w:rsid w:val="00AE214D"/>
    <w:rsid w:val="00AE221E"/>
    <w:rsid w:val="00AE223D"/>
    <w:rsid w:val="00AE2452"/>
    <w:rsid w:val="00AE24C5"/>
    <w:rsid w:val="00AE24C8"/>
    <w:rsid w:val="00AE24DC"/>
    <w:rsid w:val="00AE25A5"/>
    <w:rsid w:val="00AE2641"/>
    <w:rsid w:val="00AE275E"/>
    <w:rsid w:val="00AE278A"/>
    <w:rsid w:val="00AE29F8"/>
    <w:rsid w:val="00AE2A56"/>
    <w:rsid w:val="00AE2B4B"/>
    <w:rsid w:val="00AE30CE"/>
    <w:rsid w:val="00AE3174"/>
    <w:rsid w:val="00AE32D9"/>
    <w:rsid w:val="00AE3350"/>
    <w:rsid w:val="00AE3427"/>
    <w:rsid w:val="00AE35FA"/>
    <w:rsid w:val="00AE36A1"/>
    <w:rsid w:val="00AE37DF"/>
    <w:rsid w:val="00AE38AA"/>
    <w:rsid w:val="00AE3B2D"/>
    <w:rsid w:val="00AE3BE8"/>
    <w:rsid w:val="00AE3F80"/>
    <w:rsid w:val="00AE3FD8"/>
    <w:rsid w:val="00AE4384"/>
    <w:rsid w:val="00AE44D1"/>
    <w:rsid w:val="00AE45B3"/>
    <w:rsid w:val="00AE4676"/>
    <w:rsid w:val="00AE46EF"/>
    <w:rsid w:val="00AE473A"/>
    <w:rsid w:val="00AE4782"/>
    <w:rsid w:val="00AE47BC"/>
    <w:rsid w:val="00AE47FD"/>
    <w:rsid w:val="00AE49CD"/>
    <w:rsid w:val="00AE4A62"/>
    <w:rsid w:val="00AE4A6E"/>
    <w:rsid w:val="00AE4BA7"/>
    <w:rsid w:val="00AE4D47"/>
    <w:rsid w:val="00AE4E5F"/>
    <w:rsid w:val="00AE4EF8"/>
    <w:rsid w:val="00AE5094"/>
    <w:rsid w:val="00AE51F0"/>
    <w:rsid w:val="00AE539C"/>
    <w:rsid w:val="00AE5538"/>
    <w:rsid w:val="00AE563C"/>
    <w:rsid w:val="00AE567D"/>
    <w:rsid w:val="00AE5727"/>
    <w:rsid w:val="00AE5889"/>
    <w:rsid w:val="00AE59BD"/>
    <w:rsid w:val="00AE5AEF"/>
    <w:rsid w:val="00AE5B66"/>
    <w:rsid w:val="00AE5C85"/>
    <w:rsid w:val="00AE5E54"/>
    <w:rsid w:val="00AE5E78"/>
    <w:rsid w:val="00AE5FF4"/>
    <w:rsid w:val="00AE6174"/>
    <w:rsid w:val="00AE618F"/>
    <w:rsid w:val="00AE622E"/>
    <w:rsid w:val="00AE62FB"/>
    <w:rsid w:val="00AE6300"/>
    <w:rsid w:val="00AE6412"/>
    <w:rsid w:val="00AE64D4"/>
    <w:rsid w:val="00AE654E"/>
    <w:rsid w:val="00AE6708"/>
    <w:rsid w:val="00AE6868"/>
    <w:rsid w:val="00AE68AC"/>
    <w:rsid w:val="00AE6A0F"/>
    <w:rsid w:val="00AE6ABD"/>
    <w:rsid w:val="00AE6AC7"/>
    <w:rsid w:val="00AE6C73"/>
    <w:rsid w:val="00AE6D70"/>
    <w:rsid w:val="00AE6DF1"/>
    <w:rsid w:val="00AE6E3B"/>
    <w:rsid w:val="00AE6E85"/>
    <w:rsid w:val="00AE6FB0"/>
    <w:rsid w:val="00AE70C3"/>
    <w:rsid w:val="00AE7111"/>
    <w:rsid w:val="00AE71CD"/>
    <w:rsid w:val="00AE7269"/>
    <w:rsid w:val="00AE72F8"/>
    <w:rsid w:val="00AE734F"/>
    <w:rsid w:val="00AE741B"/>
    <w:rsid w:val="00AE74FF"/>
    <w:rsid w:val="00AE7567"/>
    <w:rsid w:val="00AE757E"/>
    <w:rsid w:val="00AE76C4"/>
    <w:rsid w:val="00AE76D4"/>
    <w:rsid w:val="00AE771F"/>
    <w:rsid w:val="00AE7902"/>
    <w:rsid w:val="00AE7920"/>
    <w:rsid w:val="00AE7AB8"/>
    <w:rsid w:val="00AE7B5C"/>
    <w:rsid w:val="00AE7F12"/>
    <w:rsid w:val="00AE7FCE"/>
    <w:rsid w:val="00AF0000"/>
    <w:rsid w:val="00AF002B"/>
    <w:rsid w:val="00AF00F9"/>
    <w:rsid w:val="00AF01B7"/>
    <w:rsid w:val="00AF0617"/>
    <w:rsid w:val="00AF072B"/>
    <w:rsid w:val="00AF083D"/>
    <w:rsid w:val="00AF08F6"/>
    <w:rsid w:val="00AF093B"/>
    <w:rsid w:val="00AF0A4B"/>
    <w:rsid w:val="00AF0BEF"/>
    <w:rsid w:val="00AF0CA9"/>
    <w:rsid w:val="00AF0F8D"/>
    <w:rsid w:val="00AF120B"/>
    <w:rsid w:val="00AF1251"/>
    <w:rsid w:val="00AF14E7"/>
    <w:rsid w:val="00AF151F"/>
    <w:rsid w:val="00AF176B"/>
    <w:rsid w:val="00AF1ABC"/>
    <w:rsid w:val="00AF1B9B"/>
    <w:rsid w:val="00AF1E13"/>
    <w:rsid w:val="00AF1F14"/>
    <w:rsid w:val="00AF1FF4"/>
    <w:rsid w:val="00AF201A"/>
    <w:rsid w:val="00AF2021"/>
    <w:rsid w:val="00AF20C0"/>
    <w:rsid w:val="00AF211B"/>
    <w:rsid w:val="00AF2194"/>
    <w:rsid w:val="00AF21B2"/>
    <w:rsid w:val="00AF21F1"/>
    <w:rsid w:val="00AF26A8"/>
    <w:rsid w:val="00AF27F7"/>
    <w:rsid w:val="00AF2B40"/>
    <w:rsid w:val="00AF2B82"/>
    <w:rsid w:val="00AF2BAD"/>
    <w:rsid w:val="00AF2BB1"/>
    <w:rsid w:val="00AF2BE1"/>
    <w:rsid w:val="00AF2CE9"/>
    <w:rsid w:val="00AF2E5A"/>
    <w:rsid w:val="00AF302B"/>
    <w:rsid w:val="00AF3055"/>
    <w:rsid w:val="00AF32D3"/>
    <w:rsid w:val="00AF33FE"/>
    <w:rsid w:val="00AF346D"/>
    <w:rsid w:val="00AF35AF"/>
    <w:rsid w:val="00AF38C5"/>
    <w:rsid w:val="00AF3CB4"/>
    <w:rsid w:val="00AF3DC8"/>
    <w:rsid w:val="00AF3E34"/>
    <w:rsid w:val="00AF3E64"/>
    <w:rsid w:val="00AF40A2"/>
    <w:rsid w:val="00AF43EA"/>
    <w:rsid w:val="00AF449D"/>
    <w:rsid w:val="00AF47D4"/>
    <w:rsid w:val="00AF484D"/>
    <w:rsid w:val="00AF4936"/>
    <w:rsid w:val="00AF4A23"/>
    <w:rsid w:val="00AF4A93"/>
    <w:rsid w:val="00AF4BC5"/>
    <w:rsid w:val="00AF4C06"/>
    <w:rsid w:val="00AF4C92"/>
    <w:rsid w:val="00AF4E3E"/>
    <w:rsid w:val="00AF4EC9"/>
    <w:rsid w:val="00AF506D"/>
    <w:rsid w:val="00AF52E5"/>
    <w:rsid w:val="00AF53F8"/>
    <w:rsid w:val="00AF5461"/>
    <w:rsid w:val="00AF5512"/>
    <w:rsid w:val="00AF5B20"/>
    <w:rsid w:val="00AF5BCF"/>
    <w:rsid w:val="00AF5E1A"/>
    <w:rsid w:val="00AF5EAA"/>
    <w:rsid w:val="00AF5EAE"/>
    <w:rsid w:val="00AF6135"/>
    <w:rsid w:val="00AF616E"/>
    <w:rsid w:val="00AF625B"/>
    <w:rsid w:val="00AF649C"/>
    <w:rsid w:val="00AF6513"/>
    <w:rsid w:val="00AF6566"/>
    <w:rsid w:val="00AF65D7"/>
    <w:rsid w:val="00AF660F"/>
    <w:rsid w:val="00AF6619"/>
    <w:rsid w:val="00AF66C8"/>
    <w:rsid w:val="00AF6940"/>
    <w:rsid w:val="00AF6ACE"/>
    <w:rsid w:val="00AF6C7F"/>
    <w:rsid w:val="00AF6EC8"/>
    <w:rsid w:val="00AF6F94"/>
    <w:rsid w:val="00AF717F"/>
    <w:rsid w:val="00AF7187"/>
    <w:rsid w:val="00AF722C"/>
    <w:rsid w:val="00AF7329"/>
    <w:rsid w:val="00AF7574"/>
    <w:rsid w:val="00AF758C"/>
    <w:rsid w:val="00AF771B"/>
    <w:rsid w:val="00AF7758"/>
    <w:rsid w:val="00AF784B"/>
    <w:rsid w:val="00AF78DB"/>
    <w:rsid w:val="00AF7A4A"/>
    <w:rsid w:val="00AF7C61"/>
    <w:rsid w:val="00AF7DC0"/>
    <w:rsid w:val="00AF7E9C"/>
    <w:rsid w:val="00AF7F3B"/>
    <w:rsid w:val="00B00048"/>
    <w:rsid w:val="00B00324"/>
    <w:rsid w:val="00B003B5"/>
    <w:rsid w:val="00B0041F"/>
    <w:rsid w:val="00B004B2"/>
    <w:rsid w:val="00B00820"/>
    <w:rsid w:val="00B00986"/>
    <w:rsid w:val="00B00A41"/>
    <w:rsid w:val="00B00BC5"/>
    <w:rsid w:val="00B00E8B"/>
    <w:rsid w:val="00B00F88"/>
    <w:rsid w:val="00B0107C"/>
    <w:rsid w:val="00B0108F"/>
    <w:rsid w:val="00B010A4"/>
    <w:rsid w:val="00B010EE"/>
    <w:rsid w:val="00B01188"/>
    <w:rsid w:val="00B016AD"/>
    <w:rsid w:val="00B017F0"/>
    <w:rsid w:val="00B01971"/>
    <w:rsid w:val="00B01DE5"/>
    <w:rsid w:val="00B01F94"/>
    <w:rsid w:val="00B02000"/>
    <w:rsid w:val="00B0211F"/>
    <w:rsid w:val="00B02204"/>
    <w:rsid w:val="00B022C1"/>
    <w:rsid w:val="00B02603"/>
    <w:rsid w:val="00B02650"/>
    <w:rsid w:val="00B0267A"/>
    <w:rsid w:val="00B026F0"/>
    <w:rsid w:val="00B02784"/>
    <w:rsid w:val="00B029C8"/>
    <w:rsid w:val="00B02ABB"/>
    <w:rsid w:val="00B02D26"/>
    <w:rsid w:val="00B02DF5"/>
    <w:rsid w:val="00B02EE6"/>
    <w:rsid w:val="00B03004"/>
    <w:rsid w:val="00B03317"/>
    <w:rsid w:val="00B03799"/>
    <w:rsid w:val="00B03829"/>
    <w:rsid w:val="00B03A6D"/>
    <w:rsid w:val="00B03B87"/>
    <w:rsid w:val="00B03B9E"/>
    <w:rsid w:val="00B03D2A"/>
    <w:rsid w:val="00B03D6A"/>
    <w:rsid w:val="00B040D7"/>
    <w:rsid w:val="00B04153"/>
    <w:rsid w:val="00B0421C"/>
    <w:rsid w:val="00B0427E"/>
    <w:rsid w:val="00B04416"/>
    <w:rsid w:val="00B048ED"/>
    <w:rsid w:val="00B049D7"/>
    <w:rsid w:val="00B04AA5"/>
    <w:rsid w:val="00B04E6B"/>
    <w:rsid w:val="00B0505D"/>
    <w:rsid w:val="00B050DF"/>
    <w:rsid w:val="00B0514C"/>
    <w:rsid w:val="00B05248"/>
    <w:rsid w:val="00B052C7"/>
    <w:rsid w:val="00B05439"/>
    <w:rsid w:val="00B0548D"/>
    <w:rsid w:val="00B055C0"/>
    <w:rsid w:val="00B055D0"/>
    <w:rsid w:val="00B05634"/>
    <w:rsid w:val="00B05673"/>
    <w:rsid w:val="00B056FF"/>
    <w:rsid w:val="00B05820"/>
    <w:rsid w:val="00B058A6"/>
    <w:rsid w:val="00B05A88"/>
    <w:rsid w:val="00B05B26"/>
    <w:rsid w:val="00B05B70"/>
    <w:rsid w:val="00B05E30"/>
    <w:rsid w:val="00B05E3D"/>
    <w:rsid w:val="00B05F3F"/>
    <w:rsid w:val="00B060B5"/>
    <w:rsid w:val="00B06387"/>
    <w:rsid w:val="00B06448"/>
    <w:rsid w:val="00B066B5"/>
    <w:rsid w:val="00B06897"/>
    <w:rsid w:val="00B068A2"/>
    <w:rsid w:val="00B069D0"/>
    <w:rsid w:val="00B06D98"/>
    <w:rsid w:val="00B06DC9"/>
    <w:rsid w:val="00B070A3"/>
    <w:rsid w:val="00B071C2"/>
    <w:rsid w:val="00B07326"/>
    <w:rsid w:val="00B07330"/>
    <w:rsid w:val="00B07652"/>
    <w:rsid w:val="00B0769D"/>
    <w:rsid w:val="00B0775C"/>
    <w:rsid w:val="00B0778E"/>
    <w:rsid w:val="00B07B2D"/>
    <w:rsid w:val="00B07D1D"/>
    <w:rsid w:val="00B07D3C"/>
    <w:rsid w:val="00B07D4D"/>
    <w:rsid w:val="00B07E77"/>
    <w:rsid w:val="00B07EBB"/>
    <w:rsid w:val="00B07F2A"/>
    <w:rsid w:val="00B07FB3"/>
    <w:rsid w:val="00B100E3"/>
    <w:rsid w:val="00B1021C"/>
    <w:rsid w:val="00B10436"/>
    <w:rsid w:val="00B104D3"/>
    <w:rsid w:val="00B105FD"/>
    <w:rsid w:val="00B10646"/>
    <w:rsid w:val="00B106B5"/>
    <w:rsid w:val="00B10807"/>
    <w:rsid w:val="00B1093B"/>
    <w:rsid w:val="00B10960"/>
    <w:rsid w:val="00B109A6"/>
    <w:rsid w:val="00B109C9"/>
    <w:rsid w:val="00B10A63"/>
    <w:rsid w:val="00B10C09"/>
    <w:rsid w:val="00B10C2F"/>
    <w:rsid w:val="00B10CE6"/>
    <w:rsid w:val="00B10EC0"/>
    <w:rsid w:val="00B10FEB"/>
    <w:rsid w:val="00B11025"/>
    <w:rsid w:val="00B11035"/>
    <w:rsid w:val="00B110D1"/>
    <w:rsid w:val="00B11319"/>
    <w:rsid w:val="00B113BF"/>
    <w:rsid w:val="00B1153F"/>
    <w:rsid w:val="00B116D3"/>
    <w:rsid w:val="00B11843"/>
    <w:rsid w:val="00B11869"/>
    <w:rsid w:val="00B11887"/>
    <w:rsid w:val="00B11A48"/>
    <w:rsid w:val="00B11A8C"/>
    <w:rsid w:val="00B11C43"/>
    <w:rsid w:val="00B11DF4"/>
    <w:rsid w:val="00B11EBE"/>
    <w:rsid w:val="00B11F98"/>
    <w:rsid w:val="00B1200A"/>
    <w:rsid w:val="00B122F8"/>
    <w:rsid w:val="00B1230E"/>
    <w:rsid w:val="00B12445"/>
    <w:rsid w:val="00B12559"/>
    <w:rsid w:val="00B12668"/>
    <w:rsid w:val="00B12886"/>
    <w:rsid w:val="00B129D0"/>
    <w:rsid w:val="00B129E4"/>
    <w:rsid w:val="00B12BA3"/>
    <w:rsid w:val="00B12C08"/>
    <w:rsid w:val="00B12CC2"/>
    <w:rsid w:val="00B12D13"/>
    <w:rsid w:val="00B12D4A"/>
    <w:rsid w:val="00B12D6B"/>
    <w:rsid w:val="00B12EE3"/>
    <w:rsid w:val="00B12F30"/>
    <w:rsid w:val="00B12FEF"/>
    <w:rsid w:val="00B13038"/>
    <w:rsid w:val="00B1313F"/>
    <w:rsid w:val="00B13376"/>
    <w:rsid w:val="00B134FE"/>
    <w:rsid w:val="00B135ED"/>
    <w:rsid w:val="00B13696"/>
    <w:rsid w:val="00B13742"/>
    <w:rsid w:val="00B1374B"/>
    <w:rsid w:val="00B13782"/>
    <w:rsid w:val="00B1397D"/>
    <w:rsid w:val="00B13A57"/>
    <w:rsid w:val="00B13A97"/>
    <w:rsid w:val="00B13AAA"/>
    <w:rsid w:val="00B13BDA"/>
    <w:rsid w:val="00B13C01"/>
    <w:rsid w:val="00B13C10"/>
    <w:rsid w:val="00B13D10"/>
    <w:rsid w:val="00B13E1F"/>
    <w:rsid w:val="00B1402A"/>
    <w:rsid w:val="00B1403A"/>
    <w:rsid w:val="00B14327"/>
    <w:rsid w:val="00B14465"/>
    <w:rsid w:val="00B1447E"/>
    <w:rsid w:val="00B144FD"/>
    <w:rsid w:val="00B145AA"/>
    <w:rsid w:val="00B1474A"/>
    <w:rsid w:val="00B14792"/>
    <w:rsid w:val="00B147AE"/>
    <w:rsid w:val="00B14863"/>
    <w:rsid w:val="00B14AE4"/>
    <w:rsid w:val="00B14C11"/>
    <w:rsid w:val="00B14C97"/>
    <w:rsid w:val="00B15023"/>
    <w:rsid w:val="00B152C2"/>
    <w:rsid w:val="00B154E9"/>
    <w:rsid w:val="00B155C5"/>
    <w:rsid w:val="00B157C0"/>
    <w:rsid w:val="00B157F6"/>
    <w:rsid w:val="00B15890"/>
    <w:rsid w:val="00B15D23"/>
    <w:rsid w:val="00B15D95"/>
    <w:rsid w:val="00B15EF0"/>
    <w:rsid w:val="00B16042"/>
    <w:rsid w:val="00B16102"/>
    <w:rsid w:val="00B161D6"/>
    <w:rsid w:val="00B16355"/>
    <w:rsid w:val="00B163A9"/>
    <w:rsid w:val="00B1641F"/>
    <w:rsid w:val="00B16739"/>
    <w:rsid w:val="00B16798"/>
    <w:rsid w:val="00B167F2"/>
    <w:rsid w:val="00B1685B"/>
    <w:rsid w:val="00B16936"/>
    <w:rsid w:val="00B16C35"/>
    <w:rsid w:val="00B16C5B"/>
    <w:rsid w:val="00B16D25"/>
    <w:rsid w:val="00B16D51"/>
    <w:rsid w:val="00B16ED7"/>
    <w:rsid w:val="00B16F74"/>
    <w:rsid w:val="00B170EF"/>
    <w:rsid w:val="00B17129"/>
    <w:rsid w:val="00B171BA"/>
    <w:rsid w:val="00B17225"/>
    <w:rsid w:val="00B17304"/>
    <w:rsid w:val="00B1768C"/>
    <w:rsid w:val="00B176DD"/>
    <w:rsid w:val="00B17804"/>
    <w:rsid w:val="00B17857"/>
    <w:rsid w:val="00B17930"/>
    <w:rsid w:val="00B1796D"/>
    <w:rsid w:val="00B17984"/>
    <w:rsid w:val="00B179BA"/>
    <w:rsid w:val="00B179FA"/>
    <w:rsid w:val="00B17C9E"/>
    <w:rsid w:val="00B17D0C"/>
    <w:rsid w:val="00B17D42"/>
    <w:rsid w:val="00B17DD4"/>
    <w:rsid w:val="00B17EFB"/>
    <w:rsid w:val="00B201CA"/>
    <w:rsid w:val="00B20471"/>
    <w:rsid w:val="00B20788"/>
    <w:rsid w:val="00B208F3"/>
    <w:rsid w:val="00B20936"/>
    <w:rsid w:val="00B2098F"/>
    <w:rsid w:val="00B20F1B"/>
    <w:rsid w:val="00B210D2"/>
    <w:rsid w:val="00B21222"/>
    <w:rsid w:val="00B212C9"/>
    <w:rsid w:val="00B212E3"/>
    <w:rsid w:val="00B214C0"/>
    <w:rsid w:val="00B2152C"/>
    <w:rsid w:val="00B216D9"/>
    <w:rsid w:val="00B2184B"/>
    <w:rsid w:val="00B21991"/>
    <w:rsid w:val="00B21A52"/>
    <w:rsid w:val="00B21AFD"/>
    <w:rsid w:val="00B21BFC"/>
    <w:rsid w:val="00B21D6F"/>
    <w:rsid w:val="00B21D93"/>
    <w:rsid w:val="00B21F71"/>
    <w:rsid w:val="00B22154"/>
    <w:rsid w:val="00B2228F"/>
    <w:rsid w:val="00B222F2"/>
    <w:rsid w:val="00B2246A"/>
    <w:rsid w:val="00B2250C"/>
    <w:rsid w:val="00B22778"/>
    <w:rsid w:val="00B22BC7"/>
    <w:rsid w:val="00B22BDF"/>
    <w:rsid w:val="00B22C19"/>
    <w:rsid w:val="00B22CEB"/>
    <w:rsid w:val="00B22DAB"/>
    <w:rsid w:val="00B231C5"/>
    <w:rsid w:val="00B233C2"/>
    <w:rsid w:val="00B235BA"/>
    <w:rsid w:val="00B235F3"/>
    <w:rsid w:val="00B2365B"/>
    <w:rsid w:val="00B23674"/>
    <w:rsid w:val="00B2371C"/>
    <w:rsid w:val="00B2374F"/>
    <w:rsid w:val="00B23761"/>
    <w:rsid w:val="00B2377E"/>
    <w:rsid w:val="00B23815"/>
    <w:rsid w:val="00B2391C"/>
    <w:rsid w:val="00B23A4B"/>
    <w:rsid w:val="00B23ACF"/>
    <w:rsid w:val="00B23C0F"/>
    <w:rsid w:val="00B23F07"/>
    <w:rsid w:val="00B24066"/>
    <w:rsid w:val="00B240B7"/>
    <w:rsid w:val="00B242C0"/>
    <w:rsid w:val="00B24315"/>
    <w:rsid w:val="00B24492"/>
    <w:rsid w:val="00B245BD"/>
    <w:rsid w:val="00B24881"/>
    <w:rsid w:val="00B24A29"/>
    <w:rsid w:val="00B24B18"/>
    <w:rsid w:val="00B24B62"/>
    <w:rsid w:val="00B24C08"/>
    <w:rsid w:val="00B24CFB"/>
    <w:rsid w:val="00B24D3A"/>
    <w:rsid w:val="00B24F33"/>
    <w:rsid w:val="00B24FAC"/>
    <w:rsid w:val="00B2516C"/>
    <w:rsid w:val="00B2536C"/>
    <w:rsid w:val="00B25544"/>
    <w:rsid w:val="00B257F7"/>
    <w:rsid w:val="00B25809"/>
    <w:rsid w:val="00B2580F"/>
    <w:rsid w:val="00B2597C"/>
    <w:rsid w:val="00B25B20"/>
    <w:rsid w:val="00B25D0E"/>
    <w:rsid w:val="00B25D59"/>
    <w:rsid w:val="00B25DBC"/>
    <w:rsid w:val="00B25DDD"/>
    <w:rsid w:val="00B2603A"/>
    <w:rsid w:val="00B26066"/>
    <w:rsid w:val="00B26092"/>
    <w:rsid w:val="00B26269"/>
    <w:rsid w:val="00B26321"/>
    <w:rsid w:val="00B26A79"/>
    <w:rsid w:val="00B26A85"/>
    <w:rsid w:val="00B26F27"/>
    <w:rsid w:val="00B26F62"/>
    <w:rsid w:val="00B270B7"/>
    <w:rsid w:val="00B27160"/>
    <w:rsid w:val="00B272F9"/>
    <w:rsid w:val="00B27365"/>
    <w:rsid w:val="00B27456"/>
    <w:rsid w:val="00B276DF"/>
    <w:rsid w:val="00B27881"/>
    <w:rsid w:val="00B27937"/>
    <w:rsid w:val="00B27A0B"/>
    <w:rsid w:val="00B27B89"/>
    <w:rsid w:val="00B27C26"/>
    <w:rsid w:val="00B27EEC"/>
    <w:rsid w:val="00B27F84"/>
    <w:rsid w:val="00B27F98"/>
    <w:rsid w:val="00B27FE2"/>
    <w:rsid w:val="00B3002E"/>
    <w:rsid w:val="00B30058"/>
    <w:rsid w:val="00B302E6"/>
    <w:rsid w:val="00B3030C"/>
    <w:rsid w:val="00B30427"/>
    <w:rsid w:val="00B30754"/>
    <w:rsid w:val="00B3090A"/>
    <w:rsid w:val="00B3093E"/>
    <w:rsid w:val="00B3096D"/>
    <w:rsid w:val="00B30AB1"/>
    <w:rsid w:val="00B30C5F"/>
    <w:rsid w:val="00B30C89"/>
    <w:rsid w:val="00B30E1D"/>
    <w:rsid w:val="00B30E49"/>
    <w:rsid w:val="00B30EF3"/>
    <w:rsid w:val="00B30F5F"/>
    <w:rsid w:val="00B31142"/>
    <w:rsid w:val="00B31306"/>
    <w:rsid w:val="00B31328"/>
    <w:rsid w:val="00B3152A"/>
    <w:rsid w:val="00B31797"/>
    <w:rsid w:val="00B318D9"/>
    <w:rsid w:val="00B3193C"/>
    <w:rsid w:val="00B31CF5"/>
    <w:rsid w:val="00B31DC8"/>
    <w:rsid w:val="00B31EC6"/>
    <w:rsid w:val="00B31F18"/>
    <w:rsid w:val="00B3217D"/>
    <w:rsid w:val="00B321B7"/>
    <w:rsid w:val="00B32320"/>
    <w:rsid w:val="00B3236C"/>
    <w:rsid w:val="00B32374"/>
    <w:rsid w:val="00B32428"/>
    <w:rsid w:val="00B3258E"/>
    <w:rsid w:val="00B32669"/>
    <w:rsid w:val="00B3277C"/>
    <w:rsid w:val="00B32798"/>
    <w:rsid w:val="00B32938"/>
    <w:rsid w:val="00B329A2"/>
    <w:rsid w:val="00B32A6F"/>
    <w:rsid w:val="00B32D51"/>
    <w:rsid w:val="00B32E9D"/>
    <w:rsid w:val="00B32F76"/>
    <w:rsid w:val="00B3309C"/>
    <w:rsid w:val="00B330F5"/>
    <w:rsid w:val="00B3318B"/>
    <w:rsid w:val="00B3318E"/>
    <w:rsid w:val="00B3319F"/>
    <w:rsid w:val="00B3324E"/>
    <w:rsid w:val="00B332A0"/>
    <w:rsid w:val="00B33504"/>
    <w:rsid w:val="00B3351C"/>
    <w:rsid w:val="00B3352A"/>
    <w:rsid w:val="00B3354B"/>
    <w:rsid w:val="00B337DA"/>
    <w:rsid w:val="00B33878"/>
    <w:rsid w:val="00B3391B"/>
    <w:rsid w:val="00B33BA1"/>
    <w:rsid w:val="00B33C6E"/>
    <w:rsid w:val="00B33D14"/>
    <w:rsid w:val="00B33D87"/>
    <w:rsid w:val="00B33DA8"/>
    <w:rsid w:val="00B33E2B"/>
    <w:rsid w:val="00B343AB"/>
    <w:rsid w:val="00B3451A"/>
    <w:rsid w:val="00B34568"/>
    <w:rsid w:val="00B345EB"/>
    <w:rsid w:val="00B34914"/>
    <w:rsid w:val="00B34AE7"/>
    <w:rsid w:val="00B34C36"/>
    <w:rsid w:val="00B34CF4"/>
    <w:rsid w:val="00B34EB7"/>
    <w:rsid w:val="00B34EC0"/>
    <w:rsid w:val="00B34EC9"/>
    <w:rsid w:val="00B34ED4"/>
    <w:rsid w:val="00B34FDC"/>
    <w:rsid w:val="00B350B9"/>
    <w:rsid w:val="00B350F7"/>
    <w:rsid w:val="00B3514E"/>
    <w:rsid w:val="00B352B3"/>
    <w:rsid w:val="00B3540B"/>
    <w:rsid w:val="00B3555A"/>
    <w:rsid w:val="00B35877"/>
    <w:rsid w:val="00B35933"/>
    <w:rsid w:val="00B35A0D"/>
    <w:rsid w:val="00B35AB4"/>
    <w:rsid w:val="00B35BCA"/>
    <w:rsid w:val="00B35D29"/>
    <w:rsid w:val="00B35DBA"/>
    <w:rsid w:val="00B36220"/>
    <w:rsid w:val="00B36458"/>
    <w:rsid w:val="00B364EA"/>
    <w:rsid w:val="00B36689"/>
    <w:rsid w:val="00B366CF"/>
    <w:rsid w:val="00B36A5A"/>
    <w:rsid w:val="00B36C30"/>
    <w:rsid w:val="00B36D7F"/>
    <w:rsid w:val="00B36E13"/>
    <w:rsid w:val="00B36ED5"/>
    <w:rsid w:val="00B36FAB"/>
    <w:rsid w:val="00B36FB1"/>
    <w:rsid w:val="00B372BA"/>
    <w:rsid w:val="00B3738F"/>
    <w:rsid w:val="00B374F5"/>
    <w:rsid w:val="00B37553"/>
    <w:rsid w:val="00B375AA"/>
    <w:rsid w:val="00B375FB"/>
    <w:rsid w:val="00B3782B"/>
    <w:rsid w:val="00B37AD1"/>
    <w:rsid w:val="00B37B07"/>
    <w:rsid w:val="00B37B99"/>
    <w:rsid w:val="00B37BB5"/>
    <w:rsid w:val="00B37C14"/>
    <w:rsid w:val="00B37CD9"/>
    <w:rsid w:val="00B37E84"/>
    <w:rsid w:val="00B37F69"/>
    <w:rsid w:val="00B37FC4"/>
    <w:rsid w:val="00B403FE"/>
    <w:rsid w:val="00B40483"/>
    <w:rsid w:val="00B404A1"/>
    <w:rsid w:val="00B407EB"/>
    <w:rsid w:val="00B40A57"/>
    <w:rsid w:val="00B40AA6"/>
    <w:rsid w:val="00B40B02"/>
    <w:rsid w:val="00B40D24"/>
    <w:rsid w:val="00B40D48"/>
    <w:rsid w:val="00B40E4F"/>
    <w:rsid w:val="00B40E6B"/>
    <w:rsid w:val="00B4118D"/>
    <w:rsid w:val="00B41540"/>
    <w:rsid w:val="00B41713"/>
    <w:rsid w:val="00B41761"/>
    <w:rsid w:val="00B4191F"/>
    <w:rsid w:val="00B41947"/>
    <w:rsid w:val="00B41A0B"/>
    <w:rsid w:val="00B41BE3"/>
    <w:rsid w:val="00B41CEF"/>
    <w:rsid w:val="00B41D87"/>
    <w:rsid w:val="00B41E6A"/>
    <w:rsid w:val="00B41FAE"/>
    <w:rsid w:val="00B4210B"/>
    <w:rsid w:val="00B421F7"/>
    <w:rsid w:val="00B4235C"/>
    <w:rsid w:val="00B423C2"/>
    <w:rsid w:val="00B42473"/>
    <w:rsid w:val="00B426F3"/>
    <w:rsid w:val="00B42791"/>
    <w:rsid w:val="00B42871"/>
    <w:rsid w:val="00B428F2"/>
    <w:rsid w:val="00B429C9"/>
    <w:rsid w:val="00B429CE"/>
    <w:rsid w:val="00B42ACA"/>
    <w:rsid w:val="00B42BB4"/>
    <w:rsid w:val="00B42BFA"/>
    <w:rsid w:val="00B42C0D"/>
    <w:rsid w:val="00B42CAA"/>
    <w:rsid w:val="00B42D35"/>
    <w:rsid w:val="00B42E5C"/>
    <w:rsid w:val="00B43098"/>
    <w:rsid w:val="00B431E5"/>
    <w:rsid w:val="00B43231"/>
    <w:rsid w:val="00B43241"/>
    <w:rsid w:val="00B43546"/>
    <w:rsid w:val="00B435D7"/>
    <w:rsid w:val="00B43771"/>
    <w:rsid w:val="00B43863"/>
    <w:rsid w:val="00B439D4"/>
    <w:rsid w:val="00B43CD4"/>
    <w:rsid w:val="00B43CF1"/>
    <w:rsid w:val="00B43CFD"/>
    <w:rsid w:val="00B43E93"/>
    <w:rsid w:val="00B43F99"/>
    <w:rsid w:val="00B440B7"/>
    <w:rsid w:val="00B4415C"/>
    <w:rsid w:val="00B44174"/>
    <w:rsid w:val="00B441C5"/>
    <w:rsid w:val="00B4423F"/>
    <w:rsid w:val="00B442ED"/>
    <w:rsid w:val="00B444A6"/>
    <w:rsid w:val="00B445BE"/>
    <w:rsid w:val="00B446BF"/>
    <w:rsid w:val="00B4473A"/>
    <w:rsid w:val="00B447BF"/>
    <w:rsid w:val="00B448DD"/>
    <w:rsid w:val="00B44A29"/>
    <w:rsid w:val="00B44A37"/>
    <w:rsid w:val="00B44A71"/>
    <w:rsid w:val="00B44B2A"/>
    <w:rsid w:val="00B44E9B"/>
    <w:rsid w:val="00B450D6"/>
    <w:rsid w:val="00B45482"/>
    <w:rsid w:val="00B4587D"/>
    <w:rsid w:val="00B458F7"/>
    <w:rsid w:val="00B459B5"/>
    <w:rsid w:val="00B459E6"/>
    <w:rsid w:val="00B45A0B"/>
    <w:rsid w:val="00B45A15"/>
    <w:rsid w:val="00B45A43"/>
    <w:rsid w:val="00B45C60"/>
    <w:rsid w:val="00B45C94"/>
    <w:rsid w:val="00B45DE2"/>
    <w:rsid w:val="00B46012"/>
    <w:rsid w:val="00B46182"/>
    <w:rsid w:val="00B462CA"/>
    <w:rsid w:val="00B46664"/>
    <w:rsid w:val="00B46721"/>
    <w:rsid w:val="00B46744"/>
    <w:rsid w:val="00B4698B"/>
    <w:rsid w:val="00B469C9"/>
    <w:rsid w:val="00B46A6A"/>
    <w:rsid w:val="00B46A87"/>
    <w:rsid w:val="00B46BCD"/>
    <w:rsid w:val="00B46C04"/>
    <w:rsid w:val="00B46E7F"/>
    <w:rsid w:val="00B46EA8"/>
    <w:rsid w:val="00B46F0B"/>
    <w:rsid w:val="00B46FF9"/>
    <w:rsid w:val="00B47014"/>
    <w:rsid w:val="00B47056"/>
    <w:rsid w:val="00B4706B"/>
    <w:rsid w:val="00B47109"/>
    <w:rsid w:val="00B471D8"/>
    <w:rsid w:val="00B472F1"/>
    <w:rsid w:val="00B4736E"/>
    <w:rsid w:val="00B4739F"/>
    <w:rsid w:val="00B4749A"/>
    <w:rsid w:val="00B475BE"/>
    <w:rsid w:val="00B477AC"/>
    <w:rsid w:val="00B47909"/>
    <w:rsid w:val="00B47930"/>
    <w:rsid w:val="00B479C2"/>
    <w:rsid w:val="00B47B1E"/>
    <w:rsid w:val="00B47F7A"/>
    <w:rsid w:val="00B501D0"/>
    <w:rsid w:val="00B503D2"/>
    <w:rsid w:val="00B5052B"/>
    <w:rsid w:val="00B507FE"/>
    <w:rsid w:val="00B508FF"/>
    <w:rsid w:val="00B50C19"/>
    <w:rsid w:val="00B50F64"/>
    <w:rsid w:val="00B51063"/>
    <w:rsid w:val="00B5116C"/>
    <w:rsid w:val="00B512C6"/>
    <w:rsid w:val="00B5133D"/>
    <w:rsid w:val="00B51425"/>
    <w:rsid w:val="00B5149A"/>
    <w:rsid w:val="00B514FB"/>
    <w:rsid w:val="00B517C6"/>
    <w:rsid w:val="00B517CE"/>
    <w:rsid w:val="00B518DC"/>
    <w:rsid w:val="00B51A7F"/>
    <w:rsid w:val="00B51ABD"/>
    <w:rsid w:val="00B51C8B"/>
    <w:rsid w:val="00B51D5F"/>
    <w:rsid w:val="00B51E9F"/>
    <w:rsid w:val="00B51FA9"/>
    <w:rsid w:val="00B520C4"/>
    <w:rsid w:val="00B52257"/>
    <w:rsid w:val="00B523AD"/>
    <w:rsid w:val="00B523CF"/>
    <w:rsid w:val="00B524A9"/>
    <w:rsid w:val="00B52519"/>
    <w:rsid w:val="00B52756"/>
    <w:rsid w:val="00B528A1"/>
    <w:rsid w:val="00B52955"/>
    <w:rsid w:val="00B529F7"/>
    <w:rsid w:val="00B52A13"/>
    <w:rsid w:val="00B52AD8"/>
    <w:rsid w:val="00B52AFA"/>
    <w:rsid w:val="00B52C1B"/>
    <w:rsid w:val="00B52D61"/>
    <w:rsid w:val="00B52D88"/>
    <w:rsid w:val="00B52F15"/>
    <w:rsid w:val="00B53283"/>
    <w:rsid w:val="00B5328B"/>
    <w:rsid w:val="00B533B4"/>
    <w:rsid w:val="00B5347D"/>
    <w:rsid w:val="00B536F9"/>
    <w:rsid w:val="00B53A1E"/>
    <w:rsid w:val="00B53A31"/>
    <w:rsid w:val="00B53B32"/>
    <w:rsid w:val="00B53B9C"/>
    <w:rsid w:val="00B53C1D"/>
    <w:rsid w:val="00B53C2F"/>
    <w:rsid w:val="00B53C3D"/>
    <w:rsid w:val="00B53D03"/>
    <w:rsid w:val="00B53F83"/>
    <w:rsid w:val="00B5406D"/>
    <w:rsid w:val="00B54268"/>
    <w:rsid w:val="00B54442"/>
    <w:rsid w:val="00B5461E"/>
    <w:rsid w:val="00B548F2"/>
    <w:rsid w:val="00B549A7"/>
    <w:rsid w:val="00B54C24"/>
    <w:rsid w:val="00B54C39"/>
    <w:rsid w:val="00B54CCB"/>
    <w:rsid w:val="00B54EC0"/>
    <w:rsid w:val="00B55095"/>
    <w:rsid w:val="00B5519D"/>
    <w:rsid w:val="00B55276"/>
    <w:rsid w:val="00B5530D"/>
    <w:rsid w:val="00B553AB"/>
    <w:rsid w:val="00B5553F"/>
    <w:rsid w:val="00B557B9"/>
    <w:rsid w:val="00B55805"/>
    <w:rsid w:val="00B55854"/>
    <w:rsid w:val="00B5591C"/>
    <w:rsid w:val="00B5597A"/>
    <w:rsid w:val="00B55AF5"/>
    <w:rsid w:val="00B55CFA"/>
    <w:rsid w:val="00B55CFD"/>
    <w:rsid w:val="00B55EC8"/>
    <w:rsid w:val="00B561A4"/>
    <w:rsid w:val="00B561B8"/>
    <w:rsid w:val="00B561BF"/>
    <w:rsid w:val="00B563E7"/>
    <w:rsid w:val="00B5644E"/>
    <w:rsid w:val="00B56470"/>
    <w:rsid w:val="00B564BD"/>
    <w:rsid w:val="00B56504"/>
    <w:rsid w:val="00B5660D"/>
    <w:rsid w:val="00B56683"/>
    <w:rsid w:val="00B5675E"/>
    <w:rsid w:val="00B568A0"/>
    <w:rsid w:val="00B56998"/>
    <w:rsid w:val="00B569D3"/>
    <w:rsid w:val="00B56FA6"/>
    <w:rsid w:val="00B570A7"/>
    <w:rsid w:val="00B57117"/>
    <w:rsid w:val="00B5736E"/>
    <w:rsid w:val="00B575A7"/>
    <w:rsid w:val="00B57B75"/>
    <w:rsid w:val="00B57BF2"/>
    <w:rsid w:val="00B57C82"/>
    <w:rsid w:val="00B57D00"/>
    <w:rsid w:val="00B57D52"/>
    <w:rsid w:val="00B57EFD"/>
    <w:rsid w:val="00B60117"/>
    <w:rsid w:val="00B601FF"/>
    <w:rsid w:val="00B60305"/>
    <w:rsid w:val="00B60694"/>
    <w:rsid w:val="00B606BA"/>
    <w:rsid w:val="00B60706"/>
    <w:rsid w:val="00B6082A"/>
    <w:rsid w:val="00B608FB"/>
    <w:rsid w:val="00B60A26"/>
    <w:rsid w:val="00B60CDA"/>
    <w:rsid w:val="00B60D41"/>
    <w:rsid w:val="00B60D6A"/>
    <w:rsid w:val="00B60F4A"/>
    <w:rsid w:val="00B61070"/>
    <w:rsid w:val="00B61186"/>
    <w:rsid w:val="00B6154B"/>
    <w:rsid w:val="00B61606"/>
    <w:rsid w:val="00B616EC"/>
    <w:rsid w:val="00B61849"/>
    <w:rsid w:val="00B61C4C"/>
    <w:rsid w:val="00B61E9C"/>
    <w:rsid w:val="00B621EB"/>
    <w:rsid w:val="00B62248"/>
    <w:rsid w:val="00B6271F"/>
    <w:rsid w:val="00B62773"/>
    <w:rsid w:val="00B629AC"/>
    <w:rsid w:val="00B629D4"/>
    <w:rsid w:val="00B62B45"/>
    <w:rsid w:val="00B62C19"/>
    <w:rsid w:val="00B62CA5"/>
    <w:rsid w:val="00B62D31"/>
    <w:rsid w:val="00B62DD6"/>
    <w:rsid w:val="00B62F6D"/>
    <w:rsid w:val="00B6306A"/>
    <w:rsid w:val="00B6327D"/>
    <w:rsid w:val="00B63327"/>
    <w:rsid w:val="00B634FC"/>
    <w:rsid w:val="00B63503"/>
    <w:rsid w:val="00B6367F"/>
    <w:rsid w:val="00B637C1"/>
    <w:rsid w:val="00B6389A"/>
    <w:rsid w:val="00B638AE"/>
    <w:rsid w:val="00B63E0F"/>
    <w:rsid w:val="00B63ED3"/>
    <w:rsid w:val="00B64007"/>
    <w:rsid w:val="00B6402D"/>
    <w:rsid w:val="00B6435B"/>
    <w:rsid w:val="00B64419"/>
    <w:rsid w:val="00B64558"/>
    <w:rsid w:val="00B647D1"/>
    <w:rsid w:val="00B64865"/>
    <w:rsid w:val="00B649F0"/>
    <w:rsid w:val="00B649FC"/>
    <w:rsid w:val="00B64A34"/>
    <w:rsid w:val="00B64DFE"/>
    <w:rsid w:val="00B64E0B"/>
    <w:rsid w:val="00B64E84"/>
    <w:rsid w:val="00B64EFE"/>
    <w:rsid w:val="00B6533B"/>
    <w:rsid w:val="00B6544E"/>
    <w:rsid w:val="00B6591D"/>
    <w:rsid w:val="00B65A02"/>
    <w:rsid w:val="00B65AEA"/>
    <w:rsid w:val="00B65B3D"/>
    <w:rsid w:val="00B65CC9"/>
    <w:rsid w:val="00B65E78"/>
    <w:rsid w:val="00B66005"/>
    <w:rsid w:val="00B661E7"/>
    <w:rsid w:val="00B663E7"/>
    <w:rsid w:val="00B66637"/>
    <w:rsid w:val="00B6669C"/>
    <w:rsid w:val="00B667A4"/>
    <w:rsid w:val="00B66823"/>
    <w:rsid w:val="00B668B5"/>
    <w:rsid w:val="00B669D4"/>
    <w:rsid w:val="00B66A88"/>
    <w:rsid w:val="00B66B9F"/>
    <w:rsid w:val="00B66CEF"/>
    <w:rsid w:val="00B66DE5"/>
    <w:rsid w:val="00B66E07"/>
    <w:rsid w:val="00B66F5A"/>
    <w:rsid w:val="00B66F70"/>
    <w:rsid w:val="00B66FF1"/>
    <w:rsid w:val="00B6729A"/>
    <w:rsid w:val="00B67425"/>
    <w:rsid w:val="00B6788C"/>
    <w:rsid w:val="00B6794D"/>
    <w:rsid w:val="00B6797A"/>
    <w:rsid w:val="00B67ABF"/>
    <w:rsid w:val="00B67BAF"/>
    <w:rsid w:val="00B67E47"/>
    <w:rsid w:val="00B67EB9"/>
    <w:rsid w:val="00B67FFB"/>
    <w:rsid w:val="00B70002"/>
    <w:rsid w:val="00B7013E"/>
    <w:rsid w:val="00B701A4"/>
    <w:rsid w:val="00B70234"/>
    <w:rsid w:val="00B7040C"/>
    <w:rsid w:val="00B704D9"/>
    <w:rsid w:val="00B704EC"/>
    <w:rsid w:val="00B70634"/>
    <w:rsid w:val="00B706E1"/>
    <w:rsid w:val="00B7078C"/>
    <w:rsid w:val="00B7089D"/>
    <w:rsid w:val="00B70A76"/>
    <w:rsid w:val="00B70AF2"/>
    <w:rsid w:val="00B70B00"/>
    <w:rsid w:val="00B70B5E"/>
    <w:rsid w:val="00B70BAA"/>
    <w:rsid w:val="00B70DD0"/>
    <w:rsid w:val="00B70E0F"/>
    <w:rsid w:val="00B70FC1"/>
    <w:rsid w:val="00B7113E"/>
    <w:rsid w:val="00B71192"/>
    <w:rsid w:val="00B7119B"/>
    <w:rsid w:val="00B71225"/>
    <w:rsid w:val="00B71226"/>
    <w:rsid w:val="00B7148B"/>
    <w:rsid w:val="00B7149E"/>
    <w:rsid w:val="00B714DA"/>
    <w:rsid w:val="00B717A8"/>
    <w:rsid w:val="00B717BA"/>
    <w:rsid w:val="00B71A5C"/>
    <w:rsid w:val="00B71BF3"/>
    <w:rsid w:val="00B71C23"/>
    <w:rsid w:val="00B71E74"/>
    <w:rsid w:val="00B71E89"/>
    <w:rsid w:val="00B71EEF"/>
    <w:rsid w:val="00B71EF4"/>
    <w:rsid w:val="00B72198"/>
    <w:rsid w:val="00B721D4"/>
    <w:rsid w:val="00B72224"/>
    <w:rsid w:val="00B72303"/>
    <w:rsid w:val="00B7255B"/>
    <w:rsid w:val="00B7276F"/>
    <w:rsid w:val="00B72999"/>
    <w:rsid w:val="00B72A09"/>
    <w:rsid w:val="00B72A3E"/>
    <w:rsid w:val="00B72AFC"/>
    <w:rsid w:val="00B72B2C"/>
    <w:rsid w:val="00B72B78"/>
    <w:rsid w:val="00B72F2A"/>
    <w:rsid w:val="00B73066"/>
    <w:rsid w:val="00B7346C"/>
    <w:rsid w:val="00B73787"/>
    <w:rsid w:val="00B73788"/>
    <w:rsid w:val="00B738AC"/>
    <w:rsid w:val="00B73960"/>
    <w:rsid w:val="00B73A23"/>
    <w:rsid w:val="00B73F27"/>
    <w:rsid w:val="00B73F7A"/>
    <w:rsid w:val="00B74180"/>
    <w:rsid w:val="00B7427F"/>
    <w:rsid w:val="00B74386"/>
    <w:rsid w:val="00B74387"/>
    <w:rsid w:val="00B743FE"/>
    <w:rsid w:val="00B748FE"/>
    <w:rsid w:val="00B7490A"/>
    <w:rsid w:val="00B74A9F"/>
    <w:rsid w:val="00B74B1D"/>
    <w:rsid w:val="00B74B33"/>
    <w:rsid w:val="00B74BFF"/>
    <w:rsid w:val="00B74CCC"/>
    <w:rsid w:val="00B75051"/>
    <w:rsid w:val="00B750CE"/>
    <w:rsid w:val="00B751B8"/>
    <w:rsid w:val="00B752B8"/>
    <w:rsid w:val="00B7550B"/>
    <w:rsid w:val="00B75562"/>
    <w:rsid w:val="00B7556F"/>
    <w:rsid w:val="00B75590"/>
    <w:rsid w:val="00B756D1"/>
    <w:rsid w:val="00B75919"/>
    <w:rsid w:val="00B75AA2"/>
    <w:rsid w:val="00B75AC2"/>
    <w:rsid w:val="00B75D02"/>
    <w:rsid w:val="00B75D7A"/>
    <w:rsid w:val="00B75DF0"/>
    <w:rsid w:val="00B7605E"/>
    <w:rsid w:val="00B760A7"/>
    <w:rsid w:val="00B7618E"/>
    <w:rsid w:val="00B764E4"/>
    <w:rsid w:val="00B7655F"/>
    <w:rsid w:val="00B7684C"/>
    <w:rsid w:val="00B7685C"/>
    <w:rsid w:val="00B76895"/>
    <w:rsid w:val="00B7698A"/>
    <w:rsid w:val="00B76B7C"/>
    <w:rsid w:val="00B76EC5"/>
    <w:rsid w:val="00B77031"/>
    <w:rsid w:val="00B77397"/>
    <w:rsid w:val="00B7743A"/>
    <w:rsid w:val="00B774AD"/>
    <w:rsid w:val="00B7766D"/>
    <w:rsid w:val="00B776AF"/>
    <w:rsid w:val="00B776DD"/>
    <w:rsid w:val="00B776FC"/>
    <w:rsid w:val="00B77718"/>
    <w:rsid w:val="00B777D5"/>
    <w:rsid w:val="00B778A5"/>
    <w:rsid w:val="00B77B22"/>
    <w:rsid w:val="00B77BEE"/>
    <w:rsid w:val="00B77C00"/>
    <w:rsid w:val="00B77C2C"/>
    <w:rsid w:val="00B77C80"/>
    <w:rsid w:val="00B77DDF"/>
    <w:rsid w:val="00B77E2B"/>
    <w:rsid w:val="00B77E39"/>
    <w:rsid w:val="00B80085"/>
    <w:rsid w:val="00B80219"/>
    <w:rsid w:val="00B80229"/>
    <w:rsid w:val="00B8033E"/>
    <w:rsid w:val="00B80348"/>
    <w:rsid w:val="00B80611"/>
    <w:rsid w:val="00B80628"/>
    <w:rsid w:val="00B8083A"/>
    <w:rsid w:val="00B808AB"/>
    <w:rsid w:val="00B80908"/>
    <w:rsid w:val="00B80A89"/>
    <w:rsid w:val="00B80D62"/>
    <w:rsid w:val="00B80DDF"/>
    <w:rsid w:val="00B80DF5"/>
    <w:rsid w:val="00B810CA"/>
    <w:rsid w:val="00B81300"/>
    <w:rsid w:val="00B8138A"/>
    <w:rsid w:val="00B813C9"/>
    <w:rsid w:val="00B81457"/>
    <w:rsid w:val="00B81472"/>
    <w:rsid w:val="00B8147F"/>
    <w:rsid w:val="00B8159B"/>
    <w:rsid w:val="00B815B5"/>
    <w:rsid w:val="00B815B6"/>
    <w:rsid w:val="00B816B9"/>
    <w:rsid w:val="00B819A5"/>
    <w:rsid w:val="00B81B56"/>
    <w:rsid w:val="00B81D1A"/>
    <w:rsid w:val="00B81E1D"/>
    <w:rsid w:val="00B81E9F"/>
    <w:rsid w:val="00B81F8E"/>
    <w:rsid w:val="00B82119"/>
    <w:rsid w:val="00B82436"/>
    <w:rsid w:val="00B824C1"/>
    <w:rsid w:val="00B826F9"/>
    <w:rsid w:val="00B82817"/>
    <w:rsid w:val="00B82A18"/>
    <w:rsid w:val="00B82A25"/>
    <w:rsid w:val="00B82B1D"/>
    <w:rsid w:val="00B831D2"/>
    <w:rsid w:val="00B834A6"/>
    <w:rsid w:val="00B836A5"/>
    <w:rsid w:val="00B83832"/>
    <w:rsid w:val="00B83850"/>
    <w:rsid w:val="00B83943"/>
    <w:rsid w:val="00B8397E"/>
    <w:rsid w:val="00B83A26"/>
    <w:rsid w:val="00B83BC3"/>
    <w:rsid w:val="00B83C4C"/>
    <w:rsid w:val="00B83CDB"/>
    <w:rsid w:val="00B83E10"/>
    <w:rsid w:val="00B83EFF"/>
    <w:rsid w:val="00B83F62"/>
    <w:rsid w:val="00B83F95"/>
    <w:rsid w:val="00B83FDF"/>
    <w:rsid w:val="00B840BC"/>
    <w:rsid w:val="00B841EA"/>
    <w:rsid w:val="00B84238"/>
    <w:rsid w:val="00B8425F"/>
    <w:rsid w:val="00B8439D"/>
    <w:rsid w:val="00B8446C"/>
    <w:rsid w:val="00B844D2"/>
    <w:rsid w:val="00B8450B"/>
    <w:rsid w:val="00B84767"/>
    <w:rsid w:val="00B84995"/>
    <w:rsid w:val="00B849A9"/>
    <w:rsid w:val="00B849F7"/>
    <w:rsid w:val="00B84C7A"/>
    <w:rsid w:val="00B84D62"/>
    <w:rsid w:val="00B84ED3"/>
    <w:rsid w:val="00B850C5"/>
    <w:rsid w:val="00B85111"/>
    <w:rsid w:val="00B853CB"/>
    <w:rsid w:val="00B85426"/>
    <w:rsid w:val="00B85492"/>
    <w:rsid w:val="00B8559C"/>
    <w:rsid w:val="00B85619"/>
    <w:rsid w:val="00B85694"/>
    <w:rsid w:val="00B85A5F"/>
    <w:rsid w:val="00B85ABE"/>
    <w:rsid w:val="00B85B65"/>
    <w:rsid w:val="00B85BD1"/>
    <w:rsid w:val="00B85CC1"/>
    <w:rsid w:val="00B85D4A"/>
    <w:rsid w:val="00B85E32"/>
    <w:rsid w:val="00B8605C"/>
    <w:rsid w:val="00B86231"/>
    <w:rsid w:val="00B862D4"/>
    <w:rsid w:val="00B86311"/>
    <w:rsid w:val="00B867BB"/>
    <w:rsid w:val="00B86803"/>
    <w:rsid w:val="00B869EA"/>
    <w:rsid w:val="00B86A17"/>
    <w:rsid w:val="00B86BB8"/>
    <w:rsid w:val="00B86CFF"/>
    <w:rsid w:val="00B86DFE"/>
    <w:rsid w:val="00B86EC9"/>
    <w:rsid w:val="00B86F05"/>
    <w:rsid w:val="00B87012"/>
    <w:rsid w:val="00B87031"/>
    <w:rsid w:val="00B8713E"/>
    <w:rsid w:val="00B87245"/>
    <w:rsid w:val="00B87301"/>
    <w:rsid w:val="00B87533"/>
    <w:rsid w:val="00B87698"/>
    <w:rsid w:val="00B87842"/>
    <w:rsid w:val="00B878DC"/>
    <w:rsid w:val="00B8799F"/>
    <w:rsid w:val="00B87AC5"/>
    <w:rsid w:val="00B87C30"/>
    <w:rsid w:val="00B87D2E"/>
    <w:rsid w:val="00B87E38"/>
    <w:rsid w:val="00B9002C"/>
    <w:rsid w:val="00B90320"/>
    <w:rsid w:val="00B90399"/>
    <w:rsid w:val="00B904A4"/>
    <w:rsid w:val="00B9062F"/>
    <w:rsid w:val="00B907ED"/>
    <w:rsid w:val="00B90878"/>
    <w:rsid w:val="00B90B4E"/>
    <w:rsid w:val="00B90BCF"/>
    <w:rsid w:val="00B90DDE"/>
    <w:rsid w:val="00B90DF4"/>
    <w:rsid w:val="00B90EB5"/>
    <w:rsid w:val="00B90EB6"/>
    <w:rsid w:val="00B90F8D"/>
    <w:rsid w:val="00B910BB"/>
    <w:rsid w:val="00B911B2"/>
    <w:rsid w:val="00B91243"/>
    <w:rsid w:val="00B913D9"/>
    <w:rsid w:val="00B91563"/>
    <w:rsid w:val="00B916CC"/>
    <w:rsid w:val="00B9175C"/>
    <w:rsid w:val="00B917D0"/>
    <w:rsid w:val="00B917EE"/>
    <w:rsid w:val="00B91892"/>
    <w:rsid w:val="00B919F2"/>
    <w:rsid w:val="00B91BCD"/>
    <w:rsid w:val="00B91DBE"/>
    <w:rsid w:val="00B920AA"/>
    <w:rsid w:val="00B92126"/>
    <w:rsid w:val="00B92236"/>
    <w:rsid w:val="00B9224C"/>
    <w:rsid w:val="00B9230D"/>
    <w:rsid w:val="00B92436"/>
    <w:rsid w:val="00B928D5"/>
    <w:rsid w:val="00B93037"/>
    <w:rsid w:val="00B931D8"/>
    <w:rsid w:val="00B9327C"/>
    <w:rsid w:val="00B93349"/>
    <w:rsid w:val="00B933A6"/>
    <w:rsid w:val="00B93406"/>
    <w:rsid w:val="00B93541"/>
    <w:rsid w:val="00B93546"/>
    <w:rsid w:val="00B9355D"/>
    <w:rsid w:val="00B93596"/>
    <w:rsid w:val="00B93692"/>
    <w:rsid w:val="00B93748"/>
    <w:rsid w:val="00B93856"/>
    <w:rsid w:val="00B9388E"/>
    <w:rsid w:val="00B93A1D"/>
    <w:rsid w:val="00B93ACB"/>
    <w:rsid w:val="00B93B82"/>
    <w:rsid w:val="00B93E84"/>
    <w:rsid w:val="00B940BC"/>
    <w:rsid w:val="00B941A1"/>
    <w:rsid w:val="00B94478"/>
    <w:rsid w:val="00B945EF"/>
    <w:rsid w:val="00B94604"/>
    <w:rsid w:val="00B9479E"/>
    <w:rsid w:val="00B947C5"/>
    <w:rsid w:val="00B94ACE"/>
    <w:rsid w:val="00B94BEB"/>
    <w:rsid w:val="00B94C13"/>
    <w:rsid w:val="00B94C15"/>
    <w:rsid w:val="00B94C6C"/>
    <w:rsid w:val="00B95035"/>
    <w:rsid w:val="00B95047"/>
    <w:rsid w:val="00B95197"/>
    <w:rsid w:val="00B9526A"/>
    <w:rsid w:val="00B953A2"/>
    <w:rsid w:val="00B9543E"/>
    <w:rsid w:val="00B95444"/>
    <w:rsid w:val="00B9580F"/>
    <w:rsid w:val="00B95885"/>
    <w:rsid w:val="00B9594E"/>
    <w:rsid w:val="00B95A7D"/>
    <w:rsid w:val="00B95BBD"/>
    <w:rsid w:val="00B96014"/>
    <w:rsid w:val="00B960E7"/>
    <w:rsid w:val="00B9619D"/>
    <w:rsid w:val="00B96365"/>
    <w:rsid w:val="00B9636C"/>
    <w:rsid w:val="00B963CC"/>
    <w:rsid w:val="00B963E7"/>
    <w:rsid w:val="00B9641B"/>
    <w:rsid w:val="00B9644D"/>
    <w:rsid w:val="00B9647C"/>
    <w:rsid w:val="00B964A4"/>
    <w:rsid w:val="00B9651F"/>
    <w:rsid w:val="00B96690"/>
    <w:rsid w:val="00B96916"/>
    <w:rsid w:val="00B96A4A"/>
    <w:rsid w:val="00B96A68"/>
    <w:rsid w:val="00B96A9A"/>
    <w:rsid w:val="00B96B2B"/>
    <w:rsid w:val="00B96C86"/>
    <w:rsid w:val="00B96D6B"/>
    <w:rsid w:val="00B96F04"/>
    <w:rsid w:val="00B96F79"/>
    <w:rsid w:val="00B9706C"/>
    <w:rsid w:val="00B97095"/>
    <w:rsid w:val="00B970AF"/>
    <w:rsid w:val="00B970DA"/>
    <w:rsid w:val="00B973E9"/>
    <w:rsid w:val="00B974BD"/>
    <w:rsid w:val="00B975A5"/>
    <w:rsid w:val="00B97B03"/>
    <w:rsid w:val="00B97B3B"/>
    <w:rsid w:val="00B97BE2"/>
    <w:rsid w:val="00B97EB0"/>
    <w:rsid w:val="00B97FA3"/>
    <w:rsid w:val="00B97FCA"/>
    <w:rsid w:val="00B97FE7"/>
    <w:rsid w:val="00BA00E3"/>
    <w:rsid w:val="00BA0212"/>
    <w:rsid w:val="00BA0251"/>
    <w:rsid w:val="00BA0524"/>
    <w:rsid w:val="00BA052E"/>
    <w:rsid w:val="00BA0551"/>
    <w:rsid w:val="00BA068E"/>
    <w:rsid w:val="00BA07AF"/>
    <w:rsid w:val="00BA08AC"/>
    <w:rsid w:val="00BA08D2"/>
    <w:rsid w:val="00BA0BDB"/>
    <w:rsid w:val="00BA0D1E"/>
    <w:rsid w:val="00BA0DE8"/>
    <w:rsid w:val="00BA0E6C"/>
    <w:rsid w:val="00BA0EBD"/>
    <w:rsid w:val="00BA104C"/>
    <w:rsid w:val="00BA10F4"/>
    <w:rsid w:val="00BA11FC"/>
    <w:rsid w:val="00BA13A1"/>
    <w:rsid w:val="00BA1409"/>
    <w:rsid w:val="00BA1498"/>
    <w:rsid w:val="00BA14A3"/>
    <w:rsid w:val="00BA157D"/>
    <w:rsid w:val="00BA1642"/>
    <w:rsid w:val="00BA16BB"/>
    <w:rsid w:val="00BA16FA"/>
    <w:rsid w:val="00BA19D3"/>
    <w:rsid w:val="00BA1A29"/>
    <w:rsid w:val="00BA1B70"/>
    <w:rsid w:val="00BA1B9D"/>
    <w:rsid w:val="00BA1BFE"/>
    <w:rsid w:val="00BA1C8E"/>
    <w:rsid w:val="00BA1CCC"/>
    <w:rsid w:val="00BA2082"/>
    <w:rsid w:val="00BA20F8"/>
    <w:rsid w:val="00BA210A"/>
    <w:rsid w:val="00BA2270"/>
    <w:rsid w:val="00BA23A0"/>
    <w:rsid w:val="00BA2480"/>
    <w:rsid w:val="00BA260C"/>
    <w:rsid w:val="00BA270B"/>
    <w:rsid w:val="00BA2754"/>
    <w:rsid w:val="00BA276C"/>
    <w:rsid w:val="00BA27E7"/>
    <w:rsid w:val="00BA2857"/>
    <w:rsid w:val="00BA2A4E"/>
    <w:rsid w:val="00BA2BCF"/>
    <w:rsid w:val="00BA2E11"/>
    <w:rsid w:val="00BA2E63"/>
    <w:rsid w:val="00BA2F5D"/>
    <w:rsid w:val="00BA2F8C"/>
    <w:rsid w:val="00BA2FD4"/>
    <w:rsid w:val="00BA3009"/>
    <w:rsid w:val="00BA3016"/>
    <w:rsid w:val="00BA317D"/>
    <w:rsid w:val="00BA355E"/>
    <w:rsid w:val="00BA35FE"/>
    <w:rsid w:val="00BA36B2"/>
    <w:rsid w:val="00BA36DD"/>
    <w:rsid w:val="00BA3B2D"/>
    <w:rsid w:val="00BA3E0E"/>
    <w:rsid w:val="00BA403B"/>
    <w:rsid w:val="00BA40BB"/>
    <w:rsid w:val="00BA4118"/>
    <w:rsid w:val="00BA458E"/>
    <w:rsid w:val="00BA4605"/>
    <w:rsid w:val="00BA4687"/>
    <w:rsid w:val="00BA4A7A"/>
    <w:rsid w:val="00BA4B0C"/>
    <w:rsid w:val="00BA4B88"/>
    <w:rsid w:val="00BA4B9E"/>
    <w:rsid w:val="00BA4BA9"/>
    <w:rsid w:val="00BA50AF"/>
    <w:rsid w:val="00BA50B9"/>
    <w:rsid w:val="00BA50D7"/>
    <w:rsid w:val="00BA5180"/>
    <w:rsid w:val="00BA53A5"/>
    <w:rsid w:val="00BA54CE"/>
    <w:rsid w:val="00BA5616"/>
    <w:rsid w:val="00BA574D"/>
    <w:rsid w:val="00BA5846"/>
    <w:rsid w:val="00BA5A35"/>
    <w:rsid w:val="00BA5AD3"/>
    <w:rsid w:val="00BA5B3A"/>
    <w:rsid w:val="00BA5C23"/>
    <w:rsid w:val="00BA5E05"/>
    <w:rsid w:val="00BA5EA6"/>
    <w:rsid w:val="00BA5FCB"/>
    <w:rsid w:val="00BA6211"/>
    <w:rsid w:val="00BA630B"/>
    <w:rsid w:val="00BA6382"/>
    <w:rsid w:val="00BA661D"/>
    <w:rsid w:val="00BA66A8"/>
    <w:rsid w:val="00BA67D4"/>
    <w:rsid w:val="00BA6937"/>
    <w:rsid w:val="00BA697E"/>
    <w:rsid w:val="00BA69B1"/>
    <w:rsid w:val="00BA6BB0"/>
    <w:rsid w:val="00BA6CA6"/>
    <w:rsid w:val="00BA6CEC"/>
    <w:rsid w:val="00BA6D41"/>
    <w:rsid w:val="00BA6DF6"/>
    <w:rsid w:val="00BA719D"/>
    <w:rsid w:val="00BA74DC"/>
    <w:rsid w:val="00BA74E8"/>
    <w:rsid w:val="00BA7546"/>
    <w:rsid w:val="00BA7547"/>
    <w:rsid w:val="00BA754F"/>
    <w:rsid w:val="00BA7627"/>
    <w:rsid w:val="00BA7882"/>
    <w:rsid w:val="00BA7910"/>
    <w:rsid w:val="00BA7E41"/>
    <w:rsid w:val="00BA7E83"/>
    <w:rsid w:val="00BB0005"/>
    <w:rsid w:val="00BB014D"/>
    <w:rsid w:val="00BB037A"/>
    <w:rsid w:val="00BB04E4"/>
    <w:rsid w:val="00BB0552"/>
    <w:rsid w:val="00BB05CA"/>
    <w:rsid w:val="00BB0740"/>
    <w:rsid w:val="00BB092D"/>
    <w:rsid w:val="00BB096C"/>
    <w:rsid w:val="00BB09CB"/>
    <w:rsid w:val="00BB09EA"/>
    <w:rsid w:val="00BB0B19"/>
    <w:rsid w:val="00BB0B80"/>
    <w:rsid w:val="00BB0DBC"/>
    <w:rsid w:val="00BB0DFE"/>
    <w:rsid w:val="00BB0F7D"/>
    <w:rsid w:val="00BB0F97"/>
    <w:rsid w:val="00BB117D"/>
    <w:rsid w:val="00BB13B8"/>
    <w:rsid w:val="00BB1561"/>
    <w:rsid w:val="00BB15C3"/>
    <w:rsid w:val="00BB1601"/>
    <w:rsid w:val="00BB1773"/>
    <w:rsid w:val="00BB1AA6"/>
    <w:rsid w:val="00BB1B81"/>
    <w:rsid w:val="00BB1DD6"/>
    <w:rsid w:val="00BB1E78"/>
    <w:rsid w:val="00BB1EB2"/>
    <w:rsid w:val="00BB1FF6"/>
    <w:rsid w:val="00BB2136"/>
    <w:rsid w:val="00BB218A"/>
    <w:rsid w:val="00BB2265"/>
    <w:rsid w:val="00BB246D"/>
    <w:rsid w:val="00BB25DE"/>
    <w:rsid w:val="00BB2672"/>
    <w:rsid w:val="00BB2787"/>
    <w:rsid w:val="00BB279B"/>
    <w:rsid w:val="00BB2832"/>
    <w:rsid w:val="00BB2992"/>
    <w:rsid w:val="00BB2B2D"/>
    <w:rsid w:val="00BB2C9F"/>
    <w:rsid w:val="00BB2CA4"/>
    <w:rsid w:val="00BB2EBD"/>
    <w:rsid w:val="00BB2EF6"/>
    <w:rsid w:val="00BB2FA1"/>
    <w:rsid w:val="00BB30EA"/>
    <w:rsid w:val="00BB311A"/>
    <w:rsid w:val="00BB3337"/>
    <w:rsid w:val="00BB33F6"/>
    <w:rsid w:val="00BB34AD"/>
    <w:rsid w:val="00BB3653"/>
    <w:rsid w:val="00BB372A"/>
    <w:rsid w:val="00BB3902"/>
    <w:rsid w:val="00BB3959"/>
    <w:rsid w:val="00BB3979"/>
    <w:rsid w:val="00BB39AB"/>
    <w:rsid w:val="00BB3A39"/>
    <w:rsid w:val="00BB3ACB"/>
    <w:rsid w:val="00BB3BE8"/>
    <w:rsid w:val="00BB3C79"/>
    <w:rsid w:val="00BB3C81"/>
    <w:rsid w:val="00BB3CBE"/>
    <w:rsid w:val="00BB3DF4"/>
    <w:rsid w:val="00BB3E37"/>
    <w:rsid w:val="00BB3EF0"/>
    <w:rsid w:val="00BB3FE1"/>
    <w:rsid w:val="00BB4033"/>
    <w:rsid w:val="00BB4041"/>
    <w:rsid w:val="00BB40EC"/>
    <w:rsid w:val="00BB41E6"/>
    <w:rsid w:val="00BB43D3"/>
    <w:rsid w:val="00BB4440"/>
    <w:rsid w:val="00BB4781"/>
    <w:rsid w:val="00BB4860"/>
    <w:rsid w:val="00BB4939"/>
    <w:rsid w:val="00BB4A9B"/>
    <w:rsid w:val="00BB4BC2"/>
    <w:rsid w:val="00BB4E0F"/>
    <w:rsid w:val="00BB4E63"/>
    <w:rsid w:val="00BB5059"/>
    <w:rsid w:val="00BB51B6"/>
    <w:rsid w:val="00BB5556"/>
    <w:rsid w:val="00BB55F4"/>
    <w:rsid w:val="00BB563B"/>
    <w:rsid w:val="00BB5685"/>
    <w:rsid w:val="00BB58FA"/>
    <w:rsid w:val="00BB5904"/>
    <w:rsid w:val="00BB5914"/>
    <w:rsid w:val="00BB5B7F"/>
    <w:rsid w:val="00BB5D0F"/>
    <w:rsid w:val="00BB5D35"/>
    <w:rsid w:val="00BB5D55"/>
    <w:rsid w:val="00BB5D56"/>
    <w:rsid w:val="00BB5E65"/>
    <w:rsid w:val="00BB5E87"/>
    <w:rsid w:val="00BB5FD9"/>
    <w:rsid w:val="00BB6175"/>
    <w:rsid w:val="00BB6588"/>
    <w:rsid w:val="00BB658C"/>
    <w:rsid w:val="00BB663B"/>
    <w:rsid w:val="00BB6793"/>
    <w:rsid w:val="00BB6800"/>
    <w:rsid w:val="00BB685D"/>
    <w:rsid w:val="00BB698B"/>
    <w:rsid w:val="00BB69AD"/>
    <w:rsid w:val="00BB6A6C"/>
    <w:rsid w:val="00BB6CDA"/>
    <w:rsid w:val="00BB6EFE"/>
    <w:rsid w:val="00BB6F20"/>
    <w:rsid w:val="00BB6F74"/>
    <w:rsid w:val="00BB6FCE"/>
    <w:rsid w:val="00BB7071"/>
    <w:rsid w:val="00BB70E8"/>
    <w:rsid w:val="00BB70EB"/>
    <w:rsid w:val="00BB7200"/>
    <w:rsid w:val="00BB7257"/>
    <w:rsid w:val="00BB72F8"/>
    <w:rsid w:val="00BB73CE"/>
    <w:rsid w:val="00BB74F2"/>
    <w:rsid w:val="00BB75A8"/>
    <w:rsid w:val="00BB779D"/>
    <w:rsid w:val="00BB78BF"/>
    <w:rsid w:val="00BB78DB"/>
    <w:rsid w:val="00BB79BB"/>
    <w:rsid w:val="00BB7B57"/>
    <w:rsid w:val="00BB7B8F"/>
    <w:rsid w:val="00BB7C29"/>
    <w:rsid w:val="00BB7CBE"/>
    <w:rsid w:val="00BC0040"/>
    <w:rsid w:val="00BC02E6"/>
    <w:rsid w:val="00BC054E"/>
    <w:rsid w:val="00BC05E3"/>
    <w:rsid w:val="00BC0891"/>
    <w:rsid w:val="00BC0910"/>
    <w:rsid w:val="00BC09CA"/>
    <w:rsid w:val="00BC0C42"/>
    <w:rsid w:val="00BC0CE9"/>
    <w:rsid w:val="00BC0D36"/>
    <w:rsid w:val="00BC0DA3"/>
    <w:rsid w:val="00BC0E84"/>
    <w:rsid w:val="00BC0EE3"/>
    <w:rsid w:val="00BC0F23"/>
    <w:rsid w:val="00BC105E"/>
    <w:rsid w:val="00BC10E4"/>
    <w:rsid w:val="00BC10F5"/>
    <w:rsid w:val="00BC1246"/>
    <w:rsid w:val="00BC1253"/>
    <w:rsid w:val="00BC1342"/>
    <w:rsid w:val="00BC13C1"/>
    <w:rsid w:val="00BC1453"/>
    <w:rsid w:val="00BC151B"/>
    <w:rsid w:val="00BC1530"/>
    <w:rsid w:val="00BC1682"/>
    <w:rsid w:val="00BC1742"/>
    <w:rsid w:val="00BC1837"/>
    <w:rsid w:val="00BC1A0E"/>
    <w:rsid w:val="00BC1AA5"/>
    <w:rsid w:val="00BC1B9F"/>
    <w:rsid w:val="00BC1BBD"/>
    <w:rsid w:val="00BC1C17"/>
    <w:rsid w:val="00BC1C56"/>
    <w:rsid w:val="00BC1DC9"/>
    <w:rsid w:val="00BC1FB7"/>
    <w:rsid w:val="00BC21EF"/>
    <w:rsid w:val="00BC2396"/>
    <w:rsid w:val="00BC249F"/>
    <w:rsid w:val="00BC25B6"/>
    <w:rsid w:val="00BC26A4"/>
    <w:rsid w:val="00BC26DD"/>
    <w:rsid w:val="00BC2716"/>
    <w:rsid w:val="00BC27DA"/>
    <w:rsid w:val="00BC2A9B"/>
    <w:rsid w:val="00BC2B41"/>
    <w:rsid w:val="00BC2BED"/>
    <w:rsid w:val="00BC2DC4"/>
    <w:rsid w:val="00BC2E03"/>
    <w:rsid w:val="00BC2E05"/>
    <w:rsid w:val="00BC2F00"/>
    <w:rsid w:val="00BC2F5E"/>
    <w:rsid w:val="00BC2F6E"/>
    <w:rsid w:val="00BC3063"/>
    <w:rsid w:val="00BC31EB"/>
    <w:rsid w:val="00BC3278"/>
    <w:rsid w:val="00BC340C"/>
    <w:rsid w:val="00BC359D"/>
    <w:rsid w:val="00BC36BE"/>
    <w:rsid w:val="00BC3BF8"/>
    <w:rsid w:val="00BC3C09"/>
    <w:rsid w:val="00BC3D66"/>
    <w:rsid w:val="00BC3D9C"/>
    <w:rsid w:val="00BC3E92"/>
    <w:rsid w:val="00BC3EF7"/>
    <w:rsid w:val="00BC3FBC"/>
    <w:rsid w:val="00BC3FFD"/>
    <w:rsid w:val="00BC416F"/>
    <w:rsid w:val="00BC42A7"/>
    <w:rsid w:val="00BC4307"/>
    <w:rsid w:val="00BC432F"/>
    <w:rsid w:val="00BC441D"/>
    <w:rsid w:val="00BC4481"/>
    <w:rsid w:val="00BC462A"/>
    <w:rsid w:val="00BC485A"/>
    <w:rsid w:val="00BC492A"/>
    <w:rsid w:val="00BC4A4C"/>
    <w:rsid w:val="00BC4A78"/>
    <w:rsid w:val="00BC4A7A"/>
    <w:rsid w:val="00BC4AB9"/>
    <w:rsid w:val="00BC4D0B"/>
    <w:rsid w:val="00BC4DD9"/>
    <w:rsid w:val="00BC4DF8"/>
    <w:rsid w:val="00BC4E9A"/>
    <w:rsid w:val="00BC4F09"/>
    <w:rsid w:val="00BC4F11"/>
    <w:rsid w:val="00BC5019"/>
    <w:rsid w:val="00BC5262"/>
    <w:rsid w:val="00BC535B"/>
    <w:rsid w:val="00BC5374"/>
    <w:rsid w:val="00BC5432"/>
    <w:rsid w:val="00BC5546"/>
    <w:rsid w:val="00BC5692"/>
    <w:rsid w:val="00BC5713"/>
    <w:rsid w:val="00BC5821"/>
    <w:rsid w:val="00BC58A6"/>
    <w:rsid w:val="00BC5949"/>
    <w:rsid w:val="00BC5962"/>
    <w:rsid w:val="00BC599A"/>
    <w:rsid w:val="00BC5A16"/>
    <w:rsid w:val="00BC5A49"/>
    <w:rsid w:val="00BC6434"/>
    <w:rsid w:val="00BC6447"/>
    <w:rsid w:val="00BC67B0"/>
    <w:rsid w:val="00BC6879"/>
    <w:rsid w:val="00BC68DA"/>
    <w:rsid w:val="00BC6BCE"/>
    <w:rsid w:val="00BC6DBA"/>
    <w:rsid w:val="00BC6F3F"/>
    <w:rsid w:val="00BC7037"/>
    <w:rsid w:val="00BC707D"/>
    <w:rsid w:val="00BC7157"/>
    <w:rsid w:val="00BC7281"/>
    <w:rsid w:val="00BC7379"/>
    <w:rsid w:val="00BC7394"/>
    <w:rsid w:val="00BC7561"/>
    <w:rsid w:val="00BC762C"/>
    <w:rsid w:val="00BC7746"/>
    <w:rsid w:val="00BC77F7"/>
    <w:rsid w:val="00BC7990"/>
    <w:rsid w:val="00BC79C7"/>
    <w:rsid w:val="00BC7A88"/>
    <w:rsid w:val="00BC7AE7"/>
    <w:rsid w:val="00BC7F29"/>
    <w:rsid w:val="00BC7F72"/>
    <w:rsid w:val="00BD0297"/>
    <w:rsid w:val="00BD030C"/>
    <w:rsid w:val="00BD05C2"/>
    <w:rsid w:val="00BD0A14"/>
    <w:rsid w:val="00BD0D1B"/>
    <w:rsid w:val="00BD0E2E"/>
    <w:rsid w:val="00BD0E44"/>
    <w:rsid w:val="00BD0E45"/>
    <w:rsid w:val="00BD0E78"/>
    <w:rsid w:val="00BD1050"/>
    <w:rsid w:val="00BD109B"/>
    <w:rsid w:val="00BD120C"/>
    <w:rsid w:val="00BD1393"/>
    <w:rsid w:val="00BD14A5"/>
    <w:rsid w:val="00BD14E5"/>
    <w:rsid w:val="00BD159F"/>
    <w:rsid w:val="00BD15AE"/>
    <w:rsid w:val="00BD15E4"/>
    <w:rsid w:val="00BD1621"/>
    <w:rsid w:val="00BD1630"/>
    <w:rsid w:val="00BD1726"/>
    <w:rsid w:val="00BD189B"/>
    <w:rsid w:val="00BD18F7"/>
    <w:rsid w:val="00BD1902"/>
    <w:rsid w:val="00BD192E"/>
    <w:rsid w:val="00BD1955"/>
    <w:rsid w:val="00BD1C2A"/>
    <w:rsid w:val="00BD1CD9"/>
    <w:rsid w:val="00BD1D00"/>
    <w:rsid w:val="00BD1D3B"/>
    <w:rsid w:val="00BD1F08"/>
    <w:rsid w:val="00BD1FF3"/>
    <w:rsid w:val="00BD20BA"/>
    <w:rsid w:val="00BD20F5"/>
    <w:rsid w:val="00BD21B8"/>
    <w:rsid w:val="00BD228F"/>
    <w:rsid w:val="00BD22F2"/>
    <w:rsid w:val="00BD2323"/>
    <w:rsid w:val="00BD2560"/>
    <w:rsid w:val="00BD26A8"/>
    <w:rsid w:val="00BD26FB"/>
    <w:rsid w:val="00BD280B"/>
    <w:rsid w:val="00BD29BA"/>
    <w:rsid w:val="00BD29D1"/>
    <w:rsid w:val="00BD2A1E"/>
    <w:rsid w:val="00BD2A55"/>
    <w:rsid w:val="00BD2A88"/>
    <w:rsid w:val="00BD2AEF"/>
    <w:rsid w:val="00BD2B26"/>
    <w:rsid w:val="00BD2BDF"/>
    <w:rsid w:val="00BD2C72"/>
    <w:rsid w:val="00BD3134"/>
    <w:rsid w:val="00BD313C"/>
    <w:rsid w:val="00BD322B"/>
    <w:rsid w:val="00BD3253"/>
    <w:rsid w:val="00BD3407"/>
    <w:rsid w:val="00BD3525"/>
    <w:rsid w:val="00BD3636"/>
    <w:rsid w:val="00BD3649"/>
    <w:rsid w:val="00BD3756"/>
    <w:rsid w:val="00BD3801"/>
    <w:rsid w:val="00BD387F"/>
    <w:rsid w:val="00BD392E"/>
    <w:rsid w:val="00BD3938"/>
    <w:rsid w:val="00BD3984"/>
    <w:rsid w:val="00BD3AFC"/>
    <w:rsid w:val="00BD3B74"/>
    <w:rsid w:val="00BD3B75"/>
    <w:rsid w:val="00BD3CB6"/>
    <w:rsid w:val="00BD3DE6"/>
    <w:rsid w:val="00BD3E34"/>
    <w:rsid w:val="00BD3F64"/>
    <w:rsid w:val="00BD41D6"/>
    <w:rsid w:val="00BD41DC"/>
    <w:rsid w:val="00BD42C1"/>
    <w:rsid w:val="00BD4351"/>
    <w:rsid w:val="00BD4435"/>
    <w:rsid w:val="00BD4595"/>
    <w:rsid w:val="00BD46DB"/>
    <w:rsid w:val="00BD4883"/>
    <w:rsid w:val="00BD4B36"/>
    <w:rsid w:val="00BD4B5F"/>
    <w:rsid w:val="00BD4BBD"/>
    <w:rsid w:val="00BD4BC6"/>
    <w:rsid w:val="00BD4E2C"/>
    <w:rsid w:val="00BD4ECD"/>
    <w:rsid w:val="00BD5000"/>
    <w:rsid w:val="00BD514B"/>
    <w:rsid w:val="00BD520C"/>
    <w:rsid w:val="00BD5214"/>
    <w:rsid w:val="00BD5356"/>
    <w:rsid w:val="00BD5469"/>
    <w:rsid w:val="00BD5496"/>
    <w:rsid w:val="00BD55DC"/>
    <w:rsid w:val="00BD5768"/>
    <w:rsid w:val="00BD590D"/>
    <w:rsid w:val="00BD59E7"/>
    <w:rsid w:val="00BD59FF"/>
    <w:rsid w:val="00BD5B09"/>
    <w:rsid w:val="00BD5B4D"/>
    <w:rsid w:val="00BD5D45"/>
    <w:rsid w:val="00BD5DA1"/>
    <w:rsid w:val="00BD5DF2"/>
    <w:rsid w:val="00BD5E3A"/>
    <w:rsid w:val="00BD5ED8"/>
    <w:rsid w:val="00BD5F33"/>
    <w:rsid w:val="00BD5F6C"/>
    <w:rsid w:val="00BD6199"/>
    <w:rsid w:val="00BD619B"/>
    <w:rsid w:val="00BD61B8"/>
    <w:rsid w:val="00BD6272"/>
    <w:rsid w:val="00BD63C8"/>
    <w:rsid w:val="00BD63E4"/>
    <w:rsid w:val="00BD66C7"/>
    <w:rsid w:val="00BD674F"/>
    <w:rsid w:val="00BD679A"/>
    <w:rsid w:val="00BD6814"/>
    <w:rsid w:val="00BD6830"/>
    <w:rsid w:val="00BD6AD3"/>
    <w:rsid w:val="00BD6C34"/>
    <w:rsid w:val="00BD6C68"/>
    <w:rsid w:val="00BD6F83"/>
    <w:rsid w:val="00BD6FA7"/>
    <w:rsid w:val="00BD710D"/>
    <w:rsid w:val="00BD7166"/>
    <w:rsid w:val="00BD73D0"/>
    <w:rsid w:val="00BD7432"/>
    <w:rsid w:val="00BD7611"/>
    <w:rsid w:val="00BD7734"/>
    <w:rsid w:val="00BD774E"/>
    <w:rsid w:val="00BD775E"/>
    <w:rsid w:val="00BD7819"/>
    <w:rsid w:val="00BD78F9"/>
    <w:rsid w:val="00BD7A41"/>
    <w:rsid w:val="00BD7AD9"/>
    <w:rsid w:val="00BD7AF1"/>
    <w:rsid w:val="00BD7E2C"/>
    <w:rsid w:val="00BD7EB9"/>
    <w:rsid w:val="00BE00A0"/>
    <w:rsid w:val="00BE00B7"/>
    <w:rsid w:val="00BE01DF"/>
    <w:rsid w:val="00BE029B"/>
    <w:rsid w:val="00BE048C"/>
    <w:rsid w:val="00BE0630"/>
    <w:rsid w:val="00BE09D6"/>
    <w:rsid w:val="00BE0B68"/>
    <w:rsid w:val="00BE0E89"/>
    <w:rsid w:val="00BE0EDF"/>
    <w:rsid w:val="00BE1018"/>
    <w:rsid w:val="00BE107D"/>
    <w:rsid w:val="00BE109F"/>
    <w:rsid w:val="00BE131C"/>
    <w:rsid w:val="00BE1416"/>
    <w:rsid w:val="00BE1466"/>
    <w:rsid w:val="00BE1609"/>
    <w:rsid w:val="00BE1632"/>
    <w:rsid w:val="00BE1729"/>
    <w:rsid w:val="00BE17BE"/>
    <w:rsid w:val="00BE17FF"/>
    <w:rsid w:val="00BE190D"/>
    <w:rsid w:val="00BE190F"/>
    <w:rsid w:val="00BE195F"/>
    <w:rsid w:val="00BE1972"/>
    <w:rsid w:val="00BE19C9"/>
    <w:rsid w:val="00BE19CA"/>
    <w:rsid w:val="00BE19FD"/>
    <w:rsid w:val="00BE19FF"/>
    <w:rsid w:val="00BE1AEC"/>
    <w:rsid w:val="00BE1CB8"/>
    <w:rsid w:val="00BE1CED"/>
    <w:rsid w:val="00BE1F03"/>
    <w:rsid w:val="00BE1FAE"/>
    <w:rsid w:val="00BE2036"/>
    <w:rsid w:val="00BE2056"/>
    <w:rsid w:val="00BE213A"/>
    <w:rsid w:val="00BE2281"/>
    <w:rsid w:val="00BE25D9"/>
    <w:rsid w:val="00BE25E0"/>
    <w:rsid w:val="00BE282D"/>
    <w:rsid w:val="00BE294D"/>
    <w:rsid w:val="00BE2980"/>
    <w:rsid w:val="00BE2A00"/>
    <w:rsid w:val="00BE2B34"/>
    <w:rsid w:val="00BE2D80"/>
    <w:rsid w:val="00BE3071"/>
    <w:rsid w:val="00BE30F7"/>
    <w:rsid w:val="00BE3359"/>
    <w:rsid w:val="00BE357A"/>
    <w:rsid w:val="00BE36F0"/>
    <w:rsid w:val="00BE3770"/>
    <w:rsid w:val="00BE382F"/>
    <w:rsid w:val="00BE3872"/>
    <w:rsid w:val="00BE38F2"/>
    <w:rsid w:val="00BE3B73"/>
    <w:rsid w:val="00BE3C44"/>
    <w:rsid w:val="00BE3DA1"/>
    <w:rsid w:val="00BE3FDC"/>
    <w:rsid w:val="00BE42AB"/>
    <w:rsid w:val="00BE4349"/>
    <w:rsid w:val="00BE4566"/>
    <w:rsid w:val="00BE4750"/>
    <w:rsid w:val="00BE49AE"/>
    <w:rsid w:val="00BE4A1A"/>
    <w:rsid w:val="00BE4A26"/>
    <w:rsid w:val="00BE4C46"/>
    <w:rsid w:val="00BE4D03"/>
    <w:rsid w:val="00BE4DA0"/>
    <w:rsid w:val="00BE4EC6"/>
    <w:rsid w:val="00BE4F4D"/>
    <w:rsid w:val="00BE5193"/>
    <w:rsid w:val="00BE52EE"/>
    <w:rsid w:val="00BE5570"/>
    <w:rsid w:val="00BE563C"/>
    <w:rsid w:val="00BE563D"/>
    <w:rsid w:val="00BE564D"/>
    <w:rsid w:val="00BE56A1"/>
    <w:rsid w:val="00BE59CE"/>
    <w:rsid w:val="00BE5A9D"/>
    <w:rsid w:val="00BE5AC7"/>
    <w:rsid w:val="00BE5B4B"/>
    <w:rsid w:val="00BE5BF2"/>
    <w:rsid w:val="00BE5C51"/>
    <w:rsid w:val="00BE5E19"/>
    <w:rsid w:val="00BE5E4D"/>
    <w:rsid w:val="00BE5FCE"/>
    <w:rsid w:val="00BE607C"/>
    <w:rsid w:val="00BE60A6"/>
    <w:rsid w:val="00BE60BD"/>
    <w:rsid w:val="00BE61DC"/>
    <w:rsid w:val="00BE628B"/>
    <w:rsid w:val="00BE628F"/>
    <w:rsid w:val="00BE6363"/>
    <w:rsid w:val="00BE63DF"/>
    <w:rsid w:val="00BE6565"/>
    <w:rsid w:val="00BE66D6"/>
    <w:rsid w:val="00BE673D"/>
    <w:rsid w:val="00BE688A"/>
    <w:rsid w:val="00BE6893"/>
    <w:rsid w:val="00BE68EB"/>
    <w:rsid w:val="00BE6953"/>
    <w:rsid w:val="00BE69F4"/>
    <w:rsid w:val="00BE6C17"/>
    <w:rsid w:val="00BE6C5A"/>
    <w:rsid w:val="00BE6CAB"/>
    <w:rsid w:val="00BE6CCD"/>
    <w:rsid w:val="00BE6DAE"/>
    <w:rsid w:val="00BE6E71"/>
    <w:rsid w:val="00BE7199"/>
    <w:rsid w:val="00BE71F4"/>
    <w:rsid w:val="00BE7203"/>
    <w:rsid w:val="00BE73D9"/>
    <w:rsid w:val="00BE771A"/>
    <w:rsid w:val="00BE773B"/>
    <w:rsid w:val="00BE7888"/>
    <w:rsid w:val="00BE7979"/>
    <w:rsid w:val="00BE7A93"/>
    <w:rsid w:val="00BE7E0F"/>
    <w:rsid w:val="00BE7E77"/>
    <w:rsid w:val="00BF0211"/>
    <w:rsid w:val="00BF031C"/>
    <w:rsid w:val="00BF03E8"/>
    <w:rsid w:val="00BF04DB"/>
    <w:rsid w:val="00BF0824"/>
    <w:rsid w:val="00BF0904"/>
    <w:rsid w:val="00BF09AD"/>
    <w:rsid w:val="00BF0C05"/>
    <w:rsid w:val="00BF0C75"/>
    <w:rsid w:val="00BF0EC3"/>
    <w:rsid w:val="00BF1049"/>
    <w:rsid w:val="00BF10A5"/>
    <w:rsid w:val="00BF10D6"/>
    <w:rsid w:val="00BF1116"/>
    <w:rsid w:val="00BF1129"/>
    <w:rsid w:val="00BF1229"/>
    <w:rsid w:val="00BF12FA"/>
    <w:rsid w:val="00BF133B"/>
    <w:rsid w:val="00BF14B2"/>
    <w:rsid w:val="00BF1682"/>
    <w:rsid w:val="00BF17F2"/>
    <w:rsid w:val="00BF1879"/>
    <w:rsid w:val="00BF1902"/>
    <w:rsid w:val="00BF1CC2"/>
    <w:rsid w:val="00BF1ED2"/>
    <w:rsid w:val="00BF1F49"/>
    <w:rsid w:val="00BF204B"/>
    <w:rsid w:val="00BF20A5"/>
    <w:rsid w:val="00BF21CE"/>
    <w:rsid w:val="00BF2685"/>
    <w:rsid w:val="00BF26A4"/>
    <w:rsid w:val="00BF2848"/>
    <w:rsid w:val="00BF2B2B"/>
    <w:rsid w:val="00BF2B8E"/>
    <w:rsid w:val="00BF2C04"/>
    <w:rsid w:val="00BF2DCF"/>
    <w:rsid w:val="00BF2E40"/>
    <w:rsid w:val="00BF3086"/>
    <w:rsid w:val="00BF30A8"/>
    <w:rsid w:val="00BF31D0"/>
    <w:rsid w:val="00BF32FC"/>
    <w:rsid w:val="00BF3370"/>
    <w:rsid w:val="00BF37DD"/>
    <w:rsid w:val="00BF3896"/>
    <w:rsid w:val="00BF392C"/>
    <w:rsid w:val="00BF39AA"/>
    <w:rsid w:val="00BF3A04"/>
    <w:rsid w:val="00BF3AEB"/>
    <w:rsid w:val="00BF3FEA"/>
    <w:rsid w:val="00BF40DA"/>
    <w:rsid w:val="00BF435F"/>
    <w:rsid w:val="00BF4392"/>
    <w:rsid w:val="00BF439C"/>
    <w:rsid w:val="00BF4517"/>
    <w:rsid w:val="00BF4800"/>
    <w:rsid w:val="00BF4884"/>
    <w:rsid w:val="00BF49D9"/>
    <w:rsid w:val="00BF4A98"/>
    <w:rsid w:val="00BF4BB2"/>
    <w:rsid w:val="00BF4BE7"/>
    <w:rsid w:val="00BF4CCD"/>
    <w:rsid w:val="00BF4CDA"/>
    <w:rsid w:val="00BF4D0A"/>
    <w:rsid w:val="00BF4F04"/>
    <w:rsid w:val="00BF5098"/>
    <w:rsid w:val="00BF527B"/>
    <w:rsid w:val="00BF5464"/>
    <w:rsid w:val="00BF5606"/>
    <w:rsid w:val="00BF57DD"/>
    <w:rsid w:val="00BF57E4"/>
    <w:rsid w:val="00BF57F1"/>
    <w:rsid w:val="00BF5936"/>
    <w:rsid w:val="00BF5B5A"/>
    <w:rsid w:val="00BF5C4B"/>
    <w:rsid w:val="00BF5D06"/>
    <w:rsid w:val="00BF5D4D"/>
    <w:rsid w:val="00BF608F"/>
    <w:rsid w:val="00BF614B"/>
    <w:rsid w:val="00BF61DD"/>
    <w:rsid w:val="00BF62C1"/>
    <w:rsid w:val="00BF62E2"/>
    <w:rsid w:val="00BF6479"/>
    <w:rsid w:val="00BF6763"/>
    <w:rsid w:val="00BF6A63"/>
    <w:rsid w:val="00BF6A7A"/>
    <w:rsid w:val="00BF6CA4"/>
    <w:rsid w:val="00BF7179"/>
    <w:rsid w:val="00BF73D9"/>
    <w:rsid w:val="00BF7528"/>
    <w:rsid w:val="00BF758F"/>
    <w:rsid w:val="00BF7607"/>
    <w:rsid w:val="00BF76B6"/>
    <w:rsid w:val="00BF76BA"/>
    <w:rsid w:val="00BF7761"/>
    <w:rsid w:val="00BF7967"/>
    <w:rsid w:val="00BF7A06"/>
    <w:rsid w:val="00BF7A7D"/>
    <w:rsid w:val="00BF7B7D"/>
    <w:rsid w:val="00BF7CCD"/>
    <w:rsid w:val="00C00084"/>
    <w:rsid w:val="00C00636"/>
    <w:rsid w:val="00C007E8"/>
    <w:rsid w:val="00C00EF5"/>
    <w:rsid w:val="00C00F6F"/>
    <w:rsid w:val="00C011C7"/>
    <w:rsid w:val="00C0167C"/>
    <w:rsid w:val="00C01806"/>
    <w:rsid w:val="00C0181D"/>
    <w:rsid w:val="00C01841"/>
    <w:rsid w:val="00C01A3D"/>
    <w:rsid w:val="00C01B83"/>
    <w:rsid w:val="00C01EC7"/>
    <w:rsid w:val="00C020B5"/>
    <w:rsid w:val="00C021FA"/>
    <w:rsid w:val="00C025B5"/>
    <w:rsid w:val="00C029DD"/>
    <w:rsid w:val="00C02C3D"/>
    <w:rsid w:val="00C02D9A"/>
    <w:rsid w:val="00C02E67"/>
    <w:rsid w:val="00C03046"/>
    <w:rsid w:val="00C033AE"/>
    <w:rsid w:val="00C0341B"/>
    <w:rsid w:val="00C03724"/>
    <w:rsid w:val="00C03872"/>
    <w:rsid w:val="00C03A22"/>
    <w:rsid w:val="00C03B88"/>
    <w:rsid w:val="00C03D58"/>
    <w:rsid w:val="00C03D7D"/>
    <w:rsid w:val="00C03DC9"/>
    <w:rsid w:val="00C03EEF"/>
    <w:rsid w:val="00C03EF4"/>
    <w:rsid w:val="00C03F4F"/>
    <w:rsid w:val="00C04135"/>
    <w:rsid w:val="00C04373"/>
    <w:rsid w:val="00C04605"/>
    <w:rsid w:val="00C047F3"/>
    <w:rsid w:val="00C049C5"/>
    <w:rsid w:val="00C04B5B"/>
    <w:rsid w:val="00C04DD0"/>
    <w:rsid w:val="00C04DF8"/>
    <w:rsid w:val="00C04EF9"/>
    <w:rsid w:val="00C0507E"/>
    <w:rsid w:val="00C0523A"/>
    <w:rsid w:val="00C052BD"/>
    <w:rsid w:val="00C0537F"/>
    <w:rsid w:val="00C055BE"/>
    <w:rsid w:val="00C05673"/>
    <w:rsid w:val="00C059BC"/>
    <w:rsid w:val="00C05B30"/>
    <w:rsid w:val="00C05BEA"/>
    <w:rsid w:val="00C05F7F"/>
    <w:rsid w:val="00C0606E"/>
    <w:rsid w:val="00C06094"/>
    <w:rsid w:val="00C0617E"/>
    <w:rsid w:val="00C06302"/>
    <w:rsid w:val="00C0691F"/>
    <w:rsid w:val="00C06A73"/>
    <w:rsid w:val="00C06B40"/>
    <w:rsid w:val="00C06B4B"/>
    <w:rsid w:val="00C06BF2"/>
    <w:rsid w:val="00C06DAB"/>
    <w:rsid w:val="00C06DB0"/>
    <w:rsid w:val="00C0700A"/>
    <w:rsid w:val="00C07011"/>
    <w:rsid w:val="00C070B3"/>
    <w:rsid w:val="00C07240"/>
    <w:rsid w:val="00C07259"/>
    <w:rsid w:val="00C07492"/>
    <w:rsid w:val="00C0758D"/>
    <w:rsid w:val="00C075C8"/>
    <w:rsid w:val="00C07696"/>
    <w:rsid w:val="00C077C3"/>
    <w:rsid w:val="00C07957"/>
    <w:rsid w:val="00C07A1B"/>
    <w:rsid w:val="00C07B1A"/>
    <w:rsid w:val="00C07B64"/>
    <w:rsid w:val="00C07C36"/>
    <w:rsid w:val="00C07CC0"/>
    <w:rsid w:val="00C07D3D"/>
    <w:rsid w:val="00C07FE3"/>
    <w:rsid w:val="00C101EF"/>
    <w:rsid w:val="00C102CD"/>
    <w:rsid w:val="00C10483"/>
    <w:rsid w:val="00C105C1"/>
    <w:rsid w:val="00C105C7"/>
    <w:rsid w:val="00C106D3"/>
    <w:rsid w:val="00C10700"/>
    <w:rsid w:val="00C107F7"/>
    <w:rsid w:val="00C1087D"/>
    <w:rsid w:val="00C10936"/>
    <w:rsid w:val="00C109A5"/>
    <w:rsid w:val="00C10AB4"/>
    <w:rsid w:val="00C10ADF"/>
    <w:rsid w:val="00C10B65"/>
    <w:rsid w:val="00C10B85"/>
    <w:rsid w:val="00C10BCF"/>
    <w:rsid w:val="00C10BED"/>
    <w:rsid w:val="00C10C0C"/>
    <w:rsid w:val="00C10D0E"/>
    <w:rsid w:val="00C10E22"/>
    <w:rsid w:val="00C10E35"/>
    <w:rsid w:val="00C110CB"/>
    <w:rsid w:val="00C110F0"/>
    <w:rsid w:val="00C111BB"/>
    <w:rsid w:val="00C11345"/>
    <w:rsid w:val="00C113CF"/>
    <w:rsid w:val="00C1157E"/>
    <w:rsid w:val="00C115F5"/>
    <w:rsid w:val="00C11739"/>
    <w:rsid w:val="00C117AE"/>
    <w:rsid w:val="00C117C2"/>
    <w:rsid w:val="00C118D8"/>
    <w:rsid w:val="00C11BFA"/>
    <w:rsid w:val="00C11D7E"/>
    <w:rsid w:val="00C11EB9"/>
    <w:rsid w:val="00C12129"/>
    <w:rsid w:val="00C1216C"/>
    <w:rsid w:val="00C122F5"/>
    <w:rsid w:val="00C12303"/>
    <w:rsid w:val="00C12401"/>
    <w:rsid w:val="00C1261A"/>
    <w:rsid w:val="00C12714"/>
    <w:rsid w:val="00C128BC"/>
    <w:rsid w:val="00C129E0"/>
    <w:rsid w:val="00C12BA3"/>
    <w:rsid w:val="00C12BBF"/>
    <w:rsid w:val="00C12E6F"/>
    <w:rsid w:val="00C13110"/>
    <w:rsid w:val="00C131DA"/>
    <w:rsid w:val="00C134DC"/>
    <w:rsid w:val="00C1352A"/>
    <w:rsid w:val="00C1384B"/>
    <w:rsid w:val="00C138CF"/>
    <w:rsid w:val="00C13B28"/>
    <w:rsid w:val="00C13B6A"/>
    <w:rsid w:val="00C13C5E"/>
    <w:rsid w:val="00C13C86"/>
    <w:rsid w:val="00C13DEB"/>
    <w:rsid w:val="00C13E1E"/>
    <w:rsid w:val="00C140D7"/>
    <w:rsid w:val="00C1412B"/>
    <w:rsid w:val="00C142FE"/>
    <w:rsid w:val="00C14384"/>
    <w:rsid w:val="00C146FA"/>
    <w:rsid w:val="00C1482B"/>
    <w:rsid w:val="00C14843"/>
    <w:rsid w:val="00C14914"/>
    <w:rsid w:val="00C149B0"/>
    <w:rsid w:val="00C14A28"/>
    <w:rsid w:val="00C14B5B"/>
    <w:rsid w:val="00C14BDF"/>
    <w:rsid w:val="00C14C0F"/>
    <w:rsid w:val="00C14C10"/>
    <w:rsid w:val="00C14E51"/>
    <w:rsid w:val="00C14F46"/>
    <w:rsid w:val="00C153F1"/>
    <w:rsid w:val="00C15422"/>
    <w:rsid w:val="00C1545D"/>
    <w:rsid w:val="00C15556"/>
    <w:rsid w:val="00C155FE"/>
    <w:rsid w:val="00C15AA0"/>
    <w:rsid w:val="00C15C31"/>
    <w:rsid w:val="00C15C86"/>
    <w:rsid w:val="00C15CDE"/>
    <w:rsid w:val="00C15D0F"/>
    <w:rsid w:val="00C15E51"/>
    <w:rsid w:val="00C15EDE"/>
    <w:rsid w:val="00C16016"/>
    <w:rsid w:val="00C160B3"/>
    <w:rsid w:val="00C1610C"/>
    <w:rsid w:val="00C162DF"/>
    <w:rsid w:val="00C1644D"/>
    <w:rsid w:val="00C1647C"/>
    <w:rsid w:val="00C16566"/>
    <w:rsid w:val="00C165A3"/>
    <w:rsid w:val="00C1672F"/>
    <w:rsid w:val="00C16739"/>
    <w:rsid w:val="00C167B6"/>
    <w:rsid w:val="00C169B8"/>
    <w:rsid w:val="00C16AB2"/>
    <w:rsid w:val="00C16B2B"/>
    <w:rsid w:val="00C16B52"/>
    <w:rsid w:val="00C16BA1"/>
    <w:rsid w:val="00C16CB5"/>
    <w:rsid w:val="00C16EBA"/>
    <w:rsid w:val="00C16F56"/>
    <w:rsid w:val="00C17007"/>
    <w:rsid w:val="00C1747D"/>
    <w:rsid w:val="00C174B3"/>
    <w:rsid w:val="00C174C4"/>
    <w:rsid w:val="00C1758A"/>
    <w:rsid w:val="00C176AB"/>
    <w:rsid w:val="00C17733"/>
    <w:rsid w:val="00C178D7"/>
    <w:rsid w:val="00C17920"/>
    <w:rsid w:val="00C17927"/>
    <w:rsid w:val="00C17A3E"/>
    <w:rsid w:val="00C17AF0"/>
    <w:rsid w:val="00C17B02"/>
    <w:rsid w:val="00C17C24"/>
    <w:rsid w:val="00C17C7D"/>
    <w:rsid w:val="00C17C98"/>
    <w:rsid w:val="00C17CC7"/>
    <w:rsid w:val="00C17CCD"/>
    <w:rsid w:val="00C17CE0"/>
    <w:rsid w:val="00C17E98"/>
    <w:rsid w:val="00C17F06"/>
    <w:rsid w:val="00C2009D"/>
    <w:rsid w:val="00C20150"/>
    <w:rsid w:val="00C201EA"/>
    <w:rsid w:val="00C203A6"/>
    <w:rsid w:val="00C20410"/>
    <w:rsid w:val="00C2041D"/>
    <w:rsid w:val="00C204A6"/>
    <w:rsid w:val="00C20717"/>
    <w:rsid w:val="00C20844"/>
    <w:rsid w:val="00C2097B"/>
    <w:rsid w:val="00C20A49"/>
    <w:rsid w:val="00C20B5D"/>
    <w:rsid w:val="00C20C1C"/>
    <w:rsid w:val="00C20C76"/>
    <w:rsid w:val="00C20EA9"/>
    <w:rsid w:val="00C20F89"/>
    <w:rsid w:val="00C20FF1"/>
    <w:rsid w:val="00C21454"/>
    <w:rsid w:val="00C215E2"/>
    <w:rsid w:val="00C2169C"/>
    <w:rsid w:val="00C216E9"/>
    <w:rsid w:val="00C217C5"/>
    <w:rsid w:val="00C21825"/>
    <w:rsid w:val="00C21B12"/>
    <w:rsid w:val="00C21BA5"/>
    <w:rsid w:val="00C21DFE"/>
    <w:rsid w:val="00C220F3"/>
    <w:rsid w:val="00C221AE"/>
    <w:rsid w:val="00C22312"/>
    <w:rsid w:val="00C223BB"/>
    <w:rsid w:val="00C22426"/>
    <w:rsid w:val="00C224F9"/>
    <w:rsid w:val="00C22695"/>
    <w:rsid w:val="00C2285B"/>
    <w:rsid w:val="00C228E5"/>
    <w:rsid w:val="00C22ADA"/>
    <w:rsid w:val="00C22AEC"/>
    <w:rsid w:val="00C22CCE"/>
    <w:rsid w:val="00C22F3F"/>
    <w:rsid w:val="00C22FF5"/>
    <w:rsid w:val="00C230E2"/>
    <w:rsid w:val="00C2323D"/>
    <w:rsid w:val="00C23307"/>
    <w:rsid w:val="00C235B1"/>
    <w:rsid w:val="00C235F5"/>
    <w:rsid w:val="00C236FF"/>
    <w:rsid w:val="00C237AE"/>
    <w:rsid w:val="00C239A5"/>
    <w:rsid w:val="00C23A67"/>
    <w:rsid w:val="00C23B1B"/>
    <w:rsid w:val="00C23B2C"/>
    <w:rsid w:val="00C23B78"/>
    <w:rsid w:val="00C23C44"/>
    <w:rsid w:val="00C23E7A"/>
    <w:rsid w:val="00C23FCF"/>
    <w:rsid w:val="00C24135"/>
    <w:rsid w:val="00C2428A"/>
    <w:rsid w:val="00C24305"/>
    <w:rsid w:val="00C2434E"/>
    <w:rsid w:val="00C2447B"/>
    <w:rsid w:val="00C245A2"/>
    <w:rsid w:val="00C246D8"/>
    <w:rsid w:val="00C248D6"/>
    <w:rsid w:val="00C2495D"/>
    <w:rsid w:val="00C24E3E"/>
    <w:rsid w:val="00C24E60"/>
    <w:rsid w:val="00C25032"/>
    <w:rsid w:val="00C253E3"/>
    <w:rsid w:val="00C2540D"/>
    <w:rsid w:val="00C255DA"/>
    <w:rsid w:val="00C2577B"/>
    <w:rsid w:val="00C25809"/>
    <w:rsid w:val="00C2588F"/>
    <w:rsid w:val="00C25A3B"/>
    <w:rsid w:val="00C25A8F"/>
    <w:rsid w:val="00C25ADD"/>
    <w:rsid w:val="00C25B69"/>
    <w:rsid w:val="00C25D14"/>
    <w:rsid w:val="00C25D76"/>
    <w:rsid w:val="00C25D87"/>
    <w:rsid w:val="00C25E71"/>
    <w:rsid w:val="00C260B0"/>
    <w:rsid w:val="00C26146"/>
    <w:rsid w:val="00C26331"/>
    <w:rsid w:val="00C2637C"/>
    <w:rsid w:val="00C26619"/>
    <w:rsid w:val="00C2662C"/>
    <w:rsid w:val="00C26793"/>
    <w:rsid w:val="00C2679E"/>
    <w:rsid w:val="00C268A1"/>
    <w:rsid w:val="00C269AB"/>
    <w:rsid w:val="00C26AF6"/>
    <w:rsid w:val="00C26EFD"/>
    <w:rsid w:val="00C26FC0"/>
    <w:rsid w:val="00C26FD6"/>
    <w:rsid w:val="00C272DE"/>
    <w:rsid w:val="00C27366"/>
    <w:rsid w:val="00C27452"/>
    <w:rsid w:val="00C275CF"/>
    <w:rsid w:val="00C2766A"/>
    <w:rsid w:val="00C277C7"/>
    <w:rsid w:val="00C277C9"/>
    <w:rsid w:val="00C27A09"/>
    <w:rsid w:val="00C27A65"/>
    <w:rsid w:val="00C27B02"/>
    <w:rsid w:val="00C27CFE"/>
    <w:rsid w:val="00C27F43"/>
    <w:rsid w:val="00C27FBC"/>
    <w:rsid w:val="00C3002E"/>
    <w:rsid w:val="00C30065"/>
    <w:rsid w:val="00C300AB"/>
    <w:rsid w:val="00C303A4"/>
    <w:rsid w:val="00C3069E"/>
    <w:rsid w:val="00C30799"/>
    <w:rsid w:val="00C30DB6"/>
    <w:rsid w:val="00C30ED2"/>
    <w:rsid w:val="00C30F82"/>
    <w:rsid w:val="00C3108D"/>
    <w:rsid w:val="00C310E5"/>
    <w:rsid w:val="00C31135"/>
    <w:rsid w:val="00C3117B"/>
    <w:rsid w:val="00C312B4"/>
    <w:rsid w:val="00C31632"/>
    <w:rsid w:val="00C3185F"/>
    <w:rsid w:val="00C31B69"/>
    <w:rsid w:val="00C31E4C"/>
    <w:rsid w:val="00C31E62"/>
    <w:rsid w:val="00C31E8B"/>
    <w:rsid w:val="00C31F01"/>
    <w:rsid w:val="00C31F57"/>
    <w:rsid w:val="00C31FBC"/>
    <w:rsid w:val="00C321B6"/>
    <w:rsid w:val="00C321DE"/>
    <w:rsid w:val="00C322B6"/>
    <w:rsid w:val="00C32491"/>
    <w:rsid w:val="00C324A3"/>
    <w:rsid w:val="00C326BE"/>
    <w:rsid w:val="00C32744"/>
    <w:rsid w:val="00C32782"/>
    <w:rsid w:val="00C3284E"/>
    <w:rsid w:val="00C329FF"/>
    <w:rsid w:val="00C32ABF"/>
    <w:rsid w:val="00C32B46"/>
    <w:rsid w:val="00C32E31"/>
    <w:rsid w:val="00C32F17"/>
    <w:rsid w:val="00C32F47"/>
    <w:rsid w:val="00C3329A"/>
    <w:rsid w:val="00C33386"/>
    <w:rsid w:val="00C3348D"/>
    <w:rsid w:val="00C33597"/>
    <w:rsid w:val="00C3359F"/>
    <w:rsid w:val="00C335FD"/>
    <w:rsid w:val="00C3364E"/>
    <w:rsid w:val="00C33B31"/>
    <w:rsid w:val="00C33D8D"/>
    <w:rsid w:val="00C34007"/>
    <w:rsid w:val="00C3414E"/>
    <w:rsid w:val="00C342A3"/>
    <w:rsid w:val="00C34531"/>
    <w:rsid w:val="00C347BD"/>
    <w:rsid w:val="00C347BF"/>
    <w:rsid w:val="00C347D0"/>
    <w:rsid w:val="00C348EB"/>
    <w:rsid w:val="00C34B37"/>
    <w:rsid w:val="00C34C46"/>
    <w:rsid w:val="00C34F0C"/>
    <w:rsid w:val="00C3524C"/>
    <w:rsid w:val="00C35298"/>
    <w:rsid w:val="00C352DB"/>
    <w:rsid w:val="00C3558F"/>
    <w:rsid w:val="00C355B4"/>
    <w:rsid w:val="00C355E6"/>
    <w:rsid w:val="00C356E4"/>
    <w:rsid w:val="00C35741"/>
    <w:rsid w:val="00C3596D"/>
    <w:rsid w:val="00C35A7E"/>
    <w:rsid w:val="00C35C15"/>
    <w:rsid w:val="00C35CD1"/>
    <w:rsid w:val="00C36078"/>
    <w:rsid w:val="00C3618B"/>
    <w:rsid w:val="00C3632F"/>
    <w:rsid w:val="00C36523"/>
    <w:rsid w:val="00C36529"/>
    <w:rsid w:val="00C36735"/>
    <w:rsid w:val="00C36789"/>
    <w:rsid w:val="00C3682B"/>
    <w:rsid w:val="00C368D5"/>
    <w:rsid w:val="00C369F9"/>
    <w:rsid w:val="00C36A56"/>
    <w:rsid w:val="00C36AC9"/>
    <w:rsid w:val="00C36D4E"/>
    <w:rsid w:val="00C36E88"/>
    <w:rsid w:val="00C36F4E"/>
    <w:rsid w:val="00C37125"/>
    <w:rsid w:val="00C3720B"/>
    <w:rsid w:val="00C37241"/>
    <w:rsid w:val="00C3737A"/>
    <w:rsid w:val="00C37472"/>
    <w:rsid w:val="00C374D6"/>
    <w:rsid w:val="00C3752F"/>
    <w:rsid w:val="00C3763A"/>
    <w:rsid w:val="00C3766E"/>
    <w:rsid w:val="00C3771E"/>
    <w:rsid w:val="00C37742"/>
    <w:rsid w:val="00C377C3"/>
    <w:rsid w:val="00C377EE"/>
    <w:rsid w:val="00C37881"/>
    <w:rsid w:val="00C37944"/>
    <w:rsid w:val="00C379FB"/>
    <w:rsid w:val="00C37A1E"/>
    <w:rsid w:val="00C37B32"/>
    <w:rsid w:val="00C37BAE"/>
    <w:rsid w:val="00C37BD8"/>
    <w:rsid w:val="00C37D1A"/>
    <w:rsid w:val="00C37D23"/>
    <w:rsid w:val="00C37F68"/>
    <w:rsid w:val="00C4013A"/>
    <w:rsid w:val="00C4013E"/>
    <w:rsid w:val="00C401BF"/>
    <w:rsid w:val="00C401EB"/>
    <w:rsid w:val="00C40204"/>
    <w:rsid w:val="00C403AA"/>
    <w:rsid w:val="00C4056C"/>
    <w:rsid w:val="00C40665"/>
    <w:rsid w:val="00C40732"/>
    <w:rsid w:val="00C408BA"/>
    <w:rsid w:val="00C4091A"/>
    <w:rsid w:val="00C40953"/>
    <w:rsid w:val="00C40A00"/>
    <w:rsid w:val="00C40B27"/>
    <w:rsid w:val="00C40CAD"/>
    <w:rsid w:val="00C40CFC"/>
    <w:rsid w:val="00C40D86"/>
    <w:rsid w:val="00C4132C"/>
    <w:rsid w:val="00C41340"/>
    <w:rsid w:val="00C4138B"/>
    <w:rsid w:val="00C4153C"/>
    <w:rsid w:val="00C415F7"/>
    <w:rsid w:val="00C416D5"/>
    <w:rsid w:val="00C41861"/>
    <w:rsid w:val="00C418DC"/>
    <w:rsid w:val="00C418F1"/>
    <w:rsid w:val="00C41C62"/>
    <w:rsid w:val="00C41C92"/>
    <w:rsid w:val="00C41EB7"/>
    <w:rsid w:val="00C41EDB"/>
    <w:rsid w:val="00C423D8"/>
    <w:rsid w:val="00C42436"/>
    <w:rsid w:val="00C425EC"/>
    <w:rsid w:val="00C4268F"/>
    <w:rsid w:val="00C42828"/>
    <w:rsid w:val="00C42978"/>
    <w:rsid w:val="00C42B1D"/>
    <w:rsid w:val="00C42BBE"/>
    <w:rsid w:val="00C43187"/>
    <w:rsid w:val="00C43270"/>
    <w:rsid w:val="00C43554"/>
    <w:rsid w:val="00C435CF"/>
    <w:rsid w:val="00C43673"/>
    <w:rsid w:val="00C43691"/>
    <w:rsid w:val="00C43A0B"/>
    <w:rsid w:val="00C43B94"/>
    <w:rsid w:val="00C43BDA"/>
    <w:rsid w:val="00C43C1D"/>
    <w:rsid w:val="00C43D4D"/>
    <w:rsid w:val="00C43D6F"/>
    <w:rsid w:val="00C43E05"/>
    <w:rsid w:val="00C43E1F"/>
    <w:rsid w:val="00C43FEF"/>
    <w:rsid w:val="00C442FD"/>
    <w:rsid w:val="00C44345"/>
    <w:rsid w:val="00C4439E"/>
    <w:rsid w:val="00C446FF"/>
    <w:rsid w:val="00C44723"/>
    <w:rsid w:val="00C44737"/>
    <w:rsid w:val="00C4475E"/>
    <w:rsid w:val="00C44901"/>
    <w:rsid w:val="00C44A28"/>
    <w:rsid w:val="00C44AAC"/>
    <w:rsid w:val="00C44AB8"/>
    <w:rsid w:val="00C44BDB"/>
    <w:rsid w:val="00C44D5D"/>
    <w:rsid w:val="00C44DF0"/>
    <w:rsid w:val="00C44EBC"/>
    <w:rsid w:val="00C45061"/>
    <w:rsid w:val="00C450AF"/>
    <w:rsid w:val="00C452B6"/>
    <w:rsid w:val="00C45365"/>
    <w:rsid w:val="00C455D2"/>
    <w:rsid w:val="00C45615"/>
    <w:rsid w:val="00C45648"/>
    <w:rsid w:val="00C45A83"/>
    <w:rsid w:val="00C45B05"/>
    <w:rsid w:val="00C45B16"/>
    <w:rsid w:val="00C45E10"/>
    <w:rsid w:val="00C46080"/>
    <w:rsid w:val="00C460B4"/>
    <w:rsid w:val="00C461BD"/>
    <w:rsid w:val="00C461D3"/>
    <w:rsid w:val="00C461F9"/>
    <w:rsid w:val="00C46275"/>
    <w:rsid w:val="00C46299"/>
    <w:rsid w:val="00C46301"/>
    <w:rsid w:val="00C46363"/>
    <w:rsid w:val="00C464D3"/>
    <w:rsid w:val="00C465B6"/>
    <w:rsid w:val="00C46665"/>
    <w:rsid w:val="00C4675B"/>
    <w:rsid w:val="00C467DE"/>
    <w:rsid w:val="00C46A26"/>
    <w:rsid w:val="00C46BB4"/>
    <w:rsid w:val="00C46D98"/>
    <w:rsid w:val="00C470A0"/>
    <w:rsid w:val="00C470E9"/>
    <w:rsid w:val="00C4710A"/>
    <w:rsid w:val="00C47257"/>
    <w:rsid w:val="00C4728A"/>
    <w:rsid w:val="00C472E6"/>
    <w:rsid w:val="00C47338"/>
    <w:rsid w:val="00C4735E"/>
    <w:rsid w:val="00C477E6"/>
    <w:rsid w:val="00C4792F"/>
    <w:rsid w:val="00C479A8"/>
    <w:rsid w:val="00C47A13"/>
    <w:rsid w:val="00C47A17"/>
    <w:rsid w:val="00C47B8C"/>
    <w:rsid w:val="00C47C10"/>
    <w:rsid w:val="00C47CE8"/>
    <w:rsid w:val="00C47F9D"/>
    <w:rsid w:val="00C50060"/>
    <w:rsid w:val="00C50091"/>
    <w:rsid w:val="00C50108"/>
    <w:rsid w:val="00C501BF"/>
    <w:rsid w:val="00C50252"/>
    <w:rsid w:val="00C5051E"/>
    <w:rsid w:val="00C5058F"/>
    <w:rsid w:val="00C5070E"/>
    <w:rsid w:val="00C5084C"/>
    <w:rsid w:val="00C508F4"/>
    <w:rsid w:val="00C50A78"/>
    <w:rsid w:val="00C50B13"/>
    <w:rsid w:val="00C50E9D"/>
    <w:rsid w:val="00C513FD"/>
    <w:rsid w:val="00C515F0"/>
    <w:rsid w:val="00C518FC"/>
    <w:rsid w:val="00C51F76"/>
    <w:rsid w:val="00C520E0"/>
    <w:rsid w:val="00C52221"/>
    <w:rsid w:val="00C522BA"/>
    <w:rsid w:val="00C522CC"/>
    <w:rsid w:val="00C522ED"/>
    <w:rsid w:val="00C524CA"/>
    <w:rsid w:val="00C526FD"/>
    <w:rsid w:val="00C5280F"/>
    <w:rsid w:val="00C528C1"/>
    <w:rsid w:val="00C52B46"/>
    <w:rsid w:val="00C52CE7"/>
    <w:rsid w:val="00C52D91"/>
    <w:rsid w:val="00C52F12"/>
    <w:rsid w:val="00C5303C"/>
    <w:rsid w:val="00C5330B"/>
    <w:rsid w:val="00C5346B"/>
    <w:rsid w:val="00C535D0"/>
    <w:rsid w:val="00C5376F"/>
    <w:rsid w:val="00C537AA"/>
    <w:rsid w:val="00C5387B"/>
    <w:rsid w:val="00C538CC"/>
    <w:rsid w:val="00C53ADA"/>
    <w:rsid w:val="00C53AE7"/>
    <w:rsid w:val="00C53AF3"/>
    <w:rsid w:val="00C53C01"/>
    <w:rsid w:val="00C53C16"/>
    <w:rsid w:val="00C53ECE"/>
    <w:rsid w:val="00C53EFB"/>
    <w:rsid w:val="00C54012"/>
    <w:rsid w:val="00C54053"/>
    <w:rsid w:val="00C540A5"/>
    <w:rsid w:val="00C541F5"/>
    <w:rsid w:val="00C5422B"/>
    <w:rsid w:val="00C544B3"/>
    <w:rsid w:val="00C5455C"/>
    <w:rsid w:val="00C5461D"/>
    <w:rsid w:val="00C54633"/>
    <w:rsid w:val="00C546CB"/>
    <w:rsid w:val="00C5472C"/>
    <w:rsid w:val="00C54741"/>
    <w:rsid w:val="00C547CF"/>
    <w:rsid w:val="00C54939"/>
    <w:rsid w:val="00C5495A"/>
    <w:rsid w:val="00C54A3E"/>
    <w:rsid w:val="00C54B51"/>
    <w:rsid w:val="00C54CF9"/>
    <w:rsid w:val="00C54D25"/>
    <w:rsid w:val="00C54E0E"/>
    <w:rsid w:val="00C5507B"/>
    <w:rsid w:val="00C551E7"/>
    <w:rsid w:val="00C55237"/>
    <w:rsid w:val="00C55254"/>
    <w:rsid w:val="00C55352"/>
    <w:rsid w:val="00C55719"/>
    <w:rsid w:val="00C55721"/>
    <w:rsid w:val="00C557B1"/>
    <w:rsid w:val="00C5583E"/>
    <w:rsid w:val="00C55851"/>
    <w:rsid w:val="00C558F8"/>
    <w:rsid w:val="00C55A14"/>
    <w:rsid w:val="00C55A87"/>
    <w:rsid w:val="00C55CD0"/>
    <w:rsid w:val="00C55D2F"/>
    <w:rsid w:val="00C55DA6"/>
    <w:rsid w:val="00C55E97"/>
    <w:rsid w:val="00C55F04"/>
    <w:rsid w:val="00C55F4E"/>
    <w:rsid w:val="00C5605F"/>
    <w:rsid w:val="00C561DD"/>
    <w:rsid w:val="00C56221"/>
    <w:rsid w:val="00C563F5"/>
    <w:rsid w:val="00C565D5"/>
    <w:rsid w:val="00C56771"/>
    <w:rsid w:val="00C567A4"/>
    <w:rsid w:val="00C5698B"/>
    <w:rsid w:val="00C56BB9"/>
    <w:rsid w:val="00C56C94"/>
    <w:rsid w:val="00C56D65"/>
    <w:rsid w:val="00C56D9A"/>
    <w:rsid w:val="00C56E6F"/>
    <w:rsid w:val="00C573DB"/>
    <w:rsid w:val="00C5755E"/>
    <w:rsid w:val="00C57568"/>
    <w:rsid w:val="00C57663"/>
    <w:rsid w:val="00C576FA"/>
    <w:rsid w:val="00C5775F"/>
    <w:rsid w:val="00C5784C"/>
    <w:rsid w:val="00C57905"/>
    <w:rsid w:val="00C5791A"/>
    <w:rsid w:val="00C57AA1"/>
    <w:rsid w:val="00C57B10"/>
    <w:rsid w:val="00C57B94"/>
    <w:rsid w:val="00C57CBA"/>
    <w:rsid w:val="00C57F2D"/>
    <w:rsid w:val="00C57F5F"/>
    <w:rsid w:val="00C600F5"/>
    <w:rsid w:val="00C601C1"/>
    <w:rsid w:val="00C603CB"/>
    <w:rsid w:val="00C60410"/>
    <w:rsid w:val="00C60491"/>
    <w:rsid w:val="00C6055A"/>
    <w:rsid w:val="00C6056B"/>
    <w:rsid w:val="00C60665"/>
    <w:rsid w:val="00C607B3"/>
    <w:rsid w:val="00C60988"/>
    <w:rsid w:val="00C60B47"/>
    <w:rsid w:val="00C60D01"/>
    <w:rsid w:val="00C60D2D"/>
    <w:rsid w:val="00C60D6D"/>
    <w:rsid w:val="00C61286"/>
    <w:rsid w:val="00C6141B"/>
    <w:rsid w:val="00C614FC"/>
    <w:rsid w:val="00C61521"/>
    <w:rsid w:val="00C61724"/>
    <w:rsid w:val="00C617AF"/>
    <w:rsid w:val="00C618F7"/>
    <w:rsid w:val="00C61EC8"/>
    <w:rsid w:val="00C61ED4"/>
    <w:rsid w:val="00C61F4B"/>
    <w:rsid w:val="00C6200E"/>
    <w:rsid w:val="00C62324"/>
    <w:rsid w:val="00C624B1"/>
    <w:rsid w:val="00C62672"/>
    <w:rsid w:val="00C626EE"/>
    <w:rsid w:val="00C6289E"/>
    <w:rsid w:val="00C629A8"/>
    <w:rsid w:val="00C62A1A"/>
    <w:rsid w:val="00C62B1B"/>
    <w:rsid w:val="00C62B6B"/>
    <w:rsid w:val="00C62BC7"/>
    <w:rsid w:val="00C62CAC"/>
    <w:rsid w:val="00C62D73"/>
    <w:rsid w:val="00C6342B"/>
    <w:rsid w:val="00C63471"/>
    <w:rsid w:val="00C634FD"/>
    <w:rsid w:val="00C63747"/>
    <w:rsid w:val="00C63752"/>
    <w:rsid w:val="00C638E9"/>
    <w:rsid w:val="00C63A29"/>
    <w:rsid w:val="00C63CAE"/>
    <w:rsid w:val="00C63FB9"/>
    <w:rsid w:val="00C6401E"/>
    <w:rsid w:val="00C642DB"/>
    <w:rsid w:val="00C64367"/>
    <w:rsid w:val="00C64585"/>
    <w:rsid w:val="00C649DF"/>
    <w:rsid w:val="00C64AB2"/>
    <w:rsid w:val="00C64B1E"/>
    <w:rsid w:val="00C64BDE"/>
    <w:rsid w:val="00C64E8B"/>
    <w:rsid w:val="00C64F08"/>
    <w:rsid w:val="00C65013"/>
    <w:rsid w:val="00C65351"/>
    <w:rsid w:val="00C653BC"/>
    <w:rsid w:val="00C653E1"/>
    <w:rsid w:val="00C6540F"/>
    <w:rsid w:val="00C65577"/>
    <w:rsid w:val="00C6558C"/>
    <w:rsid w:val="00C65709"/>
    <w:rsid w:val="00C6579B"/>
    <w:rsid w:val="00C657B0"/>
    <w:rsid w:val="00C65822"/>
    <w:rsid w:val="00C6584E"/>
    <w:rsid w:val="00C6592A"/>
    <w:rsid w:val="00C65973"/>
    <w:rsid w:val="00C65AE2"/>
    <w:rsid w:val="00C65D24"/>
    <w:rsid w:val="00C65E20"/>
    <w:rsid w:val="00C660E4"/>
    <w:rsid w:val="00C66161"/>
    <w:rsid w:val="00C6618F"/>
    <w:rsid w:val="00C66323"/>
    <w:rsid w:val="00C664B1"/>
    <w:rsid w:val="00C66522"/>
    <w:rsid w:val="00C665A3"/>
    <w:rsid w:val="00C66612"/>
    <w:rsid w:val="00C66616"/>
    <w:rsid w:val="00C6675F"/>
    <w:rsid w:val="00C6698D"/>
    <w:rsid w:val="00C669F4"/>
    <w:rsid w:val="00C66A6E"/>
    <w:rsid w:val="00C66B8D"/>
    <w:rsid w:val="00C66BA5"/>
    <w:rsid w:val="00C66C51"/>
    <w:rsid w:val="00C66C8E"/>
    <w:rsid w:val="00C66C95"/>
    <w:rsid w:val="00C66CA9"/>
    <w:rsid w:val="00C66EC2"/>
    <w:rsid w:val="00C66ECE"/>
    <w:rsid w:val="00C66FF4"/>
    <w:rsid w:val="00C67079"/>
    <w:rsid w:val="00C670A1"/>
    <w:rsid w:val="00C670D2"/>
    <w:rsid w:val="00C6714B"/>
    <w:rsid w:val="00C6718A"/>
    <w:rsid w:val="00C67215"/>
    <w:rsid w:val="00C6728C"/>
    <w:rsid w:val="00C672C2"/>
    <w:rsid w:val="00C67396"/>
    <w:rsid w:val="00C675BF"/>
    <w:rsid w:val="00C676F0"/>
    <w:rsid w:val="00C67787"/>
    <w:rsid w:val="00C67A31"/>
    <w:rsid w:val="00C67A3A"/>
    <w:rsid w:val="00C67CA8"/>
    <w:rsid w:val="00C67D6F"/>
    <w:rsid w:val="00C67FA1"/>
    <w:rsid w:val="00C701F5"/>
    <w:rsid w:val="00C705F9"/>
    <w:rsid w:val="00C706ED"/>
    <w:rsid w:val="00C708F3"/>
    <w:rsid w:val="00C70914"/>
    <w:rsid w:val="00C7091D"/>
    <w:rsid w:val="00C70940"/>
    <w:rsid w:val="00C7095B"/>
    <w:rsid w:val="00C70A0D"/>
    <w:rsid w:val="00C70A88"/>
    <w:rsid w:val="00C70B61"/>
    <w:rsid w:val="00C70D6B"/>
    <w:rsid w:val="00C70DCD"/>
    <w:rsid w:val="00C70E05"/>
    <w:rsid w:val="00C70F09"/>
    <w:rsid w:val="00C70FB0"/>
    <w:rsid w:val="00C71056"/>
    <w:rsid w:val="00C7127C"/>
    <w:rsid w:val="00C7129C"/>
    <w:rsid w:val="00C71437"/>
    <w:rsid w:val="00C714CC"/>
    <w:rsid w:val="00C71682"/>
    <w:rsid w:val="00C71743"/>
    <w:rsid w:val="00C7192F"/>
    <w:rsid w:val="00C71BD5"/>
    <w:rsid w:val="00C71C04"/>
    <w:rsid w:val="00C71C5B"/>
    <w:rsid w:val="00C71D7A"/>
    <w:rsid w:val="00C71D98"/>
    <w:rsid w:val="00C71E24"/>
    <w:rsid w:val="00C72083"/>
    <w:rsid w:val="00C720F6"/>
    <w:rsid w:val="00C722DA"/>
    <w:rsid w:val="00C72466"/>
    <w:rsid w:val="00C72A87"/>
    <w:rsid w:val="00C72AA3"/>
    <w:rsid w:val="00C72DD5"/>
    <w:rsid w:val="00C72E41"/>
    <w:rsid w:val="00C72E97"/>
    <w:rsid w:val="00C7311D"/>
    <w:rsid w:val="00C73127"/>
    <w:rsid w:val="00C73205"/>
    <w:rsid w:val="00C7320B"/>
    <w:rsid w:val="00C7356A"/>
    <w:rsid w:val="00C73AD7"/>
    <w:rsid w:val="00C73ADA"/>
    <w:rsid w:val="00C73B5C"/>
    <w:rsid w:val="00C73BE1"/>
    <w:rsid w:val="00C73E62"/>
    <w:rsid w:val="00C73EE7"/>
    <w:rsid w:val="00C74213"/>
    <w:rsid w:val="00C74377"/>
    <w:rsid w:val="00C7437B"/>
    <w:rsid w:val="00C74388"/>
    <w:rsid w:val="00C74434"/>
    <w:rsid w:val="00C745CD"/>
    <w:rsid w:val="00C7465D"/>
    <w:rsid w:val="00C7492A"/>
    <w:rsid w:val="00C74A7F"/>
    <w:rsid w:val="00C74CFE"/>
    <w:rsid w:val="00C74DF3"/>
    <w:rsid w:val="00C74F78"/>
    <w:rsid w:val="00C75451"/>
    <w:rsid w:val="00C7546C"/>
    <w:rsid w:val="00C7546E"/>
    <w:rsid w:val="00C754DD"/>
    <w:rsid w:val="00C75614"/>
    <w:rsid w:val="00C7573E"/>
    <w:rsid w:val="00C757C2"/>
    <w:rsid w:val="00C758E2"/>
    <w:rsid w:val="00C75AD8"/>
    <w:rsid w:val="00C75BB8"/>
    <w:rsid w:val="00C75C37"/>
    <w:rsid w:val="00C75DCB"/>
    <w:rsid w:val="00C75F0E"/>
    <w:rsid w:val="00C75FC8"/>
    <w:rsid w:val="00C76071"/>
    <w:rsid w:val="00C760E9"/>
    <w:rsid w:val="00C76188"/>
    <w:rsid w:val="00C761D8"/>
    <w:rsid w:val="00C76319"/>
    <w:rsid w:val="00C76609"/>
    <w:rsid w:val="00C766E6"/>
    <w:rsid w:val="00C76754"/>
    <w:rsid w:val="00C768E8"/>
    <w:rsid w:val="00C7690D"/>
    <w:rsid w:val="00C76BE2"/>
    <w:rsid w:val="00C76CEF"/>
    <w:rsid w:val="00C76FC9"/>
    <w:rsid w:val="00C77048"/>
    <w:rsid w:val="00C77096"/>
    <w:rsid w:val="00C77300"/>
    <w:rsid w:val="00C77463"/>
    <w:rsid w:val="00C7756C"/>
    <w:rsid w:val="00C7756F"/>
    <w:rsid w:val="00C775B1"/>
    <w:rsid w:val="00C7764F"/>
    <w:rsid w:val="00C776E9"/>
    <w:rsid w:val="00C77736"/>
    <w:rsid w:val="00C77B31"/>
    <w:rsid w:val="00C77B81"/>
    <w:rsid w:val="00C77C3D"/>
    <w:rsid w:val="00C77CDB"/>
    <w:rsid w:val="00C77E07"/>
    <w:rsid w:val="00C77EFC"/>
    <w:rsid w:val="00C77F64"/>
    <w:rsid w:val="00C8017F"/>
    <w:rsid w:val="00C80837"/>
    <w:rsid w:val="00C809D2"/>
    <w:rsid w:val="00C80A0D"/>
    <w:rsid w:val="00C80A16"/>
    <w:rsid w:val="00C80B54"/>
    <w:rsid w:val="00C80BA7"/>
    <w:rsid w:val="00C80CF9"/>
    <w:rsid w:val="00C80D9B"/>
    <w:rsid w:val="00C81003"/>
    <w:rsid w:val="00C81296"/>
    <w:rsid w:val="00C81668"/>
    <w:rsid w:val="00C817D4"/>
    <w:rsid w:val="00C81847"/>
    <w:rsid w:val="00C81B1D"/>
    <w:rsid w:val="00C81C6D"/>
    <w:rsid w:val="00C81E28"/>
    <w:rsid w:val="00C81EA0"/>
    <w:rsid w:val="00C81FC2"/>
    <w:rsid w:val="00C8209B"/>
    <w:rsid w:val="00C820A2"/>
    <w:rsid w:val="00C8219E"/>
    <w:rsid w:val="00C8230C"/>
    <w:rsid w:val="00C823FF"/>
    <w:rsid w:val="00C82460"/>
    <w:rsid w:val="00C824C8"/>
    <w:rsid w:val="00C8295A"/>
    <w:rsid w:val="00C82A5B"/>
    <w:rsid w:val="00C82B4B"/>
    <w:rsid w:val="00C82BFC"/>
    <w:rsid w:val="00C82C6E"/>
    <w:rsid w:val="00C82CB0"/>
    <w:rsid w:val="00C82F9F"/>
    <w:rsid w:val="00C8349D"/>
    <w:rsid w:val="00C834FE"/>
    <w:rsid w:val="00C8350A"/>
    <w:rsid w:val="00C8351C"/>
    <w:rsid w:val="00C8382E"/>
    <w:rsid w:val="00C83B19"/>
    <w:rsid w:val="00C83BB2"/>
    <w:rsid w:val="00C83D33"/>
    <w:rsid w:val="00C83E79"/>
    <w:rsid w:val="00C840BB"/>
    <w:rsid w:val="00C840C9"/>
    <w:rsid w:val="00C84574"/>
    <w:rsid w:val="00C848B9"/>
    <w:rsid w:val="00C84918"/>
    <w:rsid w:val="00C84C7B"/>
    <w:rsid w:val="00C84CC9"/>
    <w:rsid w:val="00C84FC0"/>
    <w:rsid w:val="00C85005"/>
    <w:rsid w:val="00C85153"/>
    <w:rsid w:val="00C851F0"/>
    <w:rsid w:val="00C85245"/>
    <w:rsid w:val="00C85277"/>
    <w:rsid w:val="00C8530A"/>
    <w:rsid w:val="00C85330"/>
    <w:rsid w:val="00C85375"/>
    <w:rsid w:val="00C85416"/>
    <w:rsid w:val="00C85924"/>
    <w:rsid w:val="00C85976"/>
    <w:rsid w:val="00C85987"/>
    <w:rsid w:val="00C85A94"/>
    <w:rsid w:val="00C85AC1"/>
    <w:rsid w:val="00C85CA0"/>
    <w:rsid w:val="00C85CB1"/>
    <w:rsid w:val="00C85DCA"/>
    <w:rsid w:val="00C85E79"/>
    <w:rsid w:val="00C85FCE"/>
    <w:rsid w:val="00C86092"/>
    <w:rsid w:val="00C860FD"/>
    <w:rsid w:val="00C86232"/>
    <w:rsid w:val="00C86456"/>
    <w:rsid w:val="00C86484"/>
    <w:rsid w:val="00C864F7"/>
    <w:rsid w:val="00C86779"/>
    <w:rsid w:val="00C867D0"/>
    <w:rsid w:val="00C8693E"/>
    <w:rsid w:val="00C869FD"/>
    <w:rsid w:val="00C86A8D"/>
    <w:rsid w:val="00C86BF4"/>
    <w:rsid w:val="00C86C5D"/>
    <w:rsid w:val="00C86DEA"/>
    <w:rsid w:val="00C86F66"/>
    <w:rsid w:val="00C8733A"/>
    <w:rsid w:val="00C873DA"/>
    <w:rsid w:val="00C874C7"/>
    <w:rsid w:val="00C876AC"/>
    <w:rsid w:val="00C8770E"/>
    <w:rsid w:val="00C8793E"/>
    <w:rsid w:val="00C87AD6"/>
    <w:rsid w:val="00C87DA7"/>
    <w:rsid w:val="00C87E22"/>
    <w:rsid w:val="00C87F25"/>
    <w:rsid w:val="00C87FE3"/>
    <w:rsid w:val="00C9013C"/>
    <w:rsid w:val="00C90176"/>
    <w:rsid w:val="00C901E0"/>
    <w:rsid w:val="00C902A1"/>
    <w:rsid w:val="00C902E0"/>
    <w:rsid w:val="00C9043B"/>
    <w:rsid w:val="00C90458"/>
    <w:rsid w:val="00C9068F"/>
    <w:rsid w:val="00C906E4"/>
    <w:rsid w:val="00C9071C"/>
    <w:rsid w:val="00C909A5"/>
    <w:rsid w:val="00C909E8"/>
    <w:rsid w:val="00C90A80"/>
    <w:rsid w:val="00C90A9B"/>
    <w:rsid w:val="00C90B38"/>
    <w:rsid w:val="00C90B65"/>
    <w:rsid w:val="00C90C25"/>
    <w:rsid w:val="00C90D2E"/>
    <w:rsid w:val="00C90D4E"/>
    <w:rsid w:val="00C90E4B"/>
    <w:rsid w:val="00C90FB7"/>
    <w:rsid w:val="00C91030"/>
    <w:rsid w:val="00C91203"/>
    <w:rsid w:val="00C91329"/>
    <w:rsid w:val="00C91447"/>
    <w:rsid w:val="00C9163C"/>
    <w:rsid w:val="00C918F9"/>
    <w:rsid w:val="00C91B31"/>
    <w:rsid w:val="00C91D65"/>
    <w:rsid w:val="00C91F72"/>
    <w:rsid w:val="00C921AD"/>
    <w:rsid w:val="00C922B3"/>
    <w:rsid w:val="00C9247C"/>
    <w:rsid w:val="00C92583"/>
    <w:rsid w:val="00C925F5"/>
    <w:rsid w:val="00C9260E"/>
    <w:rsid w:val="00C92720"/>
    <w:rsid w:val="00C92774"/>
    <w:rsid w:val="00C92856"/>
    <w:rsid w:val="00C92D94"/>
    <w:rsid w:val="00C92DCA"/>
    <w:rsid w:val="00C92E59"/>
    <w:rsid w:val="00C92EC9"/>
    <w:rsid w:val="00C933AE"/>
    <w:rsid w:val="00C93415"/>
    <w:rsid w:val="00C93795"/>
    <w:rsid w:val="00C938A3"/>
    <w:rsid w:val="00C93922"/>
    <w:rsid w:val="00C93A46"/>
    <w:rsid w:val="00C93D30"/>
    <w:rsid w:val="00C93E82"/>
    <w:rsid w:val="00C93FE8"/>
    <w:rsid w:val="00C940D6"/>
    <w:rsid w:val="00C940E5"/>
    <w:rsid w:val="00C9454F"/>
    <w:rsid w:val="00C94888"/>
    <w:rsid w:val="00C9497C"/>
    <w:rsid w:val="00C94A03"/>
    <w:rsid w:val="00C94A16"/>
    <w:rsid w:val="00C94A40"/>
    <w:rsid w:val="00C94C6F"/>
    <w:rsid w:val="00C94C7F"/>
    <w:rsid w:val="00C94EEA"/>
    <w:rsid w:val="00C9528F"/>
    <w:rsid w:val="00C953BC"/>
    <w:rsid w:val="00C95732"/>
    <w:rsid w:val="00C95901"/>
    <w:rsid w:val="00C9593B"/>
    <w:rsid w:val="00C9597A"/>
    <w:rsid w:val="00C95AA4"/>
    <w:rsid w:val="00C95B37"/>
    <w:rsid w:val="00C95CFF"/>
    <w:rsid w:val="00C95EE8"/>
    <w:rsid w:val="00C95FA1"/>
    <w:rsid w:val="00C960A2"/>
    <w:rsid w:val="00C96166"/>
    <w:rsid w:val="00C96277"/>
    <w:rsid w:val="00C962F6"/>
    <w:rsid w:val="00C9674C"/>
    <w:rsid w:val="00C967FA"/>
    <w:rsid w:val="00C969A9"/>
    <w:rsid w:val="00C96AFA"/>
    <w:rsid w:val="00C96CD4"/>
    <w:rsid w:val="00C96DA4"/>
    <w:rsid w:val="00C96DF8"/>
    <w:rsid w:val="00C96E4D"/>
    <w:rsid w:val="00C96EB7"/>
    <w:rsid w:val="00C96EF3"/>
    <w:rsid w:val="00C970FB"/>
    <w:rsid w:val="00C9727E"/>
    <w:rsid w:val="00C974DE"/>
    <w:rsid w:val="00C97AE8"/>
    <w:rsid w:val="00C97B29"/>
    <w:rsid w:val="00C97C25"/>
    <w:rsid w:val="00C97D06"/>
    <w:rsid w:val="00C97F31"/>
    <w:rsid w:val="00CA001C"/>
    <w:rsid w:val="00CA011B"/>
    <w:rsid w:val="00CA012A"/>
    <w:rsid w:val="00CA01E1"/>
    <w:rsid w:val="00CA01F5"/>
    <w:rsid w:val="00CA04C1"/>
    <w:rsid w:val="00CA06C8"/>
    <w:rsid w:val="00CA0828"/>
    <w:rsid w:val="00CA0A48"/>
    <w:rsid w:val="00CA0B04"/>
    <w:rsid w:val="00CA0BD6"/>
    <w:rsid w:val="00CA0BE1"/>
    <w:rsid w:val="00CA0BEC"/>
    <w:rsid w:val="00CA0CC2"/>
    <w:rsid w:val="00CA0D2B"/>
    <w:rsid w:val="00CA0D56"/>
    <w:rsid w:val="00CA0DAB"/>
    <w:rsid w:val="00CA0E6A"/>
    <w:rsid w:val="00CA0F7F"/>
    <w:rsid w:val="00CA100E"/>
    <w:rsid w:val="00CA102C"/>
    <w:rsid w:val="00CA1343"/>
    <w:rsid w:val="00CA1620"/>
    <w:rsid w:val="00CA166C"/>
    <w:rsid w:val="00CA16CF"/>
    <w:rsid w:val="00CA1A57"/>
    <w:rsid w:val="00CA1B43"/>
    <w:rsid w:val="00CA1BAD"/>
    <w:rsid w:val="00CA1C23"/>
    <w:rsid w:val="00CA1CEE"/>
    <w:rsid w:val="00CA1D92"/>
    <w:rsid w:val="00CA20BB"/>
    <w:rsid w:val="00CA20CE"/>
    <w:rsid w:val="00CA2254"/>
    <w:rsid w:val="00CA228A"/>
    <w:rsid w:val="00CA2415"/>
    <w:rsid w:val="00CA2451"/>
    <w:rsid w:val="00CA2456"/>
    <w:rsid w:val="00CA2527"/>
    <w:rsid w:val="00CA2591"/>
    <w:rsid w:val="00CA2617"/>
    <w:rsid w:val="00CA2623"/>
    <w:rsid w:val="00CA2744"/>
    <w:rsid w:val="00CA2751"/>
    <w:rsid w:val="00CA28C0"/>
    <w:rsid w:val="00CA2976"/>
    <w:rsid w:val="00CA2A19"/>
    <w:rsid w:val="00CA2A6C"/>
    <w:rsid w:val="00CA2AC6"/>
    <w:rsid w:val="00CA2CA3"/>
    <w:rsid w:val="00CA2CB6"/>
    <w:rsid w:val="00CA2D76"/>
    <w:rsid w:val="00CA2EAE"/>
    <w:rsid w:val="00CA2F2C"/>
    <w:rsid w:val="00CA30FC"/>
    <w:rsid w:val="00CA314A"/>
    <w:rsid w:val="00CA31C7"/>
    <w:rsid w:val="00CA31D4"/>
    <w:rsid w:val="00CA33AD"/>
    <w:rsid w:val="00CA33B6"/>
    <w:rsid w:val="00CA3619"/>
    <w:rsid w:val="00CA36AF"/>
    <w:rsid w:val="00CA3A56"/>
    <w:rsid w:val="00CA3A91"/>
    <w:rsid w:val="00CA3C31"/>
    <w:rsid w:val="00CA3D15"/>
    <w:rsid w:val="00CA3DF1"/>
    <w:rsid w:val="00CA3F57"/>
    <w:rsid w:val="00CA3F97"/>
    <w:rsid w:val="00CA4120"/>
    <w:rsid w:val="00CA4197"/>
    <w:rsid w:val="00CA42A2"/>
    <w:rsid w:val="00CA42BA"/>
    <w:rsid w:val="00CA4336"/>
    <w:rsid w:val="00CA4400"/>
    <w:rsid w:val="00CA4558"/>
    <w:rsid w:val="00CA461A"/>
    <w:rsid w:val="00CA481D"/>
    <w:rsid w:val="00CA4847"/>
    <w:rsid w:val="00CA4878"/>
    <w:rsid w:val="00CA49DA"/>
    <w:rsid w:val="00CA4AEA"/>
    <w:rsid w:val="00CA4D02"/>
    <w:rsid w:val="00CA4E46"/>
    <w:rsid w:val="00CA4EF0"/>
    <w:rsid w:val="00CA4F3B"/>
    <w:rsid w:val="00CA50E2"/>
    <w:rsid w:val="00CA5142"/>
    <w:rsid w:val="00CA51FA"/>
    <w:rsid w:val="00CA5247"/>
    <w:rsid w:val="00CA55C0"/>
    <w:rsid w:val="00CA56DF"/>
    <w:rsid w:val="00CA57CB"/>
    <w:rsid w:val="00CA5880"/>
    <w:rsid w:val="00CA59BD"/>
    <w:rsid w:val="00CA5B6F"/>
    <w:rsid w:val="00CA5BDB"/>
    <w:rsid w:val="00CA5CD4"/>
    <w:rsid w:val="00CA5D51"/>
    <w:rsid w:val="00CA5D82"/>
    <w:rsid w:val="00CA6152"/>
    <w:rsid w:val="00CA618A"/>
    <w:rsid w:val="00CA624B"/>
    <w:rsid w:val="00CA62D0"/>
    <w:rsid w:val="00CA6301"/>
    <w:rsid w:val="00CA63F1"/>
    <w:rsid w:val="00CA6589"/>
    <w:rsid w:val="00CA664C"/>
    <w:rsid w:val="00CA6709"/>
    <w:rsid w:val="00CA67FC"/>
    <w:rsid w:val="00CA688A"/>
    <w:rsid w:val="00CA6B4C"/>
    <w:rsid w:val="00CA6C5F"/>
    <w:rsid w:val="00CA6F8A"/>
    <w:rsid w:val="00CA7003"/>
    <w:rsid w:val="00CA707F"/>
    <w:rsid w:val="00CA70DC"/>
    <w:rsid w:val="00CA71C5"/>
    <w:rsid w:val="00CA7297"/>
    <w:rsid w:val="00CA7420"/>
    <w:rsid w:val="00CA772E"/>
    <w:rsid w:val="00CA7813"/>
    <w:rsid w:val="00CA7913"/>
    <w:rsid w:val="00CA796C"/>
    <w:rsid w:val="00CA7982"/>
    <w:rsid w:val="00CA798E"/>
    <w:rsid w:val="00CA79A4"/>
    <w:rsid w:val="00CA7AE0"/>
    <w:rsid w:val="00CA7F13"/>
    <w:rsid w:val="00CB011E"/>
    <w:rsid w:val="00CB014F"/>
    <w:rsid w:val="00CB0450"/>
    <w:rsid w:val="00CB0452"/>
    <w:rsid w:val="00CB04B5"/>
    <w:rsid w:val="00CB05C1"/>
    <w:rsid w:val="00CB07E8"/>
    <w:rsid w:val="00CB09C7"/>
    <w:rsid w:val="00CB0B20"/>
    <w:rsid w:val="00CB0BAB"/>
    <w:rsid w:val="00CB0C0B"/>
    <w:rsid w:val="00CB0E3A"/>
    <w:rsid w:val="00CB0E69"/>
    <w:rsid w:val="00CB0ED9"/>
    <w:rsid w:val="00CB0F41"/>
    <w:rsid w:val="00CB0F5D"/>
    <w:rsid w:val="00CB0F7A"/>
    <w:rsid w:val="00CB0FD3"/>
    <w:rsid w:val="00CB1154"/>
    <w:rsid w:val="00CB1333"/>
    <w:rsid w:val="00CB13F4"/>
    <w:rsid w:val="00CB145C"/>
    <w:rsid w:val="00CB14E0"/>
    <w:rsid w:val="00CB153C"/>
    <w:rsid w:val="00CB17A3"/>
    <w:rsid w:val="00CB184B"/>
    <w:rsid w:val="00CB193E"/>
    <w:rsid w:val="00CB1981"/>
    <w:rsid w:val="00CB1A91"/>
    <w:rsid w:val="00CB1B2F"/>
    <w:rsid w:val="00CB1BC7"/>
    <w:rsid w:val="00CB1FD8"/>
    <w:rsid w:val="00CB20A9"/>
    <w:rsid w:val="00CB20E8"/>
    <w:rsid w:val="00CB2125"/>
    <w:rsid w:val="00CB215C"/>
    <w:rsid w:val="00CB216A"/>
    <w:rsid w:val="00CB2185"/>
    <w:rsid w:val="00CB2228"/>
    <w:rsid w:val="00CB23C1"/>
    <w:rsid w:val="00CB23E6"/>
    <w:rsid w:val="00CB27C8"/>
    <w:rsid w:val="00CB29C9"/>
    <w:rsid w:val="00CB2B7B"/>
    <w:rsid w:val="00CB2F4C"/>
    <w:rsid w:val="00CB2FC1"/>
    <w:rsid w:val="00CB2FCB"/>
    <w:rsid w:val="00CB3153"/>
    <w:rsid w:val="00CB33EC"/>
    <w:rsid w:val="00CB3464"/>
    <w:rsid w:val="00CB35C6"/>
    <w:rsid w:val="00CB36A8"/>
    <w:rsid w:val="00CB374F"/>
    <w:rsid w:val="00CB377F"/>
    <w:rsid w:val="00CB378E"/>
    <w:rsid w:val="00CB3804"/>
    <w:rsid w:val="00CB38FF"/>
    <w:rsid w:val="00CB390D"/>
    <w:rsid w:val="00CB39A0"/>
    <w:rsid w:val="00CB39DC"/>
    <w:rsid w:val="00CB3BF8"/>
    <w:rsid w:val="00CB3CA7"/>
    <w:rsid w:val="00CB3CF5"/>
    <w:rsid w:val="00CB3E1B"/>
    <w:rsid w:val="00CB3E38"/>
    <w:rsid w:val="00CB3EB1"/>
    <w:rsid w:val="00CB3FF4"/>
    <w:rsid w:val="00CB4073"/>
    <w:rsid w:val="00CB4178"/>
    <w:rsid w:val="00CB4196"/>
    <w:rsid w:val="00CB4240"/>
    <w:rsid w:val="00CB42E6"/>
    <w:rsid w:val="00CB434C"/>
    <w:rsid w:val="00CB45C3"/>
    <w:rsid w:val="00CB4942"/>
    <w:rsid w:val="00CB49BB"/>
    <w:rsid w:val="00CB4A0F"/>
    <w:rsid w:val="00CB4B35"/>
    <w:rsid w:val="00CB4BDB"/>
    <w:rsid w:val="00CB4F43"/>
    <w:rsid w:val="00CB4F5E"/>
    <w:rsid w:val="00CB508C"/>
    <w:rsid w:val="00CB5294"/>
    <w:rsid w:val="00CB538C"/>
    <w:rsid w:val="00CB5437"/>
    <w:rsid w:val="00CB5479"/>
    <w:rsid w:val="00CB54D8"/>
    <w:rsid w:val="00CB5503"/>
    <w:rsid w:val="00CB5747"/>
    <w:rsid w:val="00CB575A"/>
    <w:rsid w:val="00CB576B"/>
    <w:rsid w:val="00CB5A5B"/>
    <w:rsid w:val="00CB5A7C"/>
    <w:rsid w:val="00CB5AB8"/>
    <w:rsid w:val="00CB5ABD"/>
    <w:rsid w:val="00CB5B66"/>
    <w:rsid w:val="00CB5CA8"/>
    <w:rsid w:val="00CB5CDF"/>
    <w:rsid w:val="00CB5D01"/>
    <w:rsid w:val="00CB5E62"/>
    <w:rsid w:val="00CB5FEC"/>
    <w:rsid w:val="00CB602C"/>
    <w:rsid w:val="00CB640F"/>
    <w:rsid w:val="00CB6548"/>
    <w:rsid w:val="00CB65C9"/>
    <w:rsid w:val="00CB66A5"/>
    <w:rsid w:val="00CB687D"/>
    <w:rsid w:val="00CB6A67"/>
    <w:rsid w:val="00CB6A7C"/>
    <w:rsid w:val="00CB6B9A"/>
    <w:rsid w:val="00CB6BD3"/>
    <w:rsid w:val="00CB6BD8"/>
    <w:rsid w:val="00CB6D87"/>
    <w:rsid w:val="00CB6ECC"/>
    <w:rsid w:val="00CB71D2"/>
    <w:rsid w:val="00CB7297"/>
    <w:rsid w:val="00CB7655"/>
    <w:rsid w:val="00CB76E7"/>
    <w:rsid w:val="00CB7707"/>
    <w:rsid w:val="00CB772B"/>
    <w:rsid w:val="00CB777B"/>
    <w:rsid w:val="00CB7850"/>
    <w:rsid w:val="00CB7933"/>
    <w:rsid w:val="00CB7A25"/>
    <w:rsid w:val="00CB7A35"/>
    <w:rsid w:val="00CB7A56"/>
    <w:rsid w:val="00CB7CF0"/>
    <w:rsid w:val="00CB7E5C"/>
    <w:rsid w:val="00CB7F7A"/>
    <w:rsid w:val="00CB7FBE"/>
    <w:rsid w:val="00CC0005"/>
    <w:rsid w:val="00CC009B"/>
    <w:rsid w:val="00CC0289"/>
    <w:rsid w:val="00CC028F"/>
    <w:rsid w:val="00CC040A"/>
    <w:rsid w:val="00CC0521"/>
    <w:rsid w:val="00CC0524"/>
    <w:rsid w:val="00CC053D"/>
    <w:rsid w:val="00CC05F2"/>
    <w:rsid w:val="00CC0665"/>
    <w:rsid w:val="00CC07DA"/>
    <w:rsid w:val="00CC0A2D"/>
    <w:rsid w:val="00CC0C13"/>
    <w:rsid w:val="00CC0EB6"/>
    <w:rsid w:val="00CC10FA"/>
    <w:rsid w:val="00CC114C"/>
    <w:rsid w:val="00CC172F"/>
    <w:rsid w:val="00CC177E"/>
    <w:rsid w:val="00CC1816"/>
    <w:rsid w:val="00CC1860"/>
    <w:rsid w:val="00CC1BB1"/>
    <w:rsid w:val="00CC1BD5"/>
    <w:rsid w:val="00CC1BFA"/>
    <w:rsid w:val="00CC1F11"/>
    <w:rsid w:val="00CC21F7"/>
    <w:rsid w:val="00CC21FC"/>
    <w:rsid w:val="00CC238E"/>
    <w:rsid w:val="00CC257D"/>
    <w:rsid w:val="00CC29DC"/>
    <w:rsid w:val="00CC2D22"/>
    <w:rsid w:val="00CC2E02"/>
    <w:rsid w:val="00CC2E72"/>
    <w:rsid w:val="00CC2FCB"/>
    <w:rsid w:val="00CC30CD"/>
    <w:rsid w:val="00CC30D8"/>
    <w:rsid w:val="00CC32DA"/>
    <w:rsid w:val="00CC34CD"/>
    <w:rsid w:val="00CC35F9"/>
    <w:rsid w:val="00CC36B2"/>
    <w:rsid w:val="00CC3754"/>
    <w:rsid w:val="00CC3777"/>
    <w:rsid w:val="00CC3AC0"/>
    <w:rsid w:val="00CC3CA2"/>
    <w:rsid w:val="00CC3DDE"/>
    <w:rsid w:val="00CC3E30"/>
    <w:rsid w:val="00CC3E4F"/>
    <w:rsid w:val="00CC3F6E"/>
    <w:rsid w:val="00CC40C7"/>
    <w:rsid w:val="00CC429A"/>
    <w:rsid w:val="00CC430A"/>
    <w:rsid w:val="00CC460A"/>
    <w:rsid w:val="00CC4647"/>
    <w:rsid w:val="00CC46E8"/>
    <w:rsid w:val="00CC48A5"/>
    <w:rsid w:val="00CC48B1"/>
    <w:rsid w:val="00CC4953"/>
    <w:rsid w:val="00CC4986"/>
    <w:rsid w:val="00CC49D0"/>
    <w:rsid w:val="00CC4A7F"/>
    <w:rsid w:val="00CC4AC0"/>
    <w:rsid w:val="00CC4BBE"/>
    <w:rsid w:val="00CC4CA2"/>
    <w:rsid w:val="00CC4CBD"/>
    <w:rsid w:val="00CC4CEC"/>
    <w:rsid w:val="00CC4F48"/>
    <w:rsid w:val="00CC5171"/>
    <w:rsid w:val="00CC52F6"/>
    <w:rsid w:val="00CC532B"/>
    <w:rsid w:val="00CC550A"/>
    <w:rsid w:val="00CC56B8"/>
    <w:rsid w:val="00CC5C7D"/>
    <w:rsid w:val="00CC5D22"/>
    <w:rsid w:val="00CC5E12"/>
    <w:rsid w:val="00CC6283"/>
    <w:rsid w:val="00CC6469"/>
    <w:rsid w:val="00CC6474"/>
    <w:rsid w:val="00CC66C0"/>
    <w:rsid w:val="00CC6866"/>
    <w:rsid w:val="00CC68AB"/>
    <w:rsid w:val="00CC68DF"/>
    <w:rsid w:val="00CC6964"/>
    <w:rsid w:val="00CC697E"/>
    <w:rsid w:val="00CC6C9D"/>
    <w:rsid w:val="00CC6DE3"/>
    <w:rsid w:val="00CC6F70"/>
    <w:rsid w:val="00CC6FB6"/>
    <w:rsid w:val="00CC7074"/>
    <w:rsid w:val="00CC70D4"/>
    <w:rsid w:val="00CC7217"/>
    <w:rsid w:val="00CC7286"/>
    <w:rsid w:val="00CC73D3"/>
    <w:rsid w:val="00CC7612"/>
    <w:rsid w:val="00CC787E"/>
    <w:rsid w:val="00CC79DB"/>
    <w:rsid w:val="00CC7ACA"/>
    <w:rsid w:val="00CC7BA8"/>
    <w:rsid w:val="00CC7C01"/>
    <w:rsid w:val="00CC7C61"/>
    <w:rsid w:val="00CC7D1F"/>
    <w:rsid w:val="00CC7D5A"/>
    <w:rsid w:val="00CC7DE8"/>
    <w:rsid w:val="00CD002B"/>
    <w:rsid w:val="00CD02CF"/>
    <w:rsid w:val="00CD065F"/>
    <w:rsid w:val="00CD0790"/>
    <w:rsid w:val="00CD0975"/>
    <w:rsid w:val="00CD0B08"/>
    <w:rsid w:val="00CD0BD2"/>
    <w:rsid w:val="00CD0BFF"/>
    <w:rsid w:val="00CD0CF5"/>
    <w:rsid w:val="00CD0D02"/>
    <w:rsid w:val="00CD0D7F"/>
    <w:rsid w:val="00CD0EFA"/>
    <w:rsid w:val="00CD0F15"/>
    <w:rsid w:val="00CD0FC5"/>
    <w:rsid w:val="00CD1114"/>
    <w:rsid w:val="00CD11B0"/>
    <w:rsid w:val="00CD1237"/>
    <w:rsid w:val="00CD1286"/>
    <w:rsid w:val="00CD13CD"/>
    <w:rsid w:val="00CD1609"/>
    <w:rsid w:val="00CD1900"/>
    <w:rsid w:val="00CD1BC4"/>
    <w:rsid w:val="00CD1BD0"/>
    <w:rsid w:val="00CD1CDC"/>
    <w:rsid w:val="00CD1EAF"/>
    <w:rsid w:val="00CD20B4"/>
    <w:rsid w:val="00CD2292"/>
    <w:rsid w:val="00CD23F7"/>
    <w:rsid w:val="00CD25A3"/>
    <w:rsid w:val="00CD282C"/>
    <w:rsid w:val="00CD2D51"/>
    <w:rsid w:val="00CD2E6E"/>
    <w:rsid w:val="00CD2F17"/>
    <w:rsid w:val="00CD30C3"/>
    <w:rsid w:val="00CD3151"/>
    <w:rsid w:val="00CD3602"/>
    <w:rsid w:val="00CD375B"/>
    <w:rsid w:val="00CD386E"/>
    <w:rsid w:val="00CD392F"/>
    <w:rsid w:val="00CD3B83"/>
    <w:rsid w:val="00CD3D62"/>
    <w:rsid w:val="00CD4021"/>
    <w:rsid w:val="00CD406A"/>
    <w:rsid w:val="00CD432E"/>
    <w:rsid w:val="00CD45F0"/>
    <w:rsid w:val="00CD45FA"/>
    <w:rsid w:val="00CD47A5"/>
    <w:rsid w:val="00CD47BE"/>
    <w:rsid w:val="00CD4A04"/>
    <w:rsid w:val="00CD4ABC"/>
    <w:rsid w:val="00CD4AEA"/>
    <w:rsid w:val="00CD4E8E"/>
    <w:rsid w:val="00CD4EC2"/>
    <w:rsid w:val="00CD4EFB"/>
    <w:rsid w:val="00CD4F4B"/>
    <w:rsid w:val="00CD514D"/>
    <w:rsid w:val="00CD5275"/>
    <w:rsid w:val="00CD529C"/>
    <w:rsid w:val="00CD5510"/>
    <w:rsid w:val="00CD5619"/>
    <w:rsid w:val="00CD5771"/>
    <w:rsid w:val="00CD59C6"/>
    <w:rsid w:val="00CD5AFE"/>
    <w:rsid w:val="00CD5C82"/>
    <w:rsid w:val="00CD5D96"/>
    <w:rsid w:val="00CD5E26"/>
    <w:rsid w:val="00CD5EF5"/>
    <w:rsid w:val="00CD609F"/>
    <w:rsid w:val="00CD614A"/>
    <w:rsid w:val="00CD621B"/>
    <w:rsid w:val="00CD622F"/>
    <w:rsid w:val="00CD6341"/>
    <w:rsid w:val="00CD64C4"/>
    <w:rsid w:val="00CD6601"/>
    <w:rsid w:val="00CD6878"/>
    <w:rsid w:val="00CD68EF"/>
    <w:rsid w:val="00CD6A9B"/>
    <w:rsid w:val="00CD6D10"/>
    <w:rsid w:val="00CD6DF4"/>
    <w:rsid w:val="00CD6E49"/>
    <w:rsid w:val="00CD6EF8"/>
    <w:rsid w:val="00CD70E6"/>
    <w:rsid w:val="00CD7152"/>
    <w:rsid w:val="00CD7286"/>
    <w:rsid w:val="00CD73FC"/>
    <w:rsid w:val="00CD764D"/>
    <w:rsid w:val="00CD7725"/>
    <w:rsid w:val="00CD7767"/>
    <w:rsid w:val="00CD781B"/>
    <w:rsid w:val="00CD78F5"/>
    <w:rsid w:val="00CD79B2"/>
    <w:rsid w:val="00CD7A16"/>
    <w:rsid w:val="00CD7BA6"/>
    <w:rsid w:val="00CD7BB1"/>
    <w:rsid w:val="00CD7C22"/>
    <w:rsid w:val="00CD7C7A"/>
    <w:rsid w:val="00CD7CEF"/>
    <w:rsid w:val="00CD7D17"/>
    <w:rsid w:val="00CD7D88"/>
    <w:rsid w:val="00CD7F76"/>
    <w:rsid w:val="00CE0261"/>
    <w:rsid w:val="00CE036D"/>
    <w:rsid w:val="00CE047A"/>
    <w:rsid w:val="00CE0540"/>
    <w:rsid w:val="00CE0593"/>
    <w:rsid w:val="00CE09FF"/>
    <w:rsid w:val="00CE0C50"/>
    <w:rsid w:val="00CE0EA4"/>
    <w:rsid w:val="00CE1204"/>
    <w:rsid w:val="00CE14FD"/>
    <w:rsid w:val="00CE1509"/>
    <w:rsid w:val="00CE15E2"/>
    <w:rsid w:val="00CE165A"/>
    <w:rsid w:val="00CE1795"/>
    <w:rsid w:val="00CE17A0"/>
    <w:rsid w:val="00CE18A9"/>
    <w:rsid w:val="00CE19B0"/>
    <w:rsid w:val="00CE1BF7"/>
    <w:rsid w:val="00CE1C1B"/>
    <w:rsid w:val="00CE1C4C"/>
    <w:rsid w:val="00CE1D61"/>
    <w:rsid w:val="00CE21CD"/>
    <w:rsid w:val="00CE21EF"/>
    <w:rsid w:val="00CE229A"/>
    <w:rsid w:val="00CE234C"/>
    <w:rsid w:val="00CE2493"/>
    <w:rsid w:val="00CE257D"/>
    <w:rsid w:val="00CE258D"/>
    <w:rsid w:val="00CE263E"/>
    <w:rsid w:val="00CE2716"/>
    <w:rsid w:val="00CE28EC"/>
    <w:rsid w:val="00CE2AC9"/>
    <w:rsid w:val="00CE2C14"/>
    <w:rsid w:val="00CE2C71"/>
    <w:rsid w:val="00CE2DB0"/>
    <w:rsid w:val="00CE2ED0"/>
    <w:rsid w:val="00CE2EF0"/>
    <w:rsid w:val="00CE2EFD"/>
    <w:rsid w:val="00CE3043"/>
    <w:rsid w:val="00CE3293"/>
    <w:rsid w:val="00CE32A4"/>
    <w:rsid w:val="00CE32B8"/>
    <w:rsid w:val="00CE330F"/>
    <w:rsid w:val="00CE33F8"/>
    <w:rsid w:val="00CE36F1"/>
    <w:rsid w:val="00CE37A2"/>
    <w:rsid w:val="00CE382D"/>
    <w:rsid w:val="00CE388B"/>
    <w:rsid w:val="00CE38FA"/>
    <w:rsid w:val="00CE39F0"/>
    <w:rsid w:val="00CE3A0B"/>
    <w:rsid w:val="00CE3A6C"/>
    <w:rsid w:val="00CE3D4C"/>
    <w:rsid w:val="00CE3E55"/>
    <w:rsid w:val="00CE3FFC"/>
    <w:rsid w:val="00CE4012"/>
    <w:rsid w:val="00CE40E4"/>
    <w:rsid w:val="00CE4110"/>
    <w:rsid w:val="00CE41A4"/>
    <w:rsid w:val="00CE44AB"/>
    <w:rsid w:val="00CE484E"/>
    <w:rsid w:val="00CE4A2D"/>
    <w:rsid w:val="00CE4AA7"/>
    <w:rsid w:val="00CE4B5F"/>
    <w:rsid w:val="00CE4BB3"/>
    <w:rsid w:val="00CE4BEB"/>
    <w:rsid w:val="00CE51D3"/>
    <w:rsid w:val="00CE522D"/>
    <w:rsid w:val="00CE52A0"/>
    <w:rsid w:val="00CE5323"/>
    <w:rsid w:val="00CE5792"/>
    <w:rsid w:val="00CE57F1"/>
    <w:rsid w:val="00CE592A"/>
    <w:rsid w:val="00CE59FE"/>
    <w:rsid w:val="00CE5AA2"/>
    <w:rsid w:val="00CE5B87"/>
    <w:rsid w:val="00CE5C40"/>
    <w:rsid w:val="00CE5C5F"/>
    <w:rsid w:val="00CE5FA7"/>
    <w:rsid w:val="00CE5FD6"/>
    <w:rsid w:val="00CE60E9"/>
    <w:rsid w:val="00CE6337"/>
    <w:rsid w:val="00CE637D"/>
    <w:rsid w:val="00CE6442"/>
    <w:rsid w:val="00CE6506"/>
    <w:rsid w:val="00CE670D"/>
    <w:rsid w:val="00CE67FF"/>
    <w:rsid w:val="00CE687C"/>
    <w:rsid w:val="00CE696E"/>
    <w:rsid w:val="00CE6A6E"/>
    <w:rsid w:val="00CE6C9C"/>
    <w:rsid w:val="00CE7061"/>
    <w:rsid w:val="00CE70C6"/>
    <w:rsid w:val="00CE7129"/>
    <w:rsid w:val="00CE7172"/>
    <w:rsid w:val="00CE7193"/>
    <w:rsid w:val="00CE71C7"/>
    <w:rsid w:val="00CE7229"/>
    <w:rsid w:val="00CE73BB"/>
    <w:rsid w:val="00CE7426"/>
    <w:rsid w:val="00CE755B"/>
    <w:rsid w:val="00CE76FD"/>
    <w:rsid w:val="00CE78A9"/>
    <w:rsid w:val="00CE7964"/>
    <w:rsid w:val="00CE79C1"/>
    <w:rsid w:val="00CE7B3D"/>
    <w:rsid w:val="00CE7BC1"/>
    <w:rsid w:val="00CE7E08"/>
    <w:rsid w:val="00CE7F7C"/>
    <w:rsid w:val="00CF0056"/>
    <w:rsid w:val="00CF00A8"/>
    <w:rsid w:val="00CF0164"/>
    <w:rsid w:val="00CF021D"/>
    <w:rsid w:val="00CF0442"/>
    <w:rsid w:val="00CF044F"/>
    <w:rsid w:val="00CF0470"/>
    <w:rsid w:val="00CF0483"/>
    <w:rsid w:val="00CF04C8"/>
    <w:rsid w:val="00CF058D"/>
    <w:rsid w:val="00CF08DE"/>
    <w:rsid w:val="00CF090F"/>
    <w:rsid w:val="00CF09B2"/>
    <w:rsid w:val="00CF0A63"/>
    <w:rsid w:val="00CF0C82"/>
    <w:rsid w:val="00CF0CA5"/>
    <w:rsid w:val="00CF0D08"/>
    <w:rsid w:val="00CF0E53"/>
    <w:rsid w:val="00CF0FB5"/>
    <w:rsid w:val="00CF108A"/>
    <w:rsid w:val="00CF123E"/>
    <w:rsid w:val="00CF1289"/>
    <w:rsid w:val="00CF15F0"/>
    <w:rsid w:val="00CF1702"/>
    <w:rsid w:val="00CF1743"/>
    <w:rsid w:val="00CF193D"/>
    <w:rsid w:val="00CF1B87"/>
    <w:rsid w:val="00CF1DD8"/>
    <w:rsid w:val="00CF1E1C"/>
    <w:rsid w:val="00CF1EE4"/>
    <w:rsid w:val="00CF2104"/>
    <w:rsid w:val="00CF22A6"/>
    <w:rsid w:val="00CF23ED"/>
    <w:rsid w:val="00CF252F"/>
    <w:rsid w:val="00CF2632"/>
    <w:rsid w:val="00CF27E3"/>
    <w:rsid w:val="00CF29BC"/>
    <w:rsid w:val="00CF2A2D"/>
    <w:rsid w:val="00CF2AAF"/>
    <w:rsid w:val="00CF2BF2"/>
    <w:rsid w:val="00CF2E36"/>
    <w:rsid w:val="00CF2E5F"/>
    <w:rsid w:val="00CF3025"/>
    <w:rsid w:val="00CF30AE"/>
    <w:rsid w:val="00CF3249"/>
    <w:rsid w:val="00CF3288"/>
    <w:rsid w:val="00CF3392"/>
    <w:rsid w:val="00CF33F7"/>
    <w:rsid w:val="00CF379F"/>
    <w:rsid w:val="00CF3928"/>
    <w:rsid w:val="00CF3986"/>
    <w:rsid w:val="00CF3AF8"/>
    <w:rsid w:val="00CF3B0D"/>
    <w:rsid w:val="00CF3BEB"/>
    <w:rsid w:val="00CF3C73"/>
    <w:rsid w:val="00CF3E13"/>
    <w:rsid w:val="00CF3FB9"/>
    <w:rsid w:val="00CF42F7"/>
    <w:rsid w:val="00CF432B"/>
    <w:rsid w:val="00CF45CF"/>
    <w:rsid w:val="00CF45EF"/>
    <w:rsid w:val="00CF467E"/>
    <w:rsid w:val="00CF47B3"/>
    <w:rsid w:val="00CF485F"/>
    <w:rsid w:val="00CF49DC"/>
    <w:rsid w:val="00CF4BB4"/>
    <w:rsid w:val="00CF4C72"/>
    <w:rsid w:val="00CF4EA8"/>
    <w:rsid w:val="00CF4F48"/>
    <w:rsid w:val="00CF4F96"/>
    <w:rsid w:val="00CF4FB4"/>
    <w:rsid w:val="00CF503C"/>
    <w:rsid w:val="00CF50EB"/>
    <w:rsid w:val="00CF5116"/>
    <w:rsid w:val="00CF539F"/>
    <w:rsid w:val="00CF569C"/>
    <w:rsid w:val="00CF572F"/>
    <w:rsid w:val="00CF5817"/>
    <w:rsid w:val="00CF588F"/>
    <w:rsid w:val="00CF5BD9"/>
    <w:rsid w:val="00CF5D9A"/>
    <w:rsid w:val="00CF6065"/>
    <w:rsid w:val="00CF64E6"/>
    <w:rsid w:val="00CF6909"/>
    <w:rsid w:val="00CF6974"/>
    <w:rsid w:val="00CF6ABF"/>
    <w:rsid w:val="00CF6E39"/>
    <w:rsid w:val="00CF7032"/>
    <w:rsid w:val="00CF703B"/>
    <w:rsid w:val="00CF7047"/>
    <w:rsid w:val="00CF7055"/>
    <w:rsid w:val="00CF7072"/>
    <w:rsid w:val="00CF729E"/>
    <w:rsid w:val="00CF7377"/>
    <w:rsid w:val="00CF749D"/>
    <w:rsid w:val="00CF75D1"/>
    <w:rsid w:val="00CF767A"/>
    <w:rsid w:val="00CF7788"/>
    <w:rsid w:val="00CF7A36"/>
    <w:rsid w:val="00CF7B67"/>
    <w:rsid w:val="00CF7B9A"/>
    <w:rsid w:val="00CF7CC9"/>
    <w:rsid w:val="00CF7DD3"/>
    <w:rsid w:val="00CF7DEC"/>
    <w:rsid w:val="00CF7DFA"/>
    <w:rsid w:val="00CF7E51"/>
    <w:rsid w:val="00D001B8"/>
    <w:rsid w:val="00D00270"/>
    <w:rsid w:val="00D00527"/>
    <w:rsid w:val="00D0077C"/>
    <w:rsid w:val="00D007AC"/>
    <w:rsid w:val="00D00988"/>
    <w:rsid w:val="00D00A17"/>
    <w:rsid w:val="00D00A48"/>
    <w:rsid w:val="00D00B43"/>
    <w:rsid w:val="00D00DD5"/>
    <w:rsid w:val="00D00E8D"/>
    <w:rsid w:val="00D010A8"/>
    <w:rsid w:val="00D0149E"/>
    <w:rsid w:val="00D01501"/>
    <w:rsid w:val="00D0151A"/>
    <w:rsid w:val="00D01753"/>
    <w:rsid w:val="00D01AC0"/>
    <w:rsid w:val="00D01B97"/>
    <w:rsid w:val="00D01E42"/>
    <w:rsid w:val="00D02057"/>
    <w:rsid w:val="00D020E3"/>
    <w:rsid w:val="00D02117"/>
    <w:rsid w:val="00D021D9"/>
    <w:rsid w:val="00D0234F"/>
    <w:rsid w:val="00D0245F"/>
    <w:rsid w:val="00D02533"/>
    <w:rsid w:val="00D0255C"/>
    <w:rsid w:val="00D025A9"/>
    <w:rsid w:val="00D02621"/>
    <w:rsid w:val="00D02808"/>
    <w:rsid w:val="00D02B29"/>
    <w:rsid w:val="00D02D36"/>
    <w:rsid w:val="00D02D44"/>
    <w:rsid w:val="00D02FA0"/>
    <w:rsid w:val="00D0300E"/>
    <w:rsid w:val="00D031D8"/>
    <w:rsid w:val="00D0320B"/>
    <w:rsid w:val="00D0328E"/>
    <w:rsid w:val="00D033D1"/>
    <w:rsid w:val="00D0344E"/>
    <w:rsid w:val="00D03990"/>
    <w:rsid w:val="00D03C54"/>
    <w:rsid w:val="00D03E8D"/>
    <w:rsid w:val="00D03EF2"/>
    <w:rsid w:val="00D03F83"/>
    <w:rsid w:val="00D0412D"/>
    <w:rsid w:val="00D041C1"/>
    <w:rsid w:val="00D0463E"/>
    <w:rsid w:val="00D046B6"/>
    <w:rsid w:val="00D046EE"/>
    <w:rsid w:val="00D04804"/>
    <w:rsid w:val="00D04A41"/>
    <w:rsid w:val="00D04A67"/>
    <w:rsid w:val="00D04BBC"/>
    <w:rsid w:val="00D04CF7"/>
    <w:rsid w:val="00D0533F"/>
    <w:rsid w:val="00D05374"/>
    <w:rsid w:val="00D05968"/>
    <w:rsid w:val="00D059C4"/>
    <w:rsid w:val="00D05A12"/>
    <w:rsid w:val="00D05A38"/>
    <w:rsid w:val="00D05ABF"/>
    <w:rsid w:val="00D05BF9"/>
    <w:rsid w:val="00D05E0F"/>
    <w:rsid w:val="00D05E6E"/>
    <w:rsid w:val="00D063B8"/>
    <w:rsid w:val="00D06421"/>
    <w:rsid w:val="00D06464"/>
    <w:rsid w:val="00D065B8"/>
    <w:rsid w:val="00D06624"/>
    <w:rsid w:val="00D066CB"/>
    <w:rsid w:val="00D066E1"/>
    <w:rsid w:val="00D068AB"/>
    <w:rsid w:val="00D068D5"/>
    <w:rsid w:val="00D068E4"/>
    <w:rsid w:val="00D06A11"/>
    <w:rsid w:val="00D06A92"/>
    <w:rsid w:val="00D06B79"/>
    <w:rsid w:val="00D06BF8"/>
    <w:rsid w:val="00D06CD6"/>
    <w:rsid w:val="00D06D43"/>
    <w:rsid w:val="00D06E9A"/>
    <w:rsid w:val="00D07022"/>
    <w:rsid w:val="00D07296"/>
    <w:rsid w:val="00D0733F"/>
    <w:rsid w:val="00D0738B"/>
    <w:rsid w:val="00D073A1"/>
    <w:rsid w:val="00D07584"/>
    <w:rsid w:val="00D078B6"/>
    <w:rsid w:val="00D07A63"/>
    <w:rsid w:val="00D07B32"/>
    <w:rsid w:val="00D07D49"/>
    <w:rsid w:val="00D07E7B"/>
    <w:rsid w:val="00D07EEB"/>
    <w:rsid w:val="00D10247"/>
    <w:rsid w:val="00D102ED"/>
    <w:rsid w:val="00D102FF"/>
    <w:rsid w:val="00D103AE"/>
    <w:rsid w:val="00D103CD"/>
    <w:rsid w:val="00D10694"/>
    <w:rsid w:val="00D1069F"/>
    <w:rsid w:val="00D107B1"/>
    <w:rsid w:val="00D107F1"/>
    <w:rsid w:val="00D1086B"/>
    <w:rsid w:val="00D10968"/>
    <w:rsid w:val="00D10975"/>
    <w:rsid w:val="00D109D1"/>
    <w:rsid w:val="00D10D4D"/>
    <w:rsid w:val="00D10F13"/>
    <w:rsid w:val="00D113FB"/>
    <w:rsid w:val="00D114A4"/>
    <w:rsid w:val="00D115D0"/>
    <w:rsid w:val="00D11718"/>
    <w:rsid w:val="00D11923"/>
    <w:rsid w:val="00D119D2"/>
    <w:rsid w:val="00D11A25"/>
    <w:rsid w:val="00D11B9C"/>
    <w:rsid w:val="00D11C62"/>
    <w:rsid w:val="00D11C90"/>
    <w:rsid w:val="00D11F2F"/>
    <w:rsid w:val="00D11F8C"/>
    <w:rsid w:val="00D120E3"/>
    <w:rsid w:val="00D124C1"/>
    <w:rsid w:val="00D124D7"/>
    <w:rsid w:val="00D1255E"/>
    <w:rsid w:val="00D125AB"/>
    <w:rsid w:val="00D1265B"/>
    <w:rsid w:val="00D1269D"/>
    <w:rsid w:val="00D128DD"/>
    <w:rsid w:val="00D12A0A"/>
    <w:rsid w:val="00D12DC5"/>
    <w:rsid w:val="00D12F2F"/>
    <w:rsid w:val="00D12F3D"/>
    <w:rsid w:val="00D12F8D"/>
    <w:rsid w:val="00D12FE4"/>
    <w:rsid w:val="00D13026"/>
    <w:rsid w:val="00D13251"/>
    <w:rsid w:val="00D133C8"/>
    <w:rsid w:val="00D135CE"/>
    <w:rsid w:val="00D13736"/>
    <w:rsid w:val="00D1376B"/>
    <w:rsid w:val="00D13886"/>
    <w:rsid w:val="00D13903"/>
    <w:rsid w:val="00D13969"/>
    <w:rsid w:val="00D13BBD"/>
    <w:rsid w:val="00D13F34"/>
    <w:rsid w:val="00D14089"/>
    <w:rsid w:val="00D140BC"/>
    <w:rsid w:val="00D14224"/>
    <w:rsid w:val="00D14285"/>
    <w:rsid w:val="00D142CF"/>
    <w:rsid w:val="00D1433D"/>
    <w:rsid w:val="00D143EB"/>
    <w:rsid w:val="00D146FC"/>
    <w:rsid w:val="00D147C5"/>
    <w:rsid w:val="00D14971"/>
    <w:rsid w:val="00D149D9"/>
    <w:rsid w:val="00D14B0B"/>
    <w:rsid w:val="00D14BAD"/>
    <w:rsid w:val="00D14BB0"/>
    <w:rsid w:val="00D14DC4"/>
    <w:rsid w:val="00D14F2E"/>
    <w:rsid w:val="00D14F6A"/>
    <w:rsid w:val="00D15043"/>
    <w:rsid w:val="00D15263"/>
    <w:rsid w:val="00D15406"/>
    <w:rsid w:val="00D15455"/>
    <w:rsid w:val="00D15518"/>
    <w:rsid w:val="00D1562A"/>
    <w:rsid w:val="00D1574B"/>
    <w:rsid w:val="00D15963"/>
    <w:rsid w:val="00D15C1E"/>
    <w:rsid w:val="00D15E0E"/>
    <w:rsid w:val="00D15FB0"/>
    <w:rsid w:val="00D1607A"/>
    <w:rsid w:val="00D160BC"/>
    <w:rsid w:val="00D16118"/>
    <w:rsid w:val="00D1615F"/>
    <w:rsid w:val="00D16235"/>
    <w:rsid w:val="00D164D9"/>
    <w:rsid w:val="00D1682F"/>
    <w:rsid w:val="00D168A4"/>
    <w:rsid w:val="00D169B7"/>
    <w:rsid w:val="00D16A21"/>
    <w:rsid w:val="00D16BB7"/>
    <w:rsid w:val="00D16D89"/>
    <w:rsid w:val="00D16E3B"/>
    <w:rsid w:val="00D16EB0"/>
    <w:rsid w:val="00D16F9A"/>
    <w:rsid w:val="00D1710C"/>
    <w:rsid w:val="00D171BD"/>
    <w:rsid w:val="00D174D3"/>
    <w:rsid w:val="00D1776D"/>
    <w:rsid w:val="00D17890"/>
    <w:rsid w:val="00D17900"/>
    <w:rsid w:val="00D17A4D"/>
    <w:rsid w:val="00D17BD4"/>
    <w:rsid w:val="00D17E54"/>
    <w:rsid w:val="00D200CC"/>
    <w:rsid w:val="00D200F8"/>
    <w:rsid w:val="00D20327"/>
    <w:rsid w:val="00D203C5"/>
    <w:rsid w:val="00D20417"/>
    <w:rsid w:val="00D2057A"/>
    <w:rsid w:val="00D205A8"/>
    <w:rsid w:val="00D205ED"/>
    <w:rsid w:val="00D20782"/>
    <w:rsid w:val="00D20798"/>
    <w:rsid w:val="00D208E6"/>
    <w:rsid w:val="00D209D5"/>
    <w:rsid w:val="00D209EE"/>
    <w:rsid w:val="00D209F7"/>
    <w:rsid w:val="00D209FE"/>
    <w:rsid w:val="00D20A09"/>
    <w:rsid w:val="00D20B79"/>
    <w:rsid w:val="00D20DA9"/>
    <w:rsid w:val="00D20EE0"/>
    <w:rsid w:val="00D20F61"/>
    <w:rsid w:val="00D2150F"/>
    <w:rsid w:val="00D21520"/>
    <w:rsid w:val="00D21543"/>
    <w:rsid w:val="00D2168B"/>
    <w:rsid w:val="00D21731"/>
    <w:rsid w:val="00D21935"/>
    <w:rsid w:val="00D219F7"/>
    <w:rsid w:val="00D21A80"/>
    <w:rsid w:val="00D21A8B"/>
    <w:rsid w:val="00D21D99"/>
    <w:rsid w:val="00D21E23"/>
    <w:rsid w:val="00D21F36"/>
    <w:rsid w:val="00D2240D"/>
    <w:rsid w:val="00D22462"/>
    <w:rsid w:val="00D2255F"/>
    <w:rsid w:val="00D225B2"/>
    <w:rsid w:val="00D2260B"/>
    <w:rsid w:val="00D22640"/>
    <w:rsid w:val="00D2296F"/>
    <w:rsid w:val="00D22A15"/>
    <w:rsid w:val="00D22A79"/>
    <w:rsid w:val="00D22B1D"/>
    <w:rsid w:val="00D22DE2"/>
    <w:rsid w:val="00D22FEB"/>
    <w:rsid w:val="00D22FFB"/>
    <w:rsid w:val="00D2342E"/>
    <w:rsid w:val="00D234F2"/>
    <w:rsid w:val="00D23649"/>
    <w:rsid w:val="00D236E1"/>
    <w:rsid w:val="00D236EB"/>
    <w:rsid w:val="00D23782"/>
    <w:rsid w:val="00D238D2"/>
    <w:rsid w:val="00D238FA"/>
    <w:rsid w:val="00D23931"/>
    <w:rsid w:val="00D23AE0"/>
    <w:rsid w:val="00D23C50"/>
    <w:rsid w:val="00D23F59"/>
    <w:rsid w:val="00D24001"/>
    <w:rsid w:val="00D24016"/>
    <w:rsid w:val="00D2406F"/>
    <w:rsid w:val="00D24378"/>
    <w:rsid w:val="00D243C6"/>
    <w:rsid w:val="00D245B0"/>
    <w:rsid w:val="00D24612"/>
    <w:rsid w:val="00D2466F"/>
    <w:rsid w:val="00D246E7"/>
    <w:rsid w:val="00D246FE"/>
    <w:rsid w:val="00D247CB"/>
    <w:rsid w:val="00D248C8"/>
    <w:rsid w:val="00D24B80"/>
    <w:rsid w:val="00D24BCB"/>
    <w:rsid w:val="00D24BE3"/>
    <w:rsid w:val="00D24C16"/>
    <w:rsid w:val="00D24C7A"/>
    <w:rsid w:val="00D24C91"/>
    <w:rsid w:val="00D24D1D"/>
    <w:rsid w:val="00D24ED4"/>
    <w:rsid w:val="00D24EFB"/>
    <w:rsid w:val="00D251BA"/>
    <w:rsid w:val="00D256DD"/>
    <w:rsid w:val="00D25786"/>
    <w:rsid w:val="00D25B2A"/>
    <w:rsid w:val="00D25B37"/>
    <w:rsid w:val="00D25DA2"/>
    <w:rsid w:val="00D26137"/>
    <w:rsid w:val="00D261D6"/>
    <w:rsid w:val="00D262DD"/>
    <w:rsid w:val="00D263AF"/>
    <w:rsid w:val="00D263F1"/>
    <w:rsid w:val="00D26466"/>
    <w:rsid w:val="00D26536"/>
    <w:rsid w:val="00D26664"/>
    <w:rsid w:val="00D2678A"/>
    <w:rsid w:val="00D2683C"/>
    <w:rsid w:val="00D26856"/>
    <w:rsid w:val="00D268CB"/>
    <w:rsid w:val="00D26E82"/>
    <w:rsid w:val="00D270C8"/>
    <w:rsid w:val="00D270DC"/>
    <w:rsid w:val="00D2710F"/>
    <w:rsid w:val="00D276B2"/>
    <w:rsid w:val="00D276C3"/>
    <w:rsid w:val="00D27734"/>
    <w:rsid w:val="00D279BC"/>
    <w:rsid w:val="00D27A40"/>
    <w:rsid w:val="00D27A55"/>
    <w:rsid w:val="00D27B0A"/>
    <w:rsid w:val="00D27C52"/>
    <w:rsid w:val="00D27D34"/>
    <w:rsid w:val="00D27DC2"/>
    <w:rsid w:val="00D27E47"/>
    <w:rsid w:val="00D27F48"/>
    <w:rsid w:val="00D27F68"/>
    <w:rsid w:val="00D3002C"/>
    <w:rsid w:val="00D301A2"/>
    <w:rsid w:val="00D303F0"/>
    <w:rsid w:val="00D304F1"/>
    <w:rsid w:val="00D305C4"/>
    <w:rsid w:val="00D305D3"/>
    <w:rsid w:val="00D305F6"/>
    <w:rsid w:val="00D306A0"/>
    <w:rsid w:val="00D3071E"/>
    <w:rsid w:val="00D30734"/>
    <w:rsid w:val="00D3083F"/>
    <w:rsid w:val="00D30C77"/>
    <w:rsid w:val="00D30EDA"/>
    <w:rsid w:val="00D31098"/>
    <w:rsid w:val="00D312BB"/>
    <w:rsid w:val="00D312D2"/>
    <w:rsid w:val="00D31457"/>
    <w:rsid w:val="00D314E8"/>
    <w:rsid w:val="00D31653"/>
    <w:rsid w:val="00D317E6"/>
    <w:rsid w:val="00D31913"/>
    <w:rsid w:val="00D31A15"/>
    <w:rsid w:val="00D31A26"/>
    <w:rsid w:val="00D31A7D"/>
    <w:rsid w:val="00D31A87"/>
    <w:rsid w:val="00D31BA8"/>
    <w:rsid w:val="00D31D1B"/>
    <w:rsid w:val="00D31FB0"/>
    <w:rsid w:val="00D3212E"/>
    <w:rsid w:val="00D3217F"/>
    <w:rsid w:val="00D321B3"/>
    <w:rsid w:val="00D322C5"/>
    <w:rsid w:val="00D32344"/>
    <w:rsid w:val="00D3236C"/>
    <w:rsid w:val="00D32482"/>
    <w:rsid w:val="00D324B9"/>
    <w:rsid w:val="00D324DF"/>
    <w:rsid w:val="00D32586"/>
    <w:rsid w:val="00D32690"/>
    <w:rsid w:val="00D32831"/>
    <w:rsid w:val="00D3288C"/>
    <w:rsid w:val="00D329C4"/>
    <w:rsid w:val="00D32AE8"/>
    <w:rsid w:val="00D32B3B"/>
    <w:rsid w:val="00D32B5A"/>
    <w:rsid w:val="00D32C6D"/>
    <w:rsid w:val="00D32C73"/>
    <w:rsid w:val="00D32D5C"/>
    <w:rsid w:val="00D32D88"/>
    <w:rsid w:val="00D32D93"/>
    <w:rsid w:val="00D32FFF"/>
    <w:rsid w:val="00D3300A"/>
    <w:rsid w:val="00D33057"/>
    <w:rsid w:val="00D33064"/>
    <w:rsid w:val="00D3315B"/>
    <w:rsid w:val="00D331FC"/>
    <w:rsid w:val="00D332E8"/>
    <w:rsid w:val="00D3330C"/>
    <w:rsid w:val="00D3330D"/>
    <w:rsid w:val="00D33313"/>
    <w:rsid w:val="00D333D8"/>
    <w:rsid w:val="00D3343B"/>
    <w:rsid w:val="00D33500"/>
    <w:rsid w:val="00D335FB"/>
    <w:rsid w:val="00D3375C"/>
    <w:rsid w:val="00D337E8"/>
    <w:rsid w:val="00D3393F"/>
    <w:rsid w:val="00D33C16"/>
    <w:rsid w:val="00D33CDA"/>
    <w:rsid w:val="00D33E3C"/>
    <w:rsid w:val="00D33F6E"/>
    <w:rsid w:val="00D34002"/>
    <w:rsid w:val="00D3403D"/>
    <w:rsid w:val="00D3409F"/>
    <w:rsid w:val="00D3422C"/>
    <w:rsid w:val="00D34264"/>
    <w:rsid w:val="00D3441E"/>
    <w:rsid w:val="00D34960"/>
    <w:rsid w:val="00D34DD8"/>
    <w:rsid w:val="00D34E21"/>
    <w:rsid w:val="00D34F57"/>
    <w:rsid w:val="00D35256"/>
    <w:rsid w:val="00D352DB"/>
    <w:rsid w:val="00D35326"/>
    <w:rsid w:val="00D35425"/>
    <w:rsid w:val="00D354FE"/>
    <w:rsid w:val="00D35509"/>
    <w:rsid w:val="00D3554A"/>
    <w:rsid w:val="00D35683"/>
    <w:rsid w:val="00D359EA"/>
    <w:rsid w:val="00D35BF8"/>
    <w:rsid w:val="00D36094"/>
    <w:rsid w:val="00D36124"/>
    <w:rsid w:val="00D3644B"/>
    <w:rsid w:val="00D3658F"/>
    <w:rsid w:val="00D36845"/>
    <w:rsid w:val="00D36962"/>
    <w:rsid w:val="00D36A4F"/>
    <w:rsid w:val="00D36C93"/>
    <w:rsid w:val="00D36DB4"/>
    <w:rsid w:val="00D37023"/>
    <w:rsid w:val="00D37074"/>
    <w:rsid w:val="00D37119"/>
    <w:rsid w:val="00D37162"/>
    <w:rsid w:val="00D37200"/>
    <w:rsid w:val="00D3737D"/>
    <w:rsid w:val="00D37791"/>
    <w:rsid w:val="00D3782A"/>
    <w:rsid w:val="00D37999"/>
    <w:rsid w:val="00D379CB"/>
    <w:rsid w:val="00D37BC4"/>
    <w:rsid w:val="00D37CB1"/>
    <w:rsid w:val="00D37E06"/>
    <w:rsid w:val="00D37EF9"/>
    <w:rsid w:val="00D37FEE"/>
    <w:rsid w:val="00D401D0"/>
    <w:rsid w:val="00D4020D"/>
    <w:rsid w:val="00D40331"/>
    <w:rsid w:val="00D4041F"/>
    <w:rsid w:val="00D40432"/>
    <w:rsid w:val="00D404A0"/>
    <w:rsid w:val="00D405E9"/>
    <w:rsid w:val="00D4063D"/>
    <w:rsid w:val="00D4085F"/>
    <w:rsid w:val="00D40905"/>
    <w:rsid w:val="00D4099E"/>
    <w:rsid w:val="00D409ED"/>
    <w:rsid w:val="00D40BA3"/>
    <w:rsid w:val="00D40E5E"/>
    <w:rsid w:val="00D40EF8"/>
    <w:rsid w:val="00D40F20"/>
    <w:rsid w:val="00D40F4A"/>
    <w:rsid w:val="00D410E5"/>
    <w:rsid w:val="00D41123"/>
    <w:rsid w:val="00D4121F"/>
    <w:rsid w:val="00D412A5"/>
    <w:rsid w:val="00D4139E"/>
    <w:rsid w:val="00D415F8"/>
    <w:rsid w:val="00D41649"/>
    <w:rsid w:val="00D41739"/>
    <w:rsid w:val="00D4184F"/>
    <w:rsid w:val="00D41A44"/>
    <w:rsid w:val="00D41A99"/>
    <w:rsid w:val="00D41A9D"/>
    <w:rsid w:val="00D41AD0"/>
    <w:rsid w:val="00D41D24"/>
    <w:rsid w:val="00D41D7A"/>
    <w:rsid w:val="00D41DC6"/>
    <w:rsid w:val="00D41FA2"/>
    <w:rsid w:val="00D41FFB"/>
    <w:rsid w:val="00D4201D"/>
    <w:rsid w:val="00D42174"/>
    <w:rsid w:val="00D421C6"/>
    <w:rsid w:val="00D42223"/>
    <w:rsid w:val="00D422F9"/>
    <w:rsid w:val="00D42543"/>
    <w:rsid w:val="00D4258B"/>
    <w:rsid w:val="00D42AFA"/>
    <w:rsid w:val="00D42C7B"/>
    <w:rsid w:val="00D42E5F"/>
    <w:rsid w:val="00D43069"/>
    <w:rsid w:val="00D431F3"/>
    <w:rsid w:val="00D43409"/>
    <w:rsid w:val="00D43463"/>
    <w:rsid w:val="00D43560"/>
    <w:rsid w:val="00D435C8"/>
    <w:rsid w:val="00D4367B"/>
    <w:rsid w:val="00D437FB"/>
    <w:rsid w:val="00D4382F"/>
    <w:rsid w:val="00D43968"/>
    <w:rsid w:val="00D439E5"/>
    <w:rsid w:val="00D43ACB"/>
    <w:rsid w:val="00D43B76"/>
    <w:rsid w:val="00D43D92"/>
    <w:rsid w:val="00D43DF1"/>
    <w:rsid w:val="00D43EF2"/>
    <w:rsid w:val="00D43F96"/>
    <w:rsid w:val="00D44005"/>
    <w:rsid w:val="00D44045"/>
    <w:rsid w:val="00D440EB"/>
    <w:rsid w:val="00D441AB"/>
    <w:rsid w:val="00D44483"/>
    <w:rsid w:val="00D4452A"/>
    <w:rsid w:val="00D44565"/>
    <w:rsid w:val="00D4470B"/>
    <w:rsid w:val="00D44748"/>
    <w:rsid w:val="00D4478D"/>
    <w:rsid w:val="00D44D28"/>
    <w:rsid w:val="00D44D87"/>
    <w:rsid w:val="00D44DCB"/>
    <w:rsid w:val="00D44E20"/>
    <w:rsid w:val="00D45034"/>
    <w:rsid w:val="00D450EA"/>
    <w:rsid w:val="00D45252"/>
    <w:rsid w:val="00D4541E"/>
    <w:rsid w:val="00D45483"/>
    <w:rsid w:val="00D455BC"/>
    <w:rsid w:val="00D456FA"/>
    <w:rsid w:val="00D45789"/>
    <w:rsid w:val="00D45897"/>
    <w:rsid w:val="00D4596C"/>
    <w:rsid w:val="00D459F5"/>
    <w:rsid w:val="00D45A42"/>
    <w:rsid w:val="00D45B81"/>
    <w:rsid w:val="00D45CB8"/>
    <w:rsid w:val="00D45CE7"/>
    <w:rsid w:val="00D45D6C"/>
    <w:rsid w:val="00D45DDB"/>
    <w:rsid w:val="00D45E1B"/>
    <w:rsid w:val="00D46033"/>
    <w:rsid w:val="00D461EE"/>
    <w:rsid w:val="00D464E3"/>
    <w:rsid w:val="00D46503"/>
    <w:rsid w:val="00D465A7"/>
    <w:rsid w:val="00D466E4"/>
    <w:rsid w:val="00D4678B"/>
    <w:rsid w:val="00D4679E"/>
    <w:rsid w:val="00D467C5"/>
    <w:rsid w:val="00D46B4E"/>
    <w:rsid w:val="00D46C10"/>
    <w:rsid w:val="00D46FB9"/>
    <w:rsid w:val="00D4701E"/>
    <w:rsid w:val="00D4704B"/>
    <w:rsid w:val="00D47068"/>
    <w:rsid w:val="00D47121"/>
    <w:rsid w:val="00D4715C"/>
    <w:rsid w:val="00D4743A"/>
    <w:rsid w:val="00D477E0"/>
    <w:rsid w:val="00D478C9"/>
    <w:rsid w:val="00D479D0"/>
    <w:rsid w:val="00D47AE1"/>
    <w:rsid w:val="00D47C88"/>
    <w:rsid w:val="00D47D15"/>
    <w:rsid w:val="00D47D89"/>
    <w:rsid w:val="00D50147"/>
    <w:rsid w:val="00D50214"/>
    <w:rsid w:val="00D502A7"/>
    <w:rsid w:val="00D50558"/>
    <w:rsid w:val="00D506EC"/>
    <w:rsid w:val="00D507DB"/>
    <w:rsid w:val="00D50911"/>
    <w:rsid w:val="00D50987"/>
    <w:rsid w:val="00D50A02"/>
    <w:rsid w:val="00D50A59"/>
    <w:rsid w:val="00D50A5B"/>
    <w:rsid w:val="00D50E06"/>
    <w:rsid w:val="00D50EF1"/>
    <w:rsid w:val="00D50F61"/>
    <w:rsid w:val="00D50FE0"/>
    <w:rsid w:val="00D5102B"/>
    <w:rsid w:val="00D5143E"/>
    <w:rsid w:val="00D51635"/>
    <w:rsid w:val="00D516D0"/>
    <w:rsid w:val="00D516FB"/>
    <w:rsid w:val="00D518BF"/>
    <w:rsid w:val="00D51960"/>
    <w:rsid w:val="00D519FE"/>
    <w:rsid w:val="00D51A16"/>
    <w:rsid w:val="00D51A31"/>
    <w:rsid w:val="00D51A88"/>
    <w:rsid w:val="00D51DA7"/>
    <w:rsid w:val="00D51DEF"/>
    <w:rsid w:val="00D51FB2"/>
    <w:rsid w:val="00D52012"/>
    <w:rsid w:val="00D521C8"/>
    <w:rsid w:val="00D521F4"/>
    <w:rsid w:val="00D52370"/>
    <w:rsid w:val="00D524B6"/>
    <w:rsid w:val="00D52A02"/>
    <w:rsid w:val="00D52A84"/>
    <w:rsid w:val="00D52B3A"/>
    <w:rsid w:val="00D52CBF"/>
    <w:rsid w:val="00D52DE6"/>
    <w:rsid w:val="00D530E1"/>
    <w:rsid w:val="00D53192"/>
    <w:rsid w:val="00D53397"/>
    <w:rsid w:val="00D534CF"/>
    <w:rsid w:val="00D53806"/>
    <w:rsid w:val="00D53980"/>
    <w:rsid w:val="00D53B0C"/>
    <w:rsid w:val="00D53E3F"/>
    <w:rsid w:val="00D53EFA"/>
    <w:rsid w:val="00D53FAA"/>
    <w:rsid w:val="00D540F2"/>
    <w:rsid w:val="00D5410C"/>
    <w:rsid w:val="00D5416B"/>
    <w:rsid w:val="00D5425E"/>
    <w:rsid w:val="00D542FF"/>
    <w:rsid w:val="00D5435C"/>
    <w:rsid w:val="00D5442A"/>
    <w:rsid w:val="00D54441"/>
    <w:rsid w:val="00D54816"/>
    <w:rsid w:val="00D54B18"/>
    <w:rsid w:val="00D54B8E"/>
    <w:rsid w:val="00D54F23"/>
    <w:rsid w:val="00D551C6"/>
    <w:rsid w:val="00D55288"/>
    <w:rsid w:val="00D55336"/>
    <w:rsid w:val="00D55358"/>
    <w:rsid w:val="00D5542F"/>
    <w:rsid w:val="00D55471"/>
    <w:rsid w:val="00D555DE"/>
    <w:rsid w:val="00D556AF"/>
    <w:rsid w:val="00D5576B"/>
    <w:rsid w:val="00D559B3"/>
    <w:rsid w:val="00D559FC"/>
    <w:rsid w:val="00D55A1F"/>
    <w:rsid w:val="00D55A8E"/>
    <w:rsid w:val="00D55AA6"/>
    <w:rsid w:val="00D55B5A"/>
    <w:rsid w:val="00D55C4B"/>
    <w:rsid w:val="00D55D49"/>
    <w:rsid w:val="00D55D82"/>
    <w:rsid w:val="00D55E08"/>
    <w:rsid w:val="00D55FBC"/>
    <w:rsid w:val="00D5621F"/>
    <w:rsid w:val="00D56303"/>
    <w:rsid w:val="00D56352"/>
    <w:rsid w:val="00D5636C"/>
    <w:rsid w:val="00D563F9"/>
    <w:rsid w:val="00D5642F"/>
    <w:rsid w:val="00D56713"/>
    <w:rsid w:val="00D567D9"/>
    <w:rsid w:val="00D56A55"/>
    <w:rsid w:val="00D56BE2"/>
    <w:rsid w:val="00D56BEC"/>
    <w:rsid w:val="00D56FD0"/>
    <w:rsid w:val="00D570E8"/>
    <w:rsid w:val="00D57127"/>
    <w:rsid w:val="00D571D2"/>
    <w:rsid w:val="00D57593"/>
    <w:rsid w:val="00D575C7"/>
    <w:rsid w:val="00D575DC"/>
    <w:rsid w:val="00D57612"/>
    <w:rsid w:val="00D5785F"/>
    <w:rsid w:val="00D57A96"/>
    <w:rsid w:val="00D57B31"/>
    <w:rsid w:val="00D57B64"/>
    <w:rsid w:val="00D57B78"/>
    <w:rsid w:val="00D57D02"/>
    <w:rsid w:val="00D57D18"/>
    <w:rsid w:val="00D57F77"/>
    <w:rsid w:val="00D601EF"/>
    <w:rsid w:val="00D601F7"/>
    <w:rsid w:val="00D602D6"/>
    <w:rsid w:val="00D6033A"/>
    <w:rsid w:val="00D60360"/>
    <w:rsid w:val="00D60446"/>
    <w:rsid w:val="00D60549"/>
    <w:rsid w:val="00D60690"/>
    <w:rsid w:val="00D606C7"/>
    <w:rsid w:val="00D609E1"/>
    <w:rsid w:val="00D60F7D"/>
    <w:rsid w:val="00D61024"/>
    <w:rsid w:val="00D6103E"/>
    <w:rsid w:val="00D6118A"/>
    <w:rsid w:val="00D611BE"/>
    <w:rsid w:val="00D61247"/>
    <w:rsid w:val="00D61872"/>
    <w:rsid w:val="00D619C9"/>
    <w:rsid w:val="00D61B4B"/>
    <w:rsid w:val="00D61D16"/>
    <w:rsid w:val="00D6206B"/>
    <w:rsid w:val="00D62297"/>
    <w:rsid w:val="00D623E5"/>
    <w:rsid w:val="00D62647"/>
    <w:rsid w:val="00D6274D"/>
    <w:rsid w:val="00D6278E"/>
    <w:rsid w:val="00D628BE"/>
    <w:rsid w:val="00D628CD"/>
    <w:rsid w:val="00D628EB"/>
    <w:rsid w:val="00D6296B"/>
    <w:rsid w:val="00D62997"/>
    <w:rsid w:val="00D62ACA"/>
    <w:rsid w:val="00D62B24"/>
    <w:rsid w:val="00D62B80"/>
    <w:rsid w:val="00D62C7C"/>
    <w:rsid w:val="00D62D93"/>
    <w:rsid w:val="00D62E90"/>
    <w:rsid w:val="00D63097"/>
    <w:rsid w:val="00D63165"/>
    <w:rsid w:val="00D6333E"/>
    <w:rsid w:val="00D63628"/>
    <w:rsid w:val="00D63635"/>
    <w:rsid w:val="00D6366D"/>
    <w:rsid w:val="00D6399E"/>
    <w:rsid w:val="00D63AC5"/>
    <w:rsid w:val="00D63B1A"/>
    <w:rsid w:val="00D63B21"/>
    <w:rsid w:val="00D63C25"/>
    <w:rsid w:val="00D63D10"/>
    <w:rsid w:val="00D63D1D"/>
    <w:rsid w:val="00D63D22"/>
    <w:rsid w:val="00D63ED2"/>
    <w:rsid w:val="00D63ED3"/>
    <w:rsid w:val="00D640DB"/>
    <w:rsid w:val="00D64159"/>
    <w:rsid w:val="00D641C9"/>
    <w:rsid w:val="00D641D8"/>
    <w:rsid w:val="00D6429C"/>
    <w:rsid w:val="00D64332"/>
    <w:rsid w:val="00D6442B"/>
    <w:rsid w:val="00D6451D"/>
    <w:rsid w:val="00D646E7"/>
    <w:rsid w:val="00D647D7"/>
    <w:rsid w:val="00D64AA0"/>
    <w:rsid w:val="00D64C9B"/>
    <w:rsid w:val="00D64CE1"/>
    <w:rsid w:val="00D64D20"/>
    <w:rsid w:val="00D64DD5"/>
    <w:rsid w:val="00D64F4A"/>
    <w:rsid w:val="00D6501B"/>
    <w:rsid w:val="00D6514B"/>
    <w:rsid w:val="00D65151"/>
    <w:rsid w:val="00D65177"/>
    <w:rsid w:val="00D651AB"/>
    <w:rsid w:val="00D651ED"/>
    <w:rsid w:val="00D65324"/>
    <w:rsid w:val="00D6546B"/>
    <w:rsid w:val="00D65D02"/>
    <w:rsid w:val="00D65D62"/>
    <w:rsid w:val="00D65F0E"/>
    <w:rsid w:val="00D65F97"/>
    <w:rsid w:val="00D66274"/>
    <w:rsid w:val="00D664E8"/>
    <w:rsid w:val="00D6661B"/>
    <w:rsid w:val="00D66661"/>
    <w:rsid w:val="00D6686B"/>
    <w:rsid w:val="00D66BE4"/>
    <w:rsid w:val="00D66DBD"/>
    <w:rsid w:val="00D66DE7"/>
    <w:rsid w:val="00D671B0"/>
    <w:rsid w:val="00D67237"/>
    <w:rsid w:val="00D6723C"/>
    <w:rsid w:val="00D67251"/>
    <w:rsid w:val="00D67395"/>
    <w:rsid w:val="00D674DC"/>
    <w:rsid w:val="00D674EF"/>
    <w:rsid w:val="00D67637"/>
    <w:rsid w:val="00D67658"/>
    <w:rsid w:val="00D67660"/>
    <w:rsid w:val="00D676EB"/>
    <w:rsid w:val="00D67920"/>
    <w:rsid w:val="00D67B05"/>
    <w:rsid w:val="00D67B94"/>
    <w:rsid w:val="00D67BAE"/>
    <w:rsid w:val="00D67D1F"/>
    <w:rsid w:val="00D67E3B"/>
    <w:rsid w:val="00D67F58"/>
    <w:rsid w:val="00D70436"/>
    <w:rsid w:val="00D70712"/>
    <w:rsid w:val="00D7073F"/>
    <w:rsid w:val="00D707BC"/>
    <w:rsid w:val="00D70953"/>
    <w:rsid w:val="00D70D80"/>
    <w:rsid w:val="00D70F4A"/>
    <w:rsid w:val="00D70FDE"/>
    <w:rsid w:val="00D71061"/>
    <w:rsid w:val="00D7107B"/>
    <w:rsid w:val="00D7117E"/>
    <w:rsid w:val="00D711BA"/>
    <w:rsid w:val="00D71373"/>
    <w:rsid w:val="00D71424"/>
    <w:rsid w:val="00D71447"/>
    <w:rsid w:val="00D71567"/>
    <w:rsid w:val="00D715B7"/>
    <w:rsid w:val="00D715D4"/>
    <w:rsid w:val="00D71704"/>
    <w:rsid w:val="00D717F5"/>
    <w:rsid w:val="00D7199D"/>
    <w:rsid w:val="00D719D7"/>
    <w:rsid w:val="00D71B2E"/>
    <w:rsid w:val="00D71D2B"/>
    <w:rsid w:val="00D71D58"/>
    <w:rsid w:val="00D71ECA"/>
    <w:rsid w:val="00D71F5F"/>
    <w:rsid w:val="00D7203B"/>
    <w:rsid w:val="00D72148"/>
    <w:rsid w:val="00D72181"/>
    <w:rsid w:val="00D72286"/>
    <w:rsid w:val="00D723B6"/>
    <w:rsid w:val="00D723BA"/>
    <w:rsid w:val="00D724E1"/>
    <w:rsid w:val="00D724FE"/>
    <w:rsid w:val="00D7256E"/>
    <w:rsid w:val="00D72582"/>
    <w:rsid w:val="00D725A3"/>
    <w:rsid w:val="00D72629"/>
    <w:rsid w:val="00D72665"/>
    <w:rsid w:val="00D726B7"/>
    <w:rsid w:val="00D72874"/>
    <w:rsid w:val="00D72B10"/>
    <w:rsid w:val="00D72B33"/>
    <w:rsid w:val="00D72B39"/>
    <w:rsid w:val="00D72B5C"/>
    <w:rsid w:val="00D72C81"/>
    <w:rsid w:val="00D72CF7"/>
    <w:rsid w:val="00D72D1F"/>
    <w:rsid w:val="00D72D60"/>
    <w:rsid w:val="00D72E3A"/>
    <w:rsid w:val="00D72FAD"/>
    <w:rsid w:val="00D731F9"/>
    <w:rsid w:val="00D73311"/>
    <w:rsid w:val="00D73456"/>
    <w:rsid w:val="00D73681"/>
    <w:rsid w:val="00D736E3"/>
    <w:rsid w:val="00D73903"/>
    <w:rsid w:val="00D73998"/>
    <w:rsid w:val="00D739E5"/>
    <w:rsid w:val="00D73A59"/>
    <w:rsid w:val="00D73A96"/>
    <w:rsid w:val="00D73D36"/>
    <w:rsid w:val="00D73F18"/>
    <w:rsid w:val="00D74264"/>
    <w:rsid w:val="00D74444"/>
    <w:rsid w:val="00D74809"/>
    <w:rsid w:val="00D74984"/>
    <w:rsid w:val="00D750D6"/>
    <w:rsid w:val="00D7510C"/>
    <w:rsid w:val="00D751D1"/>
    <w:rsid w:val="00D75471"/>
    <w:rsid w:val="00D754B7"/>
    <w:rsid w:val="00D754E7"/>
    <w:rsid w:val="00D7574C"/>
    <w:rsid w:val="00D75924"/>
    <w:rsid w:val="00D759E7"/>
    <w:rsid w:val="00D75D74"/>
    <w:rsid w:val="00D75E68"/>
    <w:rsid w:val="00D75F19"/>
    <w:rsid w:val="00D75F75"/>
    <w:rsid w:val="00D76373"/>
    <w:rsid w:val="00D76503"/>
    <w:rsid w:val="00D76568"/>
    <w:rsid w:val="00D76670"/>
    <w:rsid w:val="00D7691C"/>
    <w:rsid w:val="00D76B52"/>
    <w:rsid w:val="00D76C0A"/>
    <w:rsid w:val="00D76E63"/>
    <w:rsid w:val="00D76ECC"/>
    <w:rsid w:val="00D76EE0"/>
    <w:rsid w:val="00D77556"/>
    <w:rsid w:val="00D775CE"/>
    <w:rsid w:val="00D77773"/>
    <w:rsid w:val="00D777D1"/>
    <w:rsid w:val="00D77921"/>
    <w:rsid w:val="00D77A2F"/>
    <w:rsid w:val="00D77A9F"/>
    <w:rsid w:val="00D77B82"/>
    <w:rsid w:val="00D77C25"/>
    <w:rsid w:val="00D80059"/>
    <w:rsid w:val="00D800AA"/>
    <w:rsid w:val="00D800C0"/>
    <w:rsid w:val="00D800CC"/>
    <w:rsid w:val="00D80204"/>
    <w:rsid w:val="00D80482"/>
    <w:rsid w:val="00D80721"/>
    <w:rsid w:val="00D8076C"/>
    <w:rsid w:val="00D80A59"/>
    <w:rsid w:val="00D80B9E"/>
    <w:rsid w:val="00D80BD8"/>
    <w:rsid w:val="00D80C35"/>
    <w:rsid w:val="00D80DF4"/>
    <w:rsid w:val="00D80F80"/>
    <w:rsid w:val="00D8131E"/>
    <w:rsid w:val="00D8145C"/>
    <w:rsid w:val="00D814DF"/>
    <w:rsid w:val="00D815C1"/>
    <w:rsid w:val="00D8174E"/>
    <w:rsid w:val="00D8179C"/>
    <w:rsid w:val="00D81A2F"/>
    <w:rsid w:val="00D8200A"/>
    <w:rsid w:val="00D82305"/>
    <w:rsid w:val="00D82760"/>
    <w:rsid w:val="00D82A52"/>
    <w:rsid w:val="00D82E5A"/>
    <w:rsid w:val="00D82E60"/>
    <w:rsid w:val="00D8312C"/>
    <w:rsid w:val="00D83280"/>
    <w:rsid w:val="00D83295"/>
    <w:rsid w:val="00D83337"/>
    <w:rsid w:val="00D833F8"/>
    <w:rsid w:val="00D83497"/>
    <w:rsid w:val="00D83498"/>
    <w:rsid w:val="00D834AB"/>
    <w:rsid w:val="00D8352D"/>
    <w:rsid w:val="00D835CE"/>
    <w:rsid w:val="00D836C2"/>
    <w:rsid w:val="00D83721"/>
    <w:rsid w:val="00D83777"/>
    <w:rsid w:val="00D8384C"/>
    <w:rsid w:val="00D83A7D"/>
    <w:rsid w:val="00D83B8E"/>
    <w:rsid w:val="00D83CD4"/>
    <w:rsid w:val="00D83CFE"/>
    <w:rsid w:val="00D83D89"/>
    <w:rsid w:val="00D83E03"/>
    <w:rsid w:val="00D83EDE"/>
    <w:rsid w:val="00D83EFB"/>
    <w:rsid w:val="00D842A0"/>
    <w:rsid w:val="00D842D6"/>
    <w:rsid w:val="00D843B4"/>
    <w:rsid w:val="00D843B5"/>
    <w:rsid w:val="00D8451E"/>
    <w:rsid w:val="00D84554"/>
    <w:rsid w:val="00D845B9"/>
    <w:rsid w:val="00D8479C"/>
    <w:rsid w:val="00D847A7"/>
    <w:rsid w:val="00D849B4"/>
    <w:rsid w:val="00D84AA1"/>
    <w:rsid w:val="00D84E34"/>
    <w:rsid w:val="00D84FA9"/>
    <w:rsid w:val="00D85008"/>
    <w:rsid w:val="00D850C5"/>
    <w:rsid w:val="00D85130"/>
    <w:rsid w:val="00D8513A"/>
    <w:rsid w:val="00D85395"/>
    <w:rsid w:val="00D85406"/>
    <w:rsid w:val="00D8551D"/>
    <w:rsid w:val="00D855AA"/>
    <w:rsid w:val="00D85644"/>
    <w:rsid w:val="00D856A6"/>
    <w:rsid w:val="00D857CD"/>
    <w:rsid w:val="00D858B7"/>
    <w:rsid w:val="00D85A66"/>
    <w:rsid w:val="00D85B83"/>
    <w:rsid w:val="00D85C4A"/>
    <w:rsid w:val="00D85C85"/>
    <w:rsid w:val="00D85C90"/>
    <w:rsid w:val="00D85CE6"/>
    <w:rsid w:val="00D860C7"/>
    <w:rsid w:val="00D86355"/>
    <w:rsid w:val="00D8652A"/>
    <w:rsid w:val="00D8655E"/>
    <w:rsid w:val="00D86667"/>
    <w:rsid w:val="00D86861"/>
    <w:rsid w:val="00D86882"/>
    <w:rsid w:val="00D86938"/>
    <w:rsid w:val="00D86994"/>
    <w:rsid w:val="00D86C0C"/>
    <w:rsid w:val="00D86C6C"/>
    <w:rsid w:val="00D86C8B"/>
    <w:rsid w:val="00D86D1C"/>
    <w:rsid w:val="00D86E45"/>
    <w:rsid w:val="00D86EFC"/>
    <w:rsid w:val="00D86F62"/>
    <w:rsid w:val="00D86FBC"/>
    <w:rsid w:val="00D8712D"/>
    <w:rsid w:val="00D87233"/>
    <w:rsid w:val="00D872E3"/>
    <w:rsid w:val="00D874C4"/>
    <w:rsid w:val="00D876D1"/>
    <w:rsid w:val="00D877EA"/>
    <w:rsid w:val="00D879B4"/>
    <w:rsid w:val="00D87B7D"/>
    <w:rsid w:val="00D87CA7"/>
    <w:rsid w:val="00D87D40"/>
    <w:rsid w:val="00D87D76"/>
    <w:rsid w:val="00D87E4C"/>
    <w:rsid w:val="00D900B6"/>
    <w:rsid w:val="00D90322"/>
    <w:rsid w:val="00D9035C"/>
    <w:rsid w:val="00D903DC"/>
    <w:rsid w:val="00D90530"/>
    <w:rsid w:val="00D90605"/>
    <w:rsid w:val="00D9061E"/>
    <w:rsid w:val="00D907FA"/>
    <w:rsid w:val="00D9099E"/>
    <w:rsid w:val="00D90A7B"/>
    <w:rsid w:val="00D90ABD"/>
    <w:rsid w:val="00D90B46"/>
    <w:rsid w:val="00D90C3E"/>
    <w:rsid w:val="00D90E4E"/>
    <w:rsid w:val="00D90F98"/>
    <w:rsid w:val="00D910C6"/>
    <w:rsid w:val="00D91264"/>
    <w:rsid w:val="00D913CB"/>
    <w:rsid w:val="00D914FF"/>
    <w:rsid w:val="00D91569"/>
    <w:rsid w:val="00D915D9"/>
    <w:rsid w:val="00D916CE"/>
    <w:rsid w:val="00D916E7"/>
    <w:rsid w:val="00D9178E"/>
    <w:rsid w:val="00D91AA2"/>
    <w:rsid w:val="00D91C66"/>
    <w:rsid w:val="00D91E02"/>
    <w:rsid w:val="00D91EBF"/>
    <w:rsid w:val="00D920A3"/>
    <w:rsid w:val="00D9241F"/>
    <w:rsid w:val="00D92604"/>
    <w:rsid w:val="00D9275C"/>
    <w:rsid w:val="00D929BA"/>
    <w:rsid w:val="00D92A38"/>
    <w:rsid w:val="00D92ADC"/>
    <w:rsid w:val="00D92B83"/>
    <w:rsid w:val="00D92BAF"/>
    <w:rsid w:val="00D92CF4"/>
    <w:rsid w:val="00D92D03"/>
    <w:rsid w:val="00D92DF0"/>
    <w:rsid w:val="00D92FB1"/>
    <w:rsid w:val="00D931B1"/>
    <w:rsid w:val="00D931C7"/>
    <w:rsid w:val="00D9328A"/>
    <w:rsid w:val="00D93416"/>
    <w:rsid w:val="00D9345F"/>
    <w:rsid w:val="00D9347B"/>
    <w:rsid w:val="00D93713"/>
    <w:rsid w:val="00D9385D"/>
    <w:rsid w:val="00D93897"/>
    <w:rsid w:val="00D938BF"/>
    <w:rsid w:val="00D93943"/>
    <w:rsid w:val="00D9398F"/>
    <w:rsid w:val="00D93A53"/>
    <w:rsid w:val="00D93B06"/>
    <w:rsid w:val="00D93C01"/>
    <w:rsid w:val="00D93ED7"/>
    <w:rsid w:val="00D93FBE"/>
    <w:rsid w:val="00D94102"/>
    <w:rsid w:val="00D94140"/>
    <w:rsid w:val="00D943A7"/>
    <w:rsid w:val="00D9486A"/>
    <w:rsid w:val="00D949E5"/>
    <w:rsid w:val="00D94D89"/>
    <w:rsid w:val="00D94E37"/>
    <w:rsid w:val="00D94EBA"/>
    <w:rsid w:val="00D94F0D"/>
    <w:rsid w:val="00D94F7E"/>
    <w:rsid w:val="00D94FE6"/>
    <w:rsid w:val="00D950F0"/>
    <w:rsid w:val="00D9537B"/>
    <w:rsid w:val="00D953A5"/>
    <w:rsid w:val="00D9553D"/>
    <w:rsid w:val="00D9557B"/>
    <w:rsid w:val="00D9560A"/>
    <w:rsid w:val="00D95797"/>
    <w:rsid w:val="00D95806"/>
    <w:rsid w:val="00D959E8"/>
    <w:rsid w:val="00D95A40"/>
    <w:rsid w:val="00D95AD9"/>
    <w:rsid w:val="00D95BE8"/>
    <w:rsid w:val="00D95F01"/>
    <w:rsid w:val="00D95FC6"/>
    <w:rsid w:val="00D95FCC"/>
    <w:rsid w:val="00D960AD"/>
    <w:rsid w:val="00D9633D"/>
    <w:rsid w:val="00D9635B"/>
    <w:rsid w:val="00D96388"/>
    <w:rsid w:val="00D963FF"/>
    <w:rsid w:val="00D965D7"/>
    <w:rsid w:val="00D96608"/>
    <w:rsid w:val="00D9684A"/>
    <w:rsid w:val="00D96A19"/>
    <w:rsid w:val="00D96A35"/>
    <w:rsid w:val="00D96B09"/>
    <w:rsid w:val="00D96CE6"/>
    <w:rsid w:val="00D96D66"/>
    <w:rsid w:val="00D97079"/>
    <w:rsid w:val="00D97282"/>
    <w:rsid w:val="00D972F9"/>
    <w:rsid w:val="00D97327"/>
    <w:rsid w:val="00D9732C"/>
    <w:rsid w:val="00D97375"/>
    <w:rsid w:val="00D974EE"/>
    <w:rsid w:val="00D9753B"/>
    <w:rsid w:val="00D97637"/>
    <w:rsid w:val="00D97678"/>
    <w:rsid w:val="00D9774F"/>
    <w:rsid w:val="00D97823"/>
    <w:rsid w:val="00D978BF"/>
    <w:rsid w:val="00D97911"/>
    <w:rsid w:val="00D97968"/>
    <w:rsid w:val="00D9796F"/>
    <w:rsid w:val="00D979B6"/>
    <w:rsid w:val="00D979B9"/>
    <w:rsid w:val="00D97A93"/>
    <w:rsid w:val="00D97B5D"/>
    <w:rsid w:val="00DA0005"/>
    <w:rsid w:val="00DA0046"/>
    <w:rsid w:val="00DA00C4"/>
    <w:rsid w:val="00DA018C"/>
    <w:rsid w:val="00DA01BE"/>
    <w:rsid w:val="00DA03B5"/>
    <w:rsid w:val="00DA0460"/>
    <w:rsid w:val="00DA0528"/>
    <w:rsid w:val="00DA0A8C"/>
    <w:rsid w:val="00DA0D61"/>
    <w:rsid w:val="00DA0ED3"/>
    <w:rsid w:val="00DA100C"/>
    <w:rsid w:val="00DA1059"/>
    <w:rsid w:val="00DA13B8"/>
    <w:rsid w:val="00DA176B"/>
    <w:rsid w:val="00DA1822"/>
    <w:rsid w:val="00DA19F1"/>
    <w:rsid w:val="00DA1A92"/>
    <w:rsid w:val="00DA1B73"/>
    <w:rsid w:val="00DA1C3B"/>
    <w:rsid w:val="00DA1D52"/>
    <w:rsid w:val="00DA1E06"/>
    <w:rsid w:val="00DA1E63"/>
    <w:rsid w:val="00DA1FA4"/>
    <w:rsid w:val="00DA214F"/>
    <w:rsid w:val="00DA2167"/>
    <w:rsid w:val="00DA2268"/>
    <w:rsid w:val="00DA22D9"/>
    <w:rsid w:val="00DA2366"/>
    <w:rsid w:val="00DA249B"/>
    <w:rsid w:val="00DA24D4"/>
    <w:rsid w:val="00DA2508"/>
    <w:rsid w:val="00DA25AE"/>
    <w:rsid w:val="00DA2669"/>
    <w:rsid w:val="00DA26BF"/>
    <w:rsid w:val="00DA2709"/>
    <w:rsid w:val="00DA27D1"/>
    <w:rsid w:val="00DA295A"/>
    <w:rsid w:val="00DA29B4"/>
    <w:rsid w:val="00DA2AAB"/>
    <w:rsid w:val="00DA2B26"/>
    <w:rsid w:val="00DA2BB5"/>
    <w:rsid w:val="00DA2E4A"/>
    <w:rsid w:val="00DA2E6F"/>
    <w:rsid w:val="00DA2EB5"/>
    <w:rsid w:val="00DA2F01"/>
    <w:rsid w:val="00DA30F3"/>
    <w:rsid w:val="00DA320B"/>
    <w:rsid w:val="00DA3298"/>
    <w:rsid w:val="00DA34D6"/>
    <w:rsid w:val="00DA35B4"/>
    <w:rsid w:val="00DA3823"/>
    <w:rsid w:val="00DA3B9D"/>
    <w:rsid w:val="00DA3CFC"/>
    <w:rsid w:val="00DA3D05"/>
    <w:rsid w:val="00DA3D63"/>
    <w:rsid w:val="00DA3DC8"/>
    <w:rsid w:val="00DA3E10"/>
    <w:rsid w:val="00DA3E24"/>
    <w:rsid w:val="00DA3FD8"/>
    <w:rsid w:val="00DA4235"/>
    <w:rsid w:val="00DA42BB"/>
    <w:rsid w:val="00DA42BD"/>
    <w:rsid w:val="00DA48BB"/>
    <w:rsid w:val="00DA4A2C"/>
    <w:rsid w:val="00DA4A95"/>
    <w:rsid w:val="00DA4AB6"/>
    <w:rsid w:val="00DA4DBE"/>
    <w:rsid w:val="00DA4DF5"/>
    <w:rsid w:val="00DA4F61"/>
    <w:rsid w:val="00DA4FFE"/>
    <w:rsid w:val="00DA5070"/>
    <w:rsid w:val="00DA50DA"/>
    <w:rsid w:val="00DA5278"/>
    <w:rsid w:val="00DA5350"/>
    <w:rsid w:val="00DA54C5"/>
    <w:rsid w:val="00DA582D"/>
    <w:rsid w:val="00DA5A27"/>
    <w:rsid w:val="00DA5A4E"/>
    <w:rsid w:val="00DA5AA8"/>
    <w:rsid w:val="00DA5C75"/>
    <w:rsid w:val="00DA5D64"/>
    <w:rsid w:val="00DA5EAC"/>
    <w:rsid w:val="00DA6187"/>
    <w:rsid w:val="00DA632B"/>
    <w:rsid w:val="00DA6533"/>
    <w:rsid w:val="00DA656A"/>
    <w:rsid w:val="00DA697A"/>
    <w:rsid w:val="00DA699E"/>
    <w:rsid w:val="00DA6B51"/>
    <w:rsid w:val="00DA6BCF"/>
    <w:rsid w:val="00DA6D51"/>
    <w:rsid w:val="00DA6D5B"/>
    <w:rsid w:val="00DA6EAD"/>
    <w:rsid w:val="00DA6EF4"/>
    <w:rsid w:val="00DA6F8D"/>
    <w:rsid w:val="00DA6FB1"/>
    <w:rsid w:val="00DA7029"/>
    <w:rsid w:val="00DA70C1"/>
    <w:rsid w:val="00DA70F7"/>
    <w:rsid w:val="00DA7274"/>
    <w:rsid w:val="00DA72F6"/>
    <w:rsid w:val="00DA773B"/>
    <w:rsid w:val="00DA773C"/>
    <w:rsid w:val="00DA785E"/>
    <w:rsid w:val="00DA7907"/>
    <w:rsid w:val="00DA79F5"/>
    <w:rsid w:val="00DA7A00"/>
    <w:rsid w:val="00DA7DAE"/>
    <w:rsid w:val="00DA7F28"/>
    <w:rsid w:val="00DA7FA5"/>
    <w:rsid w:val="00DB0500"/>
    <w:rsid w:val="00DB06E5"/>
    <w:rsid w:val="00DB07EC"/>
    <w:rsid w:val="00DB095B"/>
    <w:rsid w:val="00DB0A78"/>
    <w:rsid w:val="00DB0BA8"/>
    <w:rsid w:val="00DB0D93"/>
    <w:rsid w:val="00DB102E"/>
    <w:rsid w:val="00DB108A"/>
    <w:rsid w:val="00DB10D5"/>
    <w:rsid w:val="00DB1262"/>
    <w:rsid w:val="00DB1285"/>
    <w:rsid w:val="00DB154A"/>
    <w:rsid w:val="00DB169A"/>
    <w:rsid w:val="00DB1716"/>
    <w:rsid w:val="00DB185C"/>
    <w:rsid w:val="00DB18C6"/>
    <w:rsid w:val="00DB19AB"/>
    <w:rsid w:val="00DB1A77"/>
    <w:rsid w:val="00DB1AF0"/>
    <w:rsid w:val="00DB1C4F"/>
    <w:rsid w:val="00DB1C77"/>
    <w:rsid w:val="00DB1DB7"/>
    <w:rsid w:val="00DB1EE9"/>
    <w:rsid w:val="00DB1F5F"/>
    <w:rsid w:val="00DB2020"/>
    <w:rsid w:val="00DB236D"/>
    <w:rsid w:val="00DB2381"/>
    <w:rsid w:val="00DB263E"/>
    <w:rsid w:val="00DB2686"/>
    <w:rsid w:val="00DB2689"/>
    <w:rsid w:val="00DB2753"/>
    <w:rsid w:val="00DB2861"/>
    <w:rsid w:val="00DB28BB"/>
    <w:rsid w:val="00DB2CE9"/>
    <w:rsid w:val="00DB2D6B"/>
    <w:rsid w:val="00DB30B7"/>
    <w:rsid w:val="00DB3221"/>
    <w:rsid w:val="00DB34A7"/>
    <w:rsid w:val="00DB3902"/>
    <w:rsid w:val="00DB3A5B"/>
    <w:rsid w:val="00DB3C90"/>
    <w:rsid w:val="00DB3D09"/>
    <w:rsid w:val="00DB3E1D"/>
    <w:rsid w:val="00DB3EAA"/>
    <w:rsid w:val="00DB3FAB"/>
    <w:rsid w:val="00DB4059"/>
    <w:rsid w:val="00DB438F"/>
    <w:rsid w:val="00DB43F3"/>
    <w:rsid w:val="00DB445B"/>
    <w:rsid w:val="00DB4586"/>
    <w:rsid w:val="00DB4A0D"/>
    <w:rsid w:val="00DB4A58"/>
    <w:rsid w:val="00DB4BBE"/>
    <w:rsid w:val="00DB4BFF"/>
    <w:rsid w:val="00DB4D63"/>
    <w:rsid w:val="00DB4F33"/>
    <w:rsid w:val="00DB4FE8"/>
    <w:rsid w:val="00DB4FF4"/>
    <w:rsid w:val="00DB5175"/>
    <w:rsid w:val="00DB52F4"/>
    <w:rsid w:val="00DB54D0"/>
    <w:rsid w:val="00DB5585"/>
    <w:rsid w:val="00DB5660"/>
    <w:rsid w:val="00DB57C4"/>
    <w:rsid w:val="00DB5B41"/>
    <w:rsid w:val="00DB5C67"/>
    <w:rsid w:val="00DB5D6D"/>
    <w:rsid w:val="00DB5DFD"/>
    <w:rsid w:val="00DB5EC5"/>
    <w:rsid w:val="00DB630F"/>
    <w:rsid w:val="00DB635C"/>
    <w:rsid w:val="00DB645E"/>
    <w:rsid w:val="00DB650A"/>
    <w:rsid w:val="00DB652E"/>
    <w:rsid w:val="00DB6530"/>
    <w:rsid w:val="00DB6BBD"/>
    <w:rsid w:val="00DB6C46"/>
    <w:rsid w:val="00DB6CAD"/>
    <w:rsid w:val="00DB6D20"/>
    <w:rsid w:val="00DB6E16"/>
    <w:rsid w:val="00DB6E61"/>
    <w:rsid w:val="00DB6F1F"/>
    <w:rsid w:val="00DB7085"/>
    <w:rsid w:val="00DB7096"/>
    <w:rsid w:val="00DB7296"/>
    <w:rsid w:val="00DB72F9"/>
    <w:rsid w:val="00DB73A9"/>
    <w:rsid w:val="00DB745C"/>
    <w:rsid w:val="00DB745F"/>
    <w:rsid w:val="00DB750A"/>
    <w:rsid w:val="00DB79BB"/>
    <w:rsid w:val="00DB7A77"/>
    <w:rsid w:val="00DB7B6D"/>
    <w:rsid w:val="00DB7C0C"/>
    <w:rsid w:val="00DB7E14"/>
    <w:rsid w:val="00DC0093"/>
    <w:rsid w:val="00DC0178"/>
    <w:rsid w:val="00DC026C"/>
    <w:rsid w:val="00DC02DB"/>
    <w:rsid w:val="00DC0325"/>
    <w:rsid w:val="00DC0438"/>
    <w:rsid w:val="00DC0821"/>
    <w:rsid w:val="00DC0A2C"/>
    <w:rsid w:val="00DC0B90"/>
    <w:rsid w:val="00DC0B93"/>
    <w:rsid w:val="00DC0E4B"/>
    <w:rsid w:val="00DC110B"/>
    <w:rsid w:val="00DC111A"/>
    <w:rsid w:val="00DC1290"/>
    <w:rsid w:val="00DC140A"/>
    <w:rsid w:val="00DC143D"/>
    <w:rsid w:val="00DC145A"/>
    <w:rsid w:val="00DC18B2"/>
    <w:rsid w:val="00DC18DA"/>
    <w:rsid w:val="00DC1962"/>
    <w:rsid w:val="00DC197D"/>
    <w:rsid w:val="00DC1B3E"/>
    <w:rsid w:val="00DC1BD7"/>
    <w:rsid w:val="00DC1CF8"/>
    <w:rsid w:val="00DC1CFA"/>
    <w:rsid w:val="00DC1EBF"/>
    <w:rsid w:val="00DC2082"/>
    <w:rsid w:val="00DC20B9"/>
    <w:rsid w:val="00DC235F"/>
    <w:rsid w:val="00DC25F3"/>
    <w:rsid w:val="00DC2752"/>
    <w:rsid w:val="00DC2767"/>
    <w:rsid w:val="00DC298E"/>
    <w:rsid w:val="00DC2A33"/>
    <w:rsid w:val="00DC2BD0"/>
    <w:rsid w:val="00DC2BF9"/>
    <w:rsid w:val="00DC2CCB"/>
    <w:rsid w:val="00DC2DF3"/>
    <w:rsid w:val="00DC2E37"/>
    <w:rsid w:val="00DC3105"/>
    <w:rsid w:val="00DC322C"/>
    <w:rsid w:val="00DC32DC"/>
    <w:rsid w:val="00DC38CC"/>
    <w:rsid w:val="00DC3A60"/>
    <w:rsid w:val="00DC3BB0"/>
    <w:rsid w:val="00DC3CF8"/>
    <w:rsid w:val="00DC3D0B"/>
    <w:rsid w:val="00DC401F"/>
    <w:rsid w:val="00DC4133"/>
    <w:rsid w:val="00DC41F6"/>
    <w:rsid w:val="00DC422F"/>
    <w:rsid w:val="00DC4418"/>
    <w:rsid w:val="00DC4439"/>
    <w:rsid w:val="00DC4610"/>
    <w:rsid w:val="00DC4639"/>
    <w:rsid w:val="00DC46B0"/>
    <w:rsid w:val="00DC46B6"/>
    <w:rsid w:val="00DC48D7"/>
    <w:rsid w:val="00DC49AB"/>
    <w:rsid w:val="00DC4BAF"/>
    <w:rsid w:val="00DC4C29"/>
    <w:rsid w:val="00DC4DA6"/>
    <w:rsid w:val="00DC4EA8"/>
    <w:rsid w:val="00DC4FF6"/>
    <w:rsid w:val="00DC50EA"/>
    <w:rsid w:val="00DC5283"/>
    <w:rsid w:val="00DC53F9"/>
    <w:rsid w:val="00DC5498"/>
    <w:rsid w:val="00DC54FB"/>
    <w:rsid w:val="00DC5879"/>
    <w:rsid w:val="00DC593A"/>
    <w:rsid w:val="00DC5A7A"/>
    <w:rsid w:val="00DC5B66"/>
    <w:rsid w:val="00DC5CC2"/>
    <w:rsid w:val="00DC5D58"/>
    <w:rsid w:val="00DC5D6F"/>
    <w:rsid w:val="00DC5E2C"/>
    <w:rsid w:val="00DC5F2E"/>
    <w:rsid w:val="00DC5F32"/>
    <w:rsid w:val="00DC609C"/>
    <w:rsid w:val="00DC61EC"/>
    <w:rsid w:val="00DC63A0"/>
    <w:rsid w:val="00DC63AC"/>
    <w:rsid w:val="00DC64FD"/>
    <w:rsid w:val="00DC65D8"/>
    <w:rsid w:val="00DC677F"/>
    <w:rsid w:val="00DC6782"/>
    <w:rsid w:val="00DC67DB"/>
    <w:rsid w:val="00DC689E"/>
    <w:rsid w:val="00DC69A0"/>
    <w:rsid w:val="00DC6B2D"/>
    <w:rsid w:val="00DC6B6C"/>
    <w:rsid w:val="00DC6B74"/>
    <w:rsid w:val="00DC6CE0"/>
    <w:rsid w:val="00DC6D69"/>
    <w:rsid w:val="00DC6D94"/>
    <w:rsid w:val="00DC6DEE"/>
    <w:rsid w:val="00DC6DF7"/>
    <w:rsid w:val="00DC6EAA"/>
    <w:rsid w:val="00DC7133"/>
    <w:rsid w:val="00DC71E6"/>
    <w:rsid w:val="00DC71F5"/>
    <w:rsid w:val="00DC7201"/>
    <w:rsid w:val="00DC720C"/>
    <w:rsid w:val="00DC730E"/>
    <w:rsid w:val="00DC749C"/>
    <w:rsid w:val="00DC75E8"/>
    <w:rsid w:val="00DC79FB"/>
    <w:rsid w:val="00DC7A7D"/>
    <w:rsid w:val="00DC7DF5"/>
    <w:rsid w:val="00DC7E06"/>
    <w:rsid w:val="00DC7E45"/>
    <w:rsid w:val="00DC7E69"/>
    <w:rsid w:val="00DC7EC8"/>
    <w:rsid w:val="00DC7F3B"/>
    <w:rsid w:val="00DC7F51"/>
    <w:rsid w:val="00DD0075"/>
    <w:rsid w:val="00DD024F"/>
    <w:rsid w:val="00DD0470"/>
    <w:rsid w:val="00DD04C0"/>
    <w:rsid w:val="00DD04F5"/>
    <w:rsid w:val="00DD04FA"/>
    <w:rsid w:val="00DD0510"/>
    <w:rsid w:val="00DD05BE"/>
    <w:rsid w:val="00DD0779"/>
    <w:rsid w:val="00DD07AA"/>
    <w:rsid w:val="00DD085B"/>
    <w:rsid w:val="00DD08EF"/>
    <w:rsid w:val="00DD0A8B"/>
    <w:rsid w:val="00DD0AB8"/>
    <w:rsid w:val="00DD0B55"/>
    <w:rsid w:val="00DD0B6F"/>
    <w:rsid w:val="00DD0B84"/>
    <w:rsid w:val="00DD1154"/>
    <w:rsid w:val="00DD1338"/>
    <w:rsid w:val="00DD1348"/>
    <w:rsid w:val="00DD1373"/>
    <w:rsid w:val="00DD138D"/>
    <w:rsid w:val="00DD14B6"/>
    <w:rsid w:val="00DD165F"/>
    <w:rsid w:val="00DD1794"/>
    <w:rsid w:val="00DD1938"/>
    <w:rsid w:val="00DD193E"/>
    <w:rsid w:val="00DD19A7"/>
    <w:rsid w:val="00DD19AA"/>
    <w:rsid w:val="00DD1AFC"/>
    <w:rsid w:val="00DD1B4F"/>
    <w:rsid w:val="00DD1DD2"/>
    <w:rsid w:val="00DD1F10"/>
    <w:rsid w:val="00DD2059"/>
    <w:rsid w:val="00DD2115"/>
    <w:rsid w:val="00DD22A1"/>
    <w:rsid w:val="00DD22D6"/>
    <w:rsid w:val="00DD255E"/>
    <w:rsid w:val="00DD2747"/>
    <w:rsid w:val="00DD287E"/>
    <w:rsid w:val="00DD2B39"/>
    <w:rsid w:val="00DD2B3F"/>
    <w:rsid w:val="00DD2C69"/>
    <w:rsid w:val="00DD2C95"/>
    <w:rsid w:val="00DD2CE5"/>
    <w:rsid w:val="00DD2E49"/>
    <w:rsid w:val="00DD2E84"/>
    <w:rsid w:val="00DD2EB2"/>
    <w:rsid w:val="00DD30BD"/>
    <w:rsid w:val="00DD3231"/>
    <w:rsid w:val="00DD3351"/>
    <w:rsid w:val="00DD339B"/>
    <w:rsid w:val="00DD360C"/>
    <w:rsid w:val="00DD362F"/>
    <w:rsid w:val="00DD390C"/>
    <w:rsid w:val="00DD3B76"/>
    <w:rsid w:val="00DD3C2B"/>
    <w:rsid w:val="00DD3DB8"/>
    <w:rsid w:val="00DD3E0D"/>
    <w:rsid w:val="00DD3E34"/>
    <w:rsid w:val="00DD3E4D"/>
    <w:rsid w:val="00DD4014"/>
    <w:rsid w:val="00DD40E9"/>
    <w:rsid w:val="00DD4166"/>
    <w:rsid w:val="00DD4570"/>
    <w:rsid w:val="00DD489D"/>
    <w:rsid w:val="00DD48E8"/>
    <w:rsid w:val="00DD49FA"/>
    <w:rsid w:val="00DD4CBD"/>
    <w:rsid w:val="00DD4E1B"/>
    <w:rsid w:val="00DD4E48"/>
    <w:rsid w:val="00DD4EC8"/>
    <w:rsid w:val="00DD4EEC"/>
    <w:rsid w:val="00DD4F32"/>
    <w:rsid w:val="00DD509C"/>
    <w:rsid w:val="00DD50EA"/>
    <w:rsid w:val="00DD5151"/>
    <w:rsid w:val="00DD515C"/>
    <w:rsid w:val="00DD5165"/>
    <w:rsid w:val="00DD529C"/>
    <w:rsid w:val="00DD5317"/>
    <w:rsid w:val="00DD53B3"/>
    <w:rsid w:val="00DD5570"/>
    <w:rsid w:val="00DD572A"/>
    <w:rsid w:val="00DD572F"/>
    <w:rsid w:val="00DD5939"/>
    <w:rsid w:val="00DD59C8"/>
    <w:rsid w:val="00DD5B47"/>
    <w:rsid w:val="00DD5C77"/>
    <w:rsid w:val="00DD5CB0"/>
    <w:rsid w:val="00DD5CD0"/>
    <w:rsid w:val="00DD5E08"/>
    <w:rsid w:val="00DD5E1B"/>
    <w:rsid w:val="00DD6083"/>
    <w:rsid w:val="00DD6088"/>
    <w:rsid w:val="00DD610B"/>
    <w:rsid w:val="00DD618F"/>
    <w:rsid w:val="00DD61A2"/>
    <w:rsid w:val="00DD6371"/>
    <w:rsid w:val="00DD664D"/>
    <w:rsid w:val="00DD681D"/>
    <w:rsid w:val="00DD685E"/>
    <w:rsid w:val="00DD6863"/>
    <w:rsid w:val="00DD6931"/>
    <w:rsid w:val="00DD69BA"/>
    <w:rsid w:val="00DD69F6"/>
    <w:rsid w:val="00DD69FA"/>
    <w:rsid w:val="00DD6A72"/>
    <w:rsid w:val="00DD6ADA"/>
    <w:rsid w:val="00DD6E4F"/>
    <w:rsid w:val="00DD6E93"/>
    <w:rsid w:val="00DD6E98"/>
    <w:rsid w:val="00DD6EDF"/>
    <w:rsid w:val="00DD6F15"/>
    <w:rsid w:val="00DD7040"/>
    <w:rsid w:val="00DD711E"/>
    <w:rsid w:val="00DD7357"/>
    <w:rsid w:val="00DD7406"/>
    <w:rsid w:val="00DD7470"/>
    <w:rsid w:val="00DD7552"/>
    <w:rsid w:val="00DD759F"/>
    <w:rsid w:val="00DD75B0"/>
    <w:rsid w:val="00DD7744"/>
    <w:rsid w:val="00DD79B2"/>
    <w:rsid w:val="00DD79E4"/>
    <w:rsid w:val="00DD7BDF"/>
    <w:rsid w:val="00DD7C81"/>
    <w:rsid w:val="00DD7F32"/>
    <w:rsid w:val="00DE00A1"/>
    <w:rsid w:val="00DE0127"/>
    <w:rsid w:val="00DE0242"/>
    <w:rsid w:val="00DE05BD"/>
    <w:rsid w:val="00DE0805"/>
    <w:rsid w:val="00DE094C"/>
    <w:rsid w:val="00DE09D1"/>
    <w:rsid w:val="00DE09D7"/>
    <w:rsid w:val="00DE0A5F"/>
    <w:rsid w:val="00DE0E23"/>
    <w:rsid w:val="00DE0E6E"/>
    <w:rsid w:val="00DE0FAE"/>
    <w:rsid w:val="00DE105F"/>
    <w:rsid w:val="00DE1158"/>
    <w:rsid w:val="00DE11C5"/>
    <w:rsid w:val="00DE12BF"/>
    <w:rsid w:val="00DE1319"/>
    <w:rsid w:val="00DE15E7"/>
    <w:rsid w:val="00DE1668"/>
    <w:rsid w:val="00DE1826"/>
    <w:rsid w:val="00DE1841"/>
    <w:rsid w:val="00DE19A3"/>
    <w:rsid w:val="00DE1AB7"/>
    <w:rsid w:val="00DE1B4F"/>
    <w:rsid w:val="00DE1BD0"/>
    <w:rsid w:val="00DE1E55"/>
    <w:rsid w:val="00DE21C9"/>
    <w:rsid w:val="00DE2231"/>
    <w:rsid w:val="00DE2266"/>
    <w:rsid w:val="00DE23D8"/>
    <w:rsid w:val="00DE2525"/>
    <w:rsid w:val="00DE27C3"/>
    <w:rsid w:val="00DE27C8"/>
    <w:rsid w:val="00DE2872"/>
    <w:rsid w:val="00DE28F6"/>
    <w:rsid w:val="00DE29F0"/>
    <w:rsid w:val="00DE2A06"/>
    <w:rsid w:val="00DE2C66"/>
    <w:rsid w:val="00DE2DF2"/>
    <w:rsid w:val="00DE2F68"/>
    <w:rsid w:val="00DE313E"/>
    <w:rsid w:val="00DE31A8"/>
    <w:rsid w:val="00DE3206"/>
    <w:rsid w:val="00DE3264"/>
    <w:rsid w:val="00DE345F"/>
    <w:rsid w:val="00DE36C8"/>
    <w:rsid w:val="00DE374F"/>
    <w:rsid w:val="00DE3ABB"/>
    <w:rsid w:val="00DE3B71"/>
    <w:rsid w:val="00DE3BDA"/>
    <w:rsid w:val="00DE3D96"/>
    <w:rsid w:val="00DE3E82"/>
    <w:rsid w:val="00DE3F55"/>
    <w:rsid w:val="00DE41E1"/>
    <w:rsid w:val="00DE422F"/>
    <w:rsid w:val="00DE4521"/>
    <w:rsid w:val="00DE4705"/>
    <w:rsid w:val="00DE474A"/>
    <w:rsid w:val="00DE48C2"/>
    <w:rsid w:val="00DE4CBC"/>
    <w:rsid w:val="00DE4E06"/>
    <w:rsid w:val="00DE501F"/>
    <w:rsid w:val="00DE5032"/>
    <w:rsid w:val="00DE507C"/>
    <w:rsid w:val="00DE51B8"/>
    <w:rsid w:val="00DE51C9"/>
    <w:rsid w:val="00DE54C2"/>
    <w:rsid w:val="00DE5575"/>
    <w:rsid w:val="00DE583E"/>
    <w:rsid w:val="00DE594C"/>
    <w:rsid w:val="00DE5A05"/>
    <w:rsid w:val="00DE5CE6"/>
    <w:rsid w:val="00DE5D21"/>
    <w:rsid w:val="00DE5DCF"/>
    <w:rsid w:val="00DE5F5A"/>
    <w:rsid w:val="00DE602F"/>
    <w:rsid w:val="00DE6070"/>
    <w:rsid w:val="00DE60B0"/>
    <w:rsid w:val="00DE6195"/>
    <w:rsid w:val="00DE6223"/>
    <w:rsid w:val="00DE625C"/>
    <w:rsid w:val="00DE629D"/>
    <w:rsid w:val="00DE6339"/>
    <w:rsid w:val="00DE6530"/>
    <w:rsid w:val="00DE68C4"/>
    <w:rsid w:val="00DE69D6"/>
    <w:rsid w:val="00DE6B18"/>
    <w:rsid w:val="00DE6C45"/>
    <w:rsid w:val="00DE6D73"/>
    <w:rsid w:val="00DE6EFB"/>
    <w:rsid w:val="00DE6FE1"/>
    <w:rsid w:val="00DE709D"/>
    <w:rsid w:val="00DE70EE"/>
    <w:rsid w:val="00DE72F6"/>
    <w:rsid w:val="00DE7358"/>
    <w:rsid w:val="00DE736B"/>
    <w:rsid w:val="00DE7397"/>
    <w:rsid w:val="00DE7567"/>
    <w:rsid w:val="00DE757F"/>
    <w:rsid w:val="00DE7587"/>
    <w:rsid w:val="00DE7936"/>
    <w:rsid w:val="00DE795B"/>
    <w:rsid w:val="00DE7A0C"/>
    <w:rsid w:val="00DE7B1E"/>
    <w:rsid w:val="00DE7D25"/>
    <w:rsid w:val="00DE7D2F"/>
    <w:rsid w:val="00DE7E6A"/>
    <w:rsid w:val="00DE7E91"/>
    <w:rsid w:val="00DE7EDC"/>
    <w:rsid w:val="00DE7F2E"/>
    <w:rsid w:val="00DE7F64"/>
    <w:rsid w:val="00DF0081"/>
    <w:rsid w:val="00DF00E1"/>
    <w:rsid w:val="00DF0879"/>
    <w:rsid w:val="00DF08AD"/>
    <w:rsid w:val="00DF0ACB"/>
    <w:rsid w:val="00DF0D10"/>
    <w:rsid w:val="00DF0D4D"/>
    <w:rsid w:val="00DF0EAD"/>
    <w:rsid w:val="00DF1017"/>
    <w:rsid w:val="00DF1025"/>
    <w:rsid w:val="00DF1293"/>
    <w:rsid w:val="00DF1361"/>
    <w:rsid w:val="00DF15EE"/>
    <w:rsid w:val="00DF16C3"/>
    <w:rsid w:val="00DF170C"/>
    <w:rsid w:val="00DF17BF"/>
    <w:rsid w:val="00DF1887"/>
    <w:rsid w:val="00DF1968"/>
    <w:rsid w:val="00DF19A9"/>
    <w:rsid w:val="00DF1D53"/>
    <w:rsid w:val="00DF1E23"/>
    <w:rsid w:val="00DF1F73"/>
    <w:rsid w:val="00DF1FB0"/>
    <w:rsid w:val="00DF1FED"/>
    <w:rsid w:val="00DF20D0"/>
    <w:rsid w:val="00DF20FC"/>
    <w:rsid w:val="00DF2413"/>
    <w:rsid w:val="00DF2633"/>
    <w:rsid w:val="00DF277A"/>
    <w:rsid w:val="00DF284D"/>
    <w:rsid w:val="00DF2913"/>
    <w:rsid w:val="00DF294A"/>
    <w:rsid w:val="00DF2CD3"/>
    <w:rsid w:val="00DF2E9F"/>
    <w:rsid w:val="00DF2F9F"/>
    <w:rsid w:val="00DF31CC"/>
    <w:rsid w:val="00DF33CB"/>
    <w:rsid w:val="00DF3725"/>
    <w:rsid w:val="00DF377B"/>
    <w:rsid w:val="00DF39CF"/>
    <w:rsid w:val="00DF39F1"/>
    <w:rsid w:val="00DF3BD6"/>
    <w:rsid w:val="00DF3C50"/>
    <w:rsid w:val="00DF3CC8"/>
    <w:rsid w:val="00DF4153"/>
    <w:rsid w:val="00DF41FD"/>
    <w:rsid w:val="00DF4437"/>
    <w:rsid w:val="00DF4454"/>
    <w:rsid w:val="00DF446D"/>
    <w:rsid w:val="00DF4526"/>
    <w:rsid w:val="00DF4674"/>
    <w:rsid w:val="00DF4681"/>
    <w:rsid w:val="00DF46D7"/>
    <w:rsid w:val="00DF4816"/>
    <w:rsid w:val="00DF4AA2"/>
    <w:rsid w:val="00DF4DDE"/>
    <w:rsid w:val="00DF4DFD"/>
    <w:rsid w:val="00DF523D"/>
    <w:rsid w:val="00DF5350"/>
    <w:rsid w:val="00DF5602"/>
    <w:rsid w:val="00DF56ED"/>
    <w:rsid w:val="00DF578F"/>
    <w:rsid w:val="00DF5AAF"/>
    <w:rsid w:val="00DF5CB8"/>
    <w:rsid w:val="00DF5DD6"/>
    <w:rsid w:val="00DF5E59"/>
    <w:rsid w:val="00DF5E7A"/>
    <w:rsid w:val="00DF60CD"/>
    <w:rsid w:val="00DF6203"/>
    <w:rsid w:val="00DF6219"/>
    <w:rsid w:val="00DF6333"/>
    <w:rsid w:val="00DF63A9"/>
    <w:rsid w:val="00DF6417"/>
    <w:rsid w:val="00DF65B2"/>
    <w:rsid w:val="00DF6674"/>
    <w:rsid w:val="00DF6698"/>
    <w:rsid w:val="00DF688D"/>
    <w:rsid w:val="00DF691F"/>
    <w:rsid w:val="00DF6CD7"/>
    <w:rsid w:val="00DF6EF1"/>
    <w:rsid w:val="00DF6F14"/>
    <w:rsid w:val="00DF702B"/>
    <w:rsid w:val="00DF7101"/>
    <w:rsid w:val="00DF757A"/>
    <w:rsid w:val="00DF7672"/>
    <w:rsid w:val="00DF78C8"/>
    <w:rsid w:val="00DF7A5C"/>
    <w:rsid w:val="00DF7AFD"/>
    <w:rsid w:val="00DF7B40"/>
    <w:rsid w:val="00DF7CFD"/>
    <w:rsid w:val="00DF7DAC"/>
    <w:rsid w:val="00DF7F55"/>
    <w:rsid w:val="00DF7F64"/>
    <w:rsid w:val="00E0007B"/>
    <w:rsid w:val="00E000BA"/>
    <w:rsid w:val="00E0017D"/>
    <w:rsid w:val="00E00190"/>
    <w:rsid w:val="00E00336"/>
    <w:rsid w:val="00E00425"/>
    <w:rsid w:val="00E00674"/>
    <w:rsid w:val="00E00718"/>
    <w:rsid w:val="00E00728"/>
    <w:rsid w:val="00E007BD"/>
    <w:rsid w:val="00E00988"/>
    <w:rsid w:val="00E00C0F"/>
    <w:rsid w:val="00E00C71"/>
    <w:rsid w:val="00E00D03"/>
    <w:rsid w:val="00E00D07"/>
    <w:rsid w:val="00E00E25"/>
    <w:rsid w:val="00E00EDC"/>
    <w:rsid w:val="00E01084"/>
    <w:rsid w:val="00E0109F"/>
    <w:rsid w:val="00E01691"/>
    <w:rsid w:val="00E016EF"/>
    <w:rsid w:val="00E01758"/>
    <w:rsid w:val="00E01857"/>
    <w:rsid w:val="00E01BBA"/>
    <w:rsid w:val="00E01BC7"/>
    <w:rsid w:val="00E01C1F"/>
    <w:rsid w:val="00E01D4A"/>
    <w:rsid w:val="00E01EC6"/>
    <w:rsid w:val="00E01EFF"/>
    <w:rsid w:val="00E0209D"/>
    <w:rsid w:val="00E02102"/>
    <w:rsid w:val="00E021EA"/>
    <w:rsid w:val="00E0220C"/>
    <w:rsid w:val="00E0238F"/>
    <w:rsid w:val="00E0247B"/>
    <w:rsid w:val="00E02549"/>
    <w:rsid w:val="00E0285B"/>
    <w:rsid w:val="00E02B43"/>
    <w:rsid w:val="00E02B71"/>
    <w:rsid w:val="00E02E8A"/>
    <w:rsid w:val="00E02F8E"/>
    <w:rsid w:val="00E02FBB"/>
    <w:rsid w:val="00E03258"/>
    <w:rsid w:val="00E0342A"/>
    <w:rsid w:val="00E03568"/>
    <w:rsid w:val="00E036AB"/>
    <w:rsid w:val="00E039A3"/>
    <w:rsid w:val="00E039DC"/>
    <w:rsid w:val="00E03C15"/>
    <w:rsid w:val="00E03E25"/>
    <w:rsid w:val="00E03ED9"/>
    <w:rsid w:val="00E03EEB"/>
    <w:rsid w:val="00E04044"/>
    <w:rsid w:val="00E04157"/>
    <w:rsid w:val="00E04181"/>
    <w:rsid w:val="00E042F8"/>
    <w:rsid w:val="00E0435D"/>
    <w:rsid w:val="00E04392"/>
    <w:rsid w:val="00E04640"/>
    <w:rsid w:val="00E0470B"/>
    <w:rsid w:val="00E04950"/>
    <w:rsid w:val="00E04DF4"/>
    <w:rsid w:val="00E04FEB"/>
    <w:rsid w:val="00E051A2"/>
    <w:rsid w:val="00E0528D"/>
    <w:rsid w:val="00E052A1"/>
    <w:rsid w:val="00E05490"/>
    <w:rsid w:val="00E0550D"/>
    <w:rsid w:val="00E0569A"/>
    <w:rsid w:val="00E0585E"/>
    <w:rsid w:val="00E05877"/>
    <w:rsid w:val="00E05BBA"/>
    <w:rsid w:val="00E05BFD"/>
    <w:rsid w:val="00E05D19"/>
    <w:rsid w:val="00E05E6C"/>
    <w:rsid w:val="00E05EDE"/>
    <w:rsid w:val="00E060B8"/>
    <w:rsid w:val="00E06297"/>
    <w:rsid w:val="00E0642D"/>
    <w:rsid w:val="00E0656C"/>
    <w:rsid w:val="00E0668A"/>
    <w:rsid w:val="00E06773"/>
    <w:rsid w:val="00E067FA"/>
    <w:rsid w:val="00E068A1"/>
    <w:rsid w:val="00E069E6"/>
    <w:rsid w:val="00E06A00"/>
    <w:rsid w:val="00E06AE4"/>
    <w:rsid w:val="00E06DCC"/>
    <w:rsid w:val="00E06EEB"/>
    <w:rsid w:val="00E06FFF"/>
    <w:rsid w:val="00E071A7"/>
    <w:rsid w:val="00E071A8"/>
    <w:rsid w:val="00E073D4"/>
    <w:rsid w:val="00E0745B"/>
    <w:rsid w:val="00E0758E"/>
    <w:rsid w:val="00E07590"/>
    <w:rsid w:val="00E07833"/>
    <w:rsid w:val="00E079DD"/>
    <w:rsid w:val="00E079F9"/>
    <w:rsid w:val="00E07B7C"/>
    <w:rsid w:val="00E07DEA"/>
    <w:rsid w:val="00E100D4"/>
    <w:rsid w:val="00E101BC"/>
    <w:rsid w:val="00E101E5"/>
    <w:rsid w:val="00E104CE"/>
    <w:rsid w:val="00E10763"/>
    <w:rsid w:val="00E10975"/>
    <w:rsid w:val="00E10BE7"/>
    <w:rsid w:val="00E10C3C"/>
    <w:rsid w:val="00E10CA4"/>
    <w:rsid w:val="00E10E19"/>
    <w:rsid w:val="00E10F23"/>
    <w:rsid w:val="00E11082"/>
    <w:rsid w:val="00E1172A"/>
    <w:rsid w:val="00E11733"/>
    <w:rsid w:val="00E11830"/>
    <w:rsid w:val="00E11997"/>
    <w:rsid w:val="00E119A8"/>
    <w:rsid w:val="00E11ABA"/>
    <w:rsid w:val="00E11AD8"/>
    <w:rsid w:val="00E11B90"/>
    <w:rsid w:val="00E11BC5"/>
    <w:rsid w:val="00E11BE6"/>
    <w:rsid w:val="00E11DFD"/>
    <w:rsid w:val="00E11F19"/>
    <w:rsid w:val="00E12163"/>
    <w:rsid w:val="00E128A6"/>
    <w:rsid w:val="00E12AC1"/>
    <w:rsid w:val="00E12F93"/>
    <w:rsid w:val="00E130A7"/>
    <w:rsid w:val="00E130F5"/>
    <w:rsid w:val="00E1325A"/>
    <w:rsid w:val="00E132EF"/>
    <w:rsid w:val="00E133F2"/>
    <w:rsid w:val="00E13617"/>
    <w:rsid w:val="00E1363F"/>
    <w:rsid w:val="00E13B92"/>
    <w:rsid w:val="00E13C92"/>
    <w:rsid w:val="00E13D6A"/>
    <w:rsid w:val="00E13EDC"/>
    <w:rsid w:val="00E13FB5"/>
    <w:rsid w:val="00E14032"/>
    <w:rsid w:val="00E14042"/>
    <w:rsid w:val="00E14149"/>
    <w:rsid w:val="00E14161"/>
    <w:rsid w:val="00E1417D"/>
    <w:rsid w:val="00E1423A"/>
    <w:rsid w:val="00E1429A"/>
    <w:rsid w:val="00E142AE"/>
    <w:rsid w:val="00E14321"/>
    <w:rsid w:val="00E1463A"/>
    <w:rsid w:val="00E14B16"/>
    <w:rsid w:val="00E14B17"/>
    <w:rsid w:val="00E14E38"/>
    <w:rsid w:val="00E15111"/>
    <w:rsid w:val="00E151D6"/>
    <w:rsid w:val="00E153AB"/>
    <w:rsid w:val="00E158A6"/>
    <w:rsid w:val="00E159EE"/>
    <w:rsid w:val="00E15C4D"/>
    <w:rsid w:val="00E15D25"/>
    <w:rsid w:val="00E15D94"/>
    <w:rsid w:val="00E15F2A"/>
    <w:rsid w:val="00E15FCD"/>
    <w:rsid w:val="00E16080"/>
    <w:rsid w:val="00E16118"/>
    <w:rsid w:val="00E16129"/>
    <w:rsid w:val="00E161F2"/>
    <w:rsid w:val="00E16465"/>
    <w:rsid w:val="00E164AD"/>
    <w:rsid w:val="00E165E7"/>
    <w:rsid w:val="00E167B7"/>
    <w:rsid w:val="00E167C6"/>
    <w:rsid w:val="00E1694F"/>
    <w:rsid w:val="00E169E3"/>
    <w:rsid w:val="00E16A91"/>
    <w:rsid w:val="00E16B9F"/>
    <w:rsid w:val="00E16EA5"/>
    <w:rsid w:val="00E16EE8"/>
    <w:rsid w:val="00E16EF3"/>
    <w:rsid w:val="00E16EF9"/>
    <w:rsid w:val="00E16FC1"/>
    <w:rsid w:val="00E17146"/>
    <w:rsid w:val="00E172D6"/>
    <w:rsid w:val="00E17333"/>
    <w:rsid w:val="00E1736C"/>
    <w:rsid w:val="00E17381"/>
    <w:rsid w:val="00E173C7"/>
    <w:rsid w:val="00E17490"/>
    <w:rsid w:val="00E17689"/>
    <w:rsid w:val="00E176B9"/>
    <w:rsid w:val="00E17761"/>
    <w:rsid w:val="00E178A1"/>
    <w:rsid w:val="00E17A57"/>
    <w:rsid w:val="00E17A62"/>
    <w:rsid w:val="00E17BA4"/>
    <w:rsid w:val="00E17BDE"/>
    <w:rsid w:val="00E17C16"/>
    <w:rsid w:val="00E17FC3"/>
    <w:rsid w:val="00E20092"/>
    <w:rsid w:val="00E200FB"/>
    <w:rsid w:val="00E20104"/>
    <w:rsid w:val="00E2023A"/>
    <w:rsid w:val="00E20243"/>
    <w:rsid w:val="00E20743"/>
    <w:rsid w:val="00E20747"/>
    <w:rsid w:val="00E2091B"/>
    <w:rsid w:val="00E2093B"/>
    <w:rsid w:val="00E20946"/>
    <w:rsid w:val="00E21244"/>
    <w:rsid w:val="00E215E0"/>
    <w:rsid w:val="00E21A07"/>
    <w:rsid w:val="00E21ACC"/>
    <w:rsid w:val="00E21CFB"/>
    <w:rsid w:val="00E21D68"/>
    <w:rsid w:val="00E21EA8"/>
    <w:rsid w:val="00E22062"/>
    <w:rsid w:val="00E22091"/>
    <w:rsid w:val="00E221B2"/>
    <w:rsid w:val="00E221C4"/>
    <w:rsid w:val="00E22504"/>
    <w:rsid w:val="00E22572"/>
    <w:rsid w:val="00E2280E"/>
    <w:rsid w:val="00E2282D"/>
    <w:rsid w:val="00E228D6"/>
    <w:rsid w:val="00E229C9"/>
    <w:rsid w:val="00E22B52"/>
    <w:rsid w:val="00E231A5"/>
    <w:rsid w:val="00E233BE"/>
    <w:rsid w:val="00E2350C"/>
    <w:rsid w:val="00E23839"/>
    <w:rsid w:val="00E2388B"/>
    <w:rsid w:val="00E239DE"/>
    <w:rsid w:val="00E23A0B"/>
    <w:rsid w:val="00E23B66"/>
    <w:rsid w:val="00E23C30"/>
    <w:rsid w:val="00E23CD7"/>
    <w:rsid w:val="00E23D7B"/>
    <w:rsid w:val="00E2419D"/>
    <w:rsid w:val="00E241B3"/>
    <w:rsid w:val="00E242C3"/>
    <w:rsid w:val="00E242CF"/>
    <w:rsid w:val="00E24493"/>
    <w:rsid w:val="00E24568"/>
    <w:rsid w:val="00E245A0"/>
    <w:rsid w:val="00E245B1"/>
    <w:rsid w:val="00E24A5C"/>
    <w:rsid w:val="00E24BD4"/>
    <w:rsid w:val="00E24C45"/>
    <w:rsid w:val="00E24C9C"/>
    <w:rsid w:val="00E24D92"/>
    <w:rsid w:val="00E24D9E"/>
    <w:rsid w:val="00E24E4C"/>
    <w:rsid w:val="00E24EB4"/>
    <w:rsid w:val="00E24EC2"/>
    <w:rsid w:val="00E25122"/>
    <w:rsid w:val="00E251F9"/>
    <w:rsid w:val="00E251FE"/>
    <w:rsid w:val="00E25398"/>
    <w:rsid w:val="00E2554A"/>
    <w:rsid w:val="00E25578"/>
    <w:rsid w:val="00E2557A"/>
    <w:rsid w:val="00E25580"/>
    <w:rsid w:val="00E2559E"/>
    <w:rsid w:val="00E25600"/>
    <w:rsid w:val="00E256D7"/>
    <w:rsid w:val="00E2588F"/>
    <w:rsid w:val="00E25915"/>
    <w:rsid w:val="00E25A2F"/>
    <w:rsid w:val="00E25C88"/>
    <w:rsid w:val="00E25F80"/>
    <w:rsid w:val="00E260AF"/>
    <w:rsid w:val="00E261AB"/>
    <w:rsid w:val="00E26466"/>
    <w:rsid w:val="00E265E3"/>
    <w:rsid w:val="00E2663E"/>
    <w:rsid w:val="00E2672E"/>
    <w:rsid w:val="00E268E0"/>
    <w:rsid w:val="00E26AA5"/>
    <w:rsid w:val="00E26AB5"/>
    <w:rsid w:val="00E26E9A"/>
    <w:rsid w:val="00E26EDC"/>
    <w:rsid w:val="00E270D2"/>
    <w:rsid w:val="00E2714E"/>
    <w:rsid w:val="00E27295"/>
    <w:rsid w:val="00E27335"/>
    <w:rsid w:val="00E2736D"/>
    <w:rsid w:val="00E27529"/>
    <w:rsid w:val="00E27640"/>
    <w:rsid w:val="00E27781"/>
    <w:rsid w:val="00E27813"/>
    <w:rsid w:val="00E27891"/>
    <w:rsid w:val="00E2794F"/>
    <w:rsid w:val="00E279A9"/>
    <w:rsid w:val="00E279DE"/>
    <w:rsid w:val="00E27B72"/>
    <w:rsid w:val="00E27BD7"/>
    <w:rsid w:val="00E27C52"/>
    <w:rsid w:val="00E27CC6"/>
    <w:rsid w:val="00E3005E"/>
    <w:rsid w:val="00E300B9"/>
    <w:rsid w:val="00E30117"/>
    <w:rsid w:val="00E3027F"/>
    <w:rsid w:val="00E3033C"/>
    <w:rsid w:val="00E303DF"/>
    <w:rsid w:val="00E305B7"/>
    <w:rsid w:val="00E305D2"/>
    <w:rsid w:val="00E30634"/>
    <w:rsid w:val="00E307A3"/>
    <w:rsid w:val="00E30AF4"/>
    <w:rsid w:val="00E30B5A"/>
    <w:rsid w:val="00E30BC5"/>
    <w:rsid w:val="00E30C20"/>
    <w:rsid w:val="00E30CA3"/>
    <w:rsid w:val="00E30CDB"/>
    <w:rsid w:val="00E30CE9"/>
    <w:rsid w:val="00E30D00"/>
    <w:rsid w:val="00E30D40"/>
    <w:rsid w:val="00E30D96"/>
    <w:rsid w:val="00E30EA0"/>
    <w:rsid w:val="00E30F20"/>
    <w:rsid w:val="00E30F6B"/>
    <w:rsid w:val="00E3108C"/>
    <w:rsid w:val="00E311E2"/>
    <w:rsid w:val="00E3125E"/>
    <w:rsid w:val="00E312B2"/>
    <w:rsid w:val="00E313D1"/>
    <w:rsid w:val="00E31446"/>
    <w:rsid w:val="00E3145A"/>
    <w:rsid w:val="00E3168C"/>
    <w:rsid w:val="00E316E4"/>
    <w:rsid w:val="00E3174D"/>
    <w:rsid w:val="00E31814"/>
    <w:rsid w:val="00E3183D"/>
    <w:rsid w:val="00E3198D"/>
    <w:rsid w:val="00E31A54"/>
    <w:rsid w:val="00E31ADE"/>
    <w:rsid w:val="00E31BAD"/>
    <w:rsid w:val="00E31CB8"/>
    <w:rsid w:val="00E31DF5"/>
    <w:rsid w:val="00E3216A"/>
    <w:rsid w:val="00E322B7"/>
    <w:rsid w:val="00E32654"/>
    <w:rsid w:val="00E328E4"/>
    <w:rsid w:val="00E32C01"/>
    <w:rsid w:val="00E32C40"/>
    <w:rsid w:val="00E32DB4"/>
    <w:rsid w:val="00E32E91"/>
    <w:rsid w:val="00E32F2D"/>
    <w:rsid w:val="00E32F47"/>
    <w:rsid w:val="00E33093"/>
    <w:rsid w:val="00E33337"/>
    <w:rsid w:val="00E33659"/>
    <w:rsid w:val="00E33787"/>
    <w:rsid w:val="00E337BA"/>
    <w:rsid w:val="00E33D0A"/>
    <w:rsid w:val="00E33D0B"/>
    <w:rsid w:val="00E33D65"/>
    <w:rsid w:val="00E33E2A"/>
    <w:rsid w:val="00E33F83"/>
    <w:rsid w:val="00E33FEB"/>
    <w:rsid w:val="00E34012"/>
    <w:rsid w:val="00E34131"/>
    <w:rsid w:val="00E3413B"/>
    <w:rsid w:val="00E342BC"/>
    <w:rsid w:val="00E3434B"/>
    <w:rsid w:val="00E344AD"/>
    <w:rsid w:val="00E345B4"/>
    <w:rsid w:val="00E345CC"/>
    <w:rsid w:val="00E34703"/>
    <w:rsid w:val="00E34875"/>
    <w:rsid w:val="00E34957"/>
    <w:rsid w:val="00E34971"/>
    <w:rsid w:val="00E349E2"/>
    <w:rsid w:val="00E34A2F"/>
    <w:rsid w:val="00E34C96"/>
    <w:rsid w:val="00E34E28"/>
    <w:rsid w:val="00E3508B"/>
    <w:rsid w:val="00E35101"/>
    <w:rsid w:val="00E351B6"/>
    <w:rsid w:val="00E3534D"/>
    <w:rsid w:val="00E353CC"/>
    <w:rsid w:val="00E35457"/>
    <w:rsid w:val="00E35459"/>
    <w:rsid w:val="00E3554D"/>
    <w:rsid w:val="00E35589"/>
    <w:rsid w:val="00E355C6"/>
    <w:rsid w:val="00E35652"/>
    <w:rsid w:val="00E356A4"/>
    <w:rsid w:val="00E35879"/>
    <w:rsid w:val="00E35A0F"/>
    <w:rsid w:val="00E35A22"/>
    <w:rsid w:val="00E35B1A"/>
    <w:rsid w:val="00E35B7E"/>
    <w:rsid w:val="00E35BBA"/>
    <w:rsid w:val="00E35C6E"/>
    <w:rsid w:val="00E35CD3"/>
    <w:rsid w:val="00E3602E"/>
    <w:rsid w:val="00E3621F"/>
    <w:rsid w:val="00E36338"/>
    <w:rsid w:val="00E366E8"/>
    <w:rsid w:val="00E36739"/>
    <w:rsid w:val="00E3697C"/>
    <w:rsid w:val="00E36B2B"/>
    <w:rsid w:val="00E36B8D"/>
    <w:rsid w:val="00E36CE3"/>
    <w:rsid w:val="00E36D15"/>
    <w:rsid w:val="00E36E70"/>
    <w:rsid w:val="00E37116"/>
    <w:rsid w:val="00E3718F"/>
    <w:rsid w:val="00E37227"/>
    <w:rsid w:val="00E372A9"/>
    <w:rsid w:val="00E37332"/>
    <w:rsid w:val="00E37338"/>
    <w:rsid w:val="00E37496"/>
    <w:rsid w:val="00E374ED"/>
    <w:rsid w:val="00E3755B"/>
    <w:rsid w:val="00E376F9"/>
    <w:rsid w:val="00E37789"/>
    <w:rsid w:val="00E377AD"/>
    <w:rsid w:val="00E37884"/>
    <w:rsid w:val="00E37B70"/>
    <w:rsid w:val="00E37D01"/>
    <w:rsid w:val="00E37EFC"/>
    <w:rsid w:val="00E37FC1"/>
    <w:rsid w:val="00E403EE"/>
    <w:rsid w:val="00E40432"/>
    <w:rsid w:val="00E40653"/>
    <w:rsid w:val="00E40ABB"/>
    <w:rsid w:val="00E40BC4"/>
    <w:rsid w:val="00E40BC6"/>
    <w:rsid w:val="00E40C26"/>
    <w:rsid w:val="00E40D7D"/>
    <w:rsid w:val="00E40D89"/>
    <w:rsid w:val="00E40E44"/>
    <w:rsid w:val="00E40EE7"/>
    <w:rsid w:val="00E40F05"/>
    <w:rsid w:val="00E40F7C"/>
    <w:rsid w:val="00E40FBE"/>
    <w:rsid w:val="00E41108"/>
    <w:rsid w:val="00E4133D"/>
    <w:rsid w:val="00E413BA"/>
    <w:rsid w:val="00E41A68"/>
    <w:rsid w:val="00E41BDD"/>
    <w:rsid w:val="00E41DA9"/>
    <w:rsid w:val="00E41DF4"/>
    <w:rsid w:val="00E41DF6"/>
    <w:rsid w:val="00E41EB0"/>
    <w:rsid w:val="00E41F40"/>
    <w:rsid w:val="00E4227C"/>
    <w:rsid w:val="00E42281"/>
    <w:rsid w:val="00E424C8"/>
    <w:rsid w:val="00E42558"/>
    <w:rsid w:val="00E42776"/>
    <w:rsid w:val="00E42788"/>
    <w:rsid w:val="00E42A57"/>
    <w:rsid w:val="00E42A97"/>
    <w:rsid w:val="00E42B5D"/>
    <w:rsid w:val="00E42B71"/>
    <w:rsid w:val="00E42C68"/>
    <w:rsid w:val="00E42CAA"/>
    <w:rsid w:val="00E42E90"/>
    <w:rsid w:val="00E430A1"/>
    <w:rsid w:val="00E431A1"/>
    <w:rsid w:val="00E43225"/>
    <w:rsid w:val="00E43491"/>
    <w:rsid w:val="00E434DA"/>
    <w:rsid w:val="00E4351D"/>
    <w:rsid w:val="00E43560"/>
    <w:rsid w:val="00E43728"/>
    <w:rsid w:val="00E43736"/>
    <w:rsid w:val="00E4388F"/>
    <w:rsid w:val="00E43AA0"/>
    <w:rsid w:val="00E43ACA"/>
    <w:rsid w:val="00E43BA1"/>
    <w:rsid w:val="00E43E25"/>
    <w:rsid w:val="00E43E3B"/>
    <w:rsid w:val="00E43ED5"/>
    <w:rsid w:val="00E43F83"/>
    <w:rsid w:val="00E43F93"/>
    <w:rsid w:val="00E444EF"/>
    <w:rsid w:val="00E4473B"/>
    <w:rsid w:val="00E4480D"/>
    <w:rsid w:val="00E44932"/>
    <w:rsid w:val="00E4496C"/>
    <w:rsid w:val="00E449E2"/>
    <w:rsid w:val="00E44B81"/>
    <w:rsid w:val="00E44C29"/>
    <w:rsid w:val="00E44CA8"/>
    <w:rsid w:val="00E44CBD"/>
    <w:rsid w:val="00E44CE8"/>
    <w:rsid w:val="00E44D80"/>
    <w:rsid w:val="00E44EEA"/>
    <w:rsid w:val="00E45057"/>
    <w:rsid w:val="00E45096"/>
    <w:rsid w:val="00E451CB"/>
    <w:rsid w:val="00E4532F"/>
    <w:rsid w:val="00E4533F"/>
    <w:rsid w:val="00E45888"/>
    <w:rsid w:val="00E4594F"/>
    <w:rsid w:val="00E459A5"/>
    <w:rsid w:val="00E45A89"/>
    <w:rsid w:val="00E45CC1"/>
    <w:rsid w:val="00E45CDB"/>
    <w:rsid w:val="00E45E47"/>
    <w:rsid w:val="00E45F39"/>
    <w:rsid w:val="00E45F59"/>
    <w:rsid w:val="00E45FDA"/>
    <w:rsid w:val="00E46029"/>
    <w:rsid w:val="00E46130"/>
    <w:rsid w:val="00E463CF"/>
    <w:rsid w:val="00E46415"/>
    <w:rsid w:val="00E464DB"/>
    <w:rsid w:val="00E46561"/>
    <w:rsid w:val="00E4656D"/>
    <w:rsid w:val="00E4677A"/>
    <w:rsid w:val="00E467D3"/>
    <w:rsid w:val="00E46A27"/>
    <w:rsid w:val="00E46AD9"/>
    <w:rsid w:val="00E46D0A"/>
    <w:rsid w:val="00E46D46"/>
    <w:rsid w:val="00E46EAF"/>
    <w:rsid w:val="00E46F01"/>
    <w:rsid w:val="00E47018"/>
    <w:rsid w:val="00E470E4"/>
    <w:rsid w:val="00E471BD"/>
    <w:rsid w:val="00E472B9"/>
    <w:rsid w:val="00E473F2"/>
    <w:rsid w:val="00E474F1"/>
    <w:rsid w:val="00E4776F"/>
    <w:rsid w:val="00E477BC"/>
    <w:rsid w:val="00E4786D"/>
    <w:rsid w:val="00E47C92"/>
    <w:rsid w:val="00E47CE8"/>
    <w:rsid w:val="00E47DB4"/>
    <w:rsid w:val="00E47ED5"/>
    <w:rsid w:val="00E50062"/>
    <w:rsid w:val="00E50235"/>
    <w:rsid w:val="00E502AA"/>
    <w:rsid w:val="00E50449"/>
    <w:rsid w:val="00E5047F"/>
    <w:rsid w:val="00E50551"/>
    <w:rsid w:val="00E50560"/>
    <w:rsid w:val="00E508FF"/>
    <w:rsid w:val="00E50C92"/>
    <w:rsid w:val="00E50D74"/>
    <w:rsid w:val="00E5101A"/>
    <w:rsid w:val="00E51061"/>
    <w:rsid w:val="00E510EE"/>
    <w:rsid w:val="00E51354"/>
    <w:rsid w:val="00E51359"/>
    <w:rsid w:val="00E51420"/>
    <w:rsid w:val="00E51601"/>
    <w:rsid w:val="00E518D4"/>
    <w:rsid w:val="00E51979"/>
    <w:rsid w:val="00E51C1F"/>
    <w:rsid w:val="00E51D7F"/>
    <w:rsid w:val="00E51DA7"/>
    <w:rsid w:val="00E52117"/>
    <w:rsid w:val="00E52125"/>
    <w:rsid w:val="00E52285"/>
    <w:rsid w:val="00E527EC"/>
    <w:rsid w:val="00E528B9"/>
    <w:rsid w:val="00E52951"/>
    <w:rsid w:val="00E52CD5"/>
    <w:rsid w:val="00E52EB9"/>
    <w:rsid w:val="00E52F52"/>
    <w:rsid w:val="00E530CC"/>
    <w:rsid w:val="00E53188"/>
    <w:rsid w:val="00E532A2"/>
    <w:rsid w:val="00E53471"/>
    <w:rsid w:val="00E53A55"/>
    <w:rsid w:val="00E53C53"/>
    <w:rsid w:val="00E53D76"/>
    <w:rsid w:val="00E53E90"/>
    <w:rsid w:val="00E53F41"/>
    <w:rsid w:val="00E54028"/>
    <w:rsid w:val="00E54082"/>
    <w:rsid w:val="00E54147"/>
    <w:rsid w:val="00E544BE"/>
    <w:rsid w:val="00E545E2"/>
    <w:rsid w:val="00E54666"/>
    <w:rsid w:val="00E54725"/>
    <w:rsid w:val="00E5477A"/>
    <w:rsid w:val="00E5479C"/>
    <w:rsid w:val="00E54825"/>
    <w:rsid w:val="00E54831"/>
    <w:rsid w:val="00E54C58"/>
    <w:rsid w:val="00E54D16"/>
    <w:rsid w:val="00E54E13"/>
    <w:rsid w:val="00E54F78"/>
    <w:rsid w:val="00E5510F"/>
    <w:rsid w:val="00E551B1"/>
    <w:rsid w:val="00E551FA"/>
    <w:rsid w:val="00E5533C"/>
    <w:rsid w:val="00E55ACF"/>
    <w:rsid w:val="00E55CC1"/>
    <w:rsid w:val="00E55CFA"/>
    <w:rsid w:val="00E55D45"/>
    <w:rsid w:val="00E55DD7"/>
    <w:rsid w:val="00E55E5D"/>
    <w:rsid w:val="00E55FB8"/>
    <w:rsid w:val="00E56066"/>
    <w:rsid w:val="00E560C9"/>
    <w:rsid w:val="00E56156"/>
    <w:rsid w:val="00E56341"/>
    <w:rsid w:val="00E568B9"/>
    <w:rsid w:val="00E568C4"/>
    <w:rsid w:val="00E569CE"/>
    <w:rsid w:val="00E56AAE"/>
    <w:rsid w:val="00E56B25"/>
    <w:rsid w:val="00E56B45"/>
    <w:rsid w:val="00E56B82"/>
    <w:rsid w:val="00E56C4A"/>
    <w:rsid w:val="00E56CA5"/>
    <w:rsid w:val="00E56CD4"/>
    <w:rsid w:val="00E56E0B"/>
    <w:rsid w:val="00E56E21"/>
    <w:rsid w:val="00E56F23"/>
    <w:rsid w:val="00E56F92"/>
    <w:rsid w:val="00E56FF3"/>
    <w:rsid w:val="00E57112"/>
    <w:rsid w:val="00E57182"/>
    <w:rsid w:val="00E572B6"/>
    <w:rsid w:val="00E57352"/>
    <w:rsid w:val="00E5742C"/>
    <w:rsid w:val="00E575F9"/>
    <w:rsid w:val="00E5766E"/>
    <w:rsid w:val="00E57836"/>
    <w:rsid w:val="00E57933"/>
    <w:rsid w:val="00E579CB"/>
    <w:rsid w:val="00E57E0A"/>
    <w:rsid w:val="00E57E98"/>
    <w:rsid w:val="00E57EA9"/>
    <w:rsid w:val="00E600B6"/>
    <w:rsid w:val="00E603CF"/>
    <w:rsid w:val="00E60454"/>
    <w:rsid w:val="00E6045D"/>
    <w:rsid w:val="00E606A7"/>
    <w:rsid w:val="00E60762"/>
    <w:rsid w:val="00E608C2"/>
    <w:rsid w:val="00E608CA"/>
    <w:rsid w:val="00E60978"/>
    <w:rsid w:val="00E60B1E"/>
    <w:rsid w:val="00E60C4F"/>
    <w:rsid w:val="00E60D1F"/>
    <w:rsid w:val="00E60DC0"/>
    <w:rsid w:val="00E60EEA"/>
    <w:rsid w:val="00E610CE"/>
    <w:rsid w:val="00E6118B"/>
    <w:rsid w:val="00E611F2"/>
    <w:rsid w:val="00E6129E"/>
    <w:rsid w:val="00E61332"/>
    <w:rsid w:val="00E61423"/>
    <w:rsid w:val="00E614A3"/>
    <w:rsid w:val="00E61539"/>
    <w:rsid w:val="00E617A3"/>
    <w:rsid w:val="00E619C5"/>
    <w:rsid w:val="00E61A72"/>
    <w:rsid w:val="00E61AE8"/>
    <w:rsid w:val="00E61D54"/>
    <w:rsid w:val="00E61F7D"/>
    <w:rsid w:val="00E623DA"/>
    <w:rsid w:val="00E623DB"/>
    <w:rsid w:val="00E624F5"/>
    <w:rsid w:val="00E626D7"/>
    <w:rsid w:val="00E627F5"/>
    <w:rsid w:val="00E62800"/>
    <w:rsid w:val="00E629C4"/>
    <w:rsid w:val="00E62AD4"/>
    <w:rsid w:val="00E62CF1"/>
    <w:rsid w:val="00E632A7"/>
    <w:rsid w:val="00E632B4"/>
    <w:rsid w:val="00E63393"/>
    <w:rsid w:val="00E6360E"/>
    <w:rsid w:val="00E637C4"/>
    <w:rsid w:val="00E63879"/>
    <w:rsid w:val="00E6387E"/>
    <w:rsid w:val="00E638CA"/>
    <w:rsid w:val="00E639E8"/>
    <w:rsid w:val="00E63BC7"/>
    <w:rsid w:val="00E63BC8"/>
    <w:rsid w:val="00E63C6D"/>
    <w:rsid w:val="00E642FB"/>
    <w:rsid w:val="00E643B9"/>
    <w:rsid w:val="00E643BC"/>
    <w:rsid w:val="00E64429"/>
    <w:rsid w:val="00E646B5"/>
    <w:rsid w:val="00E64732"/>
    <w:rsid w:val="00E64A0F"/>
    <w:rsid w:val="00E64D07"/>
    <w:rsid w:val="00E64DE6"/>
    <w:rsid w:val="00E64E59"/>
    <w:rsid w:val="00E64ED3"/>
    <w:rsid w:val="00E65116"/>
    <w:rsid w:val="00E65160"/>
    <w:rsid w:val="00E65177"/>
    <w:rsid w:val="00E6517E"/>
    <w:rsid w:val="00E65411"/>
    <w:rsid w:val="00E65451"/>
    <w:rsid w:val="00E655EE"/>
    <w:rsid w:val="00E656AD"/>
    <w:rsid w:val="00E65726"/>
    <w:rsid w:val="00E65A84"/>
    <w:rsid w:val="00E65D4D"/>
    <w:rsid w:val="00E6619A"/>
    <w:rsid w:val="00E66427"/>
    <w:rsid w:val="00E6644C"/>
    <w:rsid w:val="00E6687F"/>
    <w:rsid w:val="00E669DD"/>
    <w:rsid w:val="00E66AEB"/>
    <w:rsid w:val="00E66BFF"/>
    <w:rsid w:val="00E66EA8"/>
    <w:rsid w:val="00E67179"/>
    <w:rsid w:val="00E671DF"/>
    <w:rsid w:val="00E67289"/>
    <w:rsid w:val="00E674B5"/>
    <w:rsid w:val="00E6760F"/>
    <w:rsid w:val="00E67751"/>
    <w:rsid w:val="00E6789C"/>
    <w:rsid w:val="00E678A1"/>
    <w:rsid w:val="00E6796F"/>
    <w:rsid w:val="00E67AB3"/>
    <w:rsid w:val="00E67B8A"/>
    <w:rsid w:val="00E67C15"/>
    <w:rsid w:val="00E67C81"/>
    <w:rsid w:val="00E67E9F"/>
    <w:rsid w:val="00E700BA"/>
    <w:rsid w:val="00E7046E"/>
    <w:rsid w:val="00E70651"/>
    <w:rsid w:val="00E70675"/>
    <w:rsid w:val="00E7083F"/>
    <w:rsid w:val="00E709D3"/>
    <w:rsid w:val="00E70A80"/>
    <w:rsid w:val="00E70A9E"/>
    <w:rsid w:val="00E70BB7"/>
    <w:rsid w:val="00E70BDA"/>
    <w:rsid w:val="00E70D29"/>
    <w:rsid w:val="00E710FD"/>
    <w:rsid w:val="00E711E6"/>
    <w:rsid w:val="00E71271"/>
    <w:rsid w:val="00E7138F"/>
    <w:rsid w:val="00E7176E"/>
    <w:rsid w:val="00E71BC4"/>
    <w:rsid w:val="00E71CD8"/>
    <w:rsid w:val="00E71D0C"/>
    <w:rsid w:val="00E71ECA"/>
    <w:rsid w:val="00E7213B"/>
    <w:rsid w:val="00E725CA"/>
    <w:rsid w:val="00E725E8"/>
    <w:rsid w:val="00E726BA"/>
    <w:rsid w:val="00E726EE"/>
    <w:rsid w:val="00E726EF"/>
    <w:rsid w:val="00E728BF"/>
    <w:rsid w:val="00E72AA6"/>
    <w:rsid w:val="00E72D29"/>
    <w:rsid w:val="00E72D38"/>
    <w:rsid w:val="00E72D7C"/>
    <w:rsid w:val="00E72DC5"/>
    <w:rsid w:val="00E72F04"/>
    <w:rsid w:val="00E7303F"/>
    <w:rsid w:val="00E7309A"/>
    <w:rsid w:val="00E730B1"/>
    <w:rsid w:val="00E730B5"/>
    <w:rsid w:val="00E730DB"/>
    <w:rsid w:val="00E73158"/>
    <w:rsid w:val="00E7319A"/>
    <w:rsid w:val="00E73345"/>
    <w:rsid w:val="00E733D4"/>
    <w:rsid w:val="00E73512"/>
    <w:rsid w:val="00E7356E"/>
    <w:rsid w:val="00E73637"/>
    <w:rsid w:val="00E7363E"/>
    <w:rsid w:val="00E73667"/>
    <w:rsid w:val="00E7371D"/>
    <w:rsid w:val="00E737B3"/>
    <w:rsid w:val="00E738D0"/>
    <w:rsid w:val="00E73901"/>
    <w:rsid w:val="00E73A03"/>
    <w:rsid w:val="00E73DA5"/>
    <w:rsid w:val="00E73F0D"/>
    <w:rsid w:val="00E74070"/>
    <w:rsid w:val="00E741C6"/>
    <w:rsid w:val="00E74380"/>
    <w:rsid w:val="00E7443C"/>
    <w:rsid w:val="00E7453D"/>
    <w:rsid w:val="00E746A6"/>
    <w:rsid w:val="00E7470E"/>
    <w:rsid w:val="00E747E4"/>
    <w:rsid w:val="00E747EA"/>
    <w:rsid w:val="00E74DE6"/>
    <w:rsid w:val="00E74E85"/>
    <w:rsid w:val="00E74F3F"/>
    <w:rsid w:val="00E74FAE"/>
    <w:rsid w:val="00E750E5"/>
    <w:rsid w:val="00E7510F"/>
    <w:rsid w:val="00E7527F"/>
    <w:rsid w:val="00E75356"/>
    <w:rsid w:val="00E7542A"/>
    <w:rsid w:val="00E75490"/>
    <w:rsid w:val="00E754A0"/>
    <w:rsid w:val="00E754FE"/>
    <w:rsid w:val="00E75A82"/>
    <w:rsid w:val="00E75C24"/>
    <w:rsid w:val="00E75C72"/>
    <w:rsid w:val="00E75D74"/>
    <w:rsid w:val="00E75F78"/>
    <w:rsid w:val="00E76130"/>
    <w:rsid w:val="00E76322"/>
    <w:rsid w:val="00E76337"/>
    <w:rsid w:val="00E764B5"/>
    <w:rsid w:val="00E765AB"/>
    <w:rsid w:val="00E76760"/>
    <w:rsid w:val="00E76769"/>
    <w:rsid w:val="00E76995"/>
    <w:rsid w:val="00E769E5"/>
    <w:rsid w:val="00E76D71"/>
    <w:rsid w:val="00E76FF3"/>
    <w:rsid w:val="00E7712E"/>
    <w:rsid w:val="00E7715D"/>
    <w:rsid w:val="00E772F0"/>
    <w:rsid w:val="00E777B9"/>
    <w:rsid w:val="00E777C2"/>
    <w:rsid w:val="00E77AF1"/>
    <w:rsid w:val="00E77C21"/>
    <w:rsid w:val="00E77D00"/>
    <w:rsid w:val="00E77DCB"/>
    <w:rsid w:val="00E80491"/>
    <w:rsid w:val="00E80695"/>
    <w:rsid w:val="00E80B93"/>
    <w:rsid w:val="00E80CBA"/>
    <w:rsid w:val="00E80DC0"/>
    <w:rsid w:val="00E80F03"/>
    <w:rsid w:val="00E810F9"/>
    <w:rsid w:val="00E812C8"/>
    <w:rsid w:val="00E812D5"/>
    <w:rsid w:val="00E812F0"/>
    <w:rsid w:val="00E8131C"/>
    <w:rsid w:val="00E813A1"/>
    <w:rsid w:val="00E8156C"/>
    <w:rsid w:val="00E817BB"/>
    <w:rsid w:val="00E81912"/>
    <w:rsid w:val="00E81A31"/>
    <w:rsid w:val="00E81A6C"/>
    <w:rsid w:val="00E81E33"/>
    <w:rsid w:val="00E81FB6"/>
    <w:rsid w:val="00E821EF"/>
    <w:rsid w:val="00E82277"/>
    <w:rsid w:val="00E8238E"/>
    <w:rsid w:val="00E82518"/>
    <w:rsid w:val="00E82600"/>
    <w:rsid w:val="00E828B3"/>
    <w:rsid w:val="00E82D23"/>
    <w:rsid w:val="00E82F57"/>
    <w:rsid w:val="00E82F6E"/>
    <w:rsid w:val="00E830C2"/>
    <w:rsid w:val="00E8326A"/>
    <w:rsid w:val="00E83272"/>
    <w:rsid w:val="00E83329"/>
    <w:rsid w:val="00E835FE"/>
    <w:rsid w:val="00E83938"/>
    <w:rsid w:val="00E83975"/>
    <w:rsid w:val="00E83988"/>
    <w:rsid w:val="00E83A13"/>
    <w:rsid w:val="00E83A1D"/>
    <w:rsid w:val="00E83AD5"/>
    <w:rsid w:val="00E83B7F"/>
    <w:rsid w:val="00E83BE1"/>
    <w:rsid w:val="00E83E56"/>
    <w:rsid w:val="00E83EF1"/>
    <w:rsid w:val="00E8407D"/>
    <w:rsid w:val="00E841BB"/>
    <w:rsid w:val="00E8436D"/>
    <w:rsid w:val="00E84472"/>
    <w:rsid w:val="00E844F7"/>
    <w:rsid w:val="00E845B6"/>
    <w:rsid w:val="00E846CC"/>
    <w:rsid w:val="00E84A9E"/>
    <w:rsid w:val="00E84B5B"/>
    <w:rsid w:val="00E84B8E"/>
    <w:rsid w:val="00E84BD0"/>
    <w:rsid w:val="00E84BE0"/>
    <w:rsid w:val="00E84D6B"/>
    <w:rsid w:val="00E84D72"/>
    <w:rsid w:val="00E850D4"/>
    <w:rsid w:val="00E85222"/>
    <w:rsid w:val="00E85261"/>
    <w:rsid w:val="00E8526A"/>
    <w:rsid w:val="00E8526C"/>
    <w:rsid w:val="00E85344"/>
    <w:rsid w:val="00E853A9"/>
    <w:rsid w:val="00E855AE"/>
    <w:rsid w:val="00E856F0"/>
    <w:rsid w:val="00E856FF"/>
    <w:rsid w:val="00E857C6"/>
    <w:rsid w:val="00E85930"/>
    <w:rsid w:val="00E85A0B"/>
    <w:rsid w:val="00E85C7C"/>
    <w:rsid w:val="00E85CB8"/>
    <w:rsid w:val="00E85D55"/>
    <w:rsid w:val="00E85EAF"/>
    <w:rsid w:val="00E86029"/>
    <w:rsid w:val="00E86327"/>
    <w:rsid w:val="00E86367"/>
    <w:rsid w:val="00E86467"/>
    <w:rsid w:val="00E86477"/>
    <w:rsid w:val="00E86854"/>
    <w:rsid w:val="00E869E8"/>
    <w:rsid w:val="00E86B75"/>
    <w:rsid w:val="00E86BA1"/>
    <w:rsid w:val="00E86D03"/>
    <w:rsid w:val="00E86DAF"/>
    <w:rsid w:val="00E86EE5"/>
    <w:rsid w:val="00E87175"/>
    <w:rsid w:val="00E871F3"/>
    <w:rsid w:val="00E8727C"/>
    <w:rsid w:val="00E87311"/>
    <w:rsid w:val="00E87330"/>
    <w:rsid w:val="00E87544"/>
    <w:rsid w:val="00E87905"/>
    <w:rsid w:val="00E879B4"/>
    <w:rsid w:val="00E87ABF"/>
    <w:rsid w:val="00E87B16"/>
    <w:rsid w:val="00E87C56"/>
    <w:rsid w:val="00E87E8F"/>
    <w:rsid w:val="00E87ECA"/>
    <w:rsid w:val="00E87FC0"/>
    <w:rsid w:val="00E90130"/>
    <w:rsid w:val="00E90149"/>
    <w:rsid w:val="00E901A3"/>
    <w:rsid w:val="00E901AD"/>
    <w:rsid w:val="00E90215"/>
    <w:rsid w:val="00E90237"/>
    <w:rsid w:val="00E90243"/>
    <w:rsid w:val="00E90252"/>
    <w:rsid w:val="00E90256"/>
    <w:rsid w:val="00E90475"/>
    <w:rsid w:val="00E9057F"/>
    <w:rsid w:val="00E905A7"/>
    <w:rsid w:val="00E90815"/>
    <w:rsid w:val="00E90B87"/>
    <w:rsid w:val="00E90F54"/>
    <w:rsid w:val="00E90F56"/>
    <w:rsid w:val="00E90FCE"/>
    <w:rsid w:val="00E91334"/>
    <w:rsid w:val="00E91381"/>
    <w:rsid w:val="00E91647"/>
    <w:rsid w:val="00E916BD"/>
    <w:rsid w:val="00E91ACA"/>
    <w:rsid w:val="00E91B01"/>
    <w:rsid w:val="00E91C64"/>
    <w:rsid w:val="00E91D32"/>
    <w:rsid w:val="00E91E89"/>
    <w:rsid w:val="00E922A6"/>
    <w:rsid w:val="00E923AF"/>
    <w:rsid w:val="00E924B6"/>
    <w:rsid w:val="00E924D3"/>
    <w:rsid w:val="00E927C8"/>
    <w:rsid w:val="00E92B52"/>
    <w:rsid w:val="00E92D83"/>
    <w:rsid w:val="00E92E3D"/>
    <w:rsid w:val="00E92E95"/>
    <w:rsid w:val="00E92E9B"/>
    <w:rsid w:val="00E92EC9"/>
    <w:rsid w:val="00E92ED5"/>
    <w:rsid w:val="00E92F59"/>
    <w:rsid w:val="00E93008"/>
    <w:rsid w:val="00E93129"/>
    <w:rsid w:val="00E931A2"/>
    <w:rsid w:val="00E93276"/>
    <w:rsid w:val="00E9334C"/>
    <w:rsid w:val="00E935AA"/>
    <w:rsid w:val="00E936A3"/>
    <w:rsid w:val="00E93786"/>
    <w:rsid w:val="00E93889"/>
    <w:rsid w:val="00E938B1"/>
    <w:rsid w:val="00E93B90"/>
    <w:rsid w:val="00E93BC6"/>
    <w:rsid w:val="00E93D63"/>
    <w:rsid w:val="00E93EE8"/>
    <w:rsid w:val="00E93F01"/>
    <w:rsid w:val="00E94001"/>
    <w:rsid w:val="00E9407C"/>
    <w:rsid w:val="00E9409F"/>
    <w:rsid w:val="00E94129"/>
    <w:rsid w:val="00E94216"/>
    <w:rsid w:val="00E9435D"/>
    <w:rsid w:val="00E9439F"/>
    <w:rsid w:val="00E94432"/>
    <w:rsid w:val="00E94444"/>
    <w:rsid w:val="00E9449C"/>
    <w:rsid w:val="00E944E2"/>
    <w:rsid w:val="00E945F5"/>
    <w:rsid w:val="00E94844"/>
    <w:rsid w:val="00E9489D"/>
    <w:rsid w:val="00E949FC"/>
    <w:rsid w:val="00E94B16"/>
    <w:rsid w:val="00E94BAE"/>
    <w:rsid w:val="00E94C9B"/>
    <w:rsid w:val="00E94D3B"/>
    <w:rsid w:val="00E94D6F"/>
    <w:rsid w:val="00E94FE2"/>
    <w:rsid w:val="00E9502D"/>
    <w:rsid w:val="00E950BC"/>
    <w:rsid w:val="00E953D5"/>
    <w:rsid w:val="00E95436"/>
    <w:rsid w:val="00E9567E"/>
    <w:rsid w:val="00E9570E"/>
    <w:rsid w:val="00E9571D"/>
    <w:rsid w:val="00E957EB"/>
    <w:rsid w:val="00E95919"/>
    <w:rsid w:val="00E95B11"/>
    <w:rsid w:val="00E95BE4"/>
    <w:rsid w:val="00E96057"/>
    <w:rsid w:val="00E9610D"/>
    <w:rsid w:val="00E96271"/>
    <w:rsid w:val="00E962B7"/>
    <w:rsid w:val="00E9650C"/>
    <w:rsid w:val="00E9656C"/>
    <w:rsid w:val="00E965BF"/>
    <w:rsid w:val="00E96813"/>
    <w:rsid w:val="00E96876"/>
    <w:rsid w:val="00E968F2"/>
    <w:rsid w:val="00E9691E"/>
    <w:rsid w:val="00E96D39"/>
    <w:rsid w:val="00E96E13"/>
    <w:rsid w:val="00E9725F"/>
    <w:rsid w:val="00E97325"/>
    <w:rsid w:val="00E9753E"/>
    <w:rsid w:val="00E97658"/>
    <w:rsid w:val="00E97684"/>
    <w:rsid w:val="00E979DC"/>
    <w:rsid w:val="00E97D95"/>
    <w:rsid w:val="00E97DC0"/>
    <w:rsid w:val="00E97DDD"/>
    <w:rsid w:val="00E97E71"/>
    <w:rsid w:val="00E97F34"/>
    <w:rsid w:val="00E97F81"/>
    <w:rsid w:val="00EA01A5"/>
    <w:rsid w:val="00EA01AB"/>
    <w:rsid w:val="00EA03CF"/>
    <w:rsid w:val="00EA0490"/>
    <w:rsid w:val="00EA078E"/>
    <w:rsid w:val="00EA0984"/>
    <w:rsid w:val="00EA09B1"/>
    <w:rsid w:val="00EA0C93"/>
    <w:rsid w:val="00EA0CC3"/>
    <w:rsid w:val="00EA0CEE"/>
    <w:rsid w:val="00EA0DA4"/>
    <w:rsid w:val="00EA107C"/>
    <w:rsid w:val="00EA13D7"/>
    <w:rsid w:val="00EA1415"/>
    <w:rsid w:val="00EA14B9"/>
    <w:rsid w:val="00EA1571"/>
    <w:rsid w:val="00EA159B"/>
    <w:rsid w:val="00EA165F"/>
    <w:rsid w:val="00EA169B"/>
    <w:rsid w:val="00EA193E"/>
    <w:rsid w:val="00EA195F"/>
    <w:rsid w:val="00EA197A"/>
    <w:rsid w:val="00EA1B70"/>
    <w:rsid w:val="00EA1C43"/>
    <w:rsid w:val="00EA1C47"/>
    <w:rsid w:val="00EA1C91"/>
    <w:rsid w:val="00EA1D73"/>
    <w:rsid w:val="00EA1E6B"/>
    <w:rsid w:val="00EA1EDF"/>
    <w:rsid w:val="00EA2077"/>
    <w:rsid w:val="00EA2088"/>
    <w:rsid w:val="00EA218A"/>
    <w:rsid w:val="00EA21B3"/>
    <w:rsid w:val="00EA2248"/>
    <w:rsid w:val="00EA22BD"/>
    <w:rsid w:val="00EA22C4"/>
    <w:rsid w:val="00EA2320"/>
    <w:rsid w:val="00EA24C1"/>
    <w:rsid w:val="00EA2539"/>
    <w:rsid w:val="00EA2547"/>
    <w:rsid w:val="00EA258B"/>
    <w:rsid w:val="00EA2987"/>
    <w:rsid w:val="00EA2AD7"/>
    <w:rsid w:val="00EA2B43"/>
    <w:rsid w:val="00EA2DB7"/>
    <w:rsid w:val="00EA2EEC"/>
    <w:rsid w:val="00EA327C"/>
    <w:rsid w:val="00EA35CC"/>
    <w:rsid w:val="00EA371E"/>
    <w:rsid w:val="00EA37E3"/>
    <w:rsid w:val="00EA3822"/>
    <w:rsid w:val="00EA3903"/>
    <w:rsid w:val="00EA3A36"/>
    <w:rsid w:val="00EA3AA8"/>
    <w:rsid w:val="00EA3C67"/>
    <w:rsid w:val="00EA3CDA"/>
    <w:rsid w:val="00EA3CE1"/>
    <w:rsid w:val="00EA3DA1"/>
    <w:rsid w:val="00EA3DDE"/>
    <w:rsid w:val="00EA3DFD"/>
    <w:rsid w:val="00EA3E85"/>
    <w:rsid w:val="00EA401C"/>
    <w:rsid w:val="00EA40AE"/>
    <w:rsid w:val="00EA40C2"/>
    <w:rsid w:val="00EA40DB"/>
    <w:rsid w:val="00EA414F"/>
    <w:rsid w:val="00EA42D5"/>
    <w:rsid w:val="00EA42F6"/>
    <w:rsid w:val="00EA47AA"/>
    <w:rsid w:val="00EA4862"/>
    <w:rsid w:val="00EA487E"/>
    <w:rsid w:val="00EA4A86"/>
    <w:rsid w:val="00EA4DC5"/>
    <w:rsid w:val="00EA4E1D"/>
    <w:rsid w:val="00EA4E2A"/>
    <w:rsid w:val="00EA4E84"/>
    <w:rsid w:val="00EA4F6A"/>
    <w:rsid w:val="00EA5256"/>
    <w:rsid w:val="00EA5478"/>
    <w:rsid w:val="00EA5583"/>
    <w:rsid w:val="00EA559D"/>
    <w:rsid w:val="00EA5713"/>
    <w:rsid w:val="00EA585A"/>
    <w:rsid w:val="00EA5AE9"/>
    <w:rsid w:val="00EA5C7A"/>
    <w:rsid w:val="00EA5CD2"/>
    <w:rsid w:val="00EA61A1"/>
    <w:rsid w:val="00EA623D"/>
    <w:rsid w:val="00EA632A"/>
    <w:rsid w:val="00EA6440"/>
    <w:rsid w:val="00EA652E"/>
    <w:rsid w:val="00EA65A1"/>
    <w:rsid w:val="00EA65BC"/>
    <w:rsid w:val="00EA660C"/>
    <w:rsid w:val="00EA67C1"/>
    <w:rsid w:val="00EA6E1B"/>
    <w:rsid w:val="00EA6E4E"/>
    <w:rsid w:val="00EA6E6D"/>
    <w:rsid w:val="00EA7037"/>
    <w:rsid w:val="00EA7061"/>
    <w:rsid w:val="00EA713A"/>
    <w:rsid w:val="00EA71EA"/>
    <w:rsid w:val="00EA7281"/>
    <w:rsid w:val="00EA737D"/>
    <w:rsid w:val="00EA743A"/>
    <w:rsid w:val="00EA744E"/>
    <w:rsid w:val="00EA751C"/>
    <w:rsid w:val="00EA7641"/>
    <w:rsid w:val="00EA775A"/>
    <w:rsid w:val="00EA77B0"/>
    <w:rsid w:val="00EA788E"/>
    <w:rsid w:val="00EA796A"/>
    <w:rsid w:val="00EA7B11"/>
    <w:rsid w:val="00EA7B3C"/>
    <w:rsid w:val="00EA7D0A"/>
    <w:rsid w:val="00EA7E94"/>
    <w:rsid w:val="00EA7ECE"/>
    <w:rsid w:val="00EA7EE7"/>
    <w:rsid w:val="00EB0184"/>
    <w:rsid w:val="00EB024A"/>
    <w:rsid w:val="00EB045C"/>
    <w:rsid w:val="00EB0481"/>
    <w:rsid w:val="00EB0548"/>
    <w:rsid w:val="00EB05E9"/>
    <w:rsid w:val="00EB065C"/>
    <w:rsid w:val="00EB088C"/>
    <w:rsid w:val="00EB0959"/>
    <w:rsid w:val="00EB0980"/>
    <w:rsid w:val="00EB098F"/>
    <w:rsid w:val="00EB0A1E"/>
    <w:rsid w:val="00EB0AD4"/>
    <w:rsid w:val="00EB0BD0"/>
    <w:rsid w:val="00EB0C20"/>
    <w:rsid w:val="00EB0D3A"/>
    <w:rsid w:val="00EB0D53"/>
    <w:rsid w:val="00EB0E89"/>
    <w:rsid w:val="00EB0F39"/>
    <w:rsid w:val="00EB1050"/>
    <w:rsid w:val="00EB11ED"/>
    <w:rsid w:val="00EB122E"/>
    <w:rsid w:val="00EB129D"/>
    <w:rsid w:val="00EB1320"/>
    <w:rsid w:val="00EB1467"/>
    <w:rsid w:val="00EB1596"/>
    <w:rsid w:val="00EB17B9"/>
    <w:rsid w:val="00EB18A5"/>
    <w:rsid w:val="00EB196F"/>
    <w:rsid w:val="00EB1AB2"/>
    <w:rsid w:val="00EB1B89"/>
    <w:rsid w:val="00EB1C7A"/>
    <w:rsid w:val="00EB1E1D"/>
    <w:rsid w:val="00EB221D"/>
    <w:rsid w:val="00EB22B7"/>
    <w:rsid w:val="00EB2572"/>
    <w:rsid w:val="00EB2A4C"/>
    <w:rsid w:val="00EB2C0D"/>
    <w:rsid w:val="00EB2C8D"/>
    <w:rsid w:val="00EB2DAA"/>
    <w:rsid w:val="00EB2DF7"/>
    <w:rsid w:val="00EB333D"/>
    <w:rsid w:val="00EB33FF"/>
    <w:rsid w:val="00EB3476"/>
    <w:rsid w:val="00EB3B51"/>
    <w:rsid w:val="00EB3B77"/>
    <w:rsid w:val="00EB3D0C"/>
    <w:rsid w:val="00EB3D2C"/>
    <w:rsid w:val="00EB3E37"/>
    <w:rsid w:val="00EB3EAB"/>
    <w:rsid w:val="00EB3F92"/>
    <w:rsid w:val="00EB3FC7"/>
    <w:rsid w:val="00EB409A"/>
    <w:rsid w:val="00EB4141"/>
    <w:rsid w:val="00EB4259"/>
    <w:rsid w:val="00EB4291"/>
    <w:rsid w:val="00EB43EA"/>
    <w:rsid w:val="00EB44A4"/>
    <w:rsid w:val="00EB45D1"/>
    <w:rsid w:val="00EB4633"/>
    <w:rsid w:val="00EB46A9"/>
    <w:rsid w:val="00EB4B69"/>
    <w:rsid w:val="00EB4C50"/>
    <w:rsid w:val="00EB4FE6"/>
    <w:rsid w:val="00EB50E7"/>
    <w:rsid w:val="00EB5149"/>
    <w:rsid w:val="00EB514B"/>
    <w:rsid w:val="00EB5217"/>
    <w:rsid w:val="00EB534E"/>
    <w:rsid w:val="00EB5584"/>
    <w:rsid w:val="00EB594B"/>
    <w:rsid w:val="00EB5A09"/>
    <w:rsid w:val="00EB5AA7"/>
    <w:rsid w:val="00EB5C4E"/>
    <w:rsid w:val="00EB5CE4"/>
    <w:rsid w:val="00EB5FA5"/>
    <w:rsid w:val="00EB6214"/>
    <w:rsid w:val="00EB6347"/>
    <w:rsid w:val="00EB63CD"/>
    <w:rsid w:val="00EB6447"/>
    <w:rsid w:val="00EB6613"/>
    <w:rsid w:val="00EB6976"/>
    <w:rsid w:val="00EB6A86"/>
    <w:rsid w:val="00EB6AD8"/>
    <w:rsid w:val="00EB6C24"/>
    <w:rsid w:val="00EB6C9D"/>
    <w:rsid w:val="00EB6D93"/>
    <w:rsid w:val="00EB6EC5"/>
    <w:rsid w:val="00EB716F"/>
    <w:rsid w:val="00EB7272"/>
    <w:rsid w:val="00EB7330"/>
    <w:rsid w:val="00EB7338"/>
    <w:rsid w:val="00EB76D4"/>
    <w:rsid w:val="00EB76FB"/>
    <w:rsid w:val="00EB7935"/>
    <w:rsid w:val="00EB7A70"/>
    <w:rsid w:val="00EB7AA5"/>
    <w:rsid w:val="00EB7D2E"/>
    <w:rsid w:val="00EB7E9C"/>
    <w:rsid w:val="00EB7EAD"/>
    <w:rsid w:val="00EC0051"/>
    <w:rsid w:val="00EC005A"/>
    <w:rsid w:val="00EC007B"/>
    <w:rsid w:val="00EC00A2"/>
    <w:rsid w:val="00EC015F"/>
    <w:rsid w:val="00EC050B"/>
    <w:rsid w:val="00EC0575"/>
    <w:rsid w:val="00EC08B8"/>
    <w:rsid w:val="00EC092F"/>
    <w:rsid w:val="00EC0B0B"/>
    <w:rsid w:val="00EC0B59"/>
    <w:rsid w:val="00EC0B72"/>
    <w:rsid w:val="00EC0B9F"/>
    <w:rsid w:val="00EC0CE4"/>
    <w:rsid w:val="00EC0E6F"/>
    <w:rsid w:val="00EC1155"/>
    <w:rsid w:val="00EC1276"/>
    <w:rsid w:val="00EC14C3"/>
    <w:rsid w:val="00EC1779"/>
    <w:rsid w:val="00EC180B"/>
    <w:rsid w:val="00EC1834"/>
    <w:rsid w:val="00EC18A7"/>
    <w:rsid w:val="00EC1B18"/>
    <w:rsid w:val="00EC1CE4"/>
    <w:rsid w:val="00EC1E28"/>
    <w:rsid w:val="00EC1E58"/>
    <w:rsid w:val="00EC1E81"/>
    <w:rsid w:val="00EC1F78"/>
    <w:rsid w:val="00EC2042"/>
    <w:rsid w:val="00EC20AC"/>
    <w:rsid w:val="00EC2105"/>
    <w:rsid w:val="00EC21AF"/>
    <w:rsid w:val="00EC21D4"/>
    <w:rsid w:val="00EC21FE"/>
    <w:rsid w:val="00EC2220"/>
    <w:rsid w:val="00EC225A"/>
    <w:rsid w:val="00EC24EC"/>
    <w:rsid w:val="00EC25BE"/>
    <w:rsid w:val="00EC25FC"/>
    <w:rsid w:val="00EC26A2"/>
    <w:rsid w:val="00EC274E"/>
    <w:rsid w:val="00EC27C1"/>
    <w:rsid w:val="00EC282A"/>
    <w:rsid w:val="00EC2951"/>
    <w:rsid w:val="00EC2AB1"/>
    <w:rsid w:val="00EC2AFC"/>
    <w:rsid w:val="00EC2D03"/>
    <w:rsid w:val="00EC2FEA"/>
    <w:rsid w:val="00EC30E0"/>
    <w:rsid w:val="00EC316C"/>
    <w:rsid w:val="00EC34EA"/>
    <w:rsid w:val="00EC36C4"/>
    <w:rsid w:val="00EC3737"/>
    <w:rsid w:val="00EC374E"/>
    <w:rsid w:val="00EC38F8"/>
    <w:rsid w:val="00EC3A35"/>
    <w:rsid w:val="00EC3E66"/>
    <w:rsid w:val="00EC3F72"/>
    <w:rsid w:val="00EC3FAB"/>
    <w:rsid w:val="00EC4055"/>
    <w:rsid w:val="00EC405F"/>
    <w:rsid w:val="00EC42CC"/>
    <w:rsid w:val="00EC4410"/>
    <w:rsid w:val="00EC44BD"/>
    <w:rsid w:val="00EC45D8"/>
    <w:rsid w:val="00EC4679"/>
    <w:rsid w:val="00EC4732"/>
    <w:rsid w:val="00EC4880"/>
    <w:rsid w:val="00EC4959"/>
    <w:rsid w:val="00EC4AB2"/>
    <w:rsid w:val="00EC4AC7"/>
    <w:rsid w:val="00EC4C2C"/>
    <w:rsid w:val="00EC4C9D"/>
    <w:rsid w:val="00EC4CFC"/>
    <w:rsid w:val="00EC4D33"/>
    <w:rsid w:val="00EC4D78"/>
    <w:rsid w:val="00EC512C"/>
    <w:rsid w:val="00EC5355"/>
    <w:rsid w:val="00EC54D6"/>
    <w:rsid w:val="00EC5594"/>
    <w:rsid w:val="00EC5681"/>
    <w:rsid w:val="00EC56BC"/>
    <w:rsid w:val="00EC574C"/>
    <w:rsid w:val="00EC5847"/>
    <w:rsid w:val="00EC5960"/>
    <w:rsid w:val="00EC5998"/>
    <w:rsid w:val="00EC5A55"/>
    <w:rsid w:val="00EC5A82"/>
    <w:rsid w:val="00EC5B49"/>
    <w:rsid w:val="00EC5D15"/>
    <w:rsid w:val="00EC5DDE"/>
    <w:rsid w:val="00EC625F"/>
    <w:rsid w:val="00EC62A7"/>
    <w:rsid w:val="00EC62EF"/>
    <w:rsid w:val="00EC62F6"/>
    <w:rsid w:val="00EC6398"/>
    <w:rsid w:val="00EC6728"/>
    <w:rsid w:val="00EC6799"/>
    <w:rsid w:val="00EC67C5"/>
    <w:rsid w:val="00EC68BC"/>
    <w:rsid w:val="00EC6BD2"/>
    <w:rsid w:val="00EC6BF8"/>
    <w:rsid w:val="00EC6C31"/>
    <w:rsid w:val="00EC6D22"/>
    <w:rsid w:val="00EC6D89"/>
    <w:rsid w:val="00EC70B8"/>
    <w:rsid w:val="00EC7164"/>
    <w:rsid w:val="00EC729C"/>
    <w:rsid w:val="00EC729E"/>
    <w:rsid w:val="00EC72AE"/>
    <w:rsid w:val="00EC737D"/>
    <w:rsid w:val="00EC73EA"/>
    <w:rsid w:val="00EC75BA"/>
    <w:rsid w:val="00EC798F"/>
    <w:rsid w:val="00EC7A93"/>
    <w:rsid w:val="00EC7AB8"/>
    <w:rsid w:val="00EC7AC5"/>
    <w:rsid w:val="00EC7B7D"/>
    <w:rsid w:val="00EC7B87"/>
    <w:rsid w:val="00EC7CBB"/>
    <w:rsid w:val="00EC7F4A"/>
    <w:rsid w:val="00ED0027"/>
    <w:rsid w:val="00ED00FA"/>
    <w:rsid w:val="00ED0136"/>
    <w:rsid w:val="00ED019B"/>
    <w:rsid w:val="00ED01FD"/>
    <w:rsid w:val="00ED025B"/>
    <w:rsid w:val="00ED02AC"/>
    <w:rsid w:val="00ED061A"/>
    <w:rsid w:val="00ED0670"/>
    <w:rsid w:val="00ED0691"/>
    <w:rsid w:val="00ED0734"/>
    <w:rsid w:val="00ED0814"/>
    <w:rsid w:val="00ED08C9"/>
    <w:rsid w:val="00ED0998"/>
    <w:rsid w:val="00ED0A99"/>
    <w:rsid w:val="00ED0C21"/>
    <w:rsid w:val="00ED0D9B"/>
    <w:rsid w:val="00ED0E2E"/>
    <w:rsid w:val="00ED109B"/>
    <w:rsid w:val="00ED1106"/>
    <w:rsid w:val="00ED11A1"/>
    <w:rsid w:val="00ED1215"/>
    <w:rsid w:val="00ED13CF"/>
    <w:rsid w:val="00ED1424"/>
    <w:rsid w:val="00ED14FB"/>
    <w:rsid w:val="00ED15AF"/>
    <w:rsid w:val="00ED16FB"/>
    <w:rsid w:val="00ED17D4"/>
    <w:rsid w:val="00ED187C"/>
    <w:rsid w:val="00ED190C"/>
    <w:rsid w:val="00ED1BAD"/>
    <w:rsid w:val="00ED1DB4"/>
    <w:rsid w:val="00ED1F9A"/>
    <w:rsid w:val="00ED1FB6"/>
    <w:rsid w:val="00ED2055"/>
    <w:rsid w:val="00ED206C"/>
    <w:rsid w:val="00ED20EE"/>
    <w:rsid w:val="00ED213D"/>
    <w:rsid w:val="00ED216D"/>
    <w:rsid w:val="00ED235B"/>
    <w:rsid w:val="00ED235D"/>
    <w:rsid w:val="00ED2402"/>
    <w:rsid w:val="00ED259A"/>
    <w:rsid w:val="00ED2761"/>
    <w:rsid w:val="00ED277C"/>
    <w:rsid w:val="00ED27A4"/>
    <w:rsid w:val="00ED27AA"/>
    <w:rsid w:val="00ED27DA"/>
    <w:rsid w:val="00ED29BA"/>
    <w:rsid w:val="00ED2AD2"/>
    <w:rsid w:val="00ED2AE2"/>
    <w:rsid w:val="00ED2CC6"/>
    <w:rsid w:val="00ED2EDB"/>
    <w:rsid w:val="00ED3032"/>
    <w:rsid w:val="00ED305D"/>
    <w:rsid w:val="00ED3438"/>
    <w:rsid w:val="00ED34B0"/>
    <w:rsid w:val="00ED3542"/>
    <w:rsid w:val="00ED35BC"/>
    <w:rsid w:val="00ED36CE"/>
    <w:rsid w:val="00ED36E3"/>
    <w:rsid w:val="00ED3706"/>
    <w:rsid w:val="00ED3772"/>
    <w:rsid w:val="00ED380B"/>
    <w:rsid w:val="00ED3818"/>
    <w:rsid w:val="00ED39A4"/>
    <w:rsid w:val="00ED39C8"/>
    <w:rsid w:val="00ED3C19"/>
    <w:rsid w:val="00ED3C54"/>
    <w:rsid w:val="00ED3FD1"/>
    <w:rsid w:val="00ED40B2"/>
    <w:rsid w:val="00ED40D3"/>
    <w:rsid w:val="00ED42C1"/>
    <w:rsid w:val="00ED42E4"/>
    <w:rsid w:val="00ED4689"/>
    <w:rsid w:val="00ED46F4"/>
    <w:rsid w:val="00ED4731"/>
    <w:rsid w:val="00ED4777"/>
    <w:rsid w:val="00ED494C"/>
    <w:rsid w:val="00ED4A3B"/>
    <w:rsid w:val="00ED4A53"/>
    <w:rsid w:val="00ED4D9A"/>
    <w:rsid w:val="00ED4F37"/>
    <w:rsid w:val="00ED51B2"/>
    <w:rsid w:val="00ED522A"/>
    <w:rsid w:val="00ED54D7"/>
    <w:rsid w:val="00ED576D"/>
    <w:rsid w:val="00ED597F"/>
    <w:rsid w:val="00ED599C"/>
    <w:rsid w:val="00ED5B96"/>
    <w:rsid w:val="00ED5BE1"/>
    <w:rsid w:val="00ED5C6A"/>
    <w:rsid w:val="00ED5C76"/>
    <w:rsid w:val="00ED5D16"/>
    <w:rsid w:val="00ED5E65"/>
    <w:rsid w:val="00ED5F6E"/>
    <w:rsid w:val="00ED6255"/>
    <w:rsid w:val="00ED636A"/>
    <w:rsid w:val="00ED63A8"/>
    <w:rsid w:val="00ED64D6"/>
    <w:rsid w:val="00ED6502"/>
    <w:rsid w:val="00ED674D"/>
    <w:rsid w:val="00ED686E"/>
    <w:rsid w:val="00ED68A3"/>
    <w:rsid w:val="00ED69B7"/>
    <w:rsid w:val="00ED6AC1"/>
    <w:rsid w:val="00ED6B6C"/>
    <w:rsid w:val="00ED6D4C"/>
    <w:rsid w:val="00ED6F44"/>
    <w:rsid w:val="00ED6FA4"/>
    <w:rsid w:val="00ED73A2"/>
    <w:rsid w:val="00ED74CF"/>
    <w:rsid w:val="00ED7502"/>
    <w:rsid w:val="00ED79B8"/>
    <w:rsid w:val="00ED7B5E"/>
    <w:rsid w:val="00ED7D9F"/>
    <w:rsid w:val="00ED7E1E"/>
    <w:rsid w:val="00ED7F12"/>
    <w:rsid w:val="00EE00C1"/>
    <w:rsid w:val="00EE01F0"/>
    <w:rsid w:val="00EE035B"/>
    <w:rsid w:val="00EE041B"/>
    <w:rsid w:val="00EE04E2"/>
    <w:rsid w:val="00EE04E8"/>
    <w:rsid w:val="00EE0645"/>
    <w:rsid w:val="00EE06BD"/>
    <w:rsid w:val="00EE075F"/>
    <w:rsid w:val="00EE0772"/>
    <w:rsid w:val="00EE084C"/>
    <w:rsid w:val="00EE0907"/>
    <w:rsid w:val="00EE0950"/>
    <w:rsid w:val="00EE0995"/>
    <w:rsid w:val="00EE09B9"/>
    <w:rsid w:val="00EE0A78"/>
    <w:rsid w:val="00EE0B79"/>
    <w:rsid w:val="00EE0C11"/>
    <w:rsid w:val="00EE0C29"/>
    <w:rsid w:val="00EE0DEB"/>
    <w:rsid w:val="00EE0EEC"/>
    <w:rsid w:val="00EE1026"/>
    <w:rsid w:val="00EE111E"/>
    <w:rsid w:val="00EE1130"/>
    <w:rsid w:val="00EE123B"/>
    <w:rsid w:val="00EE125B"/>
    <w:rsid w:val="00EE143A"/>
    <w:rsid w:val="00EE187E"/>
    <w:rsid w:val="00EE1889"/>
    <w:rsid w:val="00EE1904"/>
    <w:rsid w:val="00EE195A"/>
    <w:rsid w:val="00EE1A92"/>
    <w:rsid w:val="00EE1CBB"/>
    <w:rsid w:val="00EE1CD6"/>
    <w:rsid w:val="00EE1DE7"/>
    <w:rsid w:val="00EE1EA0"/>
    <w:rsid w:val="00EE1F47"/>
    <w:rsid w:val="00EE20C4"/>
    <w:rsid w:val="00EE21A4"/>
    <w:rsid w:val="00EE21BE"/>
    <w:rsid w:val="00EE22CD"/>
    <w:rsid w:val="00EE22D2"/>
    <w:rsid w:val="00EE2315"/>
    <w:rsid w:val="00EE2570"/>
    <w:rsid w:val="00EE25BF"/>
    <w:rsid w:val="00EE27AB"/>
    <w:rsid w:val="00EE2A29"/>
    <w:rsid w:val="00EE2AA4"/>
    <w:rsid w:val="00EE2CC0"/>
    <w:rsid w:val="00EE2D0A"/>
    <w:rsid w:val="00EE2DCB"/>
    <w:rsid w:val="00EE2ED0"/>
    <w:rsid w:val="00EE2EE9"/>
    <w:rsid w:val="00EE2FDB"/>
    <w:rsid w:val="00EE30CA"/>
    <w:rsid w:val="00EE3119"/>
    <w:rsid w:val="00EE3140"/>
    <w:rsid w:val="00EE31CA"/>
    <w:rsid w:val="00EE3358"/>
    <w:rsid w:val="00EE344A"/>
    <w:rsid w:val="00EE344D"/>
    <w:rsid w:val="00EE34E5"/>
    <w:rsid w:val="00EE3514"/>
    <w:rsid w:val="00EE3559"/>
    <w:rsid w:val="00EE355F"/>
    <w:rsid w:val="00EE3790"/>
    <w:rsid w:val="00EE379E"/>
    <w:rsid w:val="00EE3AF4"/>
    <w:rsid w:val="00EE3B47"/>
    <w:rsid w:val="00EE3C9E"/>
    <w:rsid w:val="00EE3CF6"/>
    <w:rsid w:val="00EE3D1B"/>
    <w:rsid w:val="00EE3FD8"/>
    <w:rsid w:val="00EE4794"/>
    <w:rsid w:val="00EE4963"/>
    <w:rsid w:val="00EE49DC"/>
    <w:rsid w:val="00EE4AFB"/>
    <w:rsid w:val="00EE4F0C"/>
    <w:rsid w:val="00EE4FFF"/>
    <w:rsid w:val="00EE5046"/>
    <w:rsid w:val="00EE52EC"/>
    <w:rsid w:val="00EE5314"/>
    <w:rsid w:val="00EE53C1"/>
    <w:rsid w:val="00EE54ED"/>
    <w:rsid w:val="00EE55AA"/>
    <w:rsid w:val="00EE5683"/>
    <w:rsid w:val="00EE57E1"/>
    <w:rsid w:val="00EE5904"/>
    <w:rsid w:val="00EE5B08"/>
    <w:rsid w:val="00EE5B26"/>
    <w:rsid w:val="00EE5BD2"/>
    <w:rsid w:val="00EE5ED2"/>
    <w:rsid w:val="00EE5EDE"/>
    <w:rsid w:val="00EE5F1F"/>
    <w:rsid w:val="00EE63E7"/>
    <w:rsid w:val="00EE6419"/>
    <w:rsid w:val="00EE64E6"/>
    <w:rsid w:val="00EE66C6"/>
    <w:rsid w:val="00EE6818"/>
    <w:rsid w:val="00EE681E"/>
    <w:rsid w:val="00EE684A"/>
    <w:rsid w:val="00EE68F7"/>
    <w:rsid w:val="00EE6915"/>
    <w:rsid w:val="00EE6BD3"/>
    <w:rsid w:val="00EE6DF8"/>
    <w:rsid w:val="00EE6EE0"/>
    <w:rsid w:val="00EE745B"/>
    <w:rsid w:val="00EE7819"/>
    <w:rsid w:val="00EE78AF"/>
    <w:rsid w:val="00EE7BFA"/>
    <w:rsid w:val="00EE7CBC"/>
    <w:rsid w:val="00EE7E2E"/>
    <w:rsid w:val="00EE7EA3"/>
    <w:rsid w:val="00EE7EF0"/>
    <w:rsid w:val="00EE7FBE"/>
    <w:rsid w:val="00EF0131"/>
    <w:rsid w:val="00EF014F"/>
    <w:rsid w:val="00EF0227"/>
    <w:rsid w:val="00EF032D"/>
    <w:rsid w:val="00EF03E3"/>
    <w:rsid w:val="00EF05BB"/>
    <w:rsid w:val="00EF07B7"/>
    <w:rsid w:val="00EF07E8"/>
    <w:rsid w:val="00EF08CA"/>
    <w:rsid w:val="00EF0956"/>
    <w:rsid w:val="00EF0A8E"/>
    <w:rsid w:val="00EF0BC2"/>
    <w:rsid w:val="00EF0CB2"/>
    <w:rsid w:val="00EF0CEF"/>
    <w:rsid w:val="00EF0D61"/>
    <w:rsid w:val="00EF0DAB"/>
    <w:rsid w:val="00EF0DBE"/>
    <w:rsid w:val="00EF0E2F"/>
    <w:rsid w:val="00EF0F04"/>
    <w:rsid w:val="00EF0F56"/>
    <w:rsid w:val="00EF0F6E"/>
    <w:rsid w:val="00EF0FBE"/>
    <w:rsid w:val="00EF10B7"/>
    <w:rsid w:val="00EF1212"/>
    <w:rsid w:val="00EF126A"/>
    <w:rsid w:val="00EF1339"/>
    <w:rsid w:val="00EF1347"/>
    <w:rsid w:val="00EF13B7"/>
    <w:rsid w:val="00EF13C4"/>
    <w:rsid w:val="00EF15B8"/>
    <w:rsid w:val="00EF1632"/>
    <w:rsid w:val="00EF1740"/>
    <w:rsid w:val="00EF1797"/>
    <w:rsid w:val="00EF179F"/>
    <w:rsid w:val="00EF17B9"/>
    <w:rsid w:val="00EF1981"/>
    <w:rsid w:val="00EF19CB"/>
    <w:rsid w:val="00EF1ABB"/>
    <w:rsid w:val="00EF1CB5"/>
    <w:rsid w:val="00EF1CFE"/>
    <w:rsid w:val="00EF1D82"/>
    <w:rsid w:val="00EF1FD1"/>
    <w:rsid w:val="00EF20A8"/>
    <w:rsid w:val="00EF211C"/>
    <w:rsid w:val="00EF21C5"/>
    <w:rsid w:val="00EF21DC"/>
    <w:rsid w:val="00EF278D"/>
    <w:rsid w:val="00EF27C5"/>
    <w:rsid w:val="00EF27D4"/>
    <w:rsid w:val="00EF2949"/>
    <w:rsid w:val="00EF29D8"/>
    <w:rsid w:val="00EF2A2D"/>
    <w:rsid w:val="00EF2A4C"/>
    <w:rsid w:val="00EF2A67"/>
    <w:rsid w:val="00EF2AD7"/>
    <w:rsid w:val="00EF2B77"/>
    <w:rsid w:val="00EF2C52"/>
    <w:rsid w:val="00EF2D4E"/>
    <w:rsid w:val="00EF2DCF"/>
    <w:rsid w:val="00EF2F2F"/>
    <w:rsid w:val="00EF32B3"/>
    <w:rsid w:val="00EF3452"/>
    <w:rsid w:val="00EF35B4"/>
    <w:rsid w:val="00EF35F1"/>
    <w:rsid w:val="00EF37A6"/>
    <w:rsid w:val="00EF37AB"/>
    <w:rsid w:val="00EF37CA"/>
    <w:rsid w:val="00EF37FB"/>
    <w:rsid w:val="00EF380F"/>
    <w:rsid w:val="00EF3843"/>
    <w:rsid w:val="00EF38FC"/>
    <w:rsid w:val="00EF3A47"/>
    <w:rsid w:val="00EF3A87"/>
    <w:rsid w:val="00EF3B4E"/>
    <w:rsid w:val="00EF3C8B"/>
    <w:rsid w:val="00EF3CE0"/>
    <w:rsid w:val="00EF3D6A"/>
    <w:rsid w:val="00EF3DF6"/>
    <w:rsid w:val="00EF3EB3"/>
    <w:rsid w:val="00EF415B"/>
    <w:rsid w:val="00EF4191"/>
    <w:rsid w:val="00EF445E"/>
    <w:rsid w:val="00EF44BA"/>
    <w:rsid w:val="00EF44ED"/>
    <w:rsid w:val="00EF4893"/>
    <w:rsid w:val="00EF4B5C"/>
    <w:rsid w:val="00EF4B8A"/>
    <w:rsid w:val="00EF4BD8"/>
    <w:rsid w:val="00EF4C23"/>
    <w:rsid w:val="00EF4CE0"/>
    <w:rsid w:val="00EF4DBD"/>
    <w:rsid w:val="00EF4DCB"/>
    <w:rsid w:val="00EF4FC2"/>
    <w:rsid w:val="00EF539F"/>
    <w:rsid w:val="00EF53AD"/>
    <w:rsid w:val="00EF5412"/>
    <w:rsid w:val="00EF556C"/>
    <w:rsid w:val="00EF5725"/>
    <w:rsid w:val="00EF5B22"/>
    <w:rsid w:val="00EF5B2E"/>
    <w:rsid w:val="00EF5BDC"/>
    <w:rsid w:val="00EF5D01"/>
    <w:rsid w:val="00EF5F9C"/>
    <w:rsid w:val="00EF6739"/>
    <w:rsid w:val="00EF67B5"/>
    <w:rsid w:val="00EF6862"/>
    <w:rsid w:val="00EF68E2"/>
    <w:rsid w:val="00EF68EF"/>
    <w:rsid w:val="00EF6A11"/>
    <w:rsid w:val="00EF6B64"/>
    <w:rsid w:val="00EF6BB8"/>
    <w:rsid w:val="00EF6DA6"/>
    <w:rsid w:val="00EF6DFD"/>
    <w:rsid w:val="00EF6E25"/>
    <w:rsid w:val="00EF6E89"/>
    <w:rsid w:val="00EF6F96"/>
    <w:rsid w:val="00EF714D"/>
    <w:rsid w:val="00EF7303"/>
    <w:rsid w:val="00EF744F"/>
    <w:rsid w:val="00EF7462"/>
    <w:rsid w:val="00EF750B"/>
    <w:rsid w:val="00EF75CB"/>
    <w:rsid w:val="00EF7619"/>
    <w:rsid w:val="00EF76D1"/>
    <w:rsid w:val="00EF79DB"/>
    <w:rsid w:val="00EF79EF"/>
    <w:rsid w:val="00EF7A91"/>
    <w:rsid w:val="00EF7CBB"/>
    <w:rsid w:val="00EF7CDD"/>
    <w:rsid w:val="00EF7D98"/>
    <w:rsid w:val="00EF7E04"/>
    <w:rsid w:val="00EF7F6C"/>
    <w:rsid w:val="00F0031A"/>
    <w:rsid w:val="00F0042D"/>
    <w:rsid w:val="00F0063E"/>
    <w:rsid w:val="00F00805"/>
    <w:rsid w:val="00F0096A"/>
    <w:rsid w:val="00F009F2"/>
    <w:rsid w:val="00F00A53"/>
    <w:rsid w:val="00F00BD5"/>
    <w:rsid w:val="00F00BDF"/>
    <w:rsid w:val="00F01141"/>
    <w:rsid w:val="00F01549"/>
    <w:rsid w:val="00F015A4"/>
    <w:rsid w:val="00F015F1"/>
    <w:rsid w:val="00F0165F"/>
    <w:rsid w:val="00F0167D"/>
    <w:rsid w:val="00F017E2"/>
    <w:rsid w:val="00F01911"/>
    <w:rsid w:val="00F01BC9"/>
    <w:rsid w:val="00F01C4E"/>
    <w:rsid w:val="00F01C74"/>
    <w:rsid w:val="00F01CD2"/>
    <w:rsid w:val="00F01DFE"/>
    <w:rsid w:val="00F01E1A"/>
    <w:rsid w:val="00F01FA6"/>
    <w:rsid w:val="00F01FA9"/>
    <w:rsid w:val="00F0211D"/>
    <w:rsid w:val="00F02701"/>
    <w:rsid w:val="00F028AA"/>
    <w:rsid w:val="00F02BE8"/>
    <w:rsid w:val="00F02CD9"/>
    <w:rsid w:val="00F02DDC"/>
    <w:rsid w:val="00F02DF7"/>
    <w:rsid w:val="00F030C0"/>
    <w:rsid w:val="00F0314B"/>
    <w:rsid w:val="00F031EB"/>
    <w:rsid w:val="00F0320D"/>
    <w:rsid w:val="00F032DC"/>
    <w:rsid w:val="00F035FF"/>
    <w:rsid w:val="00F03637"/>
    <w:rsid w:val="00F037D1"/>
    <w:rsid w:val="00F03961"/>
    <w:rsid w:val="00F03A5C"/>
    <w:rsid w:val="00F03A73"/>
    <w:rsid w:val="00F03AF6"/>
    <w:rsid w:val="00F03BA1"/>
    <w:rsid w:val="00F03BFC"/>
    <w:rsid w:val="00F03CFE"/>
    <w:rsid w:val="00F03D78"/>
    <w:rsid w:val="00F03E6C"/>
    <w:rsid w:val="00F03F3B"/>
    <w:rsid w:val="00F03FA7"/>
    <w:rsid w:val="00F042CE"/>
    <w:rsid w:val="00F04474"/>
    <w:rsid w:val="00F04564"/>
    <w:rsid w:val="00F0475D"/>
    <w:rsid w:val="00F04851"/>
    <w:rsid w:val="00F048D6"/>
    <w:rsid w:val="00F0490E"/>
    <w:rsid w:val="00F04BF0"/>
    <w:rsid w:val="00F04BF1"/>
    <w:rsid w:val="00F04C81"/>
    <w:rsid w:val="00F04D5D"/>
    <w:rsid w:val="00F04DE6"/>
    <w:rsid w:val="00F04F7E"/>
    <w:rsid w:val="00F04FB3"/>
    <w:rsid w:val="00F051CA"/>
    <w:rsid w:val="00F052BF"/>
    <w:rsid w:val="00F05578"/>
    <w:rsid w:val="00F056B4"/>
    <w:rsid w:val="00F05760"/>
    <w:rsid w:val="00F0583E"/>
    <w:rsid w:val="00F05977"/>
    <w:rsid w:val="00F05A8A"/>
    <w:rsid w:val="00F05A97"/>
    <w:rsid w:val="00F06065"/>
    <w:rsid w:val="00F061E4"/>
    <w:rsid w:val="00F063AB"/>
    <w:rsid w:val="00F063DF"/>
    <w:rsid w:val="00F0652E"/>
    <w:rsid w:val="00F06769"/>
    <w:rsid w:val="00F06894"/>
    <w:rsid w:val="00F068A8"/>
    <w:rsid w:val="00F06B09"/>
    <w:rsid w:val="00F070AE"/>
    <w:rsid w:val="00F07473"/>
    <w:rsid w:val="00F0775E"/>
    <w:rsid w:val="00F0791F"/>
    <w:rsid w:val="00F07B7D"/>
    <w:rsid w:val="00F07C00"/>
    <w:rsid w:val="00F07C47"/>
    <w:rsid w:val="00F07F44"/>
    <w:rsid w:val="00F07FDD"/>
    <w:rsid w:val="00F1004A"/>
    <w:rsid w:val="00F10253"/>
    <w:rsid w:val="00F1028B"/>
    <w:rsid w:val="00F10358"/>
    <w:rsid w:val="00F1047A"/>
    <w:rsid w:val="00F10638"/>
    <w:rsid w:val="00F10670"/>
    <w:rsid w:val="00F10844"/>
    <w:rsid w:val="00F10917"/>
    <w:rsid w:val="00F10A1B"/>
    <w:rsid w:val="00F10B52"/>
    <w:rsid w:val="00F10BA3"/>
    <w:rsid w:val="00F1116C"/>
    <w:rsid w:val="00F11257"/>
    <w:rsid w:val="00F11307"/>
    <w:rsid w:val="00F11376"/>
    <w:rsid w:val="00F113B7"/>
    <w:rsid w:val="00F113F1"/>
    <w:rsid w:val="00F11420"/>
    <w:rsid w:val="00F11423"/>
    <w:rsid w:val="00F114C1"/>
    <w:rsid w:val="00F115CF"/>
    <w:rsid w:val="00F115F7"/>
    <w:rsid w:val="00F1175C"/>
    <w:rsid w:val="00F11892"/>
    <w:rsid w:val="00F11AB2"/>
    <w:rsid w:val="00F11B58"/>
    <w:rsid w:val="00F11B66"/>
    <w:rsid w:val="00F11C3D"/>
    <w:rsid w:val="00F11C41"/>
    <w:rsid w:val="00F122CA"/>
    <w:rsid w:val="00F123D4"/>
    <w:rsid w:val="00F12415"/>
    <w:rsid w:val="00F1247F"/>
    <w:rsid w:val="00F128F0"/>
    <w:rsid w:val="00F12A1F"/>
    <w:rsid w:val="00F12ACD"/>
    <w:rsid w:val="00F12AD6"/>
    <w:rsid w:val="00F12B0F"/>
    <w:rsid w:val="00F12F2A"/>
    <w:rsid w:val="00F13023"/>
    <w:rsid w:val="00F130CF"/>
    <w:rsid w:val="00F131EE"/>
    <w:rsid w:val="00F1327F"/>
    <w:rsid w:val="00F13290"/>
    <w:rsid w:val="00F132EA"/>
    <w:rsid w:val="00F137F5"/>
    <w:rsid w:val="00F138BC"/>
    <w:rsid w:val="00F138CE"/>
    <w:rsid w:val="00F13930"/>
    <w:rsid w:val="00F13B2E"/>
    <w:rsid w:val="00F13F24"/>
    <w:rsid w:val="00F13F31"/>
    <w:rsid w:val="00F13FF6"/>
    <w:rsid w:val="00F140C7"/>
    <w:rsid w:val="00F1434B"/>
    <w:rsid w:val="00F143A3"/>
    <w:rsid w:val="00F14537"/>
    <w:rsid w:val="00F14800"/>
    <w:rsid w:val="00F14831"/>
    <w:rsid w:val="00F15039"/>
    <w:rsid w:val="00F150E2"/>
    <w:rsid w:val="00F15103"/>
    <w:rsid w:val="00F151CD"/>
    <w:rsid w:val="00F151DF"/>
    <w:rsid w:val="00F151E9"/>
    <w:rsid w:val="00F1527E"/>
    <w:rsid w:val="00F15379"/>
    <w:rsid w:val="00F1539C"/>
    <w:rsid w:val="00F153BD"/>
    <w:rsid w:val="00F1550E"/>
    <w:rsid w:val="00F1552A"/>
    <w:rsid w:val="00F155EC"/>
    <w:rsid w:val="00F15647"/>
    <w:rsid w:val="00F15746"/>
    <w:rsid w:val="00F15872"/>
    <w:rsid w:val="00F1595B"/>
    <w:rsid w:val="00F15A60"/>
    <w:rsid w:val="00F15A6D"/>
    <w:rsid w:val="00F15AB0"/>
    <w:rsid w:val="00F15B0E"/>
    <w:rsid w:val="00F15C9A"/>
    <w:rsid w:val="00F15D92"/>
    <w:rsid w:val="00F15FB9"/>
    <w:rsid w:val="00F161D5"/>
    <w:rsid w:val="00F162DE"/>
    <w:rsid w:val="00F162FC"/>
    <w:rsid w:val="00F163EA"/>
    <w:rsid w:val="00F16459"/>
    <w:rsid w:val="00F16479"/>
    <w:rsid w:val="00F165B9"/>
    <w:rsid w:val="00F1669D"/>
    <w:rsid w:val="00F1674A"/>
    <w:rsid w:val="00F1690D"/>
    <w:rsid w:val="00F16AF4"/>
    <w:rsid w:val="00F16AF7"/>
    <w:rsid w:val="00F16B64"/>
    <w:rsid w:val="00F16C11"/>
    <w:rsid w:val="00F16CE3"/>
    <w:rsid w:val="00F17086"/>
    <w:rsid w:val="00F170D5"/>
    <w:rsid w:val="00F170D7"/>
    <w:rsid w:val="00F17131"/>
    <w:rsid w:val="00F172B1"/>
    <w:rsid w:val="00F1733A"/>
    <w:rsid w:val="00F1751D"/>
    <w:rsid w:val="00F17549"/>
    <w:rsid w:val="00F175F6"/>
    <w:rsid w:val="00F17878"/>
    <w:rsid w:val="00F17948"/>
    <w:rsid w:val="00F179C3"/>
    <w:rsid w:val="00F17A0E"/>
    <w:rsid w:val="00F17A77"/>
    <w:rsid w:val="00F17AB6"/>
    <w:rsid w:val="00F17B04"/>
    <w:rsid w:val="00F17DFD"/>
    <w:rsid w:val="00F17EB1"/>
    <w:rsid w:val="00F17FF2"/>
    <w:rsid w:val="00F2001F"/>
    <w:rsid w:val="00F20169"/>
    <w:rsid w:val="00F201AC"/>
    <w:rsid w:val="00F20275"/>
    <w:rsid w:val="00F204FA"/>
    <w:rsid w:val="00F204FD"/>
    <w:rsid w:val="00F20667"/>
    <w:rsid w:val="00F20AF6"/>
    <w:rsid w:val="00F20D05"/>
    <w:rsid w:val="00F20D0B"/>
    <w:rsid w:val="00F20E3A"/>
    <w:rsid w:val="00F20E62"/>
    <w:rsid w:val="00F210B4"/>
    <w:rsid w:val="00F21306"/>
    <w:rsid w:val="00F21396"/>
    <w:rsid w:val="00F21429"/>
    <w:rsid w:val="00F215CF"/>
    <w:rsid w:val="00F215F3"/>
    <w:rsid w:val="00F21787"/>
    <w:rsid w:val="00F218E8"/>
    <w:rsid w:val="00F21A54"/>
    <w:rsid w:val="00F21B48"/>
    <w:rsid w:val="00F21B66"/>
    <w:rsid w:val="00F21D13"/>
    <w:rsid w:val="00F21EA9"/>
    <w:rsid w:val="00F21F6D"/>
    <w:rsid w:val="00F22091"/>
    <w:rsid w:val="00F220E9"/>
    <w:rsid w:val="00F22333"/>
    <w:rsid w:val="00F223BB"/>
    <w:rsid w:val="00F2252F"/>
    <w:rsid w:val="00F2272F"/>
    <w:rsid w:val="00F227F8"/>
    <w:rsid w:val="00F22ADA"/>
    <w:rsid w:val="00F22C7F"/>
    <w:rsid w:val="00F22D80"/>
    <w:rsid w:val="00F22E38"/>
    <w:rsid w:val="00F22F78"/>
    <w:rsid w:val="00F2318A"/>
    <w:rsid w:val="00F2326B"/>
    <w:rsid w:val="00F233D5"/>
    <w:rsid w:val="00F23488"/>
    <w:rsid w:val="00F234D7"/>
    <w:rsid w:val="00F23641"/>
    <w:rsid w:val="00F2371E"/>
    <w:rsid w:val="00F2377C"/>
    <w:rsid w:val="00F23A19"/>
    <w:rsid w:val="00F23D60"/>
    <w:rsid w:val="00F23DB4"/>
    <w:rsid w:val="00F23E3B"/>
    <w:rsid w:val="00F24072"/>
    <w:rsid w:val="00F241B3"/>
    <w:rsid w:val="00F241E6"/>
    <w:rsid w:val="00F242A1"/>
    <w:rsid w:val="00F24353"/>
    <w:rsid w:val="00F2443C"/>
    <w:rsid w:val="00F244C5"/>
    <w:rsid w:val="00F2452F"/>
    <w:rsid w:val="00F24792"/>
    <w:rsid w:val="00F248D1"/>
    <w:rsid w:val="00F24A4E"/>
    <w:rsid w:val="00F24B26"/>
    <w:rsid w:val="00F24B7D"/>
    <w:rsid w:val="00F24C5F"/>
    <w:rsid w:val="00F24CA1"/>
    <w:rsid w:val="00F24CDC"/>
    <w:rsid w:val="00F25212"/>
    <w:rsid w:val="00F25225"/>
    <w:rsid w:val="00F25269"/>
    <w:rsid w:val="00F252E6"/>
    <w:rsid w:val="00F25338"/>
    <w:rsid w:val="00F25373"/>
    <w:rsid w:val="00F25380"/>
    <w:rsid w:val="00F25614"/>
    <w:rsid w:val="00F256BF"/>
    <w:rsid w:val="00F25743"/>
    <w:rsid w:val="00F257BC"/>
    <w:rsid w:val="00F25972"/>
    <w:rsid w:val="00F25991"/>
    <w:rsid w:val="00F25A33"/>
    <w:rsid w:val="00F25B5E"/>
    <w:rsid w:val="00F25BDF"/>
    <w:rsid w:val="00F25DDE"/>
    <w:rsid w:val="00F25DE3"/>
    <w:rsid w:val="00F25E02"/>
    <w:rsid w:val="00F25FEB"/>
    <w:rsid w:val="00F260BD"/>
    <w:rsid w:val="00F26112"/>
    <w:rsid w:val="00F261E1"/>
    <w:rsid w:val="00F26621"/>
    <w:rsid w:val="00F2679D"/>
    <w:rsid w:val="00F2680C"/>
    <w:rsid w:val="00F26851"/>
    <w:rsid w:val="00F2692D"/>
    <w:rsid w:val="00F26997"/>
    <w:rsid w:val="00F269C9"/>
    <w:rsid w:val="00F26A3A"/>
    <w:rsid w:val="00F26A74"/>
    <w:rsid w:val="00F26AAD"/>
    <w:rsid w:val="00F26B68"/>
    <w:rsid w:val="00F26D9F"/>
    <w:rsid w:val="00F26E4F"/>
    <w:rsid w:val="00F26EF8"/>
    <w:rsid w:val="00F27020"/>
    <w:rsid w:val="00F2713C"/>
    <w:rsid w:val="00F27508"/>
    <w:rsid w:val="00F27575"/>
    <w:rsid w:val="00F27606"/>
    <w:rsid w:val="00F2763A"/>
    <w:rsid w:val="00F2767D"/>
    <w:rsid w:val="00F276F1"/>
    <w:rsid w:val="00F2770B"/>
    <w:rsid w:val="00F2782A"/>
    <w:rsid w:val="00F27D8A"/>
    <w:rsid w:val="00F27DF8"/>
    <w:rsid w:val="00F30021"/>
    <w:rsid w:val="00F30198"/>
    <w:rsid w:val="00F3041D"/>
    <w:rsid w:val="00F30468"/>
    <w:rsid w:val="00F30485"/>
    <w:rsid w:val="00F30733"/>
    <w:rsid w:val="00F307C6"/>
    <w:rsid w:val="00F308E3"/>
    <w:rsid w:val="00F309A3"/>
    <w:rsid w:val="00F30C05"/>
    <w:rsid w:val="00F30CC7"/>
    <w:rsid w:val="00F30D6E"/>
    <w:rsid w:val="00F30D91"/>
    <w:rsid w:val="00F30ECA"/>
    <w:rsid w:val="00F30FDE"/>
    <w:rsid w:val="00F310AD"/>
    <w:rsid w:val="00F310F9"/>
    <w:rsid w:val="00F31162"/>
    <w:rsid w:val="00F31245"/>
    <w:rsid w:val="00F3133C"/>
    <w:rsid w:val="00F313E5"/>
    <w:rsid w:val="00F31763"/>
    <w:rsid w:val="00F319A0"/>
    <w:rsid w:val="00F319FE"/>
    <w:rsid w:val="00F31A65"/>
    <w:rsid w:val="00F31C01"/>
    <w:rsid w:val="00F31DA5"/>
    <w:rsid w:val="00F320CB"/>
    <w:rsid w:val="00F32292"/>
    <w:rsid w:val="00F32337"/>
    <w:rsid w:val="00F323EB"/>
    <w:rsid w:val="00F3240E"/>
    <w:rsid w:val="00F326F8"/>
    <w:rsid w:val="00F32709"/>
    <w:rsid w:val="00F32729"/>
    <w:rsid w:val="00F32754"/>
    <w:rsid w:val="00F3277E"/>
    <w:rsid w:val="00F32A93"/>
    <w:rsid w:val="00F32E63"/>
    <w:rsid w:val="00F32F65"/>
    <w:rsid w:val="00F331AE"/>
    <w:rsid w:val="00F3320F"/>
    <w:rsid w:val="00F33302"/>
    <w:rsid w:val="00F33393"/>
    <w:rsid w:val="00F3348D"/>
    <w:rsid w:val="00F336CD"/>
    <w:rsid w:val="00F337A8"/>
    <w:rsid w:val="00F33812"/>
    <w:rsid w:val="00F33A28"/>
    <w:rsid w:val="00F33C31"/>
    <w:rsid w:val="00F33CE3"/>
    <w:rsid w:val="00F33E13"/>
    <w:rsid w:val="00F34093"/>
    <w:rsid w:val="00F3428F"/>
    <w:rsid w:val="00F3439C"/>
    <w:rsid w:val="00F3446F"/>
    <w:rsid w:val="00F34627"/>
    <w:rsid w:val="00F347FB"/>
    <w:rsid w:val="00F348E7"/>
    <w:rsid w:val="00F34990"/>
    <w:rsid w:val="00F34A8B"/>
    <w:rsid w:val="00F34AAF"/>
    <w:rsid w:val="00F34B11"/>
    <w:rsid w:val="00F34B21"/>
    <w:rsid w:val="00F34F11"/>
    <w:rsid w:val="00F3510E"/>
    <w:rsid w:val="00F35117"/>
    <w:rsid w:val="00F3527E"/>
    <w:rsid w:val="00F35361"/>
    <w:rsid w:val="00F353E4"/>
    <w:rsid w:val="00F354B0"/>
    <w:rsid w:val="00F355B7"/>
    <w:rsid w:val="00F356B2"/>
    <w:rsid w:val="00F356DD"/>
    <w:rsid w:val="00F35976"/>
    <w:rsid w:val="00F359B7"/>
    <w:rsid w:val="00F35B8A"/>
    <w:rsid w:val="00F35DB9"/>
    <w:rsid w:val="00F35F5D"/>
    <w:rsid w:val="00F3630F"/>
    <w:rsid w:val="00F3661E"/>
    <w:rsid w:val="00F36952"/>
    <w:rsid w:val="00F36A2F"/>
    <w:rsid w:val="00F36B37"/>
    <w:rsid w:val="00F36D74"/>
    <w:rsid w:val="00F36DE6"/>
    <w:rsid w:val="00F3719D"/>
    <w:rsid w:val="00F37205"/>
    <w:rsid w:val="00F37206"/>
    <w:rsid w:val="00F37373"/>
    <w:rsid w:val="00F3746C"/>
    <w:rsid w:val="00F37658"/>
    <w:rsid w:val="00F3790F"/>
    <w:rsid w:val="00F37AAB"/>
    <w:rsid w:val="00F37C05"/>
    <w:rsid w:val="00F37C26"/>
    <w:rsid w:val="00F37C9F"/>
    <w:rsid w:val="00F37CD7"/>
    <w:rsid w:val="00F37DBE"/>
    <w:rsid w:val="00F37EFD"/>
    <w:rsid w:val="00F37F8F"/>
    <w:rsid w:val="00F401AD"/>
    <w:rsid w:val="00F4026A"/>
    <w:rsid w:val="00F4042F"/>
    <w:rsid w:val="00F40448"/>
    <w:rsid w:val="00F40450"/>
    <w:rsid w:val="00F404C4"/>
    <w:rsid w:val="00F40500"/>
    <w:rsid w:val="00F4053F"/>
    <w:rsid w:val="00F405E4"/>
    <w:rsid w:val="00F4063D"/>
    <w:rsid w:val="00F40725"/>
    <w:rsid w:val="00F4085F"/>
    <w:rsid w:val="00F409CB"/>
    <w:rsid w:val="00F409DA"/>
    <w:rsid w:val="00F409E8"/>
    <w:rsid w:val="00F40CF6"/>
    <w:rsid w:val="00F40EB4"/>
    <w:rsid w:val="00F40F80"/>
    <w:rsid w:val="00F40F93"/>
    <w:rsid w:val="00F41125"/>
    <w:rsid w:val="00F41157"/>
    <w:rsid w:val="00F411D0"/>
    <w:rsid w:val="00F411D4"/>
    <w:rsid w:val="00F4124B"/>
    <w:rsid w:val="00F4125E"/>
    <w:rsid w:val="00F413A3"/>
    <w:rsid w:val="00F41539"/>
    <w:rsid w:val="00F41587"/>
    <w:rsid w:val="00F41604"/>
    <w:rsid w:val="00F419AE"/>
    <w:rsid w:val="00F41A02"/>
    <w:rsid w:val="00F41A90"/>
    <w:rsid w:val="00F41EC4"/>
    <w:rsid w:val="00F41EF8"/>
    <w:rsid w:val="00F420F2"/>
    <w:rsid w:val="00F4239E"/>
    <w:rsid w:val="00F423A2"/>
    <w:rsid w:val="00F4254E"/>
    <w:rsid w:val="00F426B3"/>
    <w:rsid w:val="00F42890"/>
    <w:rsid w:val="00F4289B"/>
    <w:rsid w:val="00F428A5"/>
    <w:rsid w:val="00F429C1"/>
    <w:rsid w:val="00F42B56"/>
    <w:rsid w:val="00F42BB5"/>
    <w:rsid w:val="00F42CF4"/>
    <w:rsid w:val="00F42E14"/>
    <w:rsid w:val="00F42EB6"/>
    <w:rsid w:val="00F42EE6"/>
    <w:rsid w:val="00F42EF3"/>
    <w:rsid w:val="00F4335D"/>
    <w:rsid w:val="00F43392"/>
    <w:rsid w:val="00F4348B"/>
    <w:rsid w:val="00F43587"/>
    <w:rsid w:val="00F43736"/>
    <w:rsid w:val="00F437C5"/>
    <w:rsid w:val="00F43C1E"/>
    <w:rsid w:val="00F43C97"/>
    <w:rsid w:val="00F43EC1"/>
    <w:rsid w:val="00F43EE7"/>
    <w:rsid w:val="00F43FB9"/>
    <w:rsid w:val="00F44051"/>
    <w:rsid w:val="00F4405E"/>
    <w:rsid w:val="00F44165"/>
    <w:rsid w:val="00F441BF"/>
    <w:rsid w:val="00F442BF"/>
    <w:rsid w:val="00F44398"/>
    <w:rsid w:val="00F443A5"/>
    <w:rsid w:val="00F44500"/>
    <w:rsid w:val="00F445A8"/>
    <w:rsid w:val="00F44841"/>
    <w:rsid w:val="00F448CA"/>
    <w:rsid w:val="00F448CD"/>
    <w:rsid w:val="00F4495F"/>
    <w:rsid w:val="00F449C9"/>
    <w:rsid w:val="00F449F6"/>
    <w:rsid w:val="00F44AD9"/>
    <w:rsid w:val="00F44D3B"/>
    <w:rsid w:val="00F44E51"/>
    <w:rsid w:val="00F44E86"/>
    <w:rsid w:val="00F45006"/>
    <w:rsid w:val="00F4500E"/>
    <w:rsid w:val="00F45198"/>
    <w:rsid w:val="00F452F5"/>
    <w:rsid w:val="00F453F2"/>
    <w:rsid w:val="00F45479"/>
    <w:rsid w:val="00F45567"/>
    <w:rsid w:val="00F455EE"/>
    <w:rsid w:val="00F456C7"/>
    <w:rsid w:val="00F4573B"/>
    <w:rsid w:val="00F4591B"/>
    <w:rsid w:val="00F45E9F"/>
    <w:rsid w:val="00F45EFD"/>
    <w:rsid w:val="00F45F31"/>
    <w:rsid w:val="00F45FD9"/>
    <w:rsid w:val="00F46042"/>
    <w:rsid w:val="00F46090"/>
    <w:rsid w:val="00F461FE"/>
    <w:rsid w:val="00F46206"/>
    <w:rsid w:val="00F46900"/>
    <w:rsid w:val="00F469DF"/>
    <w:rsid w:val="00F46A42"/>
    <w:rsid w:val="00F46D45"/>
    <w:rsid w:val="00F46EA7"/>
    <w:rsid w:val="00F46F88"/>
    <w:rsid w:val="00F46FAD"/>
    <w:rsid w:val="00F46FAE"/>
    <w:rsid w:val="00F46FF6"/>
    <w:rsid w:val="00F4705D"/>
    <w:rsid w:val="00F470C4"/>
    <w:rsid w:val="00F47414"/>
    <w:rsid w:val="00F4744E"/>
    <w:rsid w:val="00F474C4"/>
    <w:rsid w:val="00F474F7"/>
    <w:rsid w:val="00F4751D"/>
    <w:rsid w:val="00F476B8"/>
    <w:rsid w:val="00F47B01"/>
    <w:rsid w:val="00F47B98"/>
    <w:rsid w:val="00F47C79"/>
    <w:rsid w:val="00F47D66"/>
    <w:rsid w:val="00F47DC3"/>
    <w:rsid w:val="00F47F4B"/>
    <w:rsid w:val="00F47F61"/>
    <w:rsid w:val="00F49629"/>
    <w:rsid w:val="00F50009"/>
    <w:rsid w:val="00F50025"/>
    <w:rsid w:val="00F500F4"/>
    <w:rsid w:val="00F501F0"/>
    <w:rsid w:val="00F5020E"/>
    <w:rsid w:val="00F502F5"/>
    <w:rsid w:val="00F503F2"/>
    <w:rsid w:val="00F5054F"/>
    <w:rsid w:val="00F507B3"/>
    <w:rsid w:val="00F50838"/>
    <w:rsid w:val="00F5092A"/>
    <w:rsid w:val="00F5093D"/>
    <w:rsid w:val="00F50A59"/>
    <w:rsid w:val="00F50AF0"/>
    <w:rsid w:val="00F50C5F"/>
    <w:rsid w:val="00F50DA2"/>
    <w:rsid w:val="00F50EEA"/>
    <w:rsid w:val="00F511FA"/>
    <w:rsid w:val="00F51493"/>
    <w:rsid w:val="00F51569"/>
    <w:rsid w:val="00F51835"/>
    <w:rsid w:val="00F51B30"/>
    <w:rsid w:val="00F51C36"/>
    <w:rsid w:val="00F51CB1"/>
    <w:rsid w:val="00F51D35"/>
    <w:rsid w:val="00F51DEC"/>
    <w:rsid w:val="00F51E7F"/>
    <w:rsid w:val="00F51F64"/>
    <w:rsid w:val="00F52078"/>
    <w:rsid w:val="00F52127"/>
    <w:rsid w:val="00F52165"/>
    <w:rsid w:val="00F521A8"/>
    <w:rsid w:val="00F5234C"/>
    <w:rsid w:val="00F52425"/>
    <w:rsid w:val="00F52568"/>
    <w:rsid w:val="00F52677"/>
    <w:rsid w:val="00F5277D"/>
    <w:rsid w:val="00F52826"/>
    <w:rsid w:val="00F528F0"/>
    <w:rsid w:val="00F52903"/>
    <w:rsid w:val="00F52906"/>
    <w:rsid w:val="00F52AD3"/>
    <w:rsid w:val="00F52B29"/>
    <w:rsid w:val="00F52CB1"/>
    <w:rsid w:val="00F5306F"/>
    <w:rsid w:val="00F5307D"/>
    <w:rsid w:val="00F53083"/>
    <w:rsid w:val="00F531FA"/>
    <w:rsid w:val="00F53405"/>
    <w:rsid w:val="00F534C0"/>
    <w:rsid w:val="00F53703"/>
    <w:rsid w:val="00F538C5"/>
    <w:rsid w:val="00F53C35"/>
    <w:rsid w:val="00F53D8F"/>
    <w:rsid w:val="00F5407F"/>
    <w:rsid w:val="00F54155"/>
    <w:rsid w:val="00F54252"/>
    <w:rsid w:val="00F54370"/>
    <w:rsid w:val="00F5437B"/>
    <w:rsid w:val="00F54599"/>
    <w:rsid w:val="00F547A6"/>
    <w:rsid w:val="00F54954"/>
    <w:rsid w:val="00F54990"/>
    <w:rsid w:val="00F54ABD"/>
    <w:rsid w:val="00F54B15"/>
    <w:rsid w:val="00F54C21"/>
    <w:rsid w:val="00F54E95"/>
    <w:rsid w:val="00F54FA7"/>
    <w:rsid w:val="00F55171"/>
    <w:rsid w:val="00F5532D"/>
    <w:rsid w:val="00F5534A"/>
    <w:rsid w:val="00F55579"/>
    <w:rsid w:val="00F555AF"/>
    <w:rsid w:val="00F5574C"/>
    <w:rsid w:val="00F5586F"/>
    <w:rsid w:val="00F55969"/>
    <w:rsid w:val="00F55A38"/>
    <w:rsid w:val="00F55D7D"/>
    <w:rsid w:val="00F55EFD"/>
    <w:rsid w:val="00F5603D"/>
    <w:rsid w:val="00F562CE"/>
    <w:rsid w:val="00F563BF"/>
    <w:rsid w:val="00F56450"/>
    <w:rsid w:val="00F564F6"/>
    <w:rsid w:val="00F5681F"/>
    <w:rsid w:val="00F56857"/>
    <w:rsid w:val="00F568D5"/>
    <w:rsid w:val="00F5692E"/>
    <w:rsid w:val="00F569AF"/>
    <w:rsid w:val="00F56A2D"/>
    <w:rsid w:val="00F56AA6"/>
    <w:rsid w:val="00F56B87"/>
    <w:rsid w:val="00F56C34"/>
    <w:rsid w:val="00F56CB1"/>
    <w:rsid w:val="00F56F39"/>
    <w:rsid w:val="00F56F5A"/>
    <w:rsid w:val="00F57002"/>
    <w:rsid w:val="00F57057"/>
    <w:rsid w:val="00F57158"/>
    <w:rsid w:val="00F5717B"/>
    <w:rsid w:val="00F5736A"/>
    <w:rsid w:val="00F57486"/>
    <w:rsid w:val="00F575A6"/>
    <w:rsid w:val="00F57772"/>
    <w:rsid w:val="00F577EE"/>
    <w:rsid w:val="00F57D47"/>
    <w:rsid w:val="00F57E96"/>
    <w:rsid w:val="00F600E3"/>
    <w:rsid w:val="00F60364"/>
    <w:rsid w:val="00F6044C"/>
    <w:rsid w:val="00F604AD"/>
    <w:rsid w:val="00F6052A"/>
    <w:rsid w:val="00F60535"/>
    <w:rsid w:val="00F607A4"/>
    <w:rsid w:val="00F60814"/>
    <w:rsid w:val="00F6084A"/>
    <w:rsid w:val="00F608DD"/>
    <w:rsid w:val="00F60AFB"/>
    <w:rsid w:val="00F60B50"/>
    <w:rsid w:val="00F60BB1"/>
    <w:rsid w:val="00F60D7A"/>
    <w:rsid w:val="00F60D87"/>
    <w:rsid w:val="00F60E40"/>
    <w:rsid w:val="00F60E4B"/>
    <w:rsid w:val="00F60EAD"/>
    <w:rsid w:val="00F60F17"/>
    <w:rsid w:val="00F611CC"/>
    <w:rsid w:val="00F61247"/>
    <w:rsid w:val="00F612ED"/>
    <w:rsid w:val="00F612F4"/>
    <w:rsid w:val="00F617FA"/>
    <w:rsid w:val="00F61833"/>
    <w:rsid w:val="00F61870"/>
    <w:rsid w:val="00F619B4"/>
    <w:rsid w:val="00F619FF"/>
    <w:rsid w:val="00F61AA1"/>
    <w:rsid w:val="00F61B48"/>
    <w:rsid w:val="00F61BF3"/>
    <w:rsid w:val="00F61C15"/>
    <w:rsid w:val="00F61E11"/>
    <w:rsid w:val="00F61E2F"/>
    <w:rsid w:val="00F61E6B"/>
    <w:rsid w:val="00F6211D"/>
    <w:rsid w:val="00F62224"/>
    <w:rsid w:val="00F62271"/>
    <w:rsid w:val="00F62279"/>
    <w:rsid w:val="00F62399"/>
    <w:rsid w:val="00F623A0"/>
    <w:rsid w:val="00F62416"/>
    <w:rsid w:val="00F62423"/>
    <w:rsid w:val="00F6270B"/>
    <w:rsid w:val="00F62732"/>
    <w:rsid w:val="00F6287E"/>
    <w:rsid w:val="00F62891"/>
    <w:rsid w:val="00F628A6"/>
    <w:rsid w:val="00F628E7"/>
    <w:rsid w:val="00F628EE"/>
    <w:rsid w:val="00F62952"/>
    <w:rsid w:val="00F62AAA"/>
    <w:rsid w:val="00F62DA2"/>
    <w:rsid w:val="00F62DD8"/>
    <w:rsid w:val="00F62E2A"/>
    <w:rsid w:val="00F62E63"/>
    <w:rsid w:val="00F6329B"/>
    <w:rsid w:val="00F63493"/>
    <w:rsid w:val="00F63505"/>
    <w:rsid w:val="00F6359E"/>
    <w:rsid w:val="00F635C4"/>
    <w:rsid w:val="00F635F5"/>
    <w:rsid w:val="00F63607"/>
    <w:rsid w:val="00F6369E"/>
    <w:rsid w:val="00F639E4"/>
    <w:rsid w:val="00F63A47"/>
    <w:rsid w:val="00F63B21"/>
    <w:rsid w:val="00F63E35"/>
    <w:rsid w:val="00F643BA"/>
    <w:rsid w:val="00F643BE"/>
    <w:rsid w:val="00F6441C"/>
    <w:rsid w:val="00F644D3"/>
    <w:rsid w:val="00F644E4"/>
    <w:rsid w:val="00F6470A"/>
    <w:rsid w:val="00F648F5"/>
    <w:rsid w:val="00F648F9"/>
    <w:rsid w:val="00F64950"/>
    <w:rsid w:val="00F64AFD"/>
    <w:rsid w:val="00F64C89"/>
    <w:rsid w:val="00F64CD2"/>
    <w:rsid w:val="00F64DC1"/>
    <w:rsid w:val="00F64FB2"/>
    <w:rsid w:val="00F6514E"/>
    <w:rsid w:val="00F652D1"/>
    <w:rsid w:val="00F65343"/>
    <w:rsid w:val="00F6539F"/>
    <w:rsid w:val="00F65444"/>
    <w:rsid w:val="00F654A0"/>
    <w:rsid w:val="00F654BE"/>
    <w:rsid w:val="00F65572"/>
    <w:rsid w:val="00F65625"/>
    <w:rsid w:val="00F65795"/>
    <w:rsid w:val="00F6584D"/>
    <w:rsid w:val="00F65890"/>
    <w:rsid w:val="00F6596C"/>
    <w:rsid w:val="00F65B09"/>
    <w:rsid w:val="00F65B6C"/>
    <w:rsid w:val="00F65CD4"/>
    <w:rsid w:val="00F65E53"/>
    <w:rsid w:val="00F65F7A"/>
    <w:rsid w:val="00F6604E"/>
    <w:rsid w:val="00F66352"/>
    <w:rsid w:val="00F66374"/>
    <w:rsid w:val="00F66383"/>
    <w:rsid w:val="00F6641D"/>
    <w:rsid w:val="00F66761"/>
    <w:rsid w:val="00F667B1"/>
    <w:rsid w:val="00F668CB"/>
    <w:rsid w:val="00F66935"/>
    <w:rsid w:val="00F66954"/>
    <w:rsid w:val="00F669D5"/>
    <w:rsid w:val="00F66CA3"/>
    <w:rsid w:val="00F671E8"/>
    <w:rsid w:val="00F671F5"/>
    <w:rsid w:val="00F672EF"/>
    <w:rsid w:val="00F67364"/>
    <w:rsid w:val="00F67449"/>
    <w:rsid w:val="00F67457"/>
    <w:rsid w:val="00F674C6"/>
    <w:rsid w:val="00F67538"/>
    <w:rsid w:val="00F67667"/>
    <w:rsid w:val="00F6773E"/>
    <w:rsid w:val="00F677A8"/>
    <w:rsid w:val="00F677D1"/>
    <w:rsid w:val="00F67C9B"/>
    <w:rsid w:val="00F67D8B"/>
    <w:rsid w:val="00F67F30"/>
    <w:rsid w:val="00F67F8B"/>
    <w:rsid w:val="00F67FB2"/>
    <w:rsid w:val="00F67FF9"/>
    <w:rsid w:val="00F700FD"/>
    <w:rsid w:val="00F7014D"/>
    <w:rsid w:val="00F70179"/>
    <w:rsid w:val="00F701E6"/>
    <w:rsid w:val="00F702A0"/>
    <w:rsid w:val="00F702DE"/>
    <w:rsid w:val="00F703BC"/>
    <w:rsid w:val="00F7046D"/>
    <w:rsid w:val="00F706F0"/>
    <w:rsid w:val="00F706F4"/>
    <w:rsid w:val="00F70703"/>
    <w:rsid w:val="00F7087D"/>
    <w:rsid w:val="00F70ABA"/>
    <w:rsid w:val="00F70C14"/>
    <w:rsid w:val="00F70C34"/>
    <w:rsid w:val="00F70C6D"/>
    <w:rsid w:val="00F70F30"/>
    <w:rsid w:val="00F70F6F"/>
    <w:rsid w:val="00F71145"/>
    <w:rsid w:val="00F7144A"/>
    <w:rsid w:val="00F7166C"/>
    <w:rsid w:val="00F71847"/>
    <w:rsid w:val="00F71AD5"/>
    <w:rsid w:val="00F71B93"/>
    <w:rsid w:val="00F71D66"/>
    <w:rsid w:val="00F71D6A"/>
    <w:rsid w:val="00F71D9B"/>
    <w:rsid w:val="00F71E50"/>
    <w:rsid w:val="00F72036"/>
    <w:rsid w:val="00F72118"/>
    <w:rsid w:val="00F7217E"/>
    <w:rsid w:val="00F72311"/>
    <w:rsid w:val="00F723DA"/>
    <w:rsid w:val="00F723F7"/>
    <w:rsid w:val="00F72523"/>
    <w:rsid w:val="00F7255F"/>
    <w:rsid w:val="00F725D6"/>
    <w:rsid w:val="00F7268B"/>
    <w:rsid w:val="00F72743"/>
    <w:rsid w:val="00F728AE"/>
    <w:rsid w:val="00F72961"/>
    <w:rsid w:val="00F72C39"/>
    <w:rsid w:val="00F72EB9"/>
    <w:rsid w:val="00F72FFE"/>
    <w:rsid w:val="00F731BA"/>
    <w:rsid w:val="00F73293"/>
    <w:rsid w:val="00F7353A"/>
    <w:rsid w:val="00F73545"/>
    <w:rsid w:val="00F735E1"/>
    <w:rsid w:val="00F73760"/>
    <w:rsid w:val="00F73794"/>
    <w:rsid w:val="00F73998"/>
    <w:rsid w:val="00F73A70"/>
    <w:rsid w:val="00F73B68"/>
    <w:rsid w:val="00F73C74"/>
    <w:rsid w:val="00F73FD5"/>
    <w:rsid w:val="00F7401E"/>
    <w:rsid w:val="00F741AD"/>
    <w:rsid w:val="00F741EC"/>
    <w:rsid w:val="00F74226"/>
    <w:rsid w:val="00F7422B"/>
    <w:rsid w:val="00F742E6"/>
    <w:rsid w:val="00F74365"/>
    <w:rsid w:val="00F745F5"/>
    <w:rsid w:val="00F74771"/>
    <w:rsid w:val="00F747F6"/>
    <w:rsid w:val="00F74929"/>
    <w:rsid w:val="00F74E8F"/>
    <w:rsid w:val="00F74EB6"/>
    <w:rsid w:val="00F74EC4"/>
    <w:rsid w:val="00F7517B"/>
    <w:rsid w:val="00F7534F"/>
    <w:rsid w:val="00F75516"/>
    <w:rsid w:val="00F7558F"/>
    <w:rsid w:val="00F7559B"/>
    <w:rsid w:val="00F75634"/>
    <w:rsid w:val="00F756FC"/>
    <w:rsid w:val="00F75772"/>
    <w:rsid w:val="00F75976"/>
    <w:rsid w:val="00F759D6"/>
    <w:rsid w:val="00F75C12"/>
    <w:rsid w:val="00F75DC7"/>
    <w:rsid w:val="00F75E70"/>
    <w:rsid w:val="00F75E89"/>
    <w:rsid w:val="00F75ED8"/>
    <w:rsid w:val="00F75F9B"/>
    <w:rsid w:val="00F762B1"/>
    <w:rsid w:val="00F76392"/>
    <w:rsid w:val="00F76522"/>
    <w:rsid w:val="00F76591"/>
    <w:rsid w:val="00F7669B"/>
    <w:rsid w:val="00F767A2"/>
    <w:rsid w:val="00F76AAB"/>
    <w:rsid w:val="00F7707B"/>
    <w:rsid w:val="00F770B3"/>
    <w:rsid w:val="00F77129"/>
    <w:rsid w:val="00F7733E"/>
    <w:rsid w:val="00F77382"/>
    <w:rsid w:val="00F774F0"/>
    <w:rsid w:val="00F77607"/>
    <w:rsid w:val="00F77748"/>
    <w:rsid w:val="00F777A0"/>
    <w:rsid w:val="00F779A2"/>
    <w:rsid w:val="00F77AA0"/>
    <w:rsid w:val="00F77AD3"/>
    <w:rsid w:val="00F77B92"/>
    <w:rsid w:val="00F77B9C"/>
    <w:rsid w:val="00F77D14"/>
    <w:rsid w:val="00F77D16"/>
    <w:rsid w:val="00F77E25"/>
    <w:rsid w:val="00F77ED2"/>
    <w:rsid w:val="00F77F24"/>
    <w:rsid w:val="00F77F3D"/>
    <w:rsid w:val="00F77F5D"/>
    <w:rsid w:val="00F80032"/>
    <w:rsid w:val="00F802F5"/>
    <w:rsid w:val="00F8035E"/>
    <w:rsid w:val="00F8044C"/>
    <w:rsid w:val="00F804CB"/>
    <w:rsid w:val="00F80576"/>
    <w:rsid w:val="00F80657"/>
    <w:rsid w:val="00F80849"/>
    <w:rsid w:val="00F808F3"/>
    <w:rsid w:val="00F80977"/>
    <w:rsid w:val="00F80C17"/>
    <w:rsid w:val="00F80D0A"/>
    <w:rsid w:val="00F80D1B"/>
    <w:rsid w:val="00F80DE4"/>
    <w:rsid w:val="00F80F7C"/>
    <w:rsid w:val="00F80FF1"/>
    <w:rsid w:val="00F81076"/>
    <w:rsid w:val="00F810D7"/>
    <w:rsid w:val="00F81288"/>
    <w:rsid w:val="00F8139C"/>
    <w:rsid w:val="00F8161E"/>
    <w:rsid w:val="00F8170F"/>
    <w:rsid w:val="00F8173E"/>
    <w:rsid w:val="00F81848"/>
    <w:rsid w:val="00F81864"/>
    <w:rsid w:val="00F819E6"/>
    <w:rsid w:val="00F81AEF"/>
    <w:rsid w:val="00F81BB3"/>
    <w:rsid w:val="00F81E3F"/>
    <w:rsid w:val="00F820E3"/>
    <w:rsid w:val="00F82118"/>
    <w:rsid w:val="00F8227C"/>
    <w:rsid w:val="00F822F2"/>
    <w:rsid w:val="00F824CC"/>
    <w:rsid w:val="00F82513"/>
    <w:rsid w:val="00F825B3"/>
    <w:rsid w:val="00F82775"/>
    <w:rsid w:val="00F8284C"/>
    <w:rsid w:val="00F828DD"/>
    <w:rsid w:val="00F82937"/>
    <w:rsid w:val="00F82A1B"/>
    <w:rsid w:val="00F82A55"/>
    <w:rsid w:val="00F82CCF"/>
    <w:rsid w:val="00F82FB2"/>
    <w:rsid w:val="00F834C7"/>
    <w:rsid w:val="00F8368A"/>
    <w:rsid w:val="00F837AF"/>
    <w:rsid w:val="00F83BC6"/>
    <w:rsid w:val="00F83C29"/>
    <w:rsid w:val="00F83C36"/>
    <w:rsid w:val="00F83D70"/>
    <w:rsid w:val="00F83E81"/>
    <w:rsid w:val="00F83EFE"/>
    <w:rsid w:val="00F8413F"/>
    <w:rsid w:val="00F84149"/>
    <w:rsid w:val="00F841F3"/>
    <w:rsid w:val="00F84587"/>
    <w:rsid w:val="00F84816"/>
    <w:rsid w:val="00F849AA"/>
    <w:rsid w:val="00F84BE3"/>
    <w:rsid w:val="00F84C67"/>
    <w:rsid w:val="00F84F3E"/>
    <w:rsid w:val="00F8514C"/>
    <w:rsid w:val="00F851D4"/>
    <w:rsid w:val="00F85448"/>
    <w:rsid w:val="00F854DF"/>
    <w:rsid w:val="00F855ED"/>
    <w:rsid w:val="00F85A5E"/>
    <w:rsid w:val="00F85C72"/>
    <w:rsid w:val="00F85D5F"/>
    <w:rsid w:val="00F8606F"/>
    <w:rsid w:val="00F86115"/>
    <w:rsid w:val="00F863E6"/>
    <w:rsid w:val="00F866F4"/>
    <w:rsid w:val="00F86751"/>
    <w:rsid w:val="00F86987"/>
    <w:rsid w:val="00F86B2B"/>
    <w:rsid w:val="00F86C81"/>
    <w:rsid w:val="00F86CDC"/>
    <w:rsid w:val="00F86D64"/>
    <w:rsid w:val="00F86DBF"/>
    <w:rsid w:val="00F86ECE"/>
    <w:rsid w:val="00F86F53"/>
    <w:rsid w:val="00F870F4"/>
    <w:rsid w:val="00F8719E"/>
    <w:rsid w:val="00F872DA"/>
    <w:rsid w:val="00F87307"/>
    <w:rsid w:val="00F87317"/>
    <w:rsid w:val="00F87365"/>
    <w:rsid w:val="00F8748D"/>
    <w:rsid w:val="00F875B1"/>
    <w:rsid w:val="00F877D0"/>
    <w:rsid w:val="00F879F3"/>
    <w:rsid w:val="00F87DBD"/>
    <w:rsid w:val="00F87EC0"/>
    <w:rsid w:val="00F87F21"/>
    <w:rsid w:val="00F9005C"/>
    <w:rsid w:val="00F9008D"/>
    <w:rsid w:val="00F9017D"/>
    <w:rsid w:val="00F90193"/>
    <w:rsid w:val="00F901E5"/>
    <w:rsid w:val="00F9027F"/>
    <w:rsid w:val="00F908A3"/>
    <w:rsid w:val="00F908A7"/>
    <w:rsid w:val="00F90919"/>
    <w:rsid w:val="00F9097E"/>
    <w:rsid w:val="00F90B1B"/>
    <w:rsid w:val="00F90C9C"/>
    <w:rsid w:val="00F90CFC"/>
    <w:rsid w:val="00F90F2E"/>
    <w:rsid w:val="00F9101B"/>
    <w:rsid w:val="00F912B5"/>
    <w:rsid w:val="00F913CA"/>
    <w:rsid w:val="00F9143E"/>
    <w:rsid w:val="00F914CB"/>
    <w:rsid w:val="00F9168F"/>
    <w:rsid w:val="00F91B86"/>
    <w:rsid w:val="00F91C19"/>
    <w:rsid w:val="00F91E43"/>
    <w:rsid w:val="00F91FA9"/>
    <w:rsid w:val="00F92248"/>
    <w:rsid w:val="00F924D5"/>
    <w:rsid w:val="00F925F8"/>
    <w:rsid w:val="00F92635"/>
    <w:rsid w:val="00F92BC0"/>
    <w:rsid w:val="00F92C2F"/>
    <w:rsid w:val="00F92C85"/>
    <w:rsid w:val="00F92CD0"/>
    <w:rsid w:val="00F92E21"/>
    <w:rsid w:val="00F92ED7"/>
    <w:rsid w:val="00F92F16"/>
    <w:rsid w:val="00F92F86"/>
    <w:rsid w:val="00F92FAF"/>
    <w:rsid w:val="00F93182"/>
    <w:rsid w:val="00F9321D"/>
    <w:rsid w:val="00F93302"/>
    <w:rsid w:val="00F933AF"/>
    <w:rsid w:val="00F93424"/>
    <w:rsid w:val="00F93453"/>
    <w:rsid w:val="00F93480"/>
    <w:rsid w:val="00F93517"/>
    <w:rsid w:val="00F93580"/>
    <w:rsid w:val="00F93866"/>
    <w:rsid w:val="00F93A3A"/>
    <w:rsid w:val="00F93A3C"/>
    <w:rsid w:val="00F93B62"/>
    <w:rsid w:val="00F93E9E"/>
    <w:rsid w:val="00F93EBE"/>
    <w:rsid w:val="00F94104"/>
    <w:rsid w:val="00F94197"/>
    <w:rsid w:val="00F941D7"/>
    <w:rsid w:val="00F94223"/>
    <w:rsid w:val="00F94360"/>
    <w:rsid w:val="00F943E6"/>
    <w:rsid w:val="00F943E7"/>
    <w:rsid w:val="00F948FE"/>
    <w:rsid w:val="00F94AF2"/>
    <w:rsid w:val="00F94AFA"/>
    <w:rsid w:val="00F94B32"/>
    <w:rsid w:val="00F94EA9"/>
    <w:rsid w:val="00F950E1"/>
    <w:rsid w:val="00F953A8"/>
    <w:rsid w:val="00F9540C"/>
    <w:rsid w:val="00F95568"/>
    <w:rsid w:val="00F9572A"/>
    <w:rsid w:val="00F95759"/>
    <w:rsid w:val="00F9592A"/>
    <w:rsid w:val="00F95C72"/>
    <w:rsid w:val="00F95D39"/>
    <w:rsid w:val="00F95FB0"/>
    <w:rsid w:val="00F95FED"/>
    <w:rsid w:val="00F95FF6"/>
    <w:rsid w:val="00F9606F"/>
    <w:rsid w:val="00F961A2"/>
    <w:rsid w:val="00F961F5"/>
    <w:rsid w:val="00F96222"/>
    <w:rsid w:val="00F96272"/>
    <w:rsid w:val="00F96376"/>
    <w:rsid w:val="00F9667A"/>
    <w:rsid w:val="00F968A0"/>
    <w:rsid w:val="00F969EB"/>
    <w:rsid w:val="00F96A92"/>
    <w:rsid w:val="00F96D10"/>
    <w:rsid w:val="00F96D15"/>
    <w:rsid w:val="00F96FA1"/>
    <w:rsid w:val="00F96FF0"/>
    <w:rsid w:val="00F97056"/>
    <w:rsid w:val="00F97287"/>
    <w:rsid w:val="00F97815"/>
    <w:rsid w:val="00F9796F"/>
    <w:rsid w:val="00F97AA4"/>
    <w:rsid w:val="00F97BCC"/>
    <w:rsid w:val="00F97C04"/>
    <w:rsid w:val="00F97C2C"/>
    <w:rsid w:val="00F97DA4"/>
    <w:rsid w:val="00F97EA4"/>
    <w:rsid w:val="00F97F25"/>
    <w:rsid w:val="00FA027E"/>
    <w:rsid w:val="00FA0284"/>
    <w:rsid w:val="00FA0309"/>
    <w:rsid w:val="00FA0477"/>
    <w:rsid w:val="00FA0533"/>
    <w:rsid w:val="00FA054E"/>
    <w:rsid w:val="00FA0E4D"/>
    <w:rsid w:val="00FA0E83"/>
    <w:rsid w:val="00FA0E90"/>
    <w:rsid w:val="00FA1126"/>
    <w:rsid w:val="00FA1171"/>
    <w:rsid w:val="00FA1666"/>
    <w:rsid w:val="00FA17AC"/>
    <w:rsid w:val="00FA1911"/>
    <w:rsid w:val="00FA195A"/>
    <w:rsid w:val="00FA198A"/>
    <w:rsid w:val="00FA1CE9"/>
    <w:rsid w:val="00FA1DF4"/>
    <w:rsid w:val="00FA1E0F"/>
    <w:rsid w:val="00FA1E12"/>
    <w:rsid w:val="00FA1E42"/>
    <w:rsid w:val="00FA1ED2"/>
    <w:rsid w:val="00FA1F29"/>
    <w:rsid w:val="00FA1F83"/>
    <w:rsid w:val="00FA2009"/>
    <w:rsid w:val="00FA23C4"/>
    <w:rsid w:val="00FA24F9"/>
    <w:rsid w:val="00FA262B"/>
    <w:rsid w:val="00FA2707"/>
    <w:rsid w:val="00FA27B9"/>
    <w:rsid w:val="00FA285E"/>
    <w:rsid w:val="00FA2A09"/>
    <w:rsid w:val="00FA2CFC"/>
    <w:rsid w:val="00FA2CFD"/>
    <w:rsid w:val="00FA2E96"/>
    <w:rsid w:val="00FA2FA9"/>
    <w:rsid w:val="00FA301C"/>
    <w:rsid w:val="00FA31A5"/>
    <w:rsid w:val="00FA321B"/>
    <w:rsid w:val="00FA32D1"/>
    <w:rsid w:val="00FA3305"/>
    <w:rsid w:val="00FA34A4"/>
    <w:rsid w:val="00FA34AA"/>
    <w:rsid w:val="00FA34E6"/>
    <w:rsid w:val="00FA34EB"/>
    <w:rsid w:val="00FA35F6"/>
    <w:rsid w:val="00FA36EB"/>
    <w:rsid w:val="00FA382E"/>
    <w:rsid w:val="00FA38F0"/>
    <w:rsid w:val="00FA399D"/>
    <w:rsid w:val="00FA399F"/>
    <w:rsid w:val="00FA3ABE"/>
    <w:rsid w:val="00FA3B3D"/>
    <w:rsid w:val="00FA3BEA"/>
    <w:rsid w:val="00FA3C4F"/>
    <w:rsid w:val="00FA3F2B"/>
    <w:rsid w:val="00FA401F"/>
    <w:rsid w:val="00FA4023"/>
    <w:rsid w:val="00FA40D9"/>
    <w:rsid w:val="00FA41A2"/>
    <w:rsid w:val="00FA41B6"/>
    <w:rsid w:val="00FA41FF"/>
    <w:rsid w:val="00FA422D"/>
    <w:rsid w:val="00FA4238"/>
    <w:rsid w:val="00FA42A9"/>
    <w:rsid w:val="00FA4330"/>
    <w:rsid w:val="00FA43AD"/>
    <w:rsid w:val="00FA4495"/>
    <w:rsid w:val="00FA4706"/>
    <w:rsid w:val="00FA4915"/>
    <w:rsid w:val="00FA4B16"/>
    <w:rsid w:val="00FA4D3A"/>
    <w:rsid w:val="00FA4EE8"/>
    <w:rsid w:val="00FA4FFF"/>
    <w:rsid w:val="00FA50F3"/>
    <w:rsid w:val="00FA520B"/>
    <w:rsid w:val="00FA52D2"/>
    <w:rsid w:val="00FA5465"/>
    <w:rsid w:val="00FA54AF"/>
    <w:rsid w:val="00FA5736"/>
    <w:rsid w:val="00FA5D56"/>
    <w:rsid w:val="00FA5E30"/>
    <w:rsid w:val="00FA5F2B"/>
    <w:rsid w:val="00FA6043"/>
    <w:rsid w:val="00FA6088"/>
    <w:rsid w:val="00FA61F8"/>
    <w:rsid w:val="00FA648C"/>
    <w:rsid w:val="00FA656E"/>
    <w:rsid w:val="00FA6586"/>
    <w:rsid w:val="00FA6904"/>
    <w:rsid w:val="00FA6A8E"/>
    <w:rsid w:val="00FA6BF6"/>
    <w:rsid w:val="00FA6DFF"/>
    <w:rsid w:val="00FA6EA5"/>
    <w:rsid w:val="00FA6FBD"/>
    <w:rsid w:val="00FA6FD1"/>
    <w:rsid w:val="00FA70B5"/>
    <w:rsid w:val="00FA727B"/>
    <w:rsid w:val="00FA73E6"/>
    <w:rsid w:val="00FA749C"/>
    <w:rsid w:val="00FA74B1"/>
    <w:rsid w:val="00FA7532"/>
    <w:rsid w:val="00FA758F"/>
    <w:rsid w:val="00FA759E"/>
    <w:rsid w:val="00FA7641"/>
    <w:rsid w:val="00FA7660"/>
    <w:rsid w:val="00FA76FF"/>
    <w:rsid w:val="00FA777F"/>
    <w:rsid w:val="00FA78A9"/>
    <w:rsid w:val="00FA78B6"/>
    <w:rsid w:val="00FA78C6"/>
    <w:rsid w:val="00FA79EA"/>
    <w:rsid w:val="00FA7E96"/>
    <w:rsid w:val="00FA7F37"/>
    <w:rsid w:val="00FB0170"/>
    <w:rsid w:val="00FB0330"/>
    <w:rsid w:val="00FB0708"/>
    <w:rsid w:val="00FB0962"/>
    <w:rsid w:val="00FB0A5C"/>
    <w:rsid w:val="00FB0B52"/>
    <w:rsid w:val="00FB0BB9"/>
    <w:rsid w:val="00FB0BD9"/>
    <w:rsid w:val="00FB0D0D"/>
    <w:rsid w:val="00FB0DA9"/>
    <w:rsid w:val="00FB0DAF"/>
    <w:rsid w:val="00FB10B9"/>
    <w:rsid w:val="00FB1159"/>
    <w:rsid w:val="00FB1215"/>
    <w:rsid w:val="00FB12C4"/>
    <w:rsid w:val="00FB1316"/>
    <w:rsid w:val="00FB132E"/>
    <w:rsid w:val="00FB13B1"/>
    <w:rsid w:val="00FB14B7"/>
    <w:rsid w:val="00FB153D"/>
    <w:rsid w:val="00FB1575"/>
    <w:rsid w:val="00FB167C"/>
    <w:rsid w:val="00FB16D8"/>
    <w:rsid w:val="00FB1D65"/>
    <w:rsid w:val="00FB1D9A"/>
    <w:rsid w:val="00FB1E1B"/>
    <w:rsid w:val="00FB1E24"/>
    <w:rsid w:val="00FB24EA"/>
    <w:rsid w:val="00FB272F"/>
    <w:rsid w:val="00FB275E"/>
    <w:rsid w:val="00FB281F"/>
    <w:rsid w:val="00FB29A4"/>
    <w:rsid w:val="00FB2A25"/>
    <w:rsid w:val="00FB2B30"/>
    <w:rsid w:val="00FB2CCA"/>
    <w:rsid w:val="00FB2EAE"/>
    <w:rsid w:val="00FB2FC5"/>
    <w:rsid w:val="00FB3012"/>
    <w:rsid w:val="00FB3113"/>
    <w:rsid w:val="00FB3146"/>
    <w:rsid w:val="00FB328A"/>
    <w:rsid w:val="00FB3551"/>
    <w:rsid w:val="00FB35BB"/>
    <w:rsid w:val="00FB37A5"/>
    <w:rsid w:val="00FB37E7"/>
    <w:rsid w:val="00FB384B"/>
    <w:rsid w:val="00FB39F8"/>
    <w:rsid w:val="00FB3A4E"/>
    <w:rsid w:val="00FB3A54"/>
    <w:rsid w:val="00FB3AF0"/>
    <w:rsid w:val="00FB3BA8"/>
    <w:rsid w:val="00FB3E5F"/>
    <w:rsid w:val="00FB3E64"/>
    <w:rsid w:val="00FB40BF"/>
    <w:rsid w:val="00FB4120"/>
    <w:rsid w:val="00FB4183"/>
    <w:rsid w:val="00FB4220"/>
    <w:rsid w:val="00FB42B0"/>
    <w:rsid w:val="00FB43D5"/>
    <w:rsid w:val="00FB4420"/>
    <w:rsid w:val="00FB468F"/>
    <w:rsid w:val="00FB46E3"/>
    <w:rsid w:val="00FB4707"/>
    <w:rsid w:val="00FB4923"/>
    <w:rsid w:val="00FB495C"/>
    <w:rsid w:val="00FB4A7E"/>
    <w:rsid w:val="00FB4AD8"/>
    <w:rsid w:val="00FB4AF4"/>
    <w:rsid w:val="00FB4AFA"/>
    <w:rsid w:val="00FB4B08"/>
    <w:rsid w:val="00FB4BFD"/>
    <w:rsid w:val="00FB4D9D"/>
    <w:rsid w:val="00FB50CC"/>
    <w:rsid w:val="00FB5185"/>
    <w:rsid w:val="00FB52BE"/>
    <w:rsid w:val="00FB52C7"/>
    <w:rsid w:val="00FB52F3"/>
    <w:rsid w:val="00FB532B"/>
    <w:rsid w:val="00FB5361"/>
    <w:rsid w:val="00FB5591"/>
    <w:rsid w:val="00FB5922"/>
    <w:rsid w:val="00FB5AF9"/>
    <w:rsid w:val="00FB5B03"/>
    <w:rsid w:val="00FB5B75"/>
    <w:rsid w:val="00FB5E13"/>
    <w:rsid w:val="00FB5E39"/>
    <w:rsid w:val="00FB5FDF"/>
    <w:rsid w:val="00FB5FE6"/>
    <w:rsid w:val="00FB6185"/>
    <w:rsid w:val="00FB641A"/>
    <w:rsid w:val="00FB6555"/>
    <w:rsid w:val="00FB65B6"/>
    <w:rsid w:val="00FB66F0"/>
    <w:rsid w:val="00FB66F9"/>
    <w:rsid w:val="00FB674D"/>
    <w:rsid w:val="00FB681E"/>
    <w:rsid w:val="00FB68F8"/>
    <w:rsid w:val="00FB6A4D"/>
    <w:rsid w:val="00FB6AE6"/>
    <w:rsid w:val="00FB6CCB"/>
    <w:rsid w:val="00FB6D0E"/>
    <w:rsid w:val="00FB6DEA"/>
    <w:rsid w:val="00FB6E63"/>
    <w:rsid w:val="00FB7048"/>
    <w:rsid w:val="00FB7155"/>
    <w:rsid w:val="00FB7203"/>
    <w:rsid w:val="00FB7239"/>
    <w:rsid w:val="00FB7260"/>
    <w:rsid w:val="00FB7658"/>
    <w:rsid w:val="00FB7687"/>
    <w:rsid w:val="00FB782E"/>
    <w:rsid w:val="00FB78BD"/>
    <w:rsid w:val="00FB7A11"/>
    <w:rsid w:val="00FB7B72"/>
    <w:rsid w:val="00FB7BCB"/>
    <w:rsid w:val="00FB7EC4"/>
    <w:rsid w:val="00FC00B6"/>
    <w:rsid w:val="00FC0296"/>
    <w:rsid w:val="00FC0360"/>
    <w:rsid w:val="00FC04E0"/>
    <w:rsid w:val="00FC05F5"/>
    <w:rsid w:val="00FC0770"/>
    <w:rsid w:val="00FC0979"/>
    <w:rsid w:val="00FC098A"/>
    <w:rsid w:val="00FC09C7"/>
    <w:rsid w:val="00FC0A7A"/>
    <w:rsid w:val="00FC0B78"/>
    <w:rsid w:val="00FC0C13"/>
    <w:rsid w:val="00FC0C9E"/>
    <w:rsid w:val="00FC0D10"/>
    <w:rsid w:val="00FC0D41"/>
    <w:rsid w:val="00FC0E19"/>
    <w:rsid w:val="00FC0E4C"/>
    <w:rsid w:val="00FC0E54"/>
    <w:rsid w:val="00FC0EC4"/>
    <w:rsid w:val="00FC114F"/>
    <w:rsid w:val="00FC1337"/>
    <w:rsid w:val="00FC18B6"/>
    <w:rsid w:val="00FC1A6B"/>
    <w:rsid w:val="00FC1B49"/>
    <w:rsid w:val="00FC1C11"/>
    <w:rsid w:val="00FC1C4D"/>
    <w:rsid w:val="00FC1EA7"/>
    <w:rsid w:val="00FC1EFB"/>
    <w:rsid w:val="00FC1F8C"/>
    <w:rsid w:val="00FC2761"/>
    <w:rsid w:val="00FC27DF"/>
    <w:rsid w:val="00FC2833"/>
    <w:rsid w:val="00FC29EB"/>
    <w:rsid w:val="00FC2A5B"/>
    <w:rsid w:val="00FC2ADA"/>
    <w:rsid w:val="00FC2C17"/>
    <w:rsid w:val="00FC2D16"/>
    <w:rsid w:val="00FC2D57"/>
    <w:rsid w:val="00FC2E3A"/>
    <w:rsid w:val="00FC2E76"/>
    <w:rsid w:val="00FC2FBC"/>
    <w:rsid w:val="00FC30C4"/>
    <w:rsid w:val="00FC33B2"/>
    <w:rsid w:val="00FC345A"/>
    <w:rsid w:val="00FC349F"/>
    <w:rsid w:val="00FC3509"/>
    <w:rsid w:val="00FC350C"/>
    <w:rsid w:val="00FC3726"/>
    <w:rsid w:val="00FC3A62"/>
    <w:rsid w:val="00FC3D25"/>
    <w:rsid w:val="00FC3D2E"/>
    <w:rsid w:val="00FC3EC0"/>
    <w:rsid w:val="00FC40BD"/>
    <w:rsid w:val="00FC4403"/>
    <w:rsid w:val="00FC4417"/>
    <w:rsid w:val="00FC4481"/>
    <w:rsid w:val="00FC4494"/>
    <w:rsid w:val="00FC4539"/>
    <w:rsid w:val="00FC4707"/>
    <w:rsid w:val="00FC4BA1"/>
    <w:rsid w:val="00FC4E3D"/>
    <w:rsid w:val="00FC4EB6"/>
    <w:rsid w:val="00FC5006"/>
    <w:rsid w:val="00FC509E"/>
    <w:rsid w:val="00FC513D"/>
    <w:rsid w:val="00FC520B"/>
    <w:rsid w:val="00FC5450"/>
    <w:rsid w:val="00FC549F"/>
    <w:rsid w:val="00FC54BF"/>
    <w:rsid w:val="00FC5621"/>
    <w:rsid w:val="00FC56D4"/>
    <w:rsid w:val="00FC5733"/>
    <w:rsid w:val="00FC594C"/>
    <w:rsid w:val="00FC59F1"/>
    <w:rsid w:val="00FC5B78"/>
    <w:rsid w:val="00FC5C32"/>
    <w:rsid w:val="00FC5DC0"/>
    <w:rsid w:val="00FC5E95"/>
    <w:rsid w:val="00FC5F35"/>
    <w:rsid w:val="00FC6037"/>
    <w:rsid w:val="00FC6055"/>
    <w:rsid w:val="00FC610C"/>
    <w:rsid w:val="00FC613C"/>
    <w:rsid w:val="00FC61A6"/>
    <w:rsid w:val="00FC61D9"/>
    <w:rsid w:val="00FC61DA"/>
    <w:rsid w:val="00FC625D"/>
    <w:rsid w:val="00FC6294"/>
    <w:rsid w:val="00FC6297"/>
    <w:rsid w:val="00FC6387"/>
    <w:rsid w:val="00FC6393"/>
    <w:rsid w:val="00FC6402"/>
    <w:rsid w:val="00FC6438"/>
    <w:rsid w:val="00FC6529"/>
    <w:rsid w:val="00FC6673"/>
    <w:rsid w:val="00FC6B7A"/>
    <w:rsid w:val="00FC6CB8"/>
    <w:rsid w:val="00FC6EF0"/>
    <w:rsid w:val="00FC6F0B"/>
    <w:rsid w:val="00FC7306"/>
    <w:rsid w:val="00FC7354"/>
    <w:rsid w:val="00FC7385"/>
    <w:rsid w:val="00FC7504"/>
    <w:rsid w:val="00FC7521"/>
    <w:rsid w:val="00FC759D"/>
    <w:rsid w:val="00FC76AA"/>
    <w:rsid w:val="00FC7713"/>
    <w:rsid w:val="00FC7722"/>
    <w:rsid w:val="00FC779F"/>
    <w:rsid w:val="00FC7922"/>
    <w:rsid w:val="00FC7A7B"/>
    <w:rsid w:val="00FC7AC2"/>
    <w:rsid w:val="00FC7B39"/>
    <w:rsid w:val="00FC7B71"/>
    <w:rsid w:val="00FC7BE5"/>
    <w:rsid w:val="00FC7D44"/>
    <w:rsid w:val="00FC7D79"/>
    <w:rsid w:val="00FC7D7E"/>
    <w:rsid w:val="00FC7E01"/>
    <w:rsid w:val="00FC7ECC"/>
    <w:rsid w:val="00FC7F54"/>
    <w:rsid w:val="00FD0000"/>
    <w:rsid w:val="00FD002B"/>
    <w:rsid w:val="00FD014B"/>
    <w:rsid w:val="00FD03AA"/>
    <w:rsid w:val="00FD03EB"/>
    <w:rsid w:val="00FD0AA1"/>
    <w:rsid w:val="00FD0DBC"/>
    <w:rsid w:val="00FD0E41"/>
    <w:rsid w:val="00FD0FD0"/>
    <w:rsid w:val="00FD11A3"/>
    <w:rsid w:val="00FD137E"/>
    <w:rsid w:val="00FD13CB"/>
    <w:rsid w:val="00FD159B"/>
    <w:rsid w:val="00FD1650"/>
    <w:rsid w:val="00FD1756"/>
    <w:rsid w:val="00FD1A1C"/>
    <w:rsid w:val="00FD1E30"/>
    <w:rsid w:val="00FD20E4"/>
    <w:rsid w:val="00FD2111"/>
    <w:rsid w:val="00FD222D"/>
    <w:rsid w:val="00FD237C"/>
    <w:rsid w:val="00FD2663"/>
    <w:rsid w:val="00FD268C"/>
    <w:rsid w:val="00FD26B3"/>
    <w:rsid w:val="00FD29AF"/>
    <w:rsid w:val="00FD2AEA"/>
    <w:rsid w:val="00FD2AEE"/>
    <w:rsid w:val="00FD2BA0"/>
    <w:rsid w:val="00FD2C3F"/>
    <w:rsid w:val="00FD2D1F"/>
    <w:rsid w:val="00FD2E36"/>
    <w:rsid w:val="00FD2E9E"/>
    <w:rsid w:val="00FD2FAC"/>
    <w:rsid w:val="00FD300F"/>
    <w:rsid w:val="00FD3134"/>
    <w:rsid w:val="00FD32F4"/>
    <w:rsid w:val="00FD33CE"/>
    <w:rsid w:val="00FD3470"/>
    <w:rsid w:val="00FD35BA"/>
    <w:rsid w:val="00FD35D6"/>
    <w:rsid w:val="00FD3654"/>
    <w:rsid w:val="00FD36B2"/>
    <w:rsid w:val="00FD36F0"/>
    <w:rsid w:val="00FD3762"/>
    <w:rsid w:val="00FD37AC"/>
    <w:rsid w:val="00FD38FE"/>
    <w:rsid w:val="00FD3B7B"/>
    <w:rsid w:val="00FD3BAA"/>
    <w:rsid w:val="00FD3CEE"/>
    <w:rsid w:val="00FD3D79"/>
    <w:rsid w:val="00FD3E27"/>
    <w:rsid w:val="00FD3E2D"/>
    <w:rsid w:val="00FD3F48"/>
    <w:rsid w:val="00FD4105"/>
    <w:rsid w:val="00FD44CB"/>
    <w:rsid w:val="00FD47C8"/>
    <w:rsid w:val="00FD47E5"/>
    <w:rsid w:val="00FD47E6"/>
    <w:rsid w:val="00FD4937"/>
    <w:rsid w:val="00FD4AD0"/>
    <w:rsid w:val="00FD4AE6"/>
    <w:rsid w:val="00FD4B31"/>
    <w:rsid w:val="00FD5264"/>
    <w:rsid w:val="00FD52B5"/>
    <w:rsid w:val="00FD53A5"/>
    <w:rsid w:val="00FD542D"/>
    <w:rsid w:val="00FD5503"/>
    <w:rsid w:val="00FD5547"/>
    <w:rsid w:val="00FD572C"/>
    <w:rsid w:val="00FD59F4"/>
    <w:rsid w:val="00FD5B24"/>
    <w:rsid w:val="00FD5F4F"/>
    <w:rsid w:val="00FD606F"/>
    <w:rsid w:val="00FD61EF"/>
    <w:rsid w:val="00FD6402"/>
    <w:rsid w:val="00FD6541"/>
    <w:rsid w:val="00FD6585"/>
    <w:rsid w:val="00FD6647"/>
    <w:rsid w:val="00FD6967"/>
    <w:rsid w:val="00FD69B1"/>
    <w:rsid w:val="00FD6D39"/>
    <w:rsid w:val="00FD6D7D"/>
    <w:rsid w:val="00FD6D96"/>
    <w:rsid w:val="00FD6EB2"/>
    <w:rsid w:val="00FD6F06"/>
    <w:rsid w:val="00FD6FDA"/>
    <w:rsid w:val="00FD7072"/>
    <w:rsid w:val="00FD71F4"/>
    <w:rsid w:val="00FD76C9"/>
    <w:rsid w:val="00FD78F6"/>
    <w:rsid w:val="00FD7998"/>
    <w:rsid w:val="00FD7A5D"/>
    <w:rsid w:val="00FD7A98"/>
    <w:rsid w:val="00FD7CFC"/>
    <w:rsid w:val="00FD7EF3"/>
    <w:rsid w:val="00FD7F10"/>
    <w:rsid w:val="00FD7F72"/>
    <w:rsid w:val="00FD7FE1"/>
    <w:rsid w:val="00FE00AC"/>
    <w:rsid w:val="00FE0207"/>
    <w:rsid w:val="00FE02F4"/>
    <w:rsid w:val="00FE071D"/>
    <w:rsid w:val="00FE0797"/>
    <w:rsid w:val="00FE0883"/>
    <w:rsid w:val="00FE0951"/>
    <w:rsid w:val="00FE0987"/>
    <w:rsid w:val="00FE0B31"/>
    <w:rsid w:val="00FE0B46"/>
    <w:rsid w:val="00FE0D58"/>
    <w:rsid w:val="00FE0E05"/>
    <w:rsid w:val="00FE11C5"/>
    <w:rsid w:val="00FE1218"/>
    <w:rsid w:val="00FE1279"/>
    <w:rsid w:val="00FE12AF"/>
    <w:rsid w:val="00FE17CD"/>
    <w:rsid w:val="00FE17F3"/>
    <w:rsid w:val="00FE1840"/>
    <w:rsid w:val="00FE1A0F"/>
    <w:rsid w:val="00FE1A69"/>
    <w:rsid w:val="00FE1B4F"/>
    <w:rsid w:val="00FE1BBB"/>
    <w:rsid w:val="00FE1C67"/>
    <w:rsid w:val="00FE1C8E"/>
    <w:rsid w:val="00FE1E37"/>
    <w:rsid w:val="00FE20D5"/>
    <w:rsid w:val="00FE2126"/>
    <w:rsid w:val="00FE2158"/>
    <w:rsid w:val="00FE233D"/>
    <w:rsid w:val="00FE23A6"/>
    <w:rsid w:val="00FE23BC"/>
    <w:rsid w:val="00FE24ED"/>
    <w:rsid w:val="00FE25AE"/>
    <w:rsid w:val="00FE26C8"/>
    <w:rsid w:val="00FE2851"/>
    <w:rsid w:val="00FE2B14"/>
    <w:rsid w:val="00FE2BC0"/>
    <w:rsid w:val="00FE2C27"/>
    <w:rsid w:val="00FE2C4A"/>
    <w:rsid w:val="00FE2C83"/>
    <w:rsid w:val="00FE2D30"/>
    <w:rsid w:val="00FE3321"/>
    <w:rsid w:val="00FE3381"/>
    <w:rsid w:val="00FE35BF"/>
    <w:rsid w:val="00FE38E8"/>
    <w:rsid w:val="00FE3941"/>
    <w:rsid w:val="00FE3A81"/>
    <w:rsid w:val="00FE3BAB"/>
    <w:rsid w:val="00FE3BAF"/>
    <w:rsid w:val="00FE3DDD"/>
    <w:rsid w:val="00FE3E8C"/>
    <w:rsid w:val="00FE44E9"/>
    <w:rsid w:val="00FE4644"/>
    <w:rsid w:val="00FE46A3"/>
    <w:rsid w:val="00FE4780"/>
    <w:rsid w:val="00FE47C0"/>
    <w:rsid w:val="00FE47DA"/>
    <w:rsid w:val="00FE48A7"/>
    <w:rsid w:val="00FE49C4"/>
    <w:rsid w:val="00FE4B56"/>
    <w:rsid w:val="00FE4C44"/>
    <w:rsid w:val="00FE4D54"/>
    <w:rsid w:val="00FE4E9E"/>
    <w:rsid w:val="00FE504B"/>
    <w:rsid w:val="00FE51B5"/>
    <w:rsid w:val="00FE5278"/>
    <w:rsid w:val="00FE542F"/>
    <w:rsid w:val="00FE574D"/>
    <w:rsid w:val="00FE5882"/>
    <w:rsid w:val="00FE58D8"/>
    <w:rsid w:val="00FE5B0A"/>
    <w:rsid w:val="00FE5B67"/>
    <w:rsid w:val="00FE5C77"/>
    <w:rsid w:val="00FE5CFB"/>
    <w:rsid w:val="00FE5DD4"/>
    <w:rsid w:val="00FE5FCF"/>
    <w:rsid w:val="00FE6011"/>
    <w:rsid w:val="00FE6044"/>
    <w:rsid w:val="00FE609A"/>
    <w:rsid w:val="00FE6165"/>
    <w:rsid w:val="00FE6174"/>
    <w:rsid w:val="00FE61AA"/>
    <w:rsid w:val="00FE62FD"/>
    <w:rsid w:val="00FE662C"/>
    <w:rsid w:val="00FE6666"/>
    <w:rsid w:val="00FE6743"/>
    <w:rsid w:val="00FE6A2D"/>
    <w:rsid w:val="00FE6C73"/>
    <w:rsid w:val="00FE6E9E"/>
    <w:rsid w:val="00FE6F1B"/>
    <w:rsid w:val="00FE6FB7"/>
    <w:rsid w:val="00FE6FD1"/>
    <w:rsid w:val="00FE6FF3"/>
    <w:rsid w:val="00FE70A4"/>
    <w:rsid w:val="00FE70DB"/>
    <w:rsid w:val="00FE718E"/>
    <w:rsid w:val="00FE71B1"/>
    <w:rsid w:val="00FE7435"/>
    <w:rsid w:val="00FE7490"/>
    <w:rsid w:val="00FE74B7"/>
    <w:rsid w:val="00FE78ED"/>
    <w:rsid w:val="00FE7A1C"/>
    <w:rsid w:val="00FE7B23"/>
    <w:rsid w:val="00FE7BA3"/>
    <w:rsid w:val="00FE7D3B"/>
    <w:rsid w:val="00FE7E2B"/>
    <w:rsid w:val="00FF0037"/>
    <w:rsid w:val="00FF008C"/>
    <w:rsid w:val="00FF00DB"/>
    <w:rsid w:val="00FF014C"/>
    <w:rsid w:val="00FF01C1"/>
    <w:rsid w:val="00FF02F7"/>
    <w:rsid w:val="00FF068B"/>
    <w:rsid w:val="00FF07BE"/>
    <w:rsid w:val="00FF088F"/>
    <w:rsid w:val="00FF0A35"/>
    <w:rsid w:val="00FF0ACF"/>
    <w:rsid w:val="00FF0B0E"/>
    <w:rsid w:val="00FF0C0D"/>
    <w:rsid w:val="00FF0CD4"/>
    <w:rsid w:val="00FF0FA9"/>
    <w:rsid w:val="00FF11BC"/>
    <w:rsid w:val="00FF13B7"/>
    <w:rsid w:val="00FF14FA"/>
    <w:rsid w:val="00FF1661"/>
    <w:rsid w:val="00FF167D"/>
    <w:rsid w:val="00FF1B04"/>
    <w:rsid w:val="00FF1C07"/>
    <w:rsid w:val="00FF1D44"/>
    <w:rsid w:val="00FF1DC9"/>
    <w:rsid w:val="00FF1E71"/>
    <w:rsid w:val="00FF1F18"/>
    <w:rsid w:val="00FF1FC4"/>
    <w:rsid w:val="00FF21B2"/>
    <w:rsid w:val="00FF21BE"/>
    <w:rsid w:val="00FF2324"/>
    <w:rsid w:val="00FF232C"/>
    <w:rsid w:val="00FF27B6"/>
    <w:rsid w:val="00FF2905"/>
    <w:rsid w:val="00FF2AB5"/>
    <w:rsid w:val="00FF2B0A"/>
    <w:rsid w:val="00FF2C2B"/>
    <w:rsid w:val="00FF2D86"/>
    <w:rsid w:val="00FF2DF8"/>
    <w:rsid w:val="00FF2E1E"/>
    <w:rsid w:val="00FF2E6F"/>
    <w:rsid w:val="00FF2E71"/>
    <w:rsid w:val="00FF2E77"/>
    <w:rsid w:val="00FF2EBA"/>
    <w:rsid w:val="00FF2F09"/>
    <w:rsid w:val="00FF31EA"/>
    <w:rsid w:val="00FF323A"/>
    <w:rsid w:val="00FF32CA"/>
    <w:rsid w:val="00FF331D"/>
    <w:rsid w:val="00FF3367"/>
    <w:rsid w:val="00FF3444"/>
    <w:rsid w:val="00FF3498"/>
    <w:rsid w:val="00FF34B6"/>
    <w:rsid w:val="00FF374F"/>
    <w:rsid w:val="00FF37B2"/>
    <w:rsid w:val="00FF37F9"/>
    <w:rsid w:val="00FF3905"/>
    <w:rsid w:val="00FF399F"/>
    <w:rsid w:val="00FF39C9"/>
    <w:rsid w:val="00FF3A4C"/>
    <w:rsid w:val="00FF3ADE"/>
    <w:rsid w:val="00FF3B48"/>
    <w:rsid w:val="00FF3C8C"/>
    <w:rsid w:val="00FF40CA"/>
    <w:rsid w:val="00FF41D1"/>
    <w:rsid w:val="00FF422B"/>
    <w:rsid w:val="00FF428C"/>
    <w:rsid w:val="00FF4432"/>
    <w:rsid w:val="00FF460E"/>
    <w:rsid w:val="00FF474D"/>
    <w:rsid w:val="00FF48D1"/>
    <w:rsid w:val="00FF48F0"/>
    <w:rsid w:val="00FF4A5A"/>
    <w:rsid w:val="00FF4A87"/>
    <w:rsid w:val="00FF4B45"/>
    <w:rsid w:val="00FF4C34"/>
    <w:rsid w:val="00FF50FC"/>
    <w:rsid w:val="00FF51AC"/>
    <w:rsid w:val="00FF524E"/>
    <w:rsid w:val="00FF52F5"/>
    <w:rsid w:val="00FF5453"/>
    <w:rsid w:val="00FF552A"/>
    <w:rsid w:val="00FF55F7"/>
    <w:rsid w:val="00FF573C"/>
    <w:rsid w:val="00FF5786"/>
    <w:rsid w:val="00FF5A2D"/>
    <w:rsid w:val="00FF5A76"/>
    <w:rsid w:val="00FF5A92"/>
    <w:rsid w:val="00FF5CA4"/>
    <w:rsid w:val="00FF5D73"/>
    <w:rsid w:val="00FF5FE1"/>
    <w:rsid w:val="00FF60C6"/>
    <w:rsid w:val="00FF61A7"/>
    <w:rsid w:val="00FF6439"/>
    <w:rsid w:val="00FF64DC"/>
    <w:rsid w:val="00FF6546"/>
    <w:rsid w:val="00FF66AC"/>
    <w:rsid w:val="00FF67A7"/>
    <w:rsid w:val="00FF68E3"/>
    <w:rsid w:val="00FF692A"/>
    <w:rsid w:val="00FF699D"/>
    <w:rsid w:val="00FF69E6"/>
    <w:rsid w:val="00FF69EA"/>
    <w:rsid w:val="00FF69F4"/>
    <w:rsid w:val="00FF6CBD"/>
    <w:rsid w:val="00FF6CC8"/>
    <w:rsid w:val="00FF6D01"/>
    <w:rsid w:val="00FF6EFE"/>
    <w:rsid w:val="00FF6F42"/>
    <w:rsid w:val="00FF7008"/>
    <w:rsid w:val="00FF70B2"/>
    <w:rsid w:val="00FF7263"/>
    <w:rsid w:val="00FF72B1"/>
    <w:rsid w:val="00FF73EA"/>
    <w:rsid w:val="00FF7472"/>
    <w:rsid w:val="00FF7553"/>
    <w:rsid w:val="00FF765A"/>
    <w:rsid w:val="00FF7779"/>
    <w:rsid w:val="00FF78EF"/>
    <w:rsid w:val="00FF7AB4"/>
    <w:rsid w:val="00FF7B5C"/>
    <w:rsid w:val="00FF7B6B"/>
    <w:rsid w:val="010D3B2F"/>
    <w:rsid w:val="01888BEE"/>
    <w:rsid w:val="0261D737"/>
    <w:rsid w:val="02DC7EEF"/>
    <w:rsid w:val="03558364"/>
    <w:rsid w:val="03ED795A"/>
    <w:rsid w:val="03FDC784"/>
    <w:rsid w:val="0401B64B"/>
    <w:rsid w:val="04170EBD"/>
    <w:rsid w:val="04B20E21"/>
    <w:rsid w:val="04FEF3EE"/>
    <w:rsid w:val="0550FA99"/>
    <w:rsid w:val="0575EDD4"/>
    <w:rsid w:val="05C07D50"/>
    <w:rsid w:val="063B79C7"/>
    <w:rsid w:val="06995B6B"/>
    <w:rsid w:val="0699C663"/>
    <w:rsid w:val="06D295CB"/>
    <w:rsid w:val="0712294D"/>
    <w:rsid w:val="07659E7E"/>
    <w:rsid w:val="07B108FD"/>
    <w:rsid w:val="07D4FA1D"/>
    <w:rsid w:val="0859A164"/>
    <w:rsid w:val="08813DE7"/>
    <w:rsid w:val="089DFDAF"/>
    <w:rsid w:val="0935FA19"/>
    <w:rsid w:val="096A8D21"/>
    <w:rsid w:val="09B1999D"/>
    <w:rsid w:val="0A21E1AB"/>
    <w:rsid w:val="0A455E01"/>
    <w:rsid w:val="0A9BB0B9"/>
    <w:rsid w:val="0AB0573B"/>
    <w:rsid w:val="0AC0F264"/>
    <w:rsid w:val="0AF68193"/>
    <w:rsid w:val="0AF768A6"/>
    <w:rsid w:val="0B5835B3"/>
    <w:rsid w:val="0B8FBC20"/>
    <w:rsid w:val="0B9F1EC7"/>
    <w:rsid w:val="0C0D69A0"/>
    <w:rsid w:val="0C59ED8F"/>
    <w:rsid w:val="0C6113F2"/>
    <w:rsid w:val="0CC2BCD0"/>
    <w:rsid w:val="0CFEC1F5"/>
    <w:rsid w:val="0D20C033"/>
    <w:rsid w:val="0D317F42"/>
    <w:rsid w:val="0D3C55E2"/>
    <w:rsid w:val="0D52E01E"/>
    <w:rsid w:val="0E6D6742"/>
    <w:rsid w:val="0E75BC97"/>
    <w:rsid w:val="0EB388D3"/>
    <w:rsid w:val="0FC973B7"/>
    <w:rsid w:val="1052CA32"/>
    <w:rsid w:val="10EA5BDA"/>
    <w:rsid w:val="117FBFBC"/>
    <w:rsid w:val="121DC57E"/>
    <w:rsid w:val="13435D56"/>
    <w:rsid w:val="134F2A28"/>
    <w:rsid w:val="139FF434"/>
    <w:rsid w:val="13F63BD0"/>
    <w:rsid w:val="1434ABD2"/>
    <w:rsid w:val="14D356B9"/>
    <w:rsid w:val="14D8849C"/>
    <w:rsid w:val="14F96520"/>
    <w:rsid w:val="150E7A86"/>
    <w:rsid w:val="15433DD6"/>
    <w:rsid w:val="15519B6C"/>
    <w:rsid w:val="1570ED89"/>
    <w:rsid w:val="157CC950"/>
    <w:rsid w:val="15A7B35E"/>
    <w:rsid w:val="15E34AEF"/>
    <w:rsid w:val="16252729"/>
    <w:rsid w:val="16C1A636"/>
    <w:rsid w:val="16F0143F"/>
    <w:rsid w:val="178C7FA7"/>
    <w:rsid w:val="17C1184B"/>
    <w:rsid w:val="17D12B07"/>
    <w:rsid w:val="18198F1B"/>
    <w:rsid w:val="18E0D2DE"/>
    <w:rsid w:val="196B374A"/>
    <w:rsid w:val="1A677D92"/>
    <w:rsid w:val="1A94B62D"/>
    <w:rsid w:val="1A9A8757"/>
    <w:rsid w:val="1AB4F310"/>
    <w:rsid w:val="1AC39457"/>
    <w:rsid w:val="1AE07661"/>
    <w:rsid w:val="1AFEFE48"/>
    <w:rsid w:val="1BE21607"/>
    <w:rsid w:val="1C476981"/>
    <w:rsid w:val="1D0BEF53"/>
    <w:rsid w:val="1D1769B5"/>
    <w:rsid w:val="1E85E0FB"/>
    <w:rsid w:val="1EB86E44"/>
    <w:rsid w:val="1F17BFA2"/>
    <w:rsid w:val="1FBCFA2E"/>
    <w:rsid w:val="200F66A0"/>
    <w:rsid w:val="20A380CF"/>
    <w:rsid w:val="20A8BA37"/>
    <w:rsid w:val="20D7841A"/>
    <w:rsid w:val="213D6370"/>
    <w:rsid w:val="213F5284"/>
    <w:rsid w:val="214F1073"/>
    <w:rsid w:val="215F9A68"/>
    <w:rsid w:val="2160EEB5"/>
    <w:rsid w:val="21B71839"/>
    <w:rsid w:val="21EE9B38"/>
    <w:rsid w:val="2216CE6C"/>
    <w:rsid w:val="22C11E4E"/>
    <w:rsid w:val="22C9459E"/>
    <w:rsid w:val="22D929DB"/>
    <w:rsid w:val="22EA3056"/>
    <w:rsid w:val="2316E673"/>
    <w:rsid w:val="23726DB6"/>
    <w:rsid w:val="2411897A"/>
    <w:rsid w:val="241238ED"/>
    <w:rsid w:val="24679D85"/>
    <w:rsid w:val="24A1B7E4"/>
    <w:rsid w:val="254DB368"/>
    <w:rsid w:val="255AC460"/>
    <w:rsid w:val="26619C77"/>
    <w:rsid w:val="2695ACA5"/>
    <w:rsid w:val="271326BC"/>
    <w:rsid w:val="27B57444"/>
    <w:rsid w:val="287AA6EB"/>
    <w:rsid w:val="28D7E2E9"/>
    <w:rsid w:val="28F28357"/>
    <w:rsid w:val="28F6CE9A"/>
    <w:rsid w:val="2916D83C"/>
    <w:rsid w:val="292DC44E"/>
    <w:rsid w:val="2A248F58"/>
    <w:rsid w:val="2A6A845B"/>
    <w:rsid w:val="2A92E5D9"/>
    <w:rsid w:val="2A952BA8"/>
    <w:rsid w:val="2B5181BD"/>
    <w:rsid w:val="2B928171"/>
    <w:rsid w:val="2B9ACC33"/>
    <w:rsid w:val="2BBEEF14"/>
    <w:rsid w:val="2D996931"/>
    <w:rsid w:val="2E9786F2"/>
    <w:rsid w:val="2E9A1F7E"/>
    <w:rsid w:val="2F15C67F"/>
    <w:rsid w:val="2F768F20"/>
    <w:rsid w:val="2F7890A3"/>
    <w:rsid w:val="2FC235ED"/>
    <w:rsid w:val="2FCA27DF"/>
    <w:rsid w:val="2FCC446B"/>
    <w:rsid w:val="304DCE82"/>
    <w:rsid w:val="309FD388"/>
    <w:rsid w:val="30D3D15C"/>
    <w:rsid w:val="30E8B50A"/>
    <w:rsid w:val="31112F51"/>
    <w:rsid w:val="3115901D"/>
    <w:rsid w:val="3135B941"/>
    <w:rsid w:val="3158F489"/>
    <w:rsid w:val="316480DF"/>
    <w:rsid w:val="316547A9"/>
    <w:rsid w:val="31BA9C61"/>
    <w:rsid w:val="326D14B2"/>
    <w:rsid w:val="32B5E6F9"/>
    <w:rsid w:val="33D4A471"/>
    <w:rsid w:val="33EE855F"/>
    <w:rsid w:val="34106F2A"/>
    <w:rsid w:val="358D318D"/>
    <w:rsid w:val="35D2DB85"/>
    <w:rsid w:val="35FE9FE3"/>
    <w:rsid w:val="36B38B40"/>
    <w:rsid w:val="372D3E2A"/>
    <w:rsid w:val="37823672"/>
    <w:rsid w:val="37E40279"/>
    <w:rsid w:val="3857DBDB"/>
    <w:rsid w:val="38D53264"/>
    <w:rsid w:val="393A9F2C"/>
    <w:rsid w:val="394BBF0C"/>
    <w:rsid w:val="39670B5B"/>
    <w:rsid w:val="396BFFBD"/>
    <w:rsid w:val="39776AB3"/>
    <w:rsid w:val="39E791A4"/>
    <w:rsid w:val="3A435EB7"/>
    <w:rsid w:val="3AF0369F"/>
    <w:rsid w:val="3BBAFE56"/>
    <w:rsid w:val="3BC54473"/>
    <w:rsid w:val="3C535251"/>
    <w:rsid w:val="3C829B4C"/>
    <w:rsid w:val="3CC18D3C"/>
    <w:rsid w:val="3D3144A9"/>
    <w:rsid w:val="3E0485DA"/>
    <w:rsid w:val="3E55E46D"/>
    <w:rsid w:val="3E622644"/>
    <w:rsid w:val="3E757650"/>
    <w:rsid w:val="3EC323F6"/>
    <w:rsid w:val="3EC4A8B9"/>
    <w:rsid w:val="3F2E2B7F"/>
    <w:rsid w:val="3F562CD5"/>
    <w:rsid w:val="3FD25D92"/>
    <w:rsid w:val="4020BE88"/>
    <w:rsid w:val="40D9FF93"/>
    <w:rsid w:val="40DBCE45"/>
    <w:rsid w:val="40E7CBE0"/>
    <w:rsid w:val="40F419BC"/>
    <w:rsid w:val="412181A8"/>
    <w:rsid w:val="41A1D04F"/>
    <w:rsid w:val="41CA677E"/>
    <w:rsid w:val="422988CE"/>
    <w:rsid w:val="425320FE"/>
    <w:rsid w:val="429094E5"/>
    <w:rsid w:val="42FDDBFD"/>
    <w:rsid w:val="43306AC8"/>
    <w:rsid w:val="4442926F"/>
    <w:rsid w:val="4449104C"/>
    <w:rsid w:val="444B9518"/>
    <w:rsid w:val="445DBFDD"/>
    <w:rsid w:val="44C95EB1"/>
    <w:rsid w:val="4553201A"/>
    <w:rsid w:val="457FFA03"/>
    <w:rsid w:val="458A2FE8"/>
    <w:rsid w:val="45B51D8E"/>
    <w:rsid w:val="45DA0AEE"/>
    <w:rsid w:val="464D7DB2"/>
    <w:rsid w:val="466650CB"/>
    <w:rsid w:val="466AD7BA"/>
    <w:rsid w:val="46DA6D26"/>
    <w:rsid w:val="47452908"/>
    <w:rsid w:val="474736D9"/>
    <w:rsid w:val="47E5C803"/>
    <w:rsid w:val="48EA5778"/>
    <w:rsid w:val="48F6DEBD"/>
    <w:rsid w:val="490AE822"/>
    <w:rsid w:val="491AC594"/>
    <w:rsid w:val="492AC766"/>
    <w:rsid w:val="498C983C"/>
    <w:rsid w:val="49C3E40C"/>
    <w:rsid w:val="49E81F9C"/>
    <w:rsid w:val="4A640C1D"/>
    <w:rsid w:val="4A6AC2D1"/>
    <w:rsid w:val="4ACAF7C1"/>
    <w:rsid w:val="4AD62081"/>
    <w:rsid w:val="4B18E30A"/>
    <w:rsid w:val="4BA3588C"/>
    <w:rsid w:val="4C7072A1"/>
    <w:rsid w:val="4DAF3F8B"/>
    <w:rsid w:val="4E7AF686"/>
    <w:rsid w:val="4EACCA0B"/>
    <w:rsid w:val="50064F60"/>
    <w:rsid w:val="500B6186"/>
    <w:rsid w:val="500FB400"/>
    <w:rsid w:val="50AD96DE"/>
    <w:rsid w:val="5113E8C8"/>
    <w:rsid w:val="516DC7BA"/>
    <w:rsid w:val="5186BD7D"/>
    <w:rsid w:val="521392AF"/>
    <w:rsid w:val="52305EF9"/>
    <w:rsid w:val="5295366E"/>
    <w:rsid w:val="52C6A3B0"/>
    <w:rsid w:val="53899B15"/>
    <w:rsid w:val="53C58377"/>
    <w:rsid w:val="53E7A2F7"/>
    <w:rsid w:val="5480703A"/>
    <w:rsid w:val="549AA301"/>
    <w:rsid w:val="555140D3"/>
    <w:rsid w:val="5650143A"/>
    <w:rsid w:val="565633C7"/>
    <w:rsid w:val="56C11ABD"/>
    <w:rsid w:val="56F21AD9"/>
    <w:rsid w:val="5704778A"/>
    <w:rsid w:val="57304AEB"/>
    <w:rsid w:val="579B9AEE"/>
    <w:rsid w:val="57A4004C"/>
    <w:rsid w:val="57D4737F"/>
    <w:rsid w:val="57EA6B32"/>
    <w:rsid w:val="5800A83D"/>
    <w:rsid w:val="5819900A"/>
    <w:rsid w:val="5826EEED"/>
    <w:rsid w:val="58CA001A"/>
    <w:rsid w:val="595FDB9E"/>
    <w:rsid w:val="59688BF5"/>
    <w:rsid w:val="598E5662"/>
    <w:rsid w:val="59E2C997"/>
    <w:rsid w:val="59F998A1"/>
    <w:rsid w:val="5AC5E9DF"/>
    <w:rsid w:val="5B8B9036"/>
    <w:rsid w:val="5BFA0B49"/>
    <w:rsid w:val="5C109EBD"/>
    <w:rsid w:val="5C47FDBD"/>
    <w:rsid w:val="5C4B45D5"/>
    <w:rsid w:val="5C8BE2DC"/>
    <w:rsid w:val="5CDE8F26"/>
    <w:rsid w:val="5D552F0A"/>
    <w:rsid w:val="5D5AA686"/>
    <w:rsid w:val="5D7AF966"/>
    <w:rsid w:val="5D9C8A52"/>
    <w:rsid w:val="5DAC6CCF"/>
    <w:rsid w:val="5DBBCCDC"/>
    <w:rsid w:val="5DDA225A"/>
    <w:rsid w:val="5E9B901A"/>
    <w:rsid w:val="5EF26E31"/>
    <w:rsid w:val="5F483EE1"/>
    <w:rsid w:val="5F48E6D6"/>
    <w:rsid w:val="5F8D0681"/>
    <w:rsid w:val="5FC640B9"/>
    <w:rsid w:val="6009DA49"/>
    <w:rsid w:val="611B6AC6"/>
    <w:rsid w:val="6184E137"/>
    <w:rsid w:val="6197A1BB"/>
    <w:rsid w:val="61FBD63F"/>
    <w:rsid w:val="62816D8A"/>
    <w:rsid w:val="62827C35"/>
    <w:rsid w:val="62E97DBC"/>
    <w:rsid w:val="62F83A96"/>
    <w:rsid w:val="63EB966F"/>
    <w:rsid w:val="64085D13"/>
    <w:rsid w:val="64411E02"/>
    <w:rsid w:val="64842C82"/>
    <w:rsid w:val="653E7B96"/>
    <w:rsid w:val="6591626F"/>
    <w:rsid w:val="66081C71"/>
    <w:rsid w:val="676F6969"/>
    <w:rsid w:val="67C20884"/>
    <w:rsid w:val="67F8FE82"/>
    <w:rsid w:val="6818EE92"/>
    <w:rsid w:val="681F5BB6"/>
    <w:rsid w:val="682BB82B"/>
    <w:rsid w:val="684B7452"/>
    <w:rsid w:val="68A93682"/>
    <w:rsid w:val="6957F7FA"/>
    <w:rsid w:val="69CAE0B9"/>
    <w:rsid w:val="69F2BD14"/>
    <w:rsid w:val="6A10C6EE"/>
    <w:rsid w:val="6A662C11"/>
    <w:rsid w:val="6AD627A9"/>
    <w:rsid w:val="6AFA721C"/>
    <w:rsid w:val="6CC9B3F1"/>
    <w:rsid w:val="6CD37AF9"/>
    <w:rsid w:val="6D1D9C2C"/>
    <w:rsid w:val="6D4F8309"/>
    <w:rsid w:val="6DB20C11"/>
    <w:rsid w:val="6DD31DDC"/>
    <w:rsid w:val="6E53F3B5"/>
    <w:rsid w:val="6E7AB718"/>
    <w:rsid w:val="6FCAF45A"/>
    <w:rsid w:val="70F07180"/>
    <w:rsid w:val="71B8C535"/>
    <w:rsid w:val="725D5DF0"/>
    <w:rsid w:val="727CACA9"/>
    <w:rsid w:val="7296C029"/>
    <w:rsid w:val="72D555EA"/>
    <w:rsid w:val="7353F563"/>
    <w:rsid w:val="73AEDA79"/>
    <w:rsid w:val="7546A9B7"/>
    <w:rsid w:val="75A2A88B"/>
    <w:rsid w:val="75D12E0F"/>
    <w:rsid w:val="760F594E"/>
    <w:rsid w:val="76105D3A"/>
    <w:rsid w:val="769CA00E"/>
    <w:rsid w:val="776BC907"/>
    <w:rsid w:val="777C9526"/>
    <w:rsid w:val="777E85F2"/>
    <w:rsid w:val="77A04395"/>
    <w:rsid w:val="77DF913C"/>
    <w:rsid w:val="77EB1012"/>
    <w:rsid w:val="78C9AE3F"/>
    <w:rsid w:val="7A4DA975"/>
    <w:rsid w:val="7A9CD09E"/>
    <w:rsid w:val="7B01EE10"/>
    <w:rsid w:val="7B03D66A"/>
    <w:rsid w:val="7B2A9E15"/>
    <w:rsid w:val="7B6D3BB4"/>
    <w:rsid w:val="7BFA0893"/>
    <w:rsid w:val="7C09A73A"/>
    <w:rsid w:val="7C2E1E72"/>
    <w:rsid w:val="7C484C1A"/>
    <w:rsid w:val="7C4DA04B"/>
    <w:rsid w:val="7CD83732"/>
    <w:rsid w:val="7D394787"/>
    <w:rsid w:val="7DEB14BB"/>
    <w:rsid w:val="7DEEA478"/>
    <w:rsid w:val="7E5659FB"/>
    <w:rsid w:val="7E5EEF61"/>
    <w:rsid w:val="7F6E85F7"/>
    <w:rsid w:val="7F8BB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1009A9"/>
  <w15:docId w15:val="{4A72F05D-D092-4BA4-931B-80E2865B1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3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Char Char Char,BT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ody Char Char Char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numPr>
        <w:numId w:val="17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link w:val="BodyText3Char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link w:val="MacroTextChar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11D47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character" w:customStyle="1" w:styleId="AccPolicysubheadChar">
    <w:name w:val="Acc Policy sub head Char"/>
    <w:link w:val="AccPolicysubhead"/>
    <w:rsid w:val="00311D47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C1DF1"/>
    <w:pPr>
      <w:ind w:right="0"/>
    </w:pPr>
    <w:rPr>
      <w:i w:val="0"/>
      <w:iCs w:val="0"/>
      <w:color w:val="auto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6C1DF1"/>
    <w:rPr>
      <w:rFonts w:cs="Univers 45 Light"/>
      <w:i w:val="0"/>
      <w:iCs w:val="0"/>
      <w:color w:val="000000"/>
      <w:sz w:val="22"/>
      <w:szCs w:val="22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71">
    <w:name w:val="EmailStyle2271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character" w:styleId="Hyperlink">
    <w:name w:val="Hyperlink"/>
    <w:uiPriority w:val="99"/>
    <w:unhideWhenUsed/>
    <w:rsid w:val="002A3DDE"/>
    <w:rPr>
      <w:color w:val="0000FF"/>
      <w:u w:val="single"/>
    </w:rPr>
  </w:style>
  <w:style w:type="paragraph" w:customStyle="1" w:styleId="3">
    <w:name w:val="µÒÃÒ§3ªèÍ§"/>
    <w:basedOn w:val="Normal"/>
    <w:uiPriority w:val="99"/>
    <w:rsid w:val="00C653E1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NormalWeb">
    <w:name w:val="Normal (Web)"/>
    <w:basedOn w:val="Normal"/>
    <w:uiPriority w:val="99"/>
    <w:unhideWhenUsed/>
    <w:rsid w:val="00AB7E09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Heading4Char">
    <w:name w:val="Heading 4 Char"/>
    <w:link w:val="Heading4"/>
    <w:rsid w:val="00A21E06"/>
    <w:rPr>
      <w:sz w:val="22"/>
      <w:lang w:val="en-GB" w:bidi="ar-SA"/>
    </w:rPr>
  </w:style>
  <w:style w:type="character" w:customStyle="1" w:styleId="Heading5Char">
    <w:name w:val="Heading 5 Char"/>
    <w:link w:val="Heading5"/>
    <w:rsid w:val="00A21E06"/>
    <w:rPr>
      <w:sz w:val="22"/>
      <w:lang w:val="en-GB" w:bidi="ar-SA"/>
    </w:rPr>
  </w:style>
  <w:style w:type="character" w:customStyle="1" w:styleId="Heading6Char">
    <w:name w:val="Heading 6 Char"/>
    <w:link w:val="Heading6"/>
    <w:rsid w:val="00A21E06"/>
    <w:rPr>
      <w:sz w:val="22"/>
      <w:lang w:val="en-GB" w:bidi="ar-SA"/>
    </w:rPr>
  </w:style>
  <w:style w:type="character" w:customStyle="1" w:styleId="Heading7Char">
    <w:name w:val="Heading 7 Char"/>
    <w:link w:val="Heading7"/>
    <w:rsid w:val="00A21E06"/>
    <w:rPr>
      <w:sz w:val="22"/>
      <w:lang w:val="en-GB" w:bidi="ar-SA"/>
    </w:rPr>
  </w:style>
  <w:style w:type="character" w:customStyle="1" w:styleId="Heading8Char">
    <w:name w:val="Heading 8 Char"/>
    <w:link w:val="Heading8"/>
    <w:rsid w:val="00A21E06"/>
    <w:rPr>
      <w:sz w:val="22"/>
      <w:lang w:val="en-GB" w:bidi="ar-SA"/>
    </w:rPr>
  </w:style>
  <w:style w:type="character" w:customStyle="1" w:styleId="Heading9Char">
    <w:name w:val="Heading 9 Char"/>
    <w:link w:val="Heading9"/>
    <w:rsid w:val="00A21E06"/>
    <w:rPr>
      <w:sz w:val="22"/>
      <w:lang w:val="en-GB" w:bidi="ar-SA"/>
    </w:rPr>
  </w:style>
  <w:style w:type="character" w:styleId="FollowedHyperlink">
    <w:name w:val="FollowedHyperlink"/>
    <w:uiPriority w:val="99"/>
    <w:semiHidden/>
    <w:unhideWhenUsed/>
    <w:rsid w:val="00A21E06"/>
    <w:rPr>
      <w:color w:val="800080"/>
      <w:u w:val="single"/>
    </w:rPr>
  </w:style>
  <w:style w:type="character" w:customStyle="1" w:styleId="FootnoteTextChar">
    <w:name w:val="Footnote Text Char"/>
    <w:aliases w:val="ft Char"/>
    <w:link w:val="FootnoteText"/>
    <w:semiHidden/>
    <w:locked/>
    <w:rsid w:val="00A21E06"/>
    <w:rPr>
      <w:sz w:val="18"/>
      <w:lang w:val="en-GB" w:bidi="ar-SA"/>
    </w:rPr>
  </w:style>
  <w:style w:type="character" w:customStyle="1" w:styleId="FootnoteTextChar1">
    <w:name w:val="Footnote Text Char1"/>
    <w:aliases w:val="ft Char1"/>
    <w:semiHidden/>
    <w:rsid w:val="00A21E06"/>
    <w:rPr>
      <w:lang w:val="en-GB" w:bidi="ar-SA"/>
    </w:rPr>
  </w:style>
  <w:style w:type="character" w:customStyle="1" w:styleId="CommentTextChar">
    <w:name w:val="Comment Text Char"/>
    <w:link w:val="CommentText"/>
    <w:uiPriority w:val="99"/>
    <w:rsid w:val="00A21E06"/>
    <w:rPr>
      <w:lang w:val="en-GB" w:bidi="ar-SA"/>
    </w:rPr>
  </w:style>
  <w:style w:type="character" w:customStyle="1" w:styleId="HeaderChar">
    <w:name w:val="Header Char"/>
    <w:link w:val="Header"/>
    <w:rsid w:val="00A21E06"/>
    <w:rPr>
      <w:i/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A21E06"/>
    <w:rPr>
      <w:rFonts w:ascii="Courier New" w:hAnsi="Courier New"/>
      <w:lang w:val="en-AU" w:bidi="ar-SA"/>
    </w:rPr>
  </w:style>
  <w:style w:type="character" w:customStyle="1" w:styleId="SignatureChar">
    <w:name w:val="Signature Char"/>
    <w:link w:val="Signature"/>
    <w:rsid w:val="00A21E06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locked/>
    <w:rsid w:val="00A21E06"/>
    <w:rPr>
      <w:sz w:val="22"/>
      <w:lang w:val="en-GB" w:bidi="ar-SA"/>
    </w:rPr>
  </w:style>
  <w:style w:type="character" w:customStyle="1" w:styleId="BodyTextIndentChar1">
    <w:name w:val="Body Text Indent Char1"/>
    <w:aliases w:val="i Char1"/>
    <w:rsid w:val="00A21E06"/>
    <w:rPr>
      <w:sz w:val="22"/>
      <w:lang w:val="en-GB" w:bidi="ar-SA"/>
    </w:rPr>
  </w:style>
  <w:style w:type="character" w:customStyle="1" w:styleId="BodyText2Char">
    <w:name w:val="Body Text 2 Char"/>
    <w:link w:val="BodyText2"/>
    <w:rsid w:val="00A21E06"/>
    <w:rPr>
      <w:sz w:val="22"/>
      <w:lang w:val="en-GB" w:bidi="ar-SA"/>
    </w:rPr>
  </w:style>
  <w:style w:type="character" w:customStyle="1" w:styleId="BodyText3Char">
    <w:name w:val="Body Text 3 Char"/>
    <w:link w:val="BodyText3"/>
    <w:rsid w:val="00A21E06"/>
    <w:rPr>
      <w:sz w:val="18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A21E06"/>
    <w:rPr>
      <w:rFonts w:ascii="Tahoma" w:hAnsi="Tahoma" w:cs="Tahoma"/>
      <w:shd w:val="clear" w:color="auto" w:fill="000080"/>
      <w:lang w:val="en-GB" w:bidi="ar-SA"/>
    </w:rPr>
  </w:style>
  <w:style w:type="character" w:customStyle="1" w:styleId="CommentSubjectChar">
    <w:name w:val="Comment Subject Char"/>
    <w:link w:val="CommentSubject"/>
    <w:rsid w:val="00A21E06"/>
    <w:rPr>
      <w:b/>
      <w:bCs/>
      <w:lang w:val="en-GB" w:bidi="ar-SA"/>
    </w:rPr>
  </w:style>
  <w:style w:type="character" w:customStyle="1" w:styleId="BalloonTextChar">
    <w:name w:val="Balloon Text Char"/>
    <w:link w:val="BalloonText"/>
    <w:semiHidden/>
    <w:rsid w:val="00A21E06"/>
    <w:rPr>
      <w:rFonts w:ascii="Tahoma" w:hAnsi="Tahoma" w:cs="Tahoma"/>
      <w:sz w:val="16"/>
      <w:szCs w:val="16"/>
      <w:lang w:val="en-GB" w:bidi="ar-SA"/>
    </w:rPr>
  </w:style>
  <w:style w:type="numbering" w:customStyle="1" w:styleId="Style1">
    <w:name w:val="Style1"/>
    <w:uiPriority w:val="99"/>
    <w:rsid w:val="009A77E3"/>
    <w:pPr>
      <w:numPr>
        <w:numId w:val="2"/>
      </w:numPr>
    </w:pPr>
  </w:style>
  <w:style w:type="paragraph" w:customStyle="1" w:styleId="RNormal">
    <w:name w:val="RNormal"/>
    <w:basedOn w:val="Normal"/>
    <w:uiPriority w:val="99"/>
    <w:rsid w:val="00B26A79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¢éÍ¤ÇÒÁ"/>
    <w:basedOn w:val="Normal"/>
    <w:uiPriority w:val="99"/>
    <w:rsid w:val="005E66E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1Char1">
    <w:name w:val="Heading 1 Char1"/>
    <w:rsid w:val="006B5B79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a0">
    <w:name w:val="Åº"/>
    <w:basedOn w:val="Normal"/>
    <w:uiPriority w:val="99"/>
    <w:rsid w:val="00DD637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character" w:customStyle="1" w:styleId="AccPolicyHeadingChar">
    <w:name w:val="Acc Policy Heading Char"/>
    <w:uiPriority w:val="99"/>
    <w:rsid w:val="00C1647C"/>
    <w:rPr>
      <w:rFonts w:ascii="Angsana New" w:hAnsi="Angsana New" w:cs="Angsana New"/>
      <w:sz w:val="30"/>
      <w:szCs w:val="30"/>
      <w:lang w:val="en-GB"/>
    </w:rPr>
  </w:style>
  <w:style w:type="paragraph" w:styleId="Index7">
    <w:name w:val="index 7"/>
    <w:basedOn w:val="Normal"/>
    <w:next w:val="Normal"/>
    <w:uiPriority w:val="99"/>
    <w:semiHidden/>
    <w:rsid w:val="006336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D1710C"/>
    <w:rPr>
      <w:sz w:val="22"/>
      <w:lang w:val="en-GB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3529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435290"/>
    <w:rPr>
      <w:sz w:val="16"/>
      <w:szCs w:val="16"/>
      <w:lang w:val="en-GB" w:bidi="ar-SA"/>
    </w:rPr>
  </w:style>
  <w:style w:type="character" w:customStyle="1" w:styleId="apple-converted-space">
    <w:name w:val="apple-converted-space"/>
    <w:rsid w:val="008E4D2D"/>
  </w:style>
  <w:style w:type="paragraph" w:styleId="Title">
    <w:name w:val="Title"/>
    <w:basedOn w:val="Normal"/>
    <w:next w:val="Normal"/>
    <w:link w:val="TitleChar"/>
    <w:qFormat/>
    <w:rsid w:val="0054048A"/>
    <w:pPr>
      <w:spacing w:before="240" w:after="60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4048A"/>
    <w:rPr>
      <w:rFonts w:ascii="Calibri Light" w:eastAsia="Times New Roman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84715F"/>
    <w:rPr>
      <w:color w:val="808080"/>
    </w:rPr>
  </w:style>
  <w:style w:type="character" w:customStyle="1" w:styleId="EmailStyle2261">
    <w:name w:val="EmailStyle2261"/>
    <w:semiHidden/>
    <w:rsid w:val="0084715F"/>
    <w:rPr>
      <w:rFonts w:ascii="Arial" w:hAnsi="Arial" w:cs="Arial" w:hint="default"/>
      <w:color w:val="auto"/>
      <w:sz w:val="20"/>
      <w:szCs w:val="20"/>
    </w:rPr>
  </w:style>
  <w:style w:type="table" w:styleId="Table3Deffects2">
    <w:name w:val="Table 3D effects 2"/>
    <w:basedOn w:val="TableNormal"/>
    <w:unhideWhenUsed/>
    <w:rsid w:val="0084715F"/>
    <w:pPr>
      <w:spacing w:line="260" w:lineRule="atLeast"/>
    </w:p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DF0D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Consolas" w:hAnsi="Consolas" w:cs="Angsana New"/>
      <w:sz w:val="20"/>
      <w:szCs w:val="25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DF0D4D"/>
    <w:rPr>
      <w:rFonts w:ascii="Consolas" w:hAnsi="Consolas" w:cs="Angsana New"/>
      <w:szCs w:val="25"/>
    </w:rPr>
  </w:style>
  <w:style w:type="character" w:customStyle="1" w:styleId="HeaderChar1">
    <w:name w:val="Header Char1"/>
    <w:rsid w:val="00933EA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933EAE"/>
    <w:rPr>
      <w:rFonts w:ascii="Arial" w:eastAsia="Times New Roman" w:hAnsi="Arial" w:cs="Times New Roman"/>
      <w:sz w:val="18"/>
      <w:szCs w:val="18"/>
    </w:rPr>
  </w:style>
  <w:style w:type="paragraph" w:customStyle="1" w:styleId="T">
    <w:name w:val="Å§ª×Í T"/>
    <w:basedOn w:val="Normal"/>
    <w:uiPriority w:val="99"/>
    <w:rsid w:val="00933EAE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styleId="NoSpacing">
    <w:name w:val="No Spacing"/>
    <w:uiPriority w:val="1"/>
    <w:qFormat/>
    <w:rsid w:val="00E64429"/>
    <w:rPr>
      <w:sz w:val="22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4A4210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4A4210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A4210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4A421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4A421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4A4210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1134"/>
        <w:tab w:val="num" w:pos="414"/>
      </w:tabs>
      <w:spacing w:before="0" w:after="90" w:line="240" w:lineRule="auto"/>
      <w:ind w:left="414" w:hanging="360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4A4210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rsid w:val="004A4210"/>
    <w:rPr>
      <w:rFonts w:ascii="Arial" w:hAnsi="Arial"/>
      <w:sz w:val="18"/>
      <w:szCs w:val="18"/>
      <w:lang w:val="en-GB" w:bidi="ar-SA"/>
    </w:rPr>
  </w:style>
  <w:style w:type="character" w:styleId="Strong">
    <w:name w:val="Strong"/>
    <w:uiPriority w:val="99"/>
    <w:qFormat/>
    <w:rsid w:val="004A42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A4210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4A421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4A4210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A42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A4210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4A4210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4A42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A4210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A4210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4A421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4A421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4A42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a1">
    <w:name w:val="???????"/>
    <w:basedOn w:val="Normal"/>
    <w:uiPriority w:val="99"/>
    <w:rsid w:val="004A421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a2">
    <w:name w:val="??"/>
    <w:basedOn w:val="Normal"/>
    <w:rsid w:val="004A4210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3">
    <w:name w:val="ºÇ¡"/>
    <w:basedOn w:val="Normal"/>
    <w:uiPriority w:val="99"/>
    <w:rsid w:val="004A4210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4A4210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4A4210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4">
    <w:name w:val="???"/>
    <w:basedOn w:val="Normal"/>
    <w:uiPriority w:val="99"/>
    <w:rsid w:val="004A4210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4A4210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5">
    <w:name w:val="ลบ"/>
    <w:basedOn w:val="Normal"/>
    <w:uiPriority w:val="99"/>
    <w:rsid w:val="004A4210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4A4210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4A4210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BodyTextIndent2Char">
    <w:name w:val="Body Text Indent 2 Char"/>
    <w:link w:val="BodyTextIndent2"/>
    <w:uiPriority w:val="99"/>
    <w:rsid w:val="004A4210"/>
    <w:rPr>
      <w:rFonts w:cs="EucrosiaUPC"/>
      <w:sz w:val="30"/>
      <w:szCs w:val="30"/>
    </w:rPr>
  </w:style>
  <w:style w:type="character" w:customStyle="1" w:styleId="shorttext1">
    <w:name w:val="short_text1"/>
    <w:uiPriority w:val="99"/>
    <w:rsid w:val="004A4210"/>
    <w:rPr>
      <w:rFonts w:cs="Times New Roman"/>
      <w:sz w:val="29"/>
      <w:szCs w:val="29"/>
    </w:rPr>
  </w:style>
  <w:style w:type="character" w:customStyle="1" w:styleId="hps">
    <w:name w:val="hps"/>
    <w:uiPriority w:val="99"/>
    <w:rsid w:val="004A4210"/>
    <w:rPr>
      <w:rFonts w:cs="Times New Roman"/>
    </w:rPr>
  </w:style>
  <w:style w:type="character" w:customStyle="1" w:styleId="gt-icon-text1">
    <w:name w:val="gt-icon-text1"/>
    <w:uiPriority w:val="99"/>
    <w:rsid w:val="004A4210"/>
    <w:rPr>
      <w:rFonts w:cs="Times New Roman"/>
    </w:rPr>
  </w:style>
  <w:style w:type="character" w:customStyle="1" w:styleId="shorttext">
    <w:name w:val="short_text"/>
    <w:uiPriority w:val="99"/>
    <w:rsid w:val="004A4210"/>
    <w:rPr>
      <w:rFonts w:cs="Times New Roman"/>
    </w:rPr>
  </w:style>
  <w:style w:type="character" w:customStyle="1" w:styleId="longtext">
    <w:name w:val="long_text"/>
    <w:uiPriority w:val="99"/>
    <w:rsid w:val="004A421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A4210"/>
    <w:pPr>
      <w:spacing w:line="240" w:lineRule="auto"/>
    </w:pPr>
    <w:rPr>
      <w:rFonts w:ascii="Consolas" w:hAnsi="Consolas" w:cs="Angsana New"/>
      <w:sz w:val="21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4A4210"/>
    <w:rPr>
      <w:rFonts w:ascii="Consolas" w:hAnsi="Consolas" w:cs="Angsana New"/>
      <w:sz w:val="21"/>
      <w:szCs w:val="26"/>
    </w:rPr>
  </w:style>
  <w:style w:type="character" w:customStyle="1" w:styleId="alt-edited">
    <w:name w:val="alt-edited"/>
    <w:rsid w:val="004A4210"/>
  </w:style>
  <w:style w:type="table" w:styleId="TableGridLight">
    <w:name w:val="Grid Table Light"/>
    <w:basedOn w:val="TableNormal"/>
    <w:uiPriority w:val="40"/>
    <w:rsid w:val="004A421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2Char1">
    <w:name w:val="Heading 2 Char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C873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C873D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C873D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basedOn w:val="BodyTextChar1"/>
    <w:rsid w:val="00C873D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C873D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basedOn w:val="DefaultParagraphFont"/>
    <w:rsid w:val="00C873D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C873D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C873D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C873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basedOn w:val="DefaultParagraphFont"/>
    <w:rsid w:val="00C873D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C873D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873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873DA"/>
  </w:style>
  <w:style w:type="character" w:customStyle="1" w:styleId="st1">
    <w:name w:val="st1"/>
    <w:basedOn w:val="DefaultParagraphFont"/>
    <w:rsid w:val="00C873DA"/>
  </w:style>
  <w:style w:type="character" w:customStyle="1" w:styleId="alt-edited1">
    <w:name w:val="alt-edited1"/>
    <w:basedOn w:val="DefaultParagraphFont"/>
    <w:rsid w:val="00C873DA"/>
    <w:rPr>
      <w:color w:val="4D90F0"/>
    </w:rPr>
  </w:style>
  <w:style w:type="table" w:customStyle="1" w:styleId="TableGridLight1">
    <w:name w:val="Table Grid Light1"/>
    <w:basedOn w:val="TableNormal"/>
    <w:uiPriority w:val="40"/>
    <w:rsid w:val="00C873D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C873D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C873D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C873D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3">
    <w:name w:val="Pa3"/>
    <w:basedOn w:val="Normal"/>
    <w:next w:val="Normal"/>
    <w:uiPriority w:val="99"/>
    <w:rsid w:val="00C873D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TableParagraph">
    <w:name w:val="Table Paragraph"/>
    <w:basedOn w:val="Normal"/>
    <w:uiPriority w:val="1"/>
    <w:qFormat/>
    <w:rsid w:val="00C873DA"/>
    <w:pPr>
      <w:widowControl w:val="0"/>
      <w:spacing w:line="240" w:lineRule="auto"/>
    </w:pPr>
    <w:rPr>
      <w:rFonts w:ascii="Calibri" w:eastAsia="Calibri" w:hAnsi="Calibri" w:cs="Cordia New"/>
      <w:szCs w:val="22"/>
      <w:lang w:val="en-US"/>
    </w:rPr>
  </w:style>
  <w:style w:type="paragraph" w:customStyle="1" w:styleId="Pa20">
    <w:name w:val="Pa20"/>
    <w:basedOn w:val="Default"/>
    <w:next w:val="Default"/>
    <w:uiPriority w:val="99"/>
    <w:rsid w:val="00C873D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C873D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8743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A79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961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637C1"/>
    <w:rPr>
      <w:sz w:val="22"/>
      <w:lang w:val="en-GB" w:bidi="ar-SA"/>
    </w:rPr>
  </w:style>
  <w:style w:type="table" w:customStyle="1" w:styleId="TableGrid5">
    <w:name w:val="Table Grid5"/>
    <w:basedOn w:val="TableNormal"/>
    <w:next w:val="TableGrid"/>
    <w:uiPriority w:val="39"/>
    <w:rsid w:val="009637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B3F92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EB3F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EB3F92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7266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F01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F924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4B1D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CE4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EF6BB8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EF6BB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EF6BB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EF6BB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EF6BB8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EF6BB8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F6BB8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  <w:lang w:val="en-US" w:bidi="th-TH"/>
    </w:rPr>
  </w:style>
  <w:style w:type="table" w:customStyle="1" w:styleId="TableGrid17">
    <w:name w:val="Table Grid17"/>
    <w:basedOn w:val="TableNormal"/>
    <w:next w:val="TableGrid"/>
    <w:uiPriority w:val="39"/>
    <w:rsid w:val="00570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7B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CF30AE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0">
    <w:name w:val="Table Grid20"/>
    <w:basedOn w:val="TableNormal"/>
    <w:next w:val="TableGrid"/>
    <w:uiPriority w:val="39"/>
    <w:rsid w:val="008D3B6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5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71ba60-6799-4a44-b753-a922a48b8635" xsi:nil="true"/>
    <lcf76f155ced4ddcb4097134ff3c332f xmlns="b2e7aad7-4db8-448d-8afe-9059bfedaad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6EEB7AC852CC4091B39E29BAB62EEB" ma:contentTypeVersion="15" ma:contentTypeDescription="Create a new document." ma:contentTypeScope="" ma:versionID="4fd8cc204096c9cd7cd28e671b5b0368">
  <xsd:schema xmlns:xsd="http://www.w3.org/2001/XMLSchema" xmlns:xs="http://www.w3.org/2001/XMLSchema" xmlns:p="http://schemas.microsoft.com/office/2006/metadata/properties" xmlns:ns2="b2e7aad7-4db8-448d-8afe-9059bfedaadd" xmlns:ns3="7371ba60-6799-4a44-b753-a922a48b8635" targetNamespace="http://schemas.microsoft.com/office/2006/metadata/properties" ma:root="true" ma:fieldsID="de2f4c3947400206c253fc8e303871c9" ns2:_="" ns3:_="">
    <xsd:import namespace="b2e7aad7-4db8-448d-8afe-9059bfedaadd"/>
    <xsd:import namespace="7371ba60-6799-4a44-b753-a922a48b8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7aad7-4db8-448d-8afe-9059bfeda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4cef3f-b6ed-4416-ac60-aedc2b0dee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71ba60-6799-4a44-b753-a922a48b8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0b5da9f-85ac-4197-91e8-c24bc139ff78}" ma:internalName="TaxCatchAll" ma:showField="CatchAllData" ma:web="7371ba60-6799-4a44-b753-a922a48b8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C204B-6D71-4BE9-9F96-A959DA7FEB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96C7A9-8B21-4706-B6E0-AC10E29086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1C1188-2AD8-4B2F-8BC1-92EE2132147D}"/>
</file>

<file path=customXml/itemProps4.xml><?xml version="1.0" encoding="utf-8"?>
<ds:datastoreItem xmlns:ds="http://schemas.openxmlformats.org/officeDocument/2006/customXml" ds:itemID="{71DD372B-DC54-442F-9750-970D6A707B5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14</TotalTime>
  <Pages>1</Pages>
  <Words>21389</Words>
  <Characters>96895</Characters>
  <Application>Microsoft Office Word</Application>
  <DocSecurity>0</DocSecurity>
  <Lines>9689</Lines>
  <Paragraphs>4928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Millennium Group Corporation (Asia) Public Company Limited</vt:lpstr>
    </vt:vector>
  </TitlesOfParts>
  <Company>KPMG</Company>
  <LinksUpToDate>false</LinksUpToDate>
  <CharactersWithSpaces>113356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Public Company Limited</dc:title>
  <dc:subject/>
  <dc:creator>KPMG - DPP</dc:creator>
  <cp:keywords/>
  <dc:description/>
  <cp:lastModifiedBy>Nattakarn, Sangvichit</cp:lastModifiedBy>
  <cp:revision>9</cp:revision>
  <cp:lastPrinted>2026-02-24T10:41:00Z</cp:lastPrinted>
  <dcterms:created xsi:type="dcterms:W3CDTF">2026-02-24T10:31:00Z</dcterms:created>
  <dcterms:modified xsi:type="dcterms:W3CDTF">2026-02-24T10:58:00Z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MSIP_Label_66d2e1c0-6637-486d-a383-0177dcc02b99_Enabled">
    <vt:lpwstr>true</vt:lpwstr>
  </property>
  <property fmtid="{D5CDD505-2E9C-101B-9397-08002B2CF9AE}" pid="5" name="MSIP_Label_66d2e1c0-6637-486d-a383-0177dcc02b99_SetDate">
    <vt:lpwstr>2022-01-13T07:36:39Z</vt:lpwstr>
  </property>
  <property fmtid="{D5CDD505-2E9C-101B-9397-08002B2CF9AE}" pid="6" name="MSIP_Label_66d2e1c0-6637-486d-a383-0177dcc02b99_Method">
    <vt:lpwstr>Standard</vt:lpwstr>
  </property>
  <property fmtid="{D5CDD505-2E9C-101B-9397-08002B2CF9AE}" pid="7" name="MSIP_Label_66d2e1c0-6637-486d-a383-0177dcc02b99_Name">
    <vt:lpwstr>Public</vt:lpwstr>
  </property>
  <property fmtid="{D5CDD505-2E9C-101B-9397-08002B2CF9AE}" pid="8" name="MSIP_Label_66d2e1c0-6637-486d-a383-0177dcc02b99_SiteId">
    <vt:lpwstr>6345207c-7bd2-49f1-920e-a5aa88e4c1c0</vt:lpwstr>
  </property>
  <property fmtid="{D5CDD505-2E9C-101B-9397-08002B2CF9AE}" pid="9" name="MSIP_Label_66d2e1c0-6637-486d-a383-0177dcc02b99_ActionId">
    <vt:lpwstr>056586b8-6521-42c9-a648-a97a7edd77c1</vt:lpwstr>
  </property>
  <property fmtid="{D5CDD505-2E9C-101B-9397-08002B2CF9AE}" pid="10" name="MSIP_Label_66d2e1c0-6637-486d-a383-0177dcc02b99_ContentBits">
    <vt:lpwstr>0</vt:lpwstr>
  </property>
  <property fmtid="{D5CDD505-2E9C-101B-9397-08002B2CF9AE}" pid="11" name="ContentTypeId">
    <vt:lpwstr>0x0101000E6EEB7AC852CC4091B39E29BAB62EEB</vt:lpwstr>
  </property>
  <property fmtid="{D5CDD505-2E9C-101B-9397-08002B2CF9AE}" pid="12" name="MediaServiceImageTags">
    <vt:lpwstr/>
  </property>
</Properties>
</file>