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-90" w:type="dxa"/>
        <w:tblLook w:val="01E0" w:firstRow="1" w:lastRow="1" w:firstColumn="1" w:lastColumn="1" w:noHBand="0" w:noVBand="0"/>
      </w:tblPr>
      <w:tblGrid>
        <w:gridCol w:w="1376"/>
        <w:gridCol w:w="8002"/>
      </w:tblGrid>
      <w:tr w:rsidR="0063663D" w:rsidRPr="00396BC1" w14:paraId="201FF11F" w14:textId="77777777" w:rsidTr="00C27993">
        <w:tc>
          <w:tcPr>
            <w:tcW w:w="1376" w:type="dxa"/>
          </w:tcPr>
          <w:p w14:paraId="37ABF168" w14:textId="77777777" w:rsidR="0063663D" w:rsidRPr="00396BC1" w:rsidRDefault="007251E0" w:rsidP="00A45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002" w:type="dxa"/>
          </w:tcPr>
          <w:p w14:paraId="5A58EA43" w14:textId="77777777" w:rsidR="0063663D" w:rsidRPr="00396BC1" w:rsidRDefault="007251E0" w:rsidP="00A45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63663D" w:rsidRPr="00396BC1" w14:paraId="2410681B" w14:textId="77777777" w:rsidTr="00C27993">
        <w:tc>
          <w:tcPr>
            <w:tcW w:w="1376" w:type="dxa"/>
          </w:tcPr>
          <w:p w14:paraId="0471F181" w14:textId="77777777" w:rsidR="0063663D" w:rsidRPr="00396BC1" w:rsidRDefault="0063663D" w:rsidP="00A45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02" w:type="dxa"/>
          </w:tcPr>
          <w:p w14:paraId="224AA108" w14:textId="77777777" w:rsidR="0063663D" w:rsidRPr="00396BC1" w:rsidRDefault="0063663D" w:rsidP="00A45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3663D" w:rsidRPr="00396BC1" w14:paraId="29B1794A" w14:textId="77777777" w:rsidTr="00C27993">
        <w:tc>
          <w:tcPr>
            <w:tcW w:w="1376" w:type="dxa"/>
          </w:tcPr>
          <w:p w14:paraId="24769021" w14:textId="77777777" w:rsidR="0063663D" w:rsidRPr="00396BC1" w:rsidRDefault="0063663D" w:rsidP="008E784D">
            <w:pPr>
              <w:pStyle w:val="ListParagraph"/>
              <w:numPr>
                <w:ilvl w:val="0"/>
                <w:numId w:val="19"/>
              </w:num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02" w:type="dxa"/>
          </w:tcPr>
          <w:p w14:paraId="7383FDEE" w14:textId="77777777" w:rsidR="0063663D" w:rsidRPr="00396BC1" w:rsidRDefault="007251E0" w:rsidP="00A45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ข้อมูลทั่วไป</w:t>
            </w:r>
          </w:p>
        </w:tc>
      </w:tr>
      <w:tr w:rsidR="0063663D" w:rsidRPr="00396BC1" w14:paraId="7478106F" w14:textId="77777777" w:rsidTr="00C27993">
        <w:tc>
          <w:tcPr>
            <w:tcW w:w="1376" w:type="dxa"/>
          </w:tcPr>
          <w:p w14:paraId="1886E008" w14:textId="77777777" w:rsidR="0063663D" w:rsidRPr="00396BC1" w:rsidRDefault="0063663D" w:rsidP="008E784D">
            <w:pPr>
              <w:pStyle w:val="ListParagraph"/>
              <w:numPr>
                <w:ilvl w:val="0"/>
                <w:numId w:val="19"/>
              </w:num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02" w:type="dxa"/>
          </w:tcPr>
          <w:p w14:paraId="094D45B6" w14:textId="5DBAF537" w:rsidR="0063663D" w:rsidRPr="00396BC1" w:rsidRDefault="007251E0" w:rsidP="00A45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เกณฑ์การจัดทำงบการเงิน</w:t>
            </w:r>
          </w:p>
        </w:tc>
      </w:tr>
      <w:tr w:rsidR="00547001" w:rsidRPr="00396BC1" w14:paraId="35721D23" w14:textId="77777777" w:rsidTr="00C27993">
        <w:tc>
          <w:tcPr>
            <w:tcW w:w="1376" w:type="dxa"/>
          </w:tcPr>
          <w:p w14:paraId="6699BB92" w14:textId="77777777" w:rsidR="00547001" w:rsidRPr="00396BC1" w:rsidRDefault="00547001" w:rsidP="00547001">
            <w:pPr>
              <w:pStyle w:val="ListParagraph"/>
              <w:numPr>
                <w:ilvl w:val="0"/>
                <w:numId w:val="19"/>
              </w:num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02" w:type="dxa"/>
          </w:tcPr>
          <w:p w14:paraId="32BDC66D" w14:textId="6014F601" w:rsidR="00547001" w:rsidRPr="00396BC1" w:rsidRDefault="005F0BEF" w:rsidP="0054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นโยบายการบัญชีที่มีสาระสำคัญ</w:t>
            </w:r>
          </w:p>
        </w:tc>
      </w:tr>
      <w:tr w:rsidR="00C51C0D" w:rsidRPr="00396BC1" w14:paraId="2C55819B" w14:textId="77777777" w:rsidTr="00C27993">
        <w:tc>
          <w:tcPr>
            <w:tcW w:w="1376" w:type="dxa"/>
          </w:tcPr>
          <w:p w14:paraId="77D5E99A" w14:textId="77777777" w:rsidR="00C51C0D" w:rsidRPr="00396BC1" w:rsidRDefault="00C51C0D" w:rsidP="008E784D">
            <w:pPr>
              <w:pStyle w:val="ListParagraph"/>
              <w:numPr>
                <w:ilvl w:val="0"/>
                <w:numId w:val="19"/>
              </w:num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02" w:type="dxa"/>
          </w:tcPr>
          <w:p w14:paraId="646FB3E7" w14:textId="77777777" w:rsidR="00C51C0D" w:rsidRPr="00396BC1" w:rsidRDefault="00C51C0D" w:rsidP="00486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486595" w:rsidRPr="00396BC1" w14:paraId="0E1A2D19" w14:textId="77777777" w:rsidTr="00C27993">
        <w:tc>
          <w:tcPr>
            <w:tcW w:w="1376" w:type="dxa"/>
          </w:tcPr>
          <w:p w14:paraId="6759E53B" w14:textId="77777777" w:rsidR="00486595" w:rsidRPr="00396BC1" w:rsidRDefault="00486595" w:rsidP="008E784D">
            <w:pPr>
              <w:pStyle w:val="ListParagraph"/>
              <w:numPr>
                <w:ilvl w:val="0"/>
                <w:numId w:val="19"/>
              </w:num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02" w:type="dxa"/>
          </w:tcPr>
          <w:p w14:paraId="7EBC0509" w14:textId="27C2A4EB" w:rsidR="00486595" w:rsidRPr="00396BC1" w:rsidRDefault="00486595" w:rsidP="00486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  <w:r w:rsidR="006E4216"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และเงินลงทุนระยะสั้น</w:t>
            </w:r>
          </w:p>
        </w:tc>
      </w:tr>
      <w:tr w:rsidR="00CE404E" w:rsidRPr="00396BC1" w14:paraId="5971951D" w14:textId="77777777" w:rsidTr="00C27993">
        <w:tc>
          <w:tcPr>
            <w:tcW w:w="1376" w:type="dxa"/>
          </w:tcPr>
          <w:p w14:paraId="129E5895" w14:textId="77777777" w:rsidR="00CE404E" w:rsidRPr="00396BC1" w:rsidRDefault="00CE404E" w:rsidP="008E784D">
            <w:pPr>
              <w:pStyle w:val="ListParagraph"/>
              <w:numPr>
                <w:ilvl w:val="0"/>
                <w:numId w:val="19"/>
              </w:num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02" w:type="dxa"/>
          </w:tcPr>
          <w:p w14:paraId="5FB90E97" w14:textId="6FC63E75" w:rsidR="00CE404E" w:rsidRPr="00396BC1" w:rsidRDefault="00CE404E" w:rsidP="00486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</w:tr>
      <w:tr w:rsidR="00602251" w:rsidRPr="00396BC1" w14:paraId="0B9562D8" w14:textId="77777777" w:rsidTr="00C27993">
        <w:tc>
          <w:tcPr>
            <w:tcW w:w="1376" w:type="dxa"/>
          </w:tcPr>
          <w:p w14:paraId="1D40D141" w14:textId="77777777" w:rsidR="00602251" w:rsidRPr="00396BC1" w:rsidRDefault="00602251" w:rsidP="008E784D">
            <w:pPr>
              <w:pStyle w:val="ListParagraph"/>
              <w:numPr>
                <w:ilvl w:val="0"/>
                <w:numId w:val="19"/>
              </w:num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02" w:type="dxa"/>
          </w:tcPr>
          <w:p w14:paraId="5AA874CA" w14:textId="77777777" w:rsidR="00602251" w:rsidRPr="00396BC1" w:rsidRDefault="00602251" w:rsidP="00486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</w:tr>
      <w:tr w:rsidR="00D405FC" w:rsidRPr="00396BC1" w14:paraId="3063495B" w14:textId="77777777" w:rsidTr="00C27993">
        <w:tc>
          <w:tcPr>
            <w:tcW w:w="1376" w:type="dxa"/>
          </w:tcPr>
          <w:p w14:paraId="7CFDBCCD" w14:textId="77777777" w:rsidR="00D405FC" w:rsidRPr="00396BC1" w:rsidRDefault="00D405FC" w:rsidP="008E784D">
            <w:pPr>
              <w:pStyle w:val="ListParagraph"/>
              <w:numPr>
                <w:ilvl w:val="0"/>
                <w:numId w:val="19"/>
              </w:num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02" w:type="dxa"/>
          </w:tcPr>
          <w:p w14:paraId="2D40F77D" w14:textId="77777777" w:rsidR="00D405FC" w:rsidRPr="00396BC1" w:rsidRDefault="00D405FC" w:rsidP="00486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825DC6" w:rsidRPr="00396BC1" w14:paraId="5422FA45" w14:textId="77777777" w:rsidTr="00C27993">
        <w:tc>
          <w:tcPr>
            <w:tcW w:w="1376" w:type="dxa"/>
          </w:tcPr>
          <w:p w14:paraId="6C0204D1" w14:textId="77777777" w:rsidR="00825DC6" w:rsidRPr="00396BC1" w:rsidRDefault="00825DC6" w:rsidP="008E784D">
            <w:pPr>
              <w:pStyle w:val="ListParagraph"/>
              <w:numPr>
                <w:ilvl w:val="0"/>
                <w:numId w:val="19"/>
              </w:num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02" w:type="dxa"/>
          </w:tcPr>
          <w:p w14:paraId="247FC12F" w14:textId="77777777" w:rsidR="00825DC6" w:rsidRPr="00396BC1" w:rsidRDefault="00825DC6" w:rsidP="00486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เงินฝากสถาบันการเงินที่มีข้อจำกัดในการใช้</w:t>
            </w:r>
          </w:p>
        </w:tc>
      </w:tr>
      <w:tr w:rsidR="00053885" w:rsidRPr="00396BC1" w14:paraId="0FD1207E" w14:textId="77777777" w:rsidTr="00C27993">
        <w:tc>
          <w:tcPr>
            <w:tcW w:w="1376" w:type="dxa"/>
          </w:tcPr>
          <w:p w14:paraId="5CE80CDF" w14:textId="77777777" w:rsidR="00053885" w:rsidRPr="00396BC1" w:rsidRDefault="00053885" w:rsidP="008E784D">
            <w:pPr>
              <w:pStyle w:val="ListParagraph"/>
              <w:numPr>
                <w:ilvl w:val="0"/>
                <w:numId w:val="19"/>
              </w:num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02" w:type="dxa"/>
          </w:tcPr>
          <w:p w14:paraId="4D429EC1" w14:textId="007234FC" w:rsidR="00053885" w:rsidRPr="00396BC1" w:rsidRDefault="00053885" w:rsidP="00486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</w:t>
            </w:r>
            <w:r w:rsidRPr="00396BC1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และอุปกรณ์</w:t>
            </w:r>
          </w:p>
        </w:tc>
      </w:tr>
      <w:tr w:rsidR="00452F0E" w:rsidRPr="00396BC1" w14:paraId="4119C858" w14:textId="77777777" w:rsidTr="00C27993">
        <w:tc>
          <w:tcPr>
            <w:tcW w:w="1376" w:type="dxa"/>
          </w:tcPr>
          <w:p w14:paraId="64D83519" w14:textId="77777777" w:rsidR="00452F0E" w:rsidRPr="00396BC1" w:rsidRDefault="00452F0E" w:rsidP="008E784D">
            <w:pPr>
              <w:pStyle w:val="ListParagraph"/>
              <w:numPr>
                <w:ilvl w:val="0"/>
                <w:numId w:val="19"/>
              </w:num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02" w:type="dxa"/>
          </w:tcPr>
          <w:p w14:paraId="5579EA2E" w14:textId="77777777" w:rsidR="00452F0E" w:rsidRPr="00396BC1" w:rsidRDefault="00452F0E" w:rsidP="00486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สัญญาเช่า</w:t>
            </w:r>
          </w:p>
        </w:tc>
      </w:tr>
      <w:tr w:rsidR="004E173D" w:rsidRPr="00396BC1" w14:paraId="39836190" w14:textId="77777777" w:rsidTr="00C27993">
        <w:tc>
          <w:tcPr>
            <w:tcW w:w="1376" w:type="dxa"/>
          </w:tcPr>
          <w:p w14:paraId="45151276" w14:textId="77777777" w:rsidR="004E173D" w:rsidRPr="00396BC1" w:rsidRDefault="004E173D" w:rsidP="008E784D">
            <w:pPr>
              <w:pStyle w:val="ListParagraph"/>
              <w:numPr>
                <w:ilvl w:val="0"/>
                <w:numId w:val="19"/>
              </w:num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02" w:type="dxa"/>
          </w:tcPr>
          <w:p w14:paraId="547221B1" w14:textId="15F5BF93" w:rsidR="004E173D" w:rsidRPr="00396BC1" w:rsidRDefault="004E173D" w:rsidP="00486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</w:tr>
      <w:tr w:rsidR="005F3AF3" w:rsidRPr="00396BC1" w14:paraId="59787614" w14:textId="77777777" w:rsidTr="00C27993">
        <w:tc>
          <w:tcPr>
            <w:tcW w:w="1376" w:type="dxa"/>
          </w:tcPr>
          <w:p w14:paraId="644ABB2F" w14:textId="77777777" w:rsidR="005F3AF3" w:rsidRPr="00396BC1" w:rsidRDefault="005F3AF3" w:rsidP="008E784D">
            <w:pPr>
              <w:pStyle w:val="ListParagraph"/>
              <w:numPr>
                <w:ilvl w:val="0"/>
                <w:numId w:val="19"/>
              </w:num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02" w:type="dxa"/>
          </w:tcPr>
          <w:p w14:paraId="21FBF1D0" w14:textId="77777777" w:rsidR="005F3AF3" w:rsidRPr="00396BC1" w:rsidRDefault="005F3AF3" w:rsidP="005F3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825DC6" w:rsidRPr="00396BC1" w14:paraId="681F230A" w14:textId="77777777" w:rsidTr="00C27993">
        <w:tc>
          <w:tcPr>
            <w:tcW w:w="1376" w:type="dxa"/>
          </w:tcPr>
          <w:p w14:paraId="7D56BBF9" w14:textId="77777777" w:rsidR="00825DC6" w:rsidRPr="00396BC1" w:rsidRDefault="00825DC6" w:rsidP="008E784D">
            <w:pPr>
              <w:pStyle w:val="ListParagraph"/>
              <w:numPr>
                <w:ilvl w:val="0"/>
                <w:numId w:val="19"/>
              </w:num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02" w:type="dxa"/>
          </w:tcPr>
          <w:p w14:paraId="03763014" w14:textId="54CD1D5C" w:rsidR="00825DC6" w:rsidRPr="00396BC1" w:rsidRDefault="00D5537A" w:rsidP="005F3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</w:tr>
      <w:tr w:rsidR="009249C1" w:rsidRPr="00396BC1" w14:paraId="0420CD6C" w14:textId="77777777" w:rsidTr="00C27993">
        <w:tc>
          <w:tcPr>
            <w:tcW w:w="1376" w:type="dxa"/>
          </w:tcPr>
          <w:p w14:paraId="49FD7B4A" w14:textId="77777777" w:rsidR="009249C1" w:rsidRPr="00396BC1" w:rsidRDefault="009249C1" w:rsidP="008E784D">
            <w:pPr>
              <w:pStyle w:val="ListParagraph"/>
              <w:numPr>
                <w:ilvl w:val="0"/>
                <w:numId w:val="19"/>
              </w:num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02" w:type="dxa"/>
          </w:tcPr>
          <w:p w14:paraId="1C6FB288" w14:textId="77777777" w:rsidR="009249C1" w:rsidRPr="00396BC1" w:rsidRDefault="009249C1" w:rsidP="005F3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สำรองตามกฎหมาย</w:t>
            </w:r>
          </w:p>
        </w:tc>
      </w:tr>
      <w:tr w:rsidR="00061FB6" w:rsidRPr="00396BC1" w14:paraId="6C0C4D6C" w14:textId="77777777" w:rsidTr="00C27993">
        <w:tc>
          <w:tcPr>
            <w:tcW w:w="1376" w:type="dxa"/>
          </w:tcPr>
          <w:p w14:paraId="79755CAE" w14:textId="77777777" w:rsidR="00061FB6" w:rsidRPr="00396BC1" w:rsidRDefault="00061FB6" w:rsidP="008E784D">
            <w:pPr>
              <w:pStyle w:val="ListParagraph"/>
              <w:numPr>
                <w:ilvl w:val="0"/>
                <w:numId w:val="19"/>
              </w:num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02" w:type="dxa"/>
          </w:tcPr>
          <w:p w14:paraId="2671851C" w14:textId="77777777" w:rsidR="00061FB6" w:rsidRPr="00396BC1" w:rsidRDefault="00C51C0D" w:rsidP="005F3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C51C0D" w:rsidRPr="00396BC1" w14:paraId="078F1C27" w14:textId="77777777" w:rsidTr="00C27993">
        <w:tc>
          <w:tcPr>
            <w:tcW w:w="1376" w:type="dxa"/>
          </w:tcPr>
          <w:p w14:paraId="33964A2E" w14:textId="77777777" w:rsidR="00C51C0D" w:rsidRPr="00396BC1" w:rsidRDefault="00C51C0D" w:rsidP="008E784D">
            <w:pPr>
              <w:pStyle w:val="ListParagraph"/>
              <w:numPr>
                <w:ilvl w:val="0"/>
                <w:numId w:val="19"/>
              </w:num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02" w:type="dxa"/>
          </w:tcPr>
          <w:p w14:paraId="27A888A6" w14:textId="7966D9B6" w:rsidR="00C51C0D" w:rsidRPr="00396BC1" w:rsidRDefault="005F0BEF" w:rsidP="005F3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ค่าใช้จ่ายตาม</w:t>
            </w:r>
            <w:r w:rsidR="00CF55FE"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ธรรมชาติ</w:t>
            </w:r>
          </w:p>
        </w:tc>
      </w:tr>
      <w:tr w:rsidR="005F3AF3" w:rsidRPr="00396BC1" w14:paraId="274BBE1A" w14:textId="77777777" w:rsidTr="00C27993">
        <w:tc>
          <w:tcPr>
            <w:tcW w:w="1376" w:type="dxa"/>
          </w:tcPr>
          <w:p w14:paraId="1837C176" w14:textId="77777777" w:rsidR="005F3AF3" w:rsidRPr="00396BC1" w:rsidRDefault="005F3AF3" w:rsidP="008E784D">
            <w:pPr>
              <w:pStyle w:val="ListParagraph"/>
              <w:numPr>
                <w:ilvl w:val="0"/>
                <w:numId w:val="19"/>
              </w:numPr>
              <w:tabs>
                <w:tab w:val="left" w:pos="82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02" w:type="dxa"/>
          </w:tcPr>
          <w:p w14:paraId="2E0595AC" w14:textId="77777777" w:rsidR="005F3AF3" w:rsidRPr="00396BC1" w:rsidRDefault="001D5000" w:rsidP="001D500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7667AD" w:rsidRPr="00396BC1" w14:paraId="69D1C409" w14:textId="77777777" w:rsidTr="00C27993">
        <w:tc>
          <w:tcPr>
            <w:tcW w:w="1376" w:type="dxa"/>
          </w:tcPr>
          <w:p w14:paraId="3E40549D" w14:textId="77777777" w:rsidR="007667AD" w:rsidRPr="00396BC1" w:rsidRDefault="007667AD" w:rsidP="007667AD">
            <w:pPr>
              <w:pStyle w:val="ListParagraph"/>
              <w:numPr>
                <w:ilvl w:val="0"/>
                <w:numId w:val="19"/>
              </w:numPr>
              <w:tabs>
                <w:tab w:val="left" w:pos="82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02" w:type="dxa"/>
          </w:tcPr>
          <w:p w14:paraId="44FAEFE3" w14:textId="77777777" w:rsidR="007667AD" w:rsidRPr="00396BC1" w:rsidRDefault="007667AD" w:rsidP="007667AD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เงินปันผล</w:t>
            </w:r>
          </w:p>
        </w:tc>
      </w:tr>
      <w:tr w:rsidR="007667AD" w:rsidRPr="00396BC1" w14:paraId="3D9AF4D1" w14:textId="77777777" w:rsidTr="00C27993">
        <w:tc>
          <w:tcPr>
            <w:tcW w:w="1376" w:type="dxa"/>
          </w:tcPr>
          <w:p w14:paraId="2F5A6EAD" w14:textId="77777777" w:rsidR="007667AD" w:rsidRPr="00396BC1" w:rsidRDefault="007667AD" w:rsidP="007667AD">
            <w:pPr>
              <w:pStyle w:val="ListParagraph"/>
              <w:numPr>
                <w:ilvl w:val="0"/>
                <w:numId w:val="19"/>
              </w:numPr>
              <w:tabs>
                <w:tab w:val="left" w:pos="82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02" w:type="dxa"/>
          </w:tcPr>
          <w:p w14:paraId="3B54C1C8" w14:textId="77777777" w:rsidR="007667AD" w:rsidRPr="00396BC1" w:rsidRDefault="007667AD" w:rsidP="007667AD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</w:t>
            </w:r>
          </w:p>
        </w:tc>
      </w:tr>
      <w:tr w:rsidR="007667AD" w:rsidRPr="00396BC1" w14:paraId="59265F7A" w14:textId="77777777" w:rsidTr="00C27993">
        <w:tc>
          <w:tcPr>
            <w:tcW w:w="1376" w:type="dxa"/>
          </w:tcPr>
          <w:p w14:paraId="7CAEC39F" w14:textId="77777777" w:rsidR="007667AD" w:rsidRPr="00396BC1" w:rsidRDefault="007667AD" w:rsidP="007667AD">
            <w:pPr>
              <w:pStyle w:val="ListParagraph"/>
              <w:numPr>
                <w:ilvl w:val="0"/>
                <w:numId w:val="19"/>
              </w:numPr>
              <w:tabs>
                <w:tab w:val="left" w:pos="82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02" w:type="dxa"/>
          </w:tcPr>
          <w:p w14:paraId="5793B8D3" w14:textId="77777777" w:rsidR="007667AD" w:rsidRPr="00396BC1" w:rsidRDefault="007667AD" w:rsidP="007667AD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การบริหารจัดการทุน</w:t>
            </w:r>
          </w:p>
        </w:tc>
      </w:tr>
      <w:tr w:rsidR="007667AD" w:rsidRPr="00396BC1" w14:paraId="5647E69D" w14:textId="77777777" w:rsidTr="00C27993">
        <w:tc>
          <w:tcPr>
            <w:tcW w:w="1376" w:type="dxa"/>
          </w:tcPr>
          <w:p w14:paraId="3029A995" w14:textId="77777777" w:rsidR="007667AD" w:rsidRPr="00396BC1" w:rsidRDefault="007667AD" w:rsidP="007667AD">
            <w:pPr>
              <w:pStyle w:val="ListParagraph"/>
              <w:numPr>
                <w:ilvl w:val="0"/>
                <w:numId w:val="19"/>
              </w:num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002" w:type="dxa"/>
          </w:tcPr>
          <w:p w14:paraId="495B7FF0" w14:textId="77777777" w:rsidR="007667AD" w:rsidRPr="00396BC1" w:rsidRDefault="007667AD" w:rsidP="0076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ภาระผูกพันกับบุคคลหรือกิจการที่ไม่เกี่ยวข้องกัน  </w:t>
            </w:r>
          </w:p>
        </w:tc>
      </w:tr>
      <w:tr w:rsidR="006D530C" w:rsidRPr="00396BC1" w14:paraId="62DF976B" w14:textId="77777777" w:rsidTr="00C27993">
        <w:tc>
          <w:tcPr>
            <w:tcW w:w="1376" w:type="dxa"/>
          </w:tcPr>
          <w:p w14:paraId="29FF15B6" w14:textId="77777777" w:rsidR="006D530C" w:rsidRPr="00396BC1" w:rsidRDefault="006D530C" w:rsidP="007667AD">
            <w:pPr>
              <w:pStyle w:val="ListParagraph"/>
              <w:numPr>
                <w:ilvl w:val="0"/>
                <w:numId w:val="19"/>
              </w:num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002" w:type="dxa"/>
          </w:tcPr>
          <w:p w14:paraId="39F0B86A" w14:textId="263403DA" w:rsidR="006D530C" w:rsidRPr="00396BC1" w:rsidRDefault="006D530C" w:rsidP="0076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/>
                <w:sz w:val="30"/>
                <w:szCs w:val="30"/>
                <w:cs/>
              </w:rPr>
              <w:t>การจัดประเภทรายการใหม่</w:t>
            </w:r>
          </w:p>
        </w:tc>
      </w:tr>
      <w:tr w:rsidR="003021D7" w:rsidRPr="00396BC1" w14:paraId="54E81856" w14:textId="77777777" w:rsidTr="00C27993">
        <w:tc>
          <w:tcPr>
            <w:tcW w:w="1376" w:type="dxa"/>
          </w:tcPr>
          <w:p w14:paraId="6873A263" w14:textId="77777777" w:rsidR="003021D7" w:rsidRPr="00396BC1" w:rsidRDefault="003021D7" w:rsidP="007667AD">
            <w:pPr>
              <w:pStyle w:val="ListParagraph"/>
              <w:numPr>
                <w:ilvl w:val="0"/>
                <w:numId w:val="19"/>
              </w:num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002" w:type="dxa"/>
          </w:tcPr>
          <w:p w14:paraId="3729AD3F" w14:textId="04C55CA4" w:rsidR="003021D7" w:rsidRPr="00396BC1" w:rsidRDefault="003021D7" w:rsidP="0076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/>
                <w:sz w:val="30"/>
                <w:szCs w:val="30"/>
                <w:cs/>
              </w:rPr>
              <w:t>เหตุการณ</w:t>
            </w:r>
            <w:r w:rsidR="00191218" w:rsidRPr="00396BC1">
              <w:rPr>
                <w:rFonts w:asciiTheme="majorBidi" w:hAnsiTheme="majorBidi"/>
                <w:sz w:val="30"/>
                <w:szCs w:val="30"/>
                <w:cs/>
              </w:rPr>
              <w:t>์</w:t>
            </w:r>
            <w:r w:rsidRPr="00396BC1">
              <w:rPr>
                <w:rFonts w:asciiTheme="majorBidi" w:hAnsiTheme="majorBidi"/>
                <w:sz w:val="30"/>
                <w:szCs w:val="30"/>
                <w:cs/>
              </w:rPr>
              <w:t>ภายหลังรอบระยะเวลาที่รายงาน</w:t>
            </w:r>
          </w:p>
        </w:tc>
      </w:tr>
    </w:tbl>
    <w:p w14:paraId="1F66F95E" w14:textId="77777777" w:rsidR="00076874" w:rsidRPr="00396BC1" w:rsidRDefault="000768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63A36371" w14:textId="77777777" w:rsidR="004849A9" w:rsidRPr="00396BC1" w:rsidRDefault="004849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0E2AC25E" w14:textId="77777777" w:rsidR="00076874" w:rsidRPr="00396BC1" w:rsidRDefault="007251E0" w:rsidP="00853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396BC1">
        <w:rPr>
          <w:rFonts w:asciiTheme="majorBidi" w:hAnsiTheme="majorBidi" w:cstheme="majorBidi"/>
          <w:szCs w:val="22"/>
        </w:rPr>
        <w:br w:type="page"/>
      </w:r>
      <w:r w:rsidRPr="00396BC1">
        <w:rPr>
          <w:rFonts w:asciiTheme="majorBidi" w:hAnsiTheme="majorBidi" w:cstheme="majorBidi"/>
          <w:sz w:val="30"/>
          <w:szCs w:val="30"/>
          <w:cs/>
        </w:rPr>
        <w:t>หมายเหตุประกอบงบการเงินเป็นส่วนหนึ่งของงบการเงินนี้</w:t>
      </w:r>
    </w:p>
    <w:p w14:paraId="196F3B3C" w14:textId="77777777" w:rsidR="00076874" w:rsidRPr="00396BC1" w:rsidRDefault="000768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5B403148" w14:textId="07DCC345" w:rsidR="00076874" w:rsidRPr="00396BC1" w:rsidRDefault="007251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396BC1">
        <w:rPr>
          <w:rFonts w:asciiTheme="majorBidi" w:hAnsiTheme="majorBidi" w:cstheme="majorBidi"/>
          <w:sz w:val="30"/>
          <w:szCs w:val="30"/>
          <w:cs/>
        </w:rPr>
        <w:t>งบการเงินนี้ได้รับอนุมัติให้ออกงบการเงินจาก</w:t>
      </w:r>
      <w:r w:rsidR="00136683" w:rsidRPr="00396BC1">
        <w:rPr>
          <w:rFonts w:asciiTheme="majorBidi" w:hAnsiTheme="majorBidi" w:cstheme="majorBidi"/>
          <w:sz w:val="30"/>
          <w:szCs w:val="30"/>
          <w:cs/>
        </w:rPr>
        <w:t>คณะ</w:t>
      </w:r>
      <w:r w:rsidRPr="00396BC1">
        <w:rPr>
          <w:rFonts w:asciiTheme="majorBidi" w:hAnsiTheme="majorBidi" w:cstheme="majorBidi"/>
          <w:sz w:val="30"/>
          <w:szCs w:val="30"/>
          <w:cs/>
        </w:rPr>
        <w:t>กรรมการเมื่อวันที่</w:t>
      </w:r>
      <w:r w:rsidR="00CE404E" w:rsidRPr="00396BC1">
        <w:rPr>
          <w:rFonts w:asciiTheme="majorBidi" w:hAnsiTheme="majorBidi" w:cstheme="majorBidi"/>
          <w:sz w:val="30"/>
          <w:szCs w:val="30"/>
        </w:rPr>
        <w:t xml:space="preserve"> </w:t>
      </w:r>
      <w:r w:rsidR="00D51D7F" w:rsidRPr="00D51D7F">
        <w:rPr>
          <w:rFonts w:asciiTheme="majorBidi" w:hAnsiTheme="majorBidi"/>
          <w:sz w:val="30"/>
          <w:szCs w:val="30"/>
        </w:rPr>
        <w:t>23</w:t>
      </w:r>
      <w:r w:rsidR="00125C86" w:rsidRPr="00396BC1">
        <w:rPr>
          <w:rFonts w:asciiTheme="majorBidi" w:hAnsiTheme="majorBidi"/>
          <w:sz w:val="30"/>
          <w:szCs w:val="30"/>
          <w:cs/>
        </w:rPr>
        <w:t xml:space="preserve"> </w:t>
      </w:r>
      <w:r w:rsidR="00CE404E" w:rsidRPr="00396BC1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="00D51D7F" w:rsidRPr="00D51D7F">
        <w:rPr>
          <w:rFonts w:asciiTheme="majorBidi" w:hAnsiTheme="majorBidi"/>
          <w:sz w:val="30"/>
          <w:szCs w:val="30"/>
        </w:rPr>
        <w:t>2569</w:t>
      </w:r>
    </w:p>
    <w:p w14:paraId="48AF71BF" w14:textId="77777777" w:rsidR="004849A9" w:rsidRPr="00396BC1" w:rsidRDefault="004849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0DAB7705" w14:textId="77777777" w:rsidR="00076874" w:rsidRPr="00396BC1" w:rsidRDefault="007251E0" w:rsidP="00DE73C9">
      <w:pPr>
        <w:pStyle w:val="Heading2"/>
        <w:tabs>
          <w:tab w:val="clear" w:pos="340"/>
          <w:tab w:val="clear" w:pos="540"/>
        </w:tabs>
        <w:ind w:left="540" w:hanging="540"/>
        <w:rPr>
          <w:cs/>
        </w:rPr>
      </w:pPr>
      <w:r w:rsidRPr="00396BC1">
        <w:rPr>
          <w:cs/>
        </w:rPr>
        <w:t>ข้อมูลทั่วไป</w:t>
      </w:r>
    </w:p>
    <w:p w14:paraId="0601AB00" w14:textId="77777777" w:rsidR="00076874" w:rsidRPr="00396BC1" w:rsidRDefault="000768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0909CA9D" w14:textId="3A51D064" w:rsidR="003433DC" w:rsidRPr="00396BC1" w:rsidRDefault="00320005" w:rsidP="001E30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396BC1">
        <w:rPr>
          <w:rFonts w:asciiTheme="majorBidi" w:hAnsiTheme="majorBidi" w:cstheme="majorBidi"/>
          <w:sz w:val="30"/>
          <w:szCs w:val="30"/>
          <w:cs/>
        </w:rPr>
        <w:t xml:space="preserve">บริษัท บางกอกแล็ป แอนด์ คอสเมติค จำกัด </w:t>
      </w:r>
      <w:r w:rsidR="001232A1" w:rsidRPr="00396BC1">
        <w:rPr>
          <w:rFonts w:asciiTheme="majorBidi" w:hAnsiTheme="majorBidi" w:cstheme="majorBidi"/>
          <w:sz w:val="30"/>
          <w:szCs w:val="30"/>
          <w:cs/>
        </w:rPr>
        <w:t>(มหาชน)</w:t>
      </w:r>
      <w:r w:rsidR="001E3061" w:rsidRPr="00396BC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251E0" w:rsidRPr="00396BC1">
        <w:rPr>
          <w:rFonts w:asciiTheme="majorBidi" w:hAnsiTheme="majorBidi" w:cstheme="majorBidi"/>
          <w:sz w:val="30"/>
          <w:szCs w:val="30"/>
        </w:rPr>
        <w:t>“</w:t>
      </w:r>
      <w:r w:rsidR="007251E0" w:rsidRPr="00396BC1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7251E0" w:rsidRPr="00396BC1">
        <w:rPr>
          <w:rFonts w:asciiTheme="majorBidi" w:hAnsiTheme="majorBidi" w:cstheme="majorBidi"/>
          <w:sz w:val="30"/>
          <w:szCs w:val="30"/>
        </w:rPr>
        <w:t>”</w:t>
      </w:r>
      <w:r w:rsidR="007251E0" w:rsidRPr="00396BC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F6176" w:rsidRPr="00396BC1">
        <w:rPr>
          <w:rFonts w:asciiTheme="majorBidi" w:hAnsiTheme="majorBidi" w:cstheme="majorBidi"/>
          <w:sz w:val="30"/>
          <w:szCs w:val="30"/>
          <w:cs/>
        </w:rPr>
        <w:t xml:space="preserve">เป็นนิติบุคคลที่จัดตั้งขึ้นในประเทศไทย </w:t>
      </w:r>
      <w:r w:rsidR="00BB7775" w:rsidRPr="00396BC1">
        <w:rPr>
          <w:rFonts w:ascii="Angsana New" w:hAnsi="Angsana New"/>
          <w:sz w:val="30"/>
          <w:szCs w:val="30"/>
          <w:cs/>
        </w:rPr>
        <w:t xml:space="preserve">และจดทะเบียนกับตลาดหลักทรัพย์แห่งประเทศไทยเมื่อวันที่ </w:t>
      </w:r>
      <w:r w:rsidR="00D51D7F" w:rsidRPr="00D51D7F">
        <w:rPr>
          <w:rFonts w:ascii="Angsana New" w:hAnsi="Angsana New"/>
          <w:sz w:val="30"/>
          <w:szCs w:val="30"/>
        </w:rPr>
        <w:t>21</w:t>
      </w:r>
      <w:r w:rsidR="00BB7775" w:rsidRPr="00396BC1">
        <w:rPr>
          <w:rFonts w:ascii="Angsana New" w:hAnsi="Angsana New"/>
          <w:sz w:val="30"/>
          <w:szCs w:val="30"/>
        </w:rPr>
        <w:t xml:space="preserve"> </w:t>
      </w:r>
      <w:r w:rsidR="00BB7775" w:rsidRPr="00396BC1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D51D7F" w:rsidRPr="00D51D7F">
        <w:rPr>
          <w:rFonts w:ascii="Angsana New" w:hAnsi="Angsana New"/>
          <w:sz w:val="30"/>
          <w:szCs w:val="30"/>
        </w:rPr>
        <w:t>2566</w:t>
      </w:r>
      <w:r w:rsidR="003F5673" w:rsidRPr="00396BC1">
        <w:rPr>
          <w:rFonts w:ascii="Angsana New" w:hAnsi="Angsana New"/>
          <w:sz w:val="30"/>
          <w:szCs w:val="30"/>
          <w:cs/>
        </w:rPr>
        <w:t xml:space="preserve"> โดยมีที่อยู่จดทะเบียนของบริษัทตั้งอยู่เลขที่ </w:t>
      </w:r>
      <w:r w:rsidR="00D51D7F" w:rsidRPr="00D51D7F">
        <w:rPr>
          <w:rFonts w:ascii="Angsana New" w:hAnsi="Angsana New"/>
          <w:sz w:val="30"/>
          <w:szCs w:val="30"/>
        </w:rPr>
        <w:t>48</w:t>
      </w:r>
      <w:r w:rsidR="003F5673" w:rsidRPr="00396BC1">
        <w:rPr>
          <w:rFonts w:ascii="Angsana New" w:hAnsi="Angsana New"/>
          <w:sz w:val="30"/>
          <w:szCs w:val="30"/>
          <w:cs/>
        </w:rPr>
        <w:t>/</w:t>
      </w:r>
      <w:r w:rsidR="00D51D7F" w:rsidRPr="00D51D7F">
        <w:rPr>
          <w:rFonts w:ascii="Angsana New" w:hAnsi="Angsana New"/>
          <w:sz w:val="30"/>
          <w:szCs w:val="30"/>
        </w:rPr>
        <w:t>1</w:t>
      </w:r>
      <w:r w:rsidR="003F5673" w:rsidRPr="00396BC1">
        <w:rPr>
          <w:rFonts w:ascii="Angsana New" w:hAnsi="Angsana New"/>
          <w:sz w:val="30"/>
          <w:szCs w:val="30"/>
          <w:cs/>
        </w:rPr>
        <w:t xml:space="preserve"> หมู่ที่ </w:t>
      </w:r>
      <w:r w:rsidR="00D51D7F" w:rsidRPr="00D51D7F">
        <w:rPr>
          <w:rFonts w:ascii="Angsana New" w:hAnsi="Angsana New"/>
          <w:sz w:val="30"/>
          <w:szCs w:val="30"/>
        </w:rPr>
        <w:t>5</w:t>
      </w:r>
      <w:r w:rsidR="003F5673" w:rsidRPr="00396BC1">
        <w:rPr>
          <w:rFonts w:ascii="Angsana New" w:hAnsi="Angsana New"/>
          <w:sz w:val="30"/>
          <w:szCs w:val="30"/>
          <w:cs/>
        </w:rPr>
        <w:t xml:space="preserve"> ถนนหนองแช่เสา ตำบลน้ำพุ อำเภอเมืองราชบุรี จังหวัดราชบุรี</w:t>
      </w:r>
    </w:p>
    <w:p w14:paraId="57AE9192" w14:textId="77777777" w:rsidR="00D6035E" w:rsidRPr="00396BC1" w:rsidRDefault="00D6035E" w:rsidP="00193C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</w:p>
    <w:p w14:paraId="4E8293C4" w14:textId="715FAEB0" w:rsidR="00BB7775" w:rsidRPr="00396BC1" w:rsidRDefault="00BB7775" w:rsidP="00BB7775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96BC1">
        <w:rPr>
          <w:rFonts w:ascii="Angsana New" w:hAnsi="Angsana New"/>
          <w:sz w:val="30"/>
          <w:szCs w:val="30"/>
          <w:cs/>
        </w:rPr>
        <w:t xml:space="preserve">ณ วันที่ </w:t>
      </w:r>
      <w:r w:rsidR="00D51D7F" w:rsidRPr="00D51D7F">
        <w:rPr>
          <w:rFonts w:ascii="Angsana New" w:hAnsi="Angsana New"/>
          <w:sz w:val="30"/>
          <w:szCs w:val="30"/>
        </w:rPr>
        <w:t>31</w:t>
      </w:r>
      <w:r w:rsidRPr="00396BC1">
        <w:rPr>
          <w:rFonts w:ascii="Angsana New" w:hAnsi="Angsana New"/>
          <w:sz w:val="30"/>
          <w:szCs w:val="30"/>
        </w:rPr>
        <w:t xml:space="preserve"> </w:t>
      </w:r>
      <w:r w:rsidRPr="00396BC1">
        <w:rPr>
          <w:rFonts w:ascii="Angsana New" w:hAnsi="Angsana New"/>
          <w:sz w:val="30"/>
          <w:szCs w:val="30"/>
          <w:cs/>
        </w:rPr>
        <w:t xml:space="preserve">ธันวาคม </w:t>
      </w:r>
      <w:r w:rsidR="00D51D7F" w:rsidRPr="00D51D7F">
        <w:rPr>
          <w:rFonts w:ascii="Angsana New" w:hAnsi="Angsana New"/>
          <w:sz w:val="30"/>
          <w:szCs w:val="30"/>
        </w:rPr>
        <w:t>2568</w:t>
      </w:r>
      <w:r w:rsidRPr="00396BC1">
        <w:rPr>
          <w:rFonts w:ascii="Angsana New" w:hAnsi="Angsana New"/>
          <w:sz w:val="30"/>
          <w:szCs w:val="30"/>
        </w:rPr>
        <w:t xml:space="preserve"> </w:t>
      </w:r>
      <w:r w:rsidRPr="00396BC1">
        <w:rPr>
          <w:rFonts w:ascii="Angsana New" w:hAnsi="Angsana New"/>
          <w:sz w:val="30"/>
          <w:szCs w:val="30"/>
          <w:cs/>
        </w:rPr>
        <w:t xml:space="preserve">ผู้ถือหุ้นรายใหญ่ได้แก่ </w:t>
      </w:r>
      <w:r w:rsidR="006C537F" w:rsidRPr="00396BC1">
        <w:rPr>
          <w:rFonts w:ascii="Angsana New" w:hAnsi="Angsana New"/>
          <w:sz w:val="30"/>
          <w:szCs w:val="30"/>
          <w:cs/>
        </w:rPr>
        <w:t xml:space="preserve">คุณสุวิทย์ งามภูพันธ์ </w:t>
      </w:r>
      <w:r w:rsidRPr="00396BC1">
        <w:rPr>
          <w:rFonts w:ascii="Angsana New" w:hAnsi="Angsana New"/>
          <w:sz w:val="30"/>
          <w:szCs w:val="30"/>
          <w:cs/>
        </w:rPr>
        <w:t xml:space="preserve">ถือหุ้นของบริษัทในอัตราร้อยละ </w:t>
      </w:r>
      <w:r w:rsidR="00D51D7F" w:rsidRPr="00D51D7F">
        <w:rPr>
          <w:rFonts w:ascii="Angsana New" w:hAnsi="Angsana New"/>
          <w:sz w:val="30"/>
          <w:szCs w:val="30"/>
        </w:rPr>
        <w:t>23</w:t>
      </w:r>
      <w:r w:rsidR="00DC671C" w:rsidRPr="003C5A37">
        <w:rPr>
          <w:rFonts w:ascii="Angsana New" w:hAnsi="Angsana New"/>
          <w:sz w:val="30"/>
          <w:szCs w:val="30"/>
        </w:rPr>
        <w:t>.</w:t>
      </w:r>
      <w:r w:rsidR="00D51D7F" w:rsidRPr="00D51D7F">
        <w:rPr>
          <w:rFonts w:ascii="Angsana New" w:hAnsi="Angsana New"/>
          <w:sz w:val="30"/>
          <w:szCs w:val="30"/>
        </w:rPr>
        <w:t>5</w:t>
      </w:r>
      <w:r w:rsidRPr="00396BC1">
        <w:rPr>
          <w:rFonts w:ascii="Angsana New" w:hAnsi="Angsana New"/>
          <w:sz w:val="30"/>
          <w:szCs w:val="30"/>
        </w:rPr>
        <w:br/>
      </w:r>
      <w:r w:rsidRPr="00396BC1">
        <w:rPr>
          <w:rFonts w:ascii="Angsana New" w:hAnsi="Angsana New"/>
          <w:i/>
          <w:iCs/>
          <w:sz w:val="30"/>
          <w:szCs w:val="30"/>
        </w:rPr>
        <w:t>(</w:t>
      </w:r>
      <w:r w:rsidR="00D51D7F" w:rsidRPr="00D51D7F">
        <w:rPr>
          <w:rFonts w:ascii="Angsana New" w:hAnsi="Angsana New"/>
          <w:i/>
          <w:iCs/>
          <w:sz w:val="30"/>
          <w:szCs w:val="30"/>
        </w:rPr>
        <w:t>2567</w:t>
      </w:r>
      <w:r w:rsidRPr="00396BC1">
        <w:rPr>
          <w:rFonts w:ascii="Angsana New" w:hAnsi="Angsana New"/>
          <w:i/>
          <w:iCs/>
          <w:sz w:val="30"/>
          <w:szCs w:val="30"/>
        </w:rPr>
        <w:t xml:space="preserve">: </w:t>
      </w:r>
      <w:r w:rsidRPr="00396BC1">
        <w:rPr>
          <w:rFonts w:ascii="Angsana New" w:hAnsi="Angsana New"/>
          <w:i/>
          <w:iCs/>
          <w:sz w:val="30"/>
          <w:szCs w:val="30"/>
          <w:cs/>
        </w:rPr>
        <w:t xml:space="preserve">ถือหุ้นของบริษัทในอัตราร้อยละ </w:t>
      </w:r>
      <w:r w:rsidR="00D51D7F" w:rsidRPr="00D51D7F">
        <w:rPr>
          <w:rFonts w:ascii="Angsana New" w:hAnsi="Angsana New"/>
          <w:i/>
          <w:iCs/>
          <w:sz w:val="30"/>
          <w:szCs w:val="30"/>
        </w:rPr>
        <w:t>23</w:t>
      </w:r>
      <w:r w:rsidR="005F6FBA">
        <w:rPr>
          <w:rFonts w:ascii="Angsana New" w:hAnsi="Angsana New"/>
          <w:i/>
          <w:iCs/>
          <w:sz w:val="30"/>
          <w:szCs w:val="30"/>
        </w:rPr>
        <w:t>.</w:t>
      </w:r>
      <w:r w:rsidR="00D51D7F" w:rsidRPr="00D51D7F">
        <w:rPr>
          <w:rFonts w:ascii="Angsana New" w:hAnsi="Angsana New"/>
          <w:i/>
          <w:iCs/>
          <w:sz w:val="30"/>
          <w:szCs w:val="30"/>
        </w:rPr>
        <w:t>2</w:t>
      </w:r>
      <w:r w:rsidRPr="00396BC1">
        <w:rPr>
          <w:rFonts w:ascii="Angsana New" w:hAnsi="Angsana New"/>
          <w:i/>
          <w:iCs/>
          <w:sz w:val="30"/>
          <w:szCs w:val="30"/>
        </w:rPr>
        <w:t xml:space="preserve">) </w:t>
      </w:r>
      <w:r w:rsidR="006C537F" w:rsidRPr="00396BC1">
        <w:rPr>
          <w:rFonts w:ascii="Angsana New" w:hAnsi="Angsana New"/>
          <w:sz w:val="30"/>
          <w:szCs w:val="30"/>
          <w:cs/>
        </w:rPr>
        <w:t xml:space="preserve">คุณสุณิสา มงคลอารีย์พงษ์ </w:t>
      </w:r>
      <w:r w:rsidRPr="00396BC1">
        <w:rPr>
          <w:rFonts w:ascii="Angsana New" w:hAnsi="Angsana New"/>
          <w:sz w:val="30"/>
          <w:szCs w:val="30"/>
          <w:cs/>
        </w:rPr>
        <w:t>ถือหุ้นของบริษัทในอัตรา</w:t>
      </w:r>
      <w:r w:rsidR="003F5673" w:rsidRPr="00396BC1">
        <w:rPr>
          <w:rFonts w:ascii="Angsana New" w:hAnsi="Angsana New"/>
          <w:sz w:val="30"/>
          <w:szCs w:val="30"/>
          <w:cs/>
        </w:rPr>
        <w:br/>
      </w:r>
      <w:r w:rsidRPr="00396BC1">
        <w:rPr>
          <w:rFonts w:ascii="Angsana New" w:hAnsi="Angsana New"/>
          <w:sz w:val="30"/>
          <w:szCs w:val="30"/>
          <w:cs/>
        </w:rPr>
        <w:t xml:space="preserve">ร้อยละ </w:t>
      </w:r>
      <w:r w:rsidR="00D51D7F" w:rsidRPr="00D51D7F">
        <w:rPr>
          <w:rFonts w:ascii="Angsana New" w:hAnsi="Angsana New"/>
          <w:sz w:val="30"/>
          <w:szCs w:val="30"/>
        </w:rPr>
        <w:t>15</w:t>
      </w:r>
      <w:r w:rsidR="009D6948" w:rsidRPr="003C5A37">
        <w:rPr>
          <w:rFonts w:ascii="Angsana New" w:hAnsi="Angsana New"/>
          <w:sz w:val="30"/>
          <w:szCs w:val="30"/>
        </w:rPr>
        <w:t>.</w:t>
      </w:r>
      <w:r w:rsidR="00D51D7F" w:rsidRPr="00D51D7F">
        <w:rPr>
          <w:rFonts w:ascii="Angsana New" w:hAnsi="Angsana New"/>
          <w:sz w:val="30"/>
          <w:szCs w:val="30"/>
        </w:rPr>
        <w:t>8</w:t>
      </w:r>
      <w:r w:rsidRPr="00396BC1">
        <w:rPr>
          <w:rFonts w:ascii="Angsana New" w:hAnsi="Angsana New"/>
          <w:sz w:val="30"/>
          <w:szCs w:val="30"/>
        </w:rPr>
        <w:t xml:space="preserve"> </w:t>
      </w:r>
      <w:r w:rsidRPr="00396BC1">
        <w:rPr>
          <w:rFonts w:ascii="Angsana New" w:hAnsi="Angsana New"/>
          <w:i/>
          <w:iCs/>
          <w:sz w:val="30"/>
          <w:szCs w:val="30"/>
        </w:rPr>
        <w:t>(</w:t>
      </w:r>
      <w:r w:rsidR="00D51D7F" w:rsidRPr="00D51D7F">
        <w:rPr>
          <w:rFonts w:ascii="Angsana New" w:hAnsi="Angsana New"/>
          <w:i/>
          <w:iCs/>
          <w:sz w:val="30"/>
          <w:szCs w:val="30"/>
        </w:rPr>
        <w:t>2567</w:t>
      </w:r>
      <w:r w:rsidRPr="00396BC1">
        <w:rPr>
          <w:rFonts w:ascii="Angsana New" w:hAnsi="Angsana New"/>
          <w:i/>
          <w:iCs/>
          <w:sz w:val="30"/>
          <w:szCs w:val="30"/>
        </w:rPr>
        <w:t xml:space="preserve">: </w:t>
      </w:r>
      <w:r w:rsidRPr="00396BC1">
        <w:rPr>
          <w:rFonts w:ascii="Angsana New" w:hAnsi="Angsana New"/>
          <w:i/>
          <w:iCs/>
          <w:sz w:val="30"/>
          <w:szCs w:val="30"/>
          <w:cs/>
        </w:rPr>
        <w:t xml:space="preserve">ถือหุ้นของบริษัทในอัตราร้อยละ </w:t>
      </w:r>
      <w:r w:rsidR="00D51D7F" w:rsidRPr="00D51D7F">
        <w:rPr>
          <w:rFonts w:ascii="Angsana New" w:hAnsi="Angsana New"/>
          <w:i/>
          <w:iCs/>
          <w:sz w:val="30"/>
          <w:szCs w:val="30"/>
        </w:rPr>
        <w:t>15</w:t>
      </w:r>
      <w:r w:rsidR="00C11131" w:rsidRPr="00396BC1">
        <w:rPr>
          <w:rFonts w:ascii="Angsana New" w:hAnsi="Angsana New"/>
          <w:i/>
          <w:iCs/>
          <w:sz w:val="30"/>
          <w:szCs w:val="30"/>
        </w:rPr>
        <w:t>.</w:t>
      </w:r>
      <w:r w:rsidR="00D51D7F" w:rsidRPr="00D51D7F">
        <w:rPr>
          <w:rFonts w:ascii="Angsana New" w:hAnsi="Angsana New"/>
          <w:i/>
          <w:iCs/>
          <w:sz w:val="30"/>
          <w:szCs w:val="30"/>
        </w:rPr>
        <w:t>8</w:t>
      </w:r>
      <w:r w:rsidRPr="00396BC1">
        <w:rPr>
          <w:rFonts w:ascii="Angsana New" w:hAnsi="Angsana New"/>
          <w:i/>
          <w:iCs/>
          <w:sz w:val="30"/>
          <w:szCs w:val="30"/>
        </w:rPr>
        <w:t>)</w:t>
      </w:r>
      <w:r w:rsidRPr="00396BC1">
        <w:rPr>
          <w:rFonts w:ascii="Angsana New" w:hAnsi="Angsana New"/>
          <w:sz w:val="30"/>
          <w:szCs w:val="30"/>
        </w:rPr>
        <w:t xml:space="preserve"> </w:t>
      </w:r>
      <w:r w:rsidRPr="00396BC1">
        <w:rPr>
          <w:rFonts w:ascii="Angsana New" w:hAnsi="Angsana New"/>
          <w:sz w:val="30"/>
          <w:szCs w:val="30"/>
          <w:cs/>
        </w:rPr>
        <w:t>และคุณสมชัย พิสพหุธาร ถือหุ้นของบริษัทในอัตรา</w:t>
      </w:r>
      <w:r w:rsidR="00563A76" w:rsidRPr="00396BC1">
        <w:rPr>
          <w:rFonts w:ascii="Angsana New" w:hAnsi="Angsana New"/>
          <w:sz w:val="30"/>
          <w:szCs w:val="30"/>
        </w:rPr>
        <w:br/>
      </w:r>
      <w:r w:rsidRPr="00396BC1">
        <w:rPr>
          <w:rFonts w:ascii="Angsana New" w:hAnsi="Angsana New"/>
          <w:sz w:val="30"/>
          <w:szCs w:val="30"/>
          <w:cs/>
        </w:rPr>
        <w:t xml:space="preserve">ร้อยละ </w:t>
      </w:r>
      <w:r w:rsidR="00D51D7F" w:rsidRPr="00D51D7F">
        <w:rPr>
          <w:rFonts w:ascii="Angsana New" w:hAnsi="Angsana New"/>
          <w:sz w:val="30"/>
          <w:szCs w:val="30"/>
        </w:rPr>
        <w:t>14</w:t>
      </w:r>
      <w:r w:rsidR="00926827" w:rsidRPr="003C5A37">
        <w:rPr>
          <w:rFonts w:ascii="Angsana New" w:hAnsi="Angsana New"/>
          <w:sz w:val="30"/>
          <w:szCs w:val="30"/>
        </w:rPr>
        <w:t>.</w:t>
      </w:r>
      <w:r w:rsidR="00D51D7F" w:rsidRPr="00D51D7F">
        <w:rPr>
          <w:rFonts w:ascii="Angsana New" w:hAnsi="Angsana New"/>
          <w:sz w:val="30"/>
          <w:szCs w:val="30"/>
        </w:rPr>
        <w:t>6</w:t>
      </w:r>
      <w:r w:rsidRPr="00396BC1">
        <w:rPr>
          <w:rFonts w:ascii="Angsana New" w:hAnsi="Angsana New"/>
          <w:sz w:val="30"/>
          <w:szCs w:val="30"/>
        </w:rPr>
        <w:t xml:space="preserve"> </w:t>
      </w:r>
      <w:r w:rsidRPr="00396BC1">
        <w:rPr>
          <w:rFonts w:ascii="Angsana New" w:hAnsi="Angsana New"/>
          <w:i/>
          <w:iCs/>
          <w:sz w:val="30"/>
          <w:szCs w:val="30"/>
        </w:rPr>
        <w:t>(</w:t>
      </w:r>
      <w:r w:rsidR="00D51D7F" w:rsidRPr="00D51D7F">
        <w:rPr>
          <w:rFonts w:ascii="Angsana New" w:hAnsi="Angsana New"/>
          <w:i/>
          <w:iCs/>
          <w:sz w:val="30"/>
          <w:szCs w:val="30"/>
        </w:rPr>
        <w:t>2567</w:t>
      </w:r>
      <w:r w:rsidRPr="00396BC1">
        <w:rPr>
          <w:rFonts w:ascii="Angsana New" w:hAnsi="Angsana New"/>
          <w:i/>
          <w:iCs/>
          <w:sz w:val="30"/>
          <w:szCs w:val="30"/>
        </w:rPr>
        <w:t xml:space="preserve">: </w:t>
      </w:r>
      <w:r w:rsidRPr="00396BC1">
        <w:rPr>
          <w:rFonts w:ascii="Angsana New" w:hAnsi="Angsana New"/>
          <w:i/>
          <w:iCs/>
          <w:sz w:val="30"/>
          <w:szCs w:val="30"/>
          <w:cs/>
        </w:rPr>
        <w:t xml:space="preserve">ถือหุ้นของบริษัทในอัตราร้อยละ </w:t>
      </w:r>
      <w:r w:rsidR="00D51D7F" w:rsidRPr="00D51D7F">
        <w:rPr>
          <w:rFonts w:ascii="Angsana New" w:hAnsi="Angsana New"/>
          <w:i/>
          <w:iCs/>
          <w:sz w:val="30"/>
          <w:szCs w:val="30"/>
        </w:rPr>
        <w:t>14</w:t>
      </w:r>
      <w:r w:rsidR="005F6FBA">
        <w:rPr>
          <w:rFonts w:ascii="Angsana New" w:hAnsi="Angsana New"/>
          <w:i/>
          <w:iCs/>
          <w:sz w:val="30"/>
          <w:szCs w:val="30"/>
        </w:rPr>
        <w:t>.</w:t>
      </w:r>
      <w:r w:rsidR="00D51D7F" w:rsidRPr="00D51D7F">
        <w:rPr>
          <w:rFonts w:ascii="Angsana New" w:hAnsi="Angsana New"/>
          <w:i/>
          <w:iCs/>
          <w:sz w:val="30"/>
          <w:szCs w:val="30"/>
        </w:rPr>
        <w:t>8</w:t>
      </w:r>
      <w:r w:rsidRPr="00396BC1">
        <w:rPr>
          <w:rFonts w:ascii="Angsana New" w:hAnsi="Angsana New"/>
          <w:i/>
          <w:iCs/>
          <w:sz w:val="30"/>
          <w:szCs w:val="30"/>
        </w:rPr>
        <w:t>)</w:t>
      </w:r>
    </w:p>
    <w:p w14:paraId="7981B650" w14:textId="77777777" w:rsidR="006B2908" w:rsidRPr="00396BC1" w:rsidRDefault="006B2908" w:rsidP="00667E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394FE48E" w14:textId="3CDC1C1A" w:rsidR="004A3B60" w:rsidRPr="00396BC1" w:rsidRDefault="00136683" w:rsidP="00D343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396BC1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B23336" w:rsidRPr="00396BC1">
        <w:rPr>
          <w:rFonts w:asciiTheme="majorBidi" w:hAnsiTheme="majorBidi" w:cstheme="majorBidi"/>
          <w:sz w:val="30"/>
          <w:szCs w:val="30"/>
          <w:cs/>
          <w:lang w:val="th-TH"/>
        </w:rPr>
        <w:t>ดำเนินธุรกิจหลักเกี่ยวกับ</w:t>
      </w:r>
      <w:r w:rsidR="004A3B60" w:rsidRPr="00396BC1">
        <w:rPr>
          <w:rFonts w:asciiTheme="majorBidi" w:hAnsiTheme="majorBidi" w:cstheme="majorBidi"/>
          <w:sz w:val="30"/>
          <w:szCs w:val="30"/>
          <w:cs/>
          <w:lang w:val="th-TH"/>
        </w:rPr>
        <w:t>การ</w:t>
      </w:r>
      <w:r w:rsidR="004A3B60" w:rsidRPr="00396BC1">
        <w:rPr>
          <w:rFonts w:asciiTheme="majorBidi" w:hAnsiTheme="majorBidi" w:cstheme="majorBidi"/>
          <w:sz w:val="30"/>
          <w:szCs w:val="30"/>
          <w:cs/>
        </w:rPr>
        <w:t>ผลิต</w:t>
      </w:r>
      <w:r w:rsidR="00E2141E" w:rsidRPr="00396BC1">
        <w:rPr>
          <w:rFonts w:asciiTheme="majorBidi" w:hAnsiTheme="majorBidi" w:cstheme="majorBidi"/>
          <w:sz w:val="30"/>
          <w:szCs w:val="30"/>
          <w:cs/>
        </w:rPr>
        <w:t>และจัดจำหน่าย</w:t>
      </w:r>
      <w:r w:rsidR="0011352C" w:rsidRPr="00396BC1">
        <w:rPr>
          <w:rFonts w:asciiTheme="majorBidi" w:hAnsiTheme="majorBidi" w:cstheme="majorBidi"/>
          <w:sz w:val="30"/>
          <w:szCs w:val="30"/>
          <w:cs/>
        </w:rPr>
        <w:t>ยาและเวชภัณฑ์ สำหรับรักษาโรคในคนและสัตว์</w:t>
      </w:r>
      <w:r w:rsidR="00317628" w:rsidRPr="00396BC1">
        <w:rPr>
          <w:rFonts w:asciiTheme="majorBidi" w:hAnsiTheme="majorBidi" w:cstheme="majorBidi"/>
          <w:sz w:val="30"/>
          <w:szCs w:val="30"/>
          <w:cs/>
        </w:rPr>
        <w:br/>
        <w:t xml:space="preserve">โดยรายละเอียดของบริษัทย่อย ณ วันที่ </w:t>
      </w:r>
      <w:r w:rsidR="00D51D7F" w:rsidRPr="00D51D7F">
        <w:rPr>
          <w:rFonts w:asciiTheme="majorBidi" w:hAnsiTheme="majorBidi"/>
          <w:sz w:val="30"/>
          <w:szCs w:val="30"/>
        </w:rPr>
        <w:t>31</w:t>
      </w:r>
      <w:r w:rsidR="00317628" w:rsidRPr="00396BC1">
        <w:rPr>
          <w:rFonts w:asciiTheme="majorBidi" w:hAnsiTheme="majorBidi" w:cstheme="majorBidi"/>
          <w:sz w:val="30"/>
          <w:szCs w:val="30"/>
        </w:rPr>
        <w:t xml:space="preserve"> </w:t>
      </w:r>
      <w:r w:rsidR="00317628" w:rsidRPr="00396BC1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D51D7F" w:rsidRPr="00D51D7F">
        <w:rPr>
          <w:rFonts w:asciiTheme="majorBidi" w:hAnsiTheme="majorBidi"/>
          <w:sz w:val="30"/>
          <w:szCs w:val="30"/>
        </w:rPr>
        <w:t>2568</w:t>
      </w:r>
      <w:r w:rsidR="00B92022" w:rsidRPr="00396BC1">
        <w:rPr>
          <w:rFonts w:asciiTheme="majorBidi" w:hAnsiTheme="majorBidi"/>
          <w:sz w:val="30"/>
          <w:szCs w:val="30"/>
        </w:rPr>
        <w:t xml:space="preserve"> </w:t>
      </w:r>
      <w:r w:rsidR="00B92022" w:rsidRPr="00396BC1">
        <w:rPr>
          <w:rFonts w:asciiTheme="majorBidi" w:hAnsiTheme="majorBidi"/>
          <w:sz w:val="30"/>
          <w:szCs w:val="30"/>
          <w:cs/>
        </w:rPr>
        <w:t xml:space="preserve">และ </w:t>
      </w:r>
      <w:r w:rsidR="00D51D7F" w:rsidRPr="00D51D7F">
        <w:rPr>
          <w:rFonts w:asciiTheme="majorBidi" w:hAnsiTheme="majorBidi"/>
          <w:sz w:val="30"/>
          <w:szCs w:val="30"/>
        </w:rPr>
        <w:t>2567</w:t>
      </w:r>
      <w:r w:rsidR="00317628" w:rsidRPr="00396BC1">
        <w:rPr>
          <w:rFonts w:asciiTheme="majorBidi" w:hAnsiTheme="majorBidi" w:cstheme="majorBidi"/>
          <w:sz w:val="30"/>
          <w:szCs w:val="30"/>
        </w:rPr>
        <w:t xml:space="preserve"> </w:t>
      </w:r>
      <w:r w:rsidR="00317628" w:rsidRPr="00396BC1">
        <w:rPr>
          <w:rFonts w:asciiTheme="majorBidi" w:hAnsiTheme="majorBidi" w:cstheme="majorBidi"/>
          <w:sz w:val="30"/>
          <w:szCs w:val="30"/>
          <w:cs/>
        </w:rPr>
        <w:t>ได้เปิดเผยไว้ในหมายเหตุข้อ</w:t>
      </w:r>
      <w:r w:rsidR="00317628" w:rsidRPr="00396BC1">
        <w:rPr>
          <w:rFonts w:asciiTheme="majorBidi" w:hAnsiTheme="majorBidi" w:cstheme="majorBidi"/>
          <w:sz w:val="30"/>
          <w:szCs w:val="30"/>
        </w:rPr>
        <w:t xml:space="preserve"> </w:t>
      </w:r>
      <w:r w:rsidR="00D51D7F" w:rsidRPr="00D51D7F">
        <w:rPr>
          <w:rFonts w:asciiTheme="majorBidi" w:hAnsiTheme="majorBidi"/>
          <w:sz w:val="30"/>
          <w:szCs w:val="30"/>
        </w:rPr>
        <w:t>8</w:t>
      </w:r>
    </w:p>
    <w:p w14:paraId="48FFF6C6" w14:textId="77777777" w:rsidR="00853DB3" w:rsidRPr="00396BC1" w:rsidRDefault="00853DB3" w:rsidP="00667E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1EAAE5F2" w14:textId="77777777" w:rsidR="00076874" w:rsidRPr="00396BC1" w:rsidRDefault="007251E0" w:rsidP="00667EEF">
      <w:pPr>
        <w:pStyle w:val="Heading2"/>
        <w:tabs>
          <w:tab w:val="clear" w:pos="340"/>
        </w:tabs>
        <w:ind w:left="540" w:hanging="540"/>
      </w:pPr>
      <w:r w:rsidRPr="00396BC1">
        <w:rPr>
          <w:cs/>
        </w:rPr>
        <w:t xml:space="preserve">เกณฑ์การจัดทำงบการเงิน </w:t>
      </w:r>
    </w:p>
    <w:p w14:paraId="1D442A7E" w14:textId="77777777" w:rsidR="00076874" w:rsidRPr="00396BC1" w:rsidRDefault="00076874" w:rsidP="00667EEF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ED4EB3A" w14:textId="039CB242" w:rsidR="00716D54" w:rsidRPr="00396BC1" w:rsidRDefault="00CE404E" w:rsidP="00667EEF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396BC1">
        <w:rPr>
          <w:rFonts w:asciiTheme="majorBidi" w:hAnsiTheme="majorBidi"/>
          <w:sz w:val="30"/>
          <w:szCs w:val="30"/>
          <w:cs/>
        </w:rPr>
        <w:t xml:space="preserve">งบการเงินนี้จัดทำขึ้นตามมาตรฐานการรายงานทางการเงิน รวมถึงแนวปฏิบัติทางการบัญชีที่ประกาศใช้โดย                       สภาวิชาชีพบัญชีฯ </w:t>
      </w:r>
      <w:r w:rsidR="003F5673" w:rsidRPr="00396BC1">
        <w:rPr>
          <w:rFonts w:asciiTheme="majorBidi" w:hAnsiTheme="majorBidi"/>
          <w:sz w:val="30"/>
          <w:szCs w:val="30"/>
          <w:cs/>
        </w:rPr>
        <w:t xml:space="preserve">กฎระเบียบและประกาศคณะกรรมการกำกับหลักทรัพย์และตลาดหลักทรัพย์ที่เกี่ยวข้อง </w:t>
      </w:r>
      <w:r w:rsidR="003F5673" w:rsidRPr="00396BC1">
        <w:rPr>
          <w:rFonts w:asciiTheme="majorBidi" w:hAnsiTheme="majorBidi"/>
          <w:sz w:val="30"/>
          <w:szCs w:val="30"/>
          <w:cs/>
        </w:rPr>
        <w:br/>
      </w:r>
      <w:r w:rsidRPr="00396BC1">
        <w:rPr>
          <w:rFonts w:asciiTheme="majorBidi" w:hAnsiTheme="majorBidi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 นโยบายการบัญชีที่เปิดเผยในหมายเหตุข้อ</w:t>
      </w:r>
      <w:r w:rsidR="00FB59BC" w:rsidRPr="00396BC1">
        <w:rPr>
          <w:rFonts w:asciiTheme="majorBidi" w:hAnsiTheme="majorBidi"/>
          <w:sz w:val="30"/>
          <w:szCs w:val="30"/>
        </w:rPr>
        <w:t xml:space="preserve"> </w:t>
      </w:r>
      <w:r w:rsidR="00D51D7F" w:rsidRPr="00D51D7F">
        <w:rPr>
          <w:rFonts w:asciiTheme="majorBidi" w:hAnsiTheme="majorBidi"/>
          <w:sz w:val="30"/>
          <w:szCs w:val="30"/>
        </w:rPr>
        <w:t>3</w:t>
      </w:r>
      <w:r w:rsidR="00FB59BC" w:rsidRPr="00396BC1">
        <w:rPr>
          <w:rFonts w:asciiTheme="majorBidi" w:hAnsiTheme="majorBidi"/>
          <w:sz w:val="30"/>
          <w:szCs w:val="30"/>
        </w:rPr>
        <w:t xml:space="preserve"> </w:t>
      </w:r>
      <w:r w:rsidRPr="00396BC1">
        <w:rPr>
          <w:rFonts w:asciiTheme="majorBidi" w:hAnsiTheme="majorBidi"/>
          <w:sz w:val="30"/>
          <w:szCs w:val="30"/>
          <w:cs/>
        </w:rPr>
        <w:t>ได้ถือปฏิบัติโดยสม่ำเสมอสำหรับงบการเงินทุกรอบระยะเวลาที่รายงาน</w:t>
      </w:r>
    </w:p>
    <w:p w14:paraId="583A0160" w14:textId="4453B1B1" w:rsidR="00632AE5" w:rsidRPr="00396BC1" w:rsidRDefault="00632AE5" w:rsidP="00667EEF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799D8073" w14:textId="73B9242F" w:rsidR="00353FFB" w:rsidRPr="00A11E19" w:rsidRDefault="007F7B05" w:rsidP="00A11E19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396BC1">
        <w:rPr>
          <w:rFonts w:asciiTheme="majorBidi" w:hAnsiTheme="majorBidi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</w:t>
      </w:r>
      <w:r w:rsidRPr="00396BC1">
        <w:rPr>
          <w:rFonts w:asciiTheme="majorBidi" w:hAnsiTheme="majorBidi"/>
          <w:sz w:val="30"/>
          <w:szCs w:val="30"/>
        </w:rPr>
        <w:t xml:space="preserve"> </w:t>
      </w:r>
      <w:r w:rsidRPr="00396BC1">
        <w:rPr>
          <w:rFonts w:asciiTheme="majorBidi" w:hAnsiTheme="majorBidi"/>
          <w:sz w:val="30"/>
          <w:szCs w:val="30"/>
          <w:cs/>
        </w:rPr>
        <w:t>การประมาณการ</w:t>
      </w:r>
      <w:r w:rsidRPr="00396BC1">
        <w:rPr>
          <w:rFonts w:asciiTheme="majorBidi" w:hAnsiTheme="majorBidi"/>
          <w:spacing w:val="-2"/>
          <w:sz w:val="30"/>
          <w:szCs w:val="30"/>
          <w:cs/>
        </w:rPr>
        <w:t>และข้อสมมติหลายประการ ซึ่งมีผลกระทบต่อการปฏิบัติตามนโยบายการบัญชีของกลุ่มบริษัท ทั้งนี้ ผลที่เกิดขึ้นจริง</w:t>
      </w:r>
      <w:r w:rsidR="003F5673" w:rsidRPr="00396BC1">
        <w:rPr>
          <w:rFonts w:asciiTheme="majorBidi" w:hAnsiTheme="majorBidi"/>
          <w:sz w:val="30"/>
          <w:szCs w:val="30"/>
          <w:cs/>
        </w:rPr>
        <w:br/>
      </w:r>
      <w:r w:rsidRPr="00396BC1">
        <w:rPr>
          <w:rFonts w:asciiTheme="majorBidi" w:hAnsiTheme="majorBidi"/>
          <w:sz w:val="30"/>
          <w:szCs w:val="30"/>
          <w:cs/>
        </w:rPr>
        <w:t>อาจแตกต่างจากที่ประมาณการไว้ ประมาณการและข้อสมมติที่ใช้ในการจัดทำงบการเงินจะได้รับการทบทวนอย่างต่อเนื่อง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14DAA6A5" w14:textId="14A85916" w:rsidR="003F5673" w:rsidRPr="00396BC1" w:rsidRDefault="003F56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30"/>
          <w:szCs w:val="30"/>
          <w:cs/>
        </w:rPr>
      </w:pPr>
    </w:p>
    <w:p w14:paraId="5DE731AA" w14:textId="77777777" w:rsidR="00353FFB" w:rsidRPr="00396BC1" w:rsidRDefault="00353F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30"/>
          <w:szCs w:val="30"/>
          <w:cs/>
        </w:rPr>
      </w:pPr>
      <w:r w:rsidRPr="00396BC1">
        <w:rPr>
          <w:cs/>
        </w:rPr>
        <w:br w:type="page"/>
      </w:r>
    </w:p>
    <w:p w14:paraId="3A6191E2" w14:textId="47608BFD" w:rsidR="00CD47AB" w:rsidRPr="00396BC1" w:rsidRDefault="005F0BEF" w:rsidP="00CD47AB">
      <w:pPr>
        <w:pStyle w:val="Heading2"/>
        <w:tabs>
          <w:tab w:val="clear" w:pos="340"/>
          <w:tab w:val="clear" w:pos="540"/>
        </w:tabs>
        <w:ind w:left="540" w:hanging="540"/>
      </w:pPr>
      <w:r w:rsidRPr="00396BC1">
        <w:rPr>
          <w:cs/>
        </w:rPr>
        <w:t>นโยบายการบัญชีที่มีสาระสำคัญ</w:t>
      </w:r>
    </w:p>
    <w:p w14:paraId="33E7128E" w14:textId="0D2FB876" w:rsidR="00C3174C" w:rsidRPr="00396BC1" w:rsidRDefault="00C317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/>
          <w:b/>
          <w:bCs/>
          <w:sz w:val="30"/>
          <w:szCs w:val="30"/>
          <w:cs/>
        </w:rPr>
      </w:pPr>
    </w:p>
    <w:p w14:paraId="4EA24D48" w14:textId="5F619407" w:rsidR="00CE6F49" w:rsidRPr="00396BC1" w:rsidRDefault="00CE6F49" w:rsidP="006633D5">
      <w:pPr>
        <w:pStyle w:val="Heading3"/>
        <w:numPr>
          <w:ilvl w:val="0"/>
          <w:numId w:val="25"/>
        </w:numPr>
        <w:tabs>
          <w:tab w:val="clear" w:pos="540"/>
        </w:tabs>
        <w:rPr>
          <w:i w:val="0"/>
          <w:iCs w:val="0"/>
          <w:cs/>
          <w:lang w:val="th-TH"/>
        </w:rPr>
      </w:pPr>
      <w:r w:rsidRPr="00396BC1">
        <w:rPr>
          <w:cs/>
          <w:lang w:val="th-TH"/>
        </w:rPr>
        <w:t>เกณฑ์ในการจัดทำงบการเงินรวม</w:t>
      </w:r>
    </w:p>
    <w:p w14:paraId="437BB2E0" w14:textId="77777777" w:rsidR="00CE6F49" w:rsidRPr="00396BC1" w:rsidRDefault="00CE6F49" w:rsidP="00CE6F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7B8A0E8B" w14:textId="2BB186E6" w:rsidR="00CE6F49" w:rsidRPr="00396BC1" w:rsidRDefault="00CE6F49" w:rsidP="00CE6F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</w:rPr>
      </w:pPr>
      <w:r w:rsidRPr="00396BC1">
        <w:rPr>
          <w:rFonts w:asciiTheme="majorBidi" w:hAnsiTheme="majorBidi" w:cstheme="majorBidi"/>
          <w:sz w:val="30"/>
          <w:szCs w:val="30"/>
          <w:cs/>
          <w:lang w:val="th-TH"/>
        </w:rPr>
        <w:t>งบการเงินรวมประกอบด้วยงบการ</w:t>
      </w:r>
      <w:r w:rsidRPr="00396BC1">
        <w:rPr>
          <w:rFonts w:asciiTheme="majorBidi" w:hAnsiTheme="majorBidi" w:cstheme="majorBidi"/>
          <w:sz w:val="30"/>
          <w:szCs w:val="30"/>
          <w:cs/>
        </w:rPr>
        <w:t xml:space="preserve">เงินของบริษัทและบริษัทย่อย (รวมกันเรียกว่า </w:t>
      </w:r>
      <w:r w:rsidRPr="00396BC1">
        <w:rPr>
          <w:rFonts w:asciiTheme="majorBidi" w:hAnsiTheme="majorBidi" w:cstheme="majorBidi"/>
          <w:sz w:val="30"/>
          <w:szCs w:val="30"/>
        </w:rPr>
        <w:t>“</w:t>
      </w:r>
      <w:r w:rsidRPr="00396BC1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396BC1">
        <w:rPr>
          <w:rFonts w:asciiTheme="majorBidi" w:hAnsiTheme="majorBidi" w:cstheme="majorBidi"/>
          <w:sz w:val="30"/>
          <w:szCs w:val="30"/>
        </w:rPr>
        <w:t>”</w:t>
      </w:r>
      <w:r w:rsidRPr="00396BC1">
        <w:rPr>
          <w:rFonts w:asciiTheme="majorBidi" w:hAnsiTheme="majorBidi" w:cstheme="majorBidi"/>
          <w:sz w:val="30"/>
          <w:szCs w:val="30"/>
          <w:cs/>
        </w:rPr>
        <w:t xml:space="preserve">) </w:t>
      </w:r>
    </w:p>
    <w:p w14:paraId="7A5CDC29" w14:textId="2AE0DEB4" w:rsidR="00FB4946" w:rsidRPr="00396BC1" w:rsidRDefault="00FB4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0FCC5A4A" w14:textId="4C19AEDC" w:rsidR="007F7B05" w:rsidRPr="00396BC1" w:rsidRDefault="007F7B05" w:rsidP="007F7B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</w:rPr>
      </w:pPr>
      <w:r w:rsidRPr="00396BC1">
        <w:rPr>
          <w:rFonts w:asciiTheme="majorBidi" w:hAnsiTheme="majorBidi" w:cstheme="majorBidi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</w:t>
      </w:r>
      <w:r w:rsidRPr="00396BC1">
        <w:rPr>
          <w:rFonts w:asciiTheme="majorBidi" w:hAnsiTheme="majorBidi" w:cstheme="majorBidi"/>
          <w:sz w:val="30"/>
          <w:szCs w:val="30"/>
          <w:cs/>
          <w:lang w:val="th-TH"/>
        </w:rPr>
        <w:t>แปร</w:t>
      </w:r>
      <w:r w:rsidRPr="00396BC1">
        <w:rPr>
          <w:rFonts w:asciiTheme="majorBidi" w:hAnsiTheme="majorBidi" w:cstheme="majorBidi"/>
          <w:sz w:val="30"/>
          <w:szCs w:val="30"/>
          <w:cs/>
        </w:rPr>
        <w:t xml:space="preserve">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งบการเงินของบริษัทย่อยได้รวมอยู่ในงบการเงินรวม </w:t>
      </w:r>
      <w:r w:rsidRPr="00396BC1">
        <w:rPr>
          <w:rFonts w:asciiTheme="majorBidi" w:hAnsiTheme="majorBidi" w:cstheme="majorBidi"/>
          <w:sz w:val="30"/>
          <w:szCs w:val="30"/>
        </w:rPr>
        <w:br/>
      </w:r>
      <w:r w:rsidRPr="00396BC1">
        <w:rPr>
          <w:rFonts w:asciiTheme="majorBidi" w:hAnsiTheme="majorBidi" w:cstheme="majorBidi"/>
          <w:sz w:val="30"/>
          <w:szCs w:val="30"/>
          <w:cs/>
        </w:rPr>
        <w:t>นับแต่วันที่มีการควบคุมจนถึงวันที่การควบคุมสิ้นสุดลง</w:t>
      </w:r>
    </w:p>
    <w:p w14:paraId="47B48CC7" w14:textId="77777777" w:rsidR="007F7B05" w:rsidRPr="00396BC1" w:rsidRDefault="007F7B05" w:rsidP="007F7B05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74899C36" w14:textId="750FC07A" w:rsidR="007F7B05" w:rsidRPr="00396BC1" w:rsidRDefault="007F7B05" w:rsidP="007F7B05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96BC1">
        <w:rPr>
          <w:rFonts w:asciiTheme="majorBidi" w:hAnsiTheme="majorBidi" w:cstheme="majorBidi"/>
          <w:sz w:val="30"/>
          <w:szCs w:val="30"/>
          <w:cs/>
        </w:rPr>
        <w:t>เมื่อมี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</w:t>
      </w:r>
      <w:r w:rsidRPr="00396BC1">
        <w:rPr>
          <w:rFonts w:asciiTheme="majorBidi" w:hAnsiTheme="majorBidi"/>
          <w:sz w:val="30"/>
          <w:szCs w:val="30"/>
          <w:cs/>
        </w:rPr>
        <w:t>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จ่ายหรือรับจากการได้มาหรือจำหน่ายไปซึ่งส่วนได้เสียที่ไม่มีอำนาจควบคุมโดยอำนาจควบคุมไม่เปลี่ยนแปลงรับรู้เป็น</w:t>
      </w:r>
      <w:r w:rsidR="00D820EA" w:rsidRPr="00396BC1">
        <w:rPr>
          <w:rFonts w:asciiTheme="majorBidi" w:hAnsiTheme="majorBidi"/>
          <w:sz w:val="30"/>
          <w:szCs w:val="30"/>
        </w:rPr>
        <w:br/>
      </w:r>
      <w:r w:rsidRPr="00396BC1">
        <w:rPr>
          <w:rFonts w:asciiTheme="majorBidi" w:hAnsiTheme="majorBidi"/>
          <w:sz w:val="30"/>
          <w:szCs w:val="30"/>
          <w:cs/>
        </w:rPr>
        <w:t>ส่วน</w:t>
      </w:r>
      <w:r w:rsidR="00C410D6" w:rsidRPr="00396BC1">
        <w:rPr>
          <w:rFonts w:asciiTheme="majorBidi" w:hAnsiTheme="majorBidi"/>
          <w:sz w:val="30"/>
          <w:szCs w:val="30"/>
          <w:cs/>
        </w:rPr>
        <w:t>ขาด</w:t>
      </w:r>
      <w:r w:rsidRPr="00396BC1">
        <w:rPr>
          <w:rFonts w:asciiTheme="majorBidi" w:hAnsiTheme="majorBidi"/>
          <w:sz w:val="30"/>
          <w:szCs w:val="30"/>
          <w:cs/>
        </w:rPr>
        <w:t>ในส่วนของเจ้าของ</w:t>
      </w:r>
      <w:r w:rsidRPr="00396BC1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3E45F4D3" w14:textId="77777777" w:rsidR="0042497E" w:rsidRPr="00396BC1" w:rsidRDefault="0042497E" w:rsidP="007F7B05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7133934" w14:textId="0E6B4F37" w:rsidR="007F7B05" w:rsidRPr="00396BC1" w:rsidRDefault="007F7B05" w:rsidP="007F7B05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396BC1">
        <w:rPr>
          <w:rFonts w:asciiTheme="majorBidi" w:hAnsiTheme="majorBidi" w:cstheme="majorBidi"/>
          <w:sz w:val="30"/>
          <w:szCs w:val="30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ของ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ผลกำไรหรือขาดทุนที่เกิดขึ้นจากการสูญเสียการควบคุมในบริษัทย่อยรับรู้ในกำไรหรือขาดทุน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45CA9C4A" w14:textId="08DA9C47" w:rsidR="007F7B05" w:rsidRPr="00396BC1" w:rsidRDefault="007F7B05" w:rsidP="007F7B05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584E918" w14:textId="4675D634" w:rsidR="00EB1FD2" w:rsidRPr="00817A9D" w:rsidRDefault="00CE6F49" w:rsidP="00817A9D">
      <w:pPr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96BC1">
        <w:rPr>
          <w:rFonts w:asciiTheme="majorBidi" w:hAnsiTheme="majorBidi" w:cstheme="majorBidi"/>
          <w:sz w:val="30"/>
          <w:szCs w:val="30"/>
          <w:cs/>
        </w:rPr>
        <w:t>การรวมธุรกิจภายใต้การควบคุมเดียวกันบันทึกบัญชีโดยใช้วิธีเสมือนว่าเป็นวิธีการรวมส่วนได้เสีย โดยรับรู้สินทรัพย์และหนี้สินของธุรกิจที่ถูกซื้อด้วยมูลค่าตามบัญชีของธุรกิจดังกล่าวตามงบการเงินรวมของบริษัทใหญ่ในลำดับสูงสุด ณ</w:t>
      </w:r>
      <w:r w:rsidRPr="00396BC1">
        <w:rPr>
          <w:rFonts w:asciiTheme="majorBidi" w:hAnsiTheme="majorBidi" w:cstheme="majorBidi"/>
          <w:sz w:val="30"/>
          <w:szCs w:val="30"/>
        </w:rPr>
        <w:t xml:space="preserve"> </w:t>
      </w:r>
      <w:r w:rsidRPr="00396BC1">
        <w:rPr>
          <w:rFonts w:asciiTheme="majorBidi" w:hAnsiTheme="majorBidi" w:cstheme="majorBidi"/>
          <w:sz w:val="30"/>
          <w:szCs w:val="30"/>
          <w:cs/>
        </w:rPr>
        <w:t>วันที่เกิดรายการ ส่วนต่างระหว่างมูลค่าสินทรัพย์สุทธิของธุรกิจที่ถูกนำมารวมดังกล่าวกับค่าตอบแทนที่จ่ายรับรู้เป็นส่วนเกิน</w:t>
      </w:r>
      <w:r w:rsidR="00032C7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733CA">
        <w:rPr>
          <w:rFonts w:asciiTheme="majorBidi" w:hAnsiTheme="majorBidi" w:cstheme="majorBidi"/>
          <w:sz w:val="30"/>
          <w:szCs w:val="30"/>
          <w:cs/>
        </w:rPr>
        <w:t>(ต่ำกว่า)</w:t>
      </w:r>
      <w:r w:rsidR="00032C7E">
        <w:rPr>
          <w:rFonts w:asciiTheme="majorBidi" w:hAnsiTheme="majorBidi" w:cstheme="majorBidi"/>
          <w:sz w:val="30"/>
          <w:szCs w:val="30"/>
          <w:cs/>
        </w:rPr>
        <w:t xml:space="preserve"> ทุน</w:t>
      </w:r>
      <w:r w:rsidRPr="00396BC1">
        <w:rPr>
          <w:rFonts w:asciiTheme="majorBidi" w:hAnsiTheme="majorBidi" w:cstheme="majorBidi"/>
          <w:sz w:val="30"/>
          <w:szCs w:val="30"/>
          <w:cs/>
        </w:rPr>
        <w:t>จากการรวมธุรกิจภายใต้การควบคุมเดียวกันในส่วนของผู้ถือหุ้นรายการส่วนเกิน</w:t>
      </w:r>
      <w:r w:rsidR="00AF3EEF">
        <w:rPr>
          <w:rFonts w:asciiTheme="majorBidi" w:hAnsiTheme="majorBidi" w:cstheme="majorBidi"/>
          <w:sz w:val="30"/>
          <w:szCs w:val="30"/>
          <w:cs/>
        </w:rPr>
        <w:t xml:space="preserve"> (ต่ำกว่า) ทุนดังกล่าว</w:t>
      </w:r>
      <w:r w:rsidRPr="00396BC1">
        <w:rPr>
          <w:rFonts w:asciiTheme="majorBidi" w:hAnsiTheme="majorBidi" w:cstheme="majorBidi"/>
          <w:sz w:val="30"/>
          <w:szCs w:val="30"/>
          <w:cs/>
        </w:rPr>
        <w:t>จะถูก</w:t>
      </w:r>
      <w:r w:rsidR="007F7B05" w:rsidRPr="00396BC1">
        <w:rPr>
          <w:rFonts w:asciiTheme="majorBidi" w:hAnsiTheme="majorBidi" w:cstheme="majorBidi"/>
          <w:sz w:val="30"/>
          <w:szCs w:val="30"/>
          <w:cs/>
        </w:rPr>
        <w:t>ตัดจำหน่าย</w:t>
      </w:r>
      <w:r w:rsidRPr="00396BC1">
        <w:rPr>
          <w:rFonts w:asciiTheme="majorBidi" w:hAnsiTheme="majorBidi" w:cstheme="majorBidi"/>
          <w:sz w:val="30"/>
          <w:szCs w:val="30"/>
          <w:cs/>
        </w:rPr>
        <w:t>เมื่อมีการขายเงินลงทุนในธุรกิจที่ซื้อดังกล่าวไป</w:t>
      </w:r>
      <w:r w:rsidR="008655A1" w:rsidRPr="00396BC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96BC1">
        <w:rPr>
          <w:rFonts w:asciiTheme="majorBidi" w:hAnsiTheme="majorBidi" w:cstheme="majorBidi"/>
          <w:sz w:val="30"/>
          <w:szCs w:val="30"/>
          <w:cs/>
        </w:rPr>
        <w:t>ผลการดำเนินงานของธุรกิจที่ถูกซื้อจะรวมอยู่ในงบการเงินรวมของผู้ซื้อนับตั้งแต่วันที่ต้นงวดของงบการเงินเปรียบเทียบหรือวันที่ธุรกิจเหล่านั้นอยู่ภายใต้การควบคุมเดียวกันแล้วแต่ระยะเวลาใดจะสั้นกว่า</w:t>
      </w:r>
      <w:r w:rsidRPr="00396BC1">
        <w:rPr>
          <w:rFonts w:asciiTheme="majorBidi" w:hAnsiTheme="majorBidi" w:cstheme="majorBidi"/>
          <w:sz w:val="30"/>
          <w:szCs w:val="30"/>
        </w:rPr>
        <w:t xml:space="preserve"> </w:t>
      </w:r>
      <w:r w:rsidRPr="00396BC1">
        <w:rPr>
          <w:rFonts w:asciiTheme="majorBidi" w:hAnsiTheme="majorBidi" w:cstheme="majorBidi"/>
          <w:sz w:val="30"/>
          <w:szCs w:val="30"/>
          <w:cs/>
        </w:rPr>
        <w:t>จนถึงวันที่การควบคุมสิ้นสุด</w:t>
      </w:r>
      <w:r w:rsidR="00EB1FD2" w:rsidRPr="00396BC1">
        <w:rPr>
          <w:cs/>
        </w:rPr>
        <w:br w:type="page"/>
      </w:r>
    </w:p>
    <w:p w14:paraId="7662393F" w14:textId="1CCAA767" w:rsidR="00AD2984" w:rsidRPr="00396BC1" w:rsidRDefault="00AD2984" w:rsidP="00A610EA">
      <w:pPr>
        <w:pStyle w:val="Heading3"/>
        <w:tabs>
          <w:tab w:val="clear" w:pos="540"/>
        </w:tabs>
        <w:rPr>
          <w:cs/>
        </w:rPr>
      </w:pPr>
      <w:r w:rsidRPr="00396BC1">
        <w:rPr>
          <w:cs/>
        </w:rPr>
        <w:t>เงินลงทุนในบริษัทย่อย</w:t>
      </w:r>
    </w:p>
    <w:p w14:paraId="313B18AE" w14:textId="77777777" w:rsidR="00AD2984" w:rsidRPr="00396BC1" w:rsidRDefault="00AD2984" w:rsidP="00A610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1B7683E9" w14:textId="1F3BD734" w:rsidR="005C1D86" w:rsidRPr="00396BC1" w:rsidRDefault="005C1D86" w:rsidP="005C1D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96BC1">
        <w:rPr>
          <w:rFonts w:asciiTheme="majorBidi" w:hAnsiTheme="majorBidi"/>
          <w:sz w:val="30"/>
          <w:szCs w:val="30"/>
          <w:cs/>
        </w:rPr>
        <w:t>เงินลงทุนในบริษัทย่อยในงบการเงินเฉพาะกิจการวัดมูลค่าด้วยราคาทุนหักค่าเผื่อการด้อยค่า เงินปันผลรับบันทึกในกำไรหรือขาดทุนในวันที่บริษัทมีสิทธิได้รับเงินปันผล กรณีที่บริษัทจำหน่ายเงินลงทุนบางส่วนต้นทุนเงินลงทุนคำนวณโดย</w:t>
      </w:r>
      <w:r w:rsidR="00B37B27" w:rsidRPr="00396BC1">
        <w:rPr>
          <w:rFonts w:asciiTheme="majorBidi" w:hAnsiTheme="majorBidi"/>
          <w:sz w:val="30"/>
          <w:szCs w:val="30"/>
          <w:cs/>
        </w:rPr>
        <w:t>วิธีเข้าก่อนออกก่อน</w:t>
      </w:r>
      <w:r w:rsidR="00F015B0" w:rsidRPr="00396BC1">
        <w:rPr>
          <w:rFonts w:asciiTheme="majorBidi" w:hAnsiTheme="majorBidi"/>
          <w:sz w:val="30"/>
          <w:szCs w:val="30"/>
          <w:cs/>
        </w:rPr>
        <w:t xml:space="preserve"> </w:t>
      </w:r>
      <w:r w:rsidRPr="00396BC1">
        <w:rPr>
          <w:rFonts w:asciiTheme="majorBidi" w:hAnsiTheme="majorBidi"/>
          <w:sz w:val="30"/>
          <w:szCs w:val="30"/>
          <w:cs/>
        </w:rPr>
        <w:t>กำไรหรือขาดทุนจากการขายเงินลงทุนบันทึกในกำไรหรือขาดทุน</w:t>
      </w:r>
    </w:p>
    <w:p w14:paraId="510F2A51" w14:textId="7BA33E1A" w:rsidR="005C1D86" w:rsidRPr="00396BC1" w:rsidRDefault="005C1D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099CF39" w14:textId="0BBA0845" w:rsidR="005C1D86" w:rsidRPr="00396BC1" w:rsidRDefault="005C1D86" w:rsidP="005C1D86">
      <w:pPr>
        <w:pStyle w:val="Heading3"/>
        <w:tabs>
          <w:tab w:val="clear" w:pos="540"/>
        </w:tabs>
      </w:pPr>
      <w:r w:rsidRPr="00396BC1">
        <w:rPr>
          <w:cs/>
        </w:rPr>
        <w:t>เงินตราต่างประเทศ</w:t>
      </w:r>
    </w:p>
    <w:p w14:paraId="572F9387" w14:textId="77777777" w:rsidR="00572695" w:rsidRPr="00396BC1" w:rsidRDefault="00572695" w:rsidP="00A167CD">
      <w:pPr>
        <w:pStyle w:val="BodyText2"/>
        <w:tabs>
          <w:tab w:val="left" w:pos="540"/>
        </w:tabs>
        <w:spacing w:line="240" w:lineRule="atLeast"/>
        <w:ind w:left="0" w:firstLine="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433CEFE" w14:textId="77777777" w:rsidR="005C1D86" w:rsidRPr="00396BC1" w:rsidRDefault="005C1D86" w:rsidP="005C1D86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396BC1">
        <w:rPr>
          <w:rFonts w:asciiTheme="majorBidi" w:hAnsiTheme="majorBidi" w:cstheme="majorBidi"/>
          <w:sz w:val="30"/>
          <w:szCs w:val="30"/>
          <w:cs/>
        </w:rPr>
        <w:t>รายการบัญชีที่เป็นเงินตราต่างประเทศ รวมถึงสินทรัพย์และหนี้สินที่ไม่เป็นตัวเงินซึ่งเกิดจากรายการบัญชีที่เป็นเงินตราต่างประเทศ แปลงค่าเป็นสกุลเงินที่ใช้ในการดำเนินงานของแต่ละบริษัทในกลุ่มบริษัท</w:t>
      </w:r>
      <w:r w:rsidRPr="00396BC1">
        <w:rPr>
          <w:rFonts w:asciiTheme="majorBidi" w:hAnsiTheme="majorBidi" w:cstheme="majorBidi"/>
          <w:sz w:val="30"/>
          <w:szCs w:val="30"/>
        </w:rPr>
        <w:t xml:space="preserve"> </w:t>
      </w:r>
      <w:r w:rsidRPr="00396BC1">
        <w:rPr>
          <w:rFonts w:asciiTheme="majorBidi" w:hAnsiTheme="majorBidi" w:cstheme="majorBidi"/>
          <w:sz w:val="30"/>
          <w:szCs w:val="30"/>
          <w:cs/>
        </w:rPr>
        <w:t>โดยใช้อัตราแลกเปลี่ยน ณ วันที่เกิดรายการ สำหรับสินทรัพย์และหนี้สินที่เป็นตัวเงินและเป็นเงินตราต่างประเทศแปลงค่าโดยใช้อัตราแลกเปลี่ยน ณ วันที่รายงาน</w:t>
      </w:r>
    </w:p>
    <w:p w14:paraId="60C54A23" w14:textId="77777777" w:rsidR="00044183" w:rsidRPr="00396BC1" w:rsidRDefault="00044183" w:rsidP="005C1D86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0A0F178" w14:textId="5EEEA99E" w:rsidR="005C1D86" w:rsidRPr="00396BC1" w:rsidRDefault="005C1D86" w:rsidP="00FB0BDC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396BC1">
        <w:rPr>
          <w:rFonts w:asciiTheme="majorBidi" w:hAnsiTheme="majorBidi"/>
          <w:sz w:val="30"/>
          <w:szCs w:val="30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</w:t>
      </w:r>
      <w:r w:rsidRPr="00396BC1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4BCF6CFC" w14:textId="77777777" w:rsidR="00EB1FD2" w:rsidRPr="00396BC1" w:rsidRDefault="00EB1FD2" w:rsidP="00FB0BDC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907C493" w14:textId="193CCB17" w:rsidR="006E536B" w:rsidRPr="00396BC1" w:rsidRDefault="006E536B" w:rsidP="006E536B">
      <w:pPr>
        <w:pStyle w:val="Heading3"/>
        <w:tabs>
          <w:tab w:val="clear" w:pos="540"/>
        </w:tabs>
      </w:pPr>
      <w:r w:rsidRPr="00396BC1">
        <w:rPr>
          <w:cs/>
        </w:rPr>
        <w:t>เครื่องมือทางการเงิน</w:t>
      </w:r>
    </w:p>
    <w:p w14:paraId="6A0D19F6" w14:textId="77777777" w:rsidR="006E536B" w:rsidRPr="00396BC1" w:rsidRDefault="006E536B" w:rsidP="006E536B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AE8D296" w14:textId="7BB88A7F" w:rsidR="006E536B" w:rsidRPr="00396BC1" w:rsidRDefault="006E536B" w:rsidP="00E16212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 w:hanging="450"/>
        <w:jc w:val="thaiDistribute"/>
        <w:rPr>
          <w:rFonts w:asciiTheme="majorBidi" w:eastAsia="EucrosiaUPCBold" w:hAnsiTheme="majorBidi"/>
          <w:i/>
          <w:iCs/>
          <w:sz w:val="30"/>
          <w:szCs w:val="30"/>
        </w:rPr>
      </w:pPr>
      <w:r w:rsidRPr="00396BC1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396BC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ง</w:t>
      </w:r>
      <w:r w:rsidRPr="00396BC1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D51D7F" w:rsidRPr="00D51D7F">
        <w:rPr>
          <w:rFonts w:asciiTheme="majorBidi" w:eastAsia="EucrosiaUPCBold" w:hAnsiTheme="majorBidi"/>
          <w:i/>
          <w:sz w:val="30"/>
          <w:szCs w:val="30"/>
        </w:rPr>
        <w:t>1</w:t>
      </w:r>
      <w:r w:rsidRPr="00396BC1">
        <w:rPr>
          <w:rFonts w:asciiTheme="majorBidi" w:eastAsia="EucrosiaUPCBold" w:hAnsiTheme="majorBidi" w:cstheme="majorBidi"/>
          <w:i/>
          <w:iCs/>
          <w:sz w:val="30"/>
          <w:szCs w:val="30"/>
        </w:rPr>
        <w:t>)</w:t>
      </w:r>
      <w:r w:rsidR="008E735B" w:rsidRPr="00396BC1">
        <w:rPr>
          <w:rFonts w:asciiTheme="majorBidi" w:eastAsia="EucrosiaUPCBold" w:hAnsiTheme="majorBidi"/>
          <w:i/>
          <w:iCs/>
          <w:sz w:val="30"/>
          <w:szCs w:val="30"/>
          <w:cs/>
        </w:rPr>
        <w:tab/>
        <w:t>การจัดประเภทและการวัดมูลค่า</w:t>
      </w:r>
    </w:p>
    <w:p w14:paraId="30E398A3" w14:textId="1F79B8F6" w:rsidR="006E536B" w:rsidRPr="00396BC1" w:rsidRDefault="007E69B3" w:rsidP="007E69B3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96BC1">
        <w:rPr>
          <w:rFonts w:asciiTheme="majorBidi" w:hAnsiTheme="majorBidi"/>
          <w:sz w:val="30"/>
          <w:szCs w:val="30"/>
          <w:cs/>
        </w:rPr>
        <w:t xml:space="preserve">สินทรัพย์ทางการเงินและหนี้สินทางการเงินอื่นๆ นอกเหนือจากลูกหนี้การค้า </w:t>
      </w:r>
      <w:r w:rsidR="00D1220E" w:rsidRPr="00396BC1">
        <w:rPr>
          <w:rFonts w:asciiTheme="majorBidi" w:hAnsiTheme="majorBidi"/>
          <w:sz w:val="30"/>
          <w:szCs w:val="30"/>
          <w:cs/>
        </w:rPr>
        <w:t xml:space="preserve">(ดูหมายเหตุข้อ </w:t>
      </w:r>
      <w:r w:rsidR="00D51D7F" w:rsidRPr="00D51D7F">
        <w:rPr>
          <w:rFonts w:asciiTheme="majorBidi" w:hAnsiTheme="majorBidi"/>
          <w:sz w:val="30"/>
          <w:szCs w:val="30"/>
        </w:rPr>
        <w:t>3</w:t>
      </w:r>
      <w:r w:rsidR="00D1220E" w:rsidRPr="00396BC1">
        <w:rPr>
          <w:rFonts w:asciiTheme="majorBidi" w:hAnsiTheme="majorBidi"/>
          <w:sz w:val="30"/>
          <w:szCs w:val="30"/>
          <w:cs/>
        </w:rPr>
        <w:t xml:space="preserve">(ฉ)) </w:t>
      </w:r>
      <w:r w:rsidRPr="00396BC1">
        <w:rPr>
          <w:rFonts w:asciiTheme="majorBidi" w:hAnsiTheme="majorBidi"/>
          <w:sz w:val="30"/>
          <w:szCs w:val="30"/>
          <w:cs/>
        </w:rPr>
        <w:t>รับรู้รายการเมื่อเริ่มแรกเมื่อกลุ่มบริษัทเป็นคู่สัญญาตามข้อกำหนดของเครื่องมือทางการเงินนั้น และวัดมูลค่า</w:t>
      </w:r>
      <w:r w:rsidR="00632D0C" w:rsidRPr="00396BC1">
        <w:rPr>
          <w:rFonts w:asciiTheme="majorBidi" w:hAnsiTheme="majorBidi"/>
          <w:sz w:val="30"/>
          <w:szCs w:val="30"/>
          <w:cs/>
        </w:rPr>
        <w:t>เมื่อเริ่มแรก</w:t>
      </w:r>
      <w:r w:rsidRPr="00396BC1">
        <w:rPr>
          <w:rFonts w:asciiTheme="majorBidi" w:hAnsiTheme="majorBidi"/>
          <w:sz w:val="30"/>
          <w:szCs w:val="30"/>
          <w:cs/>
        </w:rPr>
        <w:t>ด้วยมูลค่ายุติธรรม</w:t>
      </w:r>
      <w:r w:rsidR="00125C86" w:rsidRPr="00396BC1">
        <w:rPr>
          <w:rFonts w:asciiTheme="majorBidi" w:hAnsiTheme="majorBidi"/>
          <w:sz w:val="30"/>
          <w:szCs w:val="30"/>
          <w:cs/>
        </w:rPr>
        <w:t xml:space="preserve"> </w:t>
      </w:r>
      <w:r w:rsidR="00632D0C" w:rsidRPr="00396BC1">
        <w:rPr>
          <w:rFonts w:asciiTheme="majorBidi" w:hAnsiTheme="majorBidi"/>
          <w:sz w:val="30"/>
          <w:szCs w:val="30"/>
          <w:cs/>
        </w:rPr>
        <w:t>ทั้งนี้ สินทรัพย์ทางการเงินและหนี้สินทางการเงินที่ไม่ได้วัดมูลค่าด้วยมูลค่ายุติธรรมผ่านกำไรหรือขาดทุนจะรวมหรือหัก</w:t>
      </w:r>
      <w:r w:rsidRPr="00396BC1">
        <w:rPr>
          <w:rFonts w:asciiTheme="majorBidi" w:hAnsiTheme="majorBidi"/>
          <w:sz w:val="30"/>
          <w:szCs w:val="30"/>
          <w:cs/>
        </w:rPr>
        <w:t>ต้นทุนการทำรายการที่เกี่ยวข้องโดยตรงกับการได้มา</w:t>
      </w:r>
      <w:r w:rsidR="00632D0C" w:rsidRPr="00396BC1">
        <w:rPr>
          <w:rFonts w:asciiTheme="majorBidi" w:hAnsiTheme="majorBidi"/>
          <w:sz w:val="30"/>
          <w:szCs w:val="30"/>
          <w:cs/>
        </w:rPr>
        <w:t>ด้วย</w:t>
      </w:r>
    </w:p>
    <w:p w14:paraId="415F8B4D" w14:textId="77777777" w:rsidR="007E69B3" w:rsidRPr="00396BC1" w:rsidRDefault="007E69B3" w:rsidP="006E536B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0F5A15CA" w14:textId="452B1012" w:rsidR="00CB15E2" w:rsidRPr="00396BC1" w:rsidRDefault="007E69B3" w:rsidP="007E69B3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/>
          <w:sz w:val="30"/>
          <w:szCs w:val="30"/>
        </w:rPr>
      </w:pPr>
      <w:r w:rsidRPr="00396BC1">
        <w:rPr>
          <w:rFonts w:asciiTheme="majorBidi" w:hAnsiTheme="majorBidi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 หรือมูลค่ายุติธรรมผ่านกำไรหรือขาดทุน 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20144B86" w14:textId="77A9A48E" w:rsidR="007E69B3" w:rsidRPr="00396BC1" w:rsidRDefault="007E69B3" w:rsidP="007E69B3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/>
          <w:sz w:val="30"/>
          <w:szCs w:val="30"/>
        </w:rPr>
      </w:pPr>
    </w:p>
    <w:p w14:paraId="421ACA08" w14:textId="7DC013A9" w:rsidR="007E69B3" w:rsidRPr="00396BC1" w:rsidRDefault="007E69B3" w:rsidP="007E69B3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/>
          <w:sz w:val="30"/>
          <w:szCs w:val="30"/>
        </w:rPr>
      </w:pPr>
      <w:r w:rsidRPr="00396BC1">
        <w:rPr>
          <w:rFonts w:asciiTheme="majorBidi" w:hAnsiTheme="majorBidi"/>
          <w:sz w:val="30"/>
          <w:szCs w:val="30"/>
          <w:cs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หรือมูลค่ายุติธรรมผ่านกำไรหรือขาดทุน ดอกเบี้ยจ่าย กำไรและขาดทุนจากอัตราแลกเปลี่ยน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และกำไรหรือขาดทุนที่เกิดจากการตัดรายการออกจากบัญชีรับรู้ในกำไรหรือขาดทุน</w:t>
      </w:r>
    </w:p>
    <w:p w14:paraId="3A98F1D6" w14:textId="18826FE4" w:rsidR="007E69B3" w:rsidRPr="00396BC1" w:rsidRDefault="007E69B3" w:rsidP="007E69B3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/>
          <w:sz w:val="30"/>
          <w:szCs w:val="30"/>
        </w:rPr>
      </w:pPr>
    </w:p>
    <w:p w14:paraId="5F0B4CCD" w14:textId="576BB02B" w:rsidR="007E69B3" w:rsidRPr="00396BC1" w:rsidRDefault="007E69B3" w:rsidP="007E69B3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/>
          <w:sz w:val="30"/>
          <w:szCs w:val="30"/>
        </w:rPr>
      </w:pPr>
      <w:r w:rsidRPr="00396BC1">
        <w:rPr>
          <w:rFonts w:asciiTheme="majorBidi" w:hAnsiTheme="majorBidi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</w:p>
    <w:p w14:paraId="0DED96C7" w14:textId="77777777" w:rsidR="00E156DD" w:rsidRPr="00396BC1" w:rsidRDefault="00E156DD" w:rsidP="007E69B3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143CD50D" w14:textId="70492523" w:rsidR="006E536B" w:rsidRPr="00396BC1" w:rsidRDefault="006E536B" w:rsidP="00E16212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396BC1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396BC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ง</w:t>
      </w:r>
      <w:r w:rsidRPr="00396BC1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D51D7F" w:rsidRPr="00D51D7F">
        <w:rPr>
          <w:rFonts w:asciiTheme="majorBidi" w:eastAsia="EucrosiaUPCBold" w:hAnsiTheme="majorBidi"/>
          <w:i/>
          <w:sz w:val="30"/>
          <w:szCs w:val="30"/>
        </w:rPr>
        <w:t>2</w:t>
      </w:r>
      <w:r w:rsidRPr="00396BC1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="007E69B3" w:rsidRPr="00396BC1">
        <w:rPr>
          <w:rFonts w:asciiTheme="majorBidi" w:eastAsia="EucrosiaUPCBold" w:hAnsiTheme="majorBidi"/>
          <w:i/>
          <w:iCs/>
          <w:sz w:val="30"/>
          <w:szCs w:val="30"/>
          <w:cs/>
        </w:rPr>
        <w:t>การตัดรายการออกจากบัญชีและการหักกลบ</w:t>
      </w:r>
    </w:p>
    <w:p w14:paraId="1F493A57" w14:textId="60EF5B37" w:rsidR="006E536B" w:rsidRPr="00396BC1" w:rsidRDefault="007E69B3" w:rsidP="007E69B3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/>
          <w:sz w:val="30"/>
          <w:szCs w:val="30"/>
        </w:rPr>
      </w:pPr>
      <w:r w:rsidRPr="00396BC1">
        <w:rPr>
          <w:rFonts w:asciiTheme="majorBidi" w:hAnsiTheme="majorBidi"/>
          <w:sz w:val="30"/>
          <w:szCs w:val="30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 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6325657A" w14:textId="77777777" w:rsidR="00044183" w:rsidRPr="00396BC1" w:rsidRDefault="00044183" w:rsidP="007E69B3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/>
          <w:sz w:val="30"/>
          <w:szCs w:val="30"/>
        </w:rPr>
      </w:pPr>
    </w:p>
    <w:p w14:paraId="0B3E1689" w14:textId="4B600167" w:rsidR="007E69B3" w:rsidRPr="00396BC1" w:rsidRDefault="007E69B3" w:rsidP="007E69B3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/>
          <w:sz w:val="30"/>
          <w:szCs w:val="30"/>
        </w:rPr>
      </w:pPr>
      <w:r w:rsidRPr="00396BC1">
        <w:rPr>
          <w:rFonts w:asciiTheme="majorBidi" w:hAnsiTheme="majorBidi"/>
          <w:sz w:val="30"/>
          <w:szCs w:val="30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3D22B10C" w14:textId="7FD6563B" w:rsidR="007E69B3" w:rsidRPr="00396BC1" w:rsidRDefault="007E69B3" w:rsidP="006E536B">
      <w:pPr>
        <w:pStyle w:val="BodyText2"/>
        <w:tabs>
          <w:tab w:val="left" w:pos="1260"/>
        </w:tabs>
        <w:spacing w:line="240" w:lineRule="atLeast"/>
        <w:ind w:left="1260" w:right="43" w:firstLine="0"/>
        <w:jc w:val="thaiDistribute"/>
        <w:rPr>
          <w:rFonts w:asciiTheme="majorBidi" w:hAnsiTheme="majorBidi"/>
          <w:sz w:val="30"/>
          <w:szCs w:val="30"/>
        </w:rPr>
      </w:pPr>
    </w:p>
    <w:p w14:paraId="4B540BE5" w14:textId="46C03E9B" w:rsidR="007E69B3" w:rsidRPr="00396BC1" w:rsidRDefault="007E69B3" w:rsidP="007E69B3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396BC1">
        <w:rPr>
          <w:rFonts w:asciiTheme="majorBidi" w:hAnsiTheme="majorBidi"/>
          <w:sz w:val="30"/>
          <w:szCs w:val="30"/>
          <w:cs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72591E90" w14:textId="77777777" w:rsidR="007E69B3" w:rsidRPr="00396BC1" w:rsidRDefault="007E69B3" w:rsidP="007E69B3">
      <w:pPr>
        <w:pStyle w:val="BodyText2"/>
        <w:tabs>
          <w:tab w:val="left" w:pos="1260"/>
        </w:tabs>
        <w:ind w:left="1260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5CB70513" w14:textId="6516539E" w:rsidR="007E69B3" w:rsidRPr="00396BC1" w:rsidRDefault="007E69B3" w:rsidP="007E69B3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/>
          <w:sz w:val="30"/>
          <w:szCs w:val="30"/>
        </w:rPr>
      </w:pPr>
      <w:r w:rsidRPr="00396BC1">
        <w:rPr>
          <w:rFonts w:asciiTheme="majorBidi" w:hAnsiTheme="majorBidi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ฐานะการเงิน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7FF1C568" w14:textId="792F221C" w:rsidR="00D1220E" w:rsidRPr="00396BC1" w:rsidRDefault="00D1220E" w:rsidP="007E69B3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/>
          <w:sz w:val="30"/>
          <w:szCs w:val="30"/>
        </w:rPr>
      </w:pPr>
    </w:p>
    <w:p w14:paraId="2F2A712A" w14:textId="37506618" w:rsidR="00D1220E" w:rsidRPr="00396BC1" w:rsidRDefault="00D1220E" w:rsidP="00D1220E">
      <w:pPr>
        <w:pStyle w:val="BodyText2"/>
        <w:ind w:left="990" w:right="47" w:hanging="45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396BC1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396BC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ง</w:t>
      </w:r>
      <w:r w:rsidRPr="00396BC1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D51D7F" w:rsidRPr="00D51D7F">
        <w:rPr>
          <w:rFonts w:asciiTheme="majorBidi" w:eastAsia="EucrosiaUPCBold" w:hAnsiTheme="majorBidi"/>
          <w:i/>
          <w:sz w:val="30"/>
          <w:szCs w:val="30"/>
        </w:rPr>
        <w:t>3</w:t>
      </w:r>
      <w:r w:rsidRPr="00396BC1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Pr="00396BC1">
        <w:rPr>
          <w:rFonts w:asciiTheme="majorBidi" w:eastAsia="EucrosiaUPCBold" w:hAnsiTheme="majorBidi"/>
          <w:i/>
          <w:iCs/>
          <w:sz w:val="30"/>
          <w:szCs w:val="30"/>
          <w:cs/>
        </w:rPr>
        <w:t>การด้อยค่าของสินทรัพย์ทางการเงินนอกเหนือจากลูกหนี้การค้า</w:t>
      </w:r>
    </w:p>
    <w:p w14:paraId="76D86C18" w14:textId="40079D7D" w:rsidR="006761E9" w:rsidRPr="00396BC1" w:rsidRDefault="006761E9" w:rsidP="00D1220E">
      <w:pPr>
        <w:tabs>
          <w:tab w:val="clear" w:pos="907"/>
        </w:tabs>
        <w:spacing w:line="240" w:lineRule="auto"/>
        <w:ind w:left="990" w:right="29"/>
        <w:jc w:val="thaiDistribute"/>
        <w:rPr>
          <w:rFonts w:asciiTheme="majorBidi" w:hAnsiTheme="majorBidi"/>
          <w:sz w:val="30"/>
          <w:szCs w:val="30"/>
        </w:rPr>
      </w:pPr>
      <w:r w:rsidRPr="00396BC1">
        <w:rPr>
          <w:rFonts w:asciiTheme="majorBidi" w:hAnsiTheme="majorBidi"/>
          <w:sz w:val="30"/>
          <w:szCs w:val="30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</w:t>
      </w:r>
    </w:p>
    <w:p w14:paraId="7F318CCA" w14:textId="77777777" w:rsidR="00D21E17" w:rsidRPr="00396BC1" w:rsidRDefault="00D21E17" w:rsidP="00D1220E">
      <w:pPr>
        <w:tabs>
          <w:tab w:val="clear" w:pos="907"/>
        </w:tabs>
        <w:spacing w:line="240" w:lineRule="auto"/>
        <w:ind w:left="990" w:right="29"/>
        <w:jc w:val="thaiDistribute"/>
        <w:rPr>
          <w:rFonts w:asciiTheme="majorBidi" w:hAnsiTheme="majorBidi"/>
          <w:sz w:val="30"/>
          <w:szCs w:val="30"/>
        </w:rPr>
      </w:pPr>
    </w:p>
    <w:p w14:paraId="7584D7C7" w14:textId="6900507F" w:rsidR="00D1220E" w:rsidRPr="00396BC1" w:rsidRDefault="00D1220E" w:rsidP="00D1220E">
      <w:pPr>
        <w:tabs>
          <w:tab w:val="clear" w:pos="907"/>
        </w:tabs>
        <w:spacing w:line="240" w:lineRule="auto"/>
        <w:ind w:left="990" w:right="29"/>
        <w:jc w:val="thaiDistribute"/>
        <w:rPr>
          <w:rFonts w:asciiTheme="majorBidi" w:hAnsiTheme="majorBidi"/>
          <w:sz w:val="30"/>
          <w:szCs w:val="30"/>
        </w:rPr>
      </w:pPr>
      <w:r w:rsidRPr="00396BC1">
        <w:rPr>
          <w:rFonts w:asciiTheme="majorBidi" w:hAnsiTheme="majorBidi"/>
          <w:sz w:val="30"/>
          <w:szCs w:val="30"/>
          <w:cs/>
        </w:rPr>
        <w:t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</w:t>
      </w:r>
      <w:r w:rsidR="00615F10" w:rsidRPr="00396BC1">
        <w:rPr>
          <w:rFonts w:asciiTheme="majorBidi" w:hAnsiTheme="majorBidi"/>
          <w:sz w:val="30"/>
          <w:szCs w:val="30"/>
          <w:cs/>
        </w:rPr>
        <w:br/>
      </w:r>
      <w:r w:rsidR="00D51D7F" w:rsidRPr="00D51D7F">
        <w:rPr>
          <w:rFonts w:asciiTheme="majorBidi" w:hAnsiTheme="majorBidi"/>
          <w:sz w:val="30"/>
          <w:szCs w:val="30"/>
        </w:rPr>
        <w:t>12</w:t>
      </w:r>
      <w:r w:rsidRPr="00396BC1">
        <w:rPr>
          <w:rFonts w:asciiTheme="majorBidi" w:hAnsiTheme="majorBidi"/>
          <w:sz w:val="30"/>
          <w:szCs w:val="30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0456DAFE" w14:textId="77777777" w:rsidR="00D1220E" w:rsidRPr="00396BC1" w:rsidRDefault="00D1220E" w:rsidP="00D1220E">
      <w:pPr>
        <w:tabs>
          <w:tab w:val="clear" w:pos="907"/>
        </w:tabs>
        <w:spacing w:line="240" w:lineRule="auto"/>
        <w:ind w:left="990" w:right="29"/>
        <w:jc w:val="thaiDistribute"/>
        <w:rPr>
          <w:rFonts w:asciiTheme="majorBidi" w:hAnsiTheme="majorBidi"/>
          <w:sz w:val="30"/>
          <w:szCs w:val="30"/>
        </w:rPr>
      </w:pPr>
    </w:p>
    <w:p w14:paraId="131BF2C1" w14:textId="4B42C724" w:rsidR="00D1220E" w:rsidRPr="00396BC1" w:rsidRDefault="00D1220E" w:rsidP="00D1220E">
      <w:pPr>
        <w:tabs>
          <w:tab w:val="clear" w:pos="907"/>
        </w:tabs>
        <w:spacing w:line="240" w:lineRule="auto"/>
        <w:ind w:left="990" w:right="29"/>
        <w:jc w:val="thaiDistribute"/>
        <w:rPr>
          <w:rFonts w:asciiTheme="majorBidi" w:hAnsiTheme="majorBidi"/>
          <w:sz w:val="30"/>
          <w:szCs w:val="30"/>
        </w:rPr>
      </w:pPr>
      <w:r w:rsidRPr="00396BC1">
        <w:rPr>
          <w:rFonts w:asciiTheme="majorBidi" w:hAnsiTheme="majorBidi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</w:t>
      </w:r>
      <w:r w:rsidR="00615F10" w:rsidRPr="00396BC1">
        <w:rPr>
          <w:rFonts w:asciiTheme="majorBidi" w:hAnsiTheme="majorBidi"/>
          <w:sz w:val="30"/>
          <w:szCs w:val="30"/>
          <w:cs/>
        </w:rPr>
        <w:br/>
      </w:r>
      <w:r w:rsidRPr="00396BC1">
        <w:rPr>
          <w:rFonts w:asciiTheme="majorBidi" w:hAnsiTheme="majorBidi"/>
          <w:sz w:val="30"/>
          <w:szCs w:val="30"/>
          <w:cs/>
        </w:rPr>
        <w:t>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323C9D99" w14:textId="77777777" w:rsidR="00D1220E" w:rsidRPr="00396BC1" w:rsidRDefault="00D1220E" w:rsidP="00D1220E">
      <w:pPr>
        <w:tabs>
          <w:tab w:val="clear" w:pos="907"/>
        </w:tabs>
        <w:spacing w:line="240" w:lineRule="auto"/>
        <w:ind w:right="29"/>
        <w:jc w:val="thaiDistribute"/>
        <w:rPr>
          <w:rFonts w:asciiTheme="majorBidi" w:hAnsiTheme="majorBidi"/>
          <w:sz w:val="30"/>
          <w:szCs w:val="30"/>
        </w:rPr>
      </w:pPr>
    </w:p>
    <w:p w14:paraId="5A76B4FF" w14:textId="00ECBE55" w:rsidR="00D1220E" w:rsidRPr="00396BC1" w:rsidRDefault="00D1220E" w:rsidP="00D1220E">
      <w:pPr>
        <w:tabs>
          <w:tab w:val="clear" w:pos="907"/>
        </w:tabs>
        <w:spacing w:line="240" w:lineRule="auto"/>
        <w:ind w:left="990" w:right="29"/>
        <w:jc w:val="thaiDistribute"/>
        <w:rPr>
          <w:rFonts w:asciiTheme="majorBidi" w:hAnsiTheme="majorBidi"/>
          <w:sz w:val="30"/>
          <w:szCs w:val="30"/>
        </w:rPr>
      </w:pPr>
      <w:r w:rsidRPr="00396BC1">
        <w:rPr>
          <w:rFonts w:asciiTheme="majorBidi" w:hAnsiTheme="majorBidi"/>
          <w:sz w:val="30"/>
          <w:szCs w:val="30"/>
          <w:cs/>
        </w:rPr>
        <w:t xml:space="preserve"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D51D7F" w:rsidRPr="00D51D7F">
        <w:rPr>
          <w:rFonts w:asciiTheme="majorBidi" w:hAnsiTheme="majorBidi"/>
          <w:sz w:val="30"/>
          <w:szCs w:val="30"/>
        </w:rPr>
        <w:t>90</w:t>
      </w:r>
      <w:r w:rsidR="0049094C" w:rsidRPr="00396BC1">
        <w:rPr>
          <w:rFonts w:asciiTheme="majorBidi" w:hAnsiTheme="majorBidi"/>
          <w:sz w:val="30"/>
          <w:szCs w:val="30"/>
        </w:rPr>
        <w:t xml:space="preserve"> - </w:t>
      </w:r>
      <w:r w:rsidR="00D51D7F" w:rsidRPr="00D51D7F">
        <w:rPr>
          <w:rFonts w:asciiTheme="majorBidi" w:hAnsiTheme="majorBidi"/>
          <w:sz w:val="30"/>
          <w:szCs w:val="30"/>
        </w:rPr>
        <w:t>180</w:t>
      </w:r>
      <w:r w:rsidR="0049094C" w:rsidRPr="00396BC1">
        <w:rPr>
          <w:rFonts w:asciiTheme="majorBidi" w:hAnsiTheme="majorBidi"/>
          <w:sz w:val="30"/>
          <w:szCs w:val="30"/>
        </w:rPr>
        <w:t xml:space="preserve"> </w:t>
      </w:r>
      <w:r w:rsidRPr="00396BC1">
        <w:rPr>
          <w:rFonts w:asciiTheme="majorBidi" w:hAnsiTheme="majorBidi"/>
          <w:sz w:val="30"/>
          <w:szCs w:val="30"/>
          <w:cs/>
        </w:rPr>
        <w:t>วัน มีการเปลี่ยนแปลง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170A803E" w14:textId="77777777" w:rsidR="00D1220E" w:rsidRPr="00396BC1" w:rsidRDefault="00D1220E" w:rsidP="00D1220E">
      <w:pPr>
        <w:tabs>
          <w:tab w:val="clear" w:pos="907"/>
        </w:tabs>
        <w:spacing w:line="240" w:lineRule="auto"/>
        <w:ind w:left="990" w:right="29"/>
        <w:jc w:val="thaiDistribute"/>
        <w:rPr>
          <w:rFonts w:asciiTheme="majorBidi" w:hAnsiTheme="majorBidi"/>
          <w:sz w:val="30"/>
          <w:szCs w:val="30"/>
        </w:rPr>
      </w:pPr>
    </w:p>
    <w:p w14:paraId="08E689B1" w14:textId="7D986BBF" w:rsidR="00D1220E" w:rsidRPr="00396BC1" w:rsidRDefault="00D1220E" w:rsidP="00D1220E">
      <w:pPr>
        <w:tabs>
          <w:tab w:val="clear" w:pos="907"/>
        </w:tabs>
        <w:spacing w:line="240" w:lineRule="auto"/>
        <w:ind w:left="990" w:right="29"/>
        <w:jc w:val="thaiDistribute"/>
        <w:rPr>
          <w:rFonts w:asciiTheme="majorBidi" w:hAnsiTheme="majorBidi"/>
          <w:sz w:val="30"/>
          <w:szCs w:val="30"/>
        </w:rPr>
      </w:pPr>
      <w:r w:rsidRPr="00396BC1">
        <w:rPr>
          <w:rFonts w:asciiTheme="majorBidi" w:hAnsiTheme="majorBidi"/>
          <w:sz w:val="30"/>
          <w:szCs w:val="30"/>
          <w:cs/>
        </w:rPr>
        <w:t>กลุ่มบริษัทพิจารณาว่าสินทรัพย์ทางการเงินจะเกิดการผิดสัญญาเมื่อ</w:t>
      </w:r>
    </w:p>
    <w:p w14:paraId="0F3D0380" w14:textId="0EE72758" w:rsidR="00D1220E" w:rsidRPr="00396BC1" w:rsidRDefault="00D1220E" w:rsidP="00D122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spacing w:line="240" w:lineRule="auto"/>
        <w:ind w:left="1260" w:right="29" w:hanging="270"/>
        <w:jc w:val="thaiDistribute"/>
        <w:rPr>
          <w:rFonts w:asciiTheme="majorBidi" w:hAnsiTheme="majorBidi"/>
          <w:sz w:val="30"/>
          <w:szCs w:val="30"/>
        </w:rPr>
      </w:pPr>
      <w:r w:rsidRPr="00396BC1">
        <w:rPr>
          <w:rFonts w:asciiTheme="majorBidi" w:hAnsiTheme="majorBidi"/>
          <w:sz w:val="30"/>
          <w:szCs w:val="30"/>
          <w:cs/>
        </w:rPr>
        <w:t>-</w:t>
      </w:r>
      <w:r w:rsidRPr="00396BC1">
        <w:rPr>
          <w:rFonts w:asciiTheme="majorBidi" w:hAnsiTheme="majorBidi"/>
          <w:sz w:val="30"/>
          <w:szCs w:val="30"/>
        </w:rPr>
        <w:tab/>
      </w:r>
      <w:r w:rsidRPr="00396BC1">
        <w:rPr>
          <w:rFonts w:asciiTheme="majorBidi" w:hAnsiTheme="majorBidi"/>
          <w:sz w:val="30"/>
          <w:szCs w:val="30"/>
          <w:cs/>
        </w:rPr>
        <w:t xml:space="preserve">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อีกทั้งกลุ่มบริษัทไม่มีสิทธิในการไล่เบี้ย เช่น การยึดหลักประกัน (หากมีการวางหลักประกัน) หรือ </w:t>
      </w:r>
    </w:p>
    <w:p w14:paraId="203C8BC7" w14:textId="2047026A" w:rsidR="00D21E17" w:rsidRPr="00396BC1" w:rsidRDefault="00D1220E" w:rsidP="006761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spacing w:line="240" w:lineRule="auto"/>
        <w:ind w:left="1260" w:right="29" w:hanging="270"/>
        <w:jc w:val="thaiDistribute"/>
        <w:rPr>
          <w:rFonts w:asciiTheme="majorBidi" w:hAnsiTheme="majorBidi"/>
          <w:sz w:val="30"/>
          <w:szCs w:val="30"/>
        </w:rPr>
      </w:pPr>
      <w:r w:rsidRPr="00396BC1">
        <w:rPr>
          <w:rFonts w:asciiTheme="majorBidi" w:hAnsiTheme="majorBidi"/>
          <w:sz w:val="30"/>
          <w:szCs w:val="30"/>
          <w:cs/>
        </w:rPr>
        <w:t>-</w:t>
      </w:r>
      <w:r w:rsidRPr="00396BC1">
        <w:rPr>
          <w:rFonts w:asciiTheme="majorBidi" w:hAnsiTheme="majorBidi"/>
          <w:sz w:val="30"/>
          <w:szCs w:val="30"/>
          <w:cs/>
        </w:rPr>
        <w:tab/>
        <w:t>สินทรัพย์ทางการเงินค้างชำระเกินกว่า</w:t>
      </w:r>
      <w:r w:rsidRPr="00396BC1">
        <w:rPr>
          <w:rFonts w:asciiTheme="majorBidi" w:hAnsiTheme="majorBidi"/>
          <w:sz w:val="30"/>
          <w:szCs w:val="30"/>
        </w:rPr>
        <w:t xml:space="preserve"> </w:t>
      </w:r>
      <w:r w:rsidR="00D51D7F" w:rsidRPr="00D51D7F">
        <w:rPr>
          <w:rFonts w:asciiTheme="majorBidi" w:hAnsiTheme="majorBidi"/>
          <w:sz w:val="30"/>
          <w:szCs w:val="30"/>
        </w:rPr>
        <w:t>365</w:t>
      </w:r>
      <w:r w:rsidRPr="00396BC1">
        <w:rPr>
          <w:rFonts w:asciiTheme="majorBidi" w:hAnsiTheme="majorBidi"/>
          <w:sz w:val="30"/>
          <w:szCs w:val="30"/>
        </w:rPr>
        <w:t xml:space="preserve"> </w:t>
      </w:r>
      <w:r w:rsidRPr="00396BC1">
        <w:rPr>
          <w:rFonts w:asciiTheme="majorBidi" w:hAnsiTheme="majorBidi"/>
          <w:sz w:val="30"/>
          <w:szCs w:val="30"/>
          <w:cs/>
        </w:rPr>
        <w:t>วัน</w:t>
      </w:r>
    </w:p>
    <w:p w14:paraId="3DC8EC9A" w14:textId="77777777" w:rsidR="00EB1FD2" w:rsidRPr="00396BC1" w:rsidRDefault="00EB1FD2" w:rsidP="006761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spacing w:line="240" w:lineRule="auto"/>
        <w:ind w:left="1260" w:right="29" w:hanging="270"/>
        <w:jc w:val="thaiDistribute"/>
        <w:rPr>
          <w:rFonts w:asciiTheme="majorBidi" w:hAnsiTheme="majorBidi"/>
          <w:sz w:val="30"/>
          <w:szCs w:val="30"/>
          <w:cs/>
        </w:rPr>
      </w:pPr>
    </w:p>
    <w:p w14:paraId="574FE14A" w14:textId="2D34EBEB" w:rsidR="006E536B" w:rsidRPr="00396BC1" w:rsidRDefault="006E536B" w:rsidP="00E16212">
      <w:pPr>
        <w:pStyle w:val="BodyText2"/>
        <w:ind w:left="900" w:right="47" w:hanging="36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396BC1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396BC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ง</w:t>
      </w:r>
      <w:r w:rsidRPr="00396BC1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D51D7F" w:rsidRPr="00D51D7F">
        <w:rPr>
          <w:rFonts w:asciiTheme="majorBidi" w:eastAsia="EucrosiaUPCBold" w:hAnsiTheme="majorBidi"/>
          <w:i/>
          <w:sz w:val="30"/>
          <w:szCs w:val="30"/>
        </w:rPr>
        <w:t>4</w:t>
      </w:r>
      <w:r w:rsidRPr="00396BC1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="007E69B3" w:rsidRPr="00396BC1">
        <w:rPr>
          <w:rFonts w:asciiTheme="majorBidi" w:eastAsia="EucrosiaUPCBold" w:hAnsiTheme="majorBidi"/>
          <w:i/>
          <w:iCs/>
          <w:sz w:val="30"/>
          <w:szCs w:val="30"/>
          <w:cs/>
        </w:rPr>
        <w:t>การตัดจำหน่าย</w:t>
      </w:r>
    </w:p>
    <w:p w14:paraId="65E228CB" w14:textId="73443091" w:rsidR="007E69B3" w:rsidRPr="00396BC1" w:rsidRDefault="007E69B3" w:rsidP="007E69B3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396BC1">
        <w:rPr>
          <w:rFonts w:asciiTheme="majorBidi" w:hAnsiTheme="majorBidi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2C2AC2D0" w14:textId="77777777" w:rsidR="005C1D86" w:rsidRPr="00396BC1" w:rsidRDefault="005C1D86" w:rsidP="005C1D86">
      <w:pPr>
        <w:pStyle w:val="BodyText2"/>
        <w:ind w:left="990" w:right="47" w:hanging="45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52E08395" w14:textId="0A2CB1D2" w:rsidR="006E536B" w:rsidRPr="00396BC1" w:rsidRDefault="006E536B" w:rsidP="00E16212">
      <w:pPr>
        <w:pStyle w:val="BodyText2"/>
        <w:ind w:left="990" w:right="47" w:hanging="45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396BC1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396BC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ง</w:t>
      </w:r>
      <w:r w:rsidRPr="00396BC1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D51D7F" w:rsidRPr="00D51D7F">
        <w:rPr>
          <w:rFonts w:asciiTheme="majorBidi" w:eastAsia="EucrosiaUPCBold" w:hAnsiTheme="majorBidi"/>
          <w:i/>
          <w:sz w:val="30"/>
          <w:szCs w:val="30"/>
        </w:rPr>
        <w:t>5</w:t>
      </w:r>
      <w:r w:rsidRPr="00396BC1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="007E69B3" w:rsidRPr="00396BC1">
        <w:rPr>
          <w:rFonts w:asciiTheme="majorBidi" w:eastAsia="EucrosiaUPCBold" w:hAnsiTheme="majorBidi"/>
          <w:i/>
          <w:iCs/>
          <w:sz w:val="30"/>
          <w:szCs w:val="30"/>
          <w:cs/>
        </w:rPr>
        <w:t>ดอกเบี้ย</w:t>
      </w:r>
    </w:p>
    <w:p w14:paraId="41949CDD" w14:textId="1E65AE63" w:rsidR="00910C33" w:rsidRDefault="007E69B3" w:rsidP="00770D0B">
      <w:pPr>
        <w:tabs>
          <w:tab w:val="clear" w:pos="907"/>
        </w:tabs>
        <w:spacing w:line="240" w:lineRule="auto"/>
        <w:ind w:left="990" w:right="29"/>
        <w:jc w:val="thaiDistribute"/>
        <w:rPr>
          <w:rFonts w:asciiTheme="majorBidi" w:hAnsiTheme="majorBidi"/>
          <w:sz w:val="30"/>
          <w:szCs w:val="30"/>
        </w:rPr>
      </w:pPr>
      <w:r w:rsidRPr="00396BC1">
        <w:rPr>
          <w:rFonts w:asciiTheme="majorBidi" w:hAnsiTheme="majorBidi"/>
          <w:sz w:val="30"/>
          <w:szCs w:val="30"/>
          <w:cs/>
        </w:rPr>
        <w:t xml:space="preserve"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 </w:t>
      </w:r>
    </w:p>
    <w:p w14:paraId="080959F7" w14:textId="77777777" w:rsidR="00817A9D" w:rsidRDefault="00817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</w:rPr>
      </w:pPr>
    </w:p>
    <w:p w14:paraId="7DE933FB" w14:textId="77777777" w:rsidR="00FA090B" w:rsidRDefault="00FA09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</w:rPr>
      </w:pPr>
    </w:p>
    <w:p w14:paraId="136FFD02" w14:textId="77777777" w:rsidR="00FA090B" w:rsidRDefault="00FA09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</w:rPr>
      </w:pPr>
    </w:p>
    <w:p w14:paraId="11EE7145" w14:textId="77777777" w:rsidR="00FA090B" w:rsidRDefault="00FA09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</w:rPr>
      </w:pPr>
    </w:p>
    <w:p w14:paraId="4D3AE32A" w14:textId="77777777" w:rsidR="00FA090B" w:rsidRPr="00396BC1" w:rsidRDefault="00FA09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  <w:cs/>
        </w:rPr>
      </w:pPr>
    </w:p>
    <w:p w14:paraId="1B9F5AE6" w14:textId="77777777" w:rsidR="00076874" w:rsidRPr="00396BC1" w:rsidRDefault="007251E0" w:rsidP="00667EEF">
      <w:pPr>
        <w:pStyle w:val="Heading3"/>
        <w:tabs>
          <w:tab w:val="clear" w:pos="540"/>
        </w:tabs>
      </w:pPr>
      <w:r w:rsidRPr="00396BC1">
        <w:rPr>
          <w:cs/>
        </w:rPr>
        <w:t>เงินสดและรายการเทียบเท่าเงินสด</w:t>
      </w:r>
    </w:p>
    <w:p w14:paraId="4B6EE4D3" w14:textId="77777777" w:rsidR="00076874" w:rsidRPr="00396BC1" w:rsidRDefault="007251E0" w:rsidP="00A20B3A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396BC1">
        <w:rPr>
          <w:rFonts w:asciiTheme="majorBidi" w:hAnsiTheme="majorBidi" w:cstheme="majorBidi"/>
          <w:sz w:val="30"/>
          <w:szCs w:val="30"/>
          <w:cs/>
        </w:rPr>
        <w:tab/>
      </w:r>
    </w:p>
    <w:p w14:paraId="46A204C9" w14:textId="68193038" w:rsidR="00A167CD" w:rsidRPr="00396BC1" w:rsidRDefault="0074357D" w:rsidP="00A20B3A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Theme="majorBidi" w:hAnsiTheme="majorBidi"/>
          <w:sz w:val="30"/>
          <w:szCs w:val="30"/>
        </w:rPr>
      </w:pPr>
      <w:r w:rsidRPr="00396BC1">
        <w:rPr>
          <w:rFonts w:asciiTheme="majorBidi" w:hAnsiTheme="majorBidi"/>
          <w:sz w:val="30"/>
          <w:szCs w:val="30"/>
          <w:cs/>
        </w:rPr>
        <w:t>เงินสดและรายการเทียบเท่าเงินสดประกอบด้วย ยอดเงินสด ยอดเงินฝากธนาคารและเงินลงทุนระยะสั้นที่มีสภาพคล่องสูงซึ่งมีระยะเวลาครบกำหนดไม่เกินสามเดือนนับแต่วันที่ได้มาเป็นรายการเทียบเท่าเงินสด</w:t>
      </w:r>
    </w:p>
    <w:p w14:paraId="44896736" w14:textId="77777777" w:rsidR="005E46C4" w:rsidRDefault="005E46C4" w:rsidP="00C025BD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09E61EB" w14:textId="01235BE7" w:rsidR="00503E19" w:rsidRPr="00396BC1" w:rsidRDefault="00503E19" w:rsidP="00C025BD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396BC1">
        <w:rPr>
          <w:rFonts w:asciiTheme="majorBidi" w:hAnsiTheme="majorBidi" w:cstheme="majorBidi"/>
          <w:sz w:val="30"/>
          <w:szCs w:val="30"/>
          <w:cs/>
        </w:rPr>
        <w:t>เงินฝากธนาคารที่มีข้อจำกัดในการเบิกใช้ได้ แสดงแยกเป็นรายการเงินสดที่มีข้อจำกัดในการเบิกใช้ภายใต้</w:t>
      </w:r>
      <w:r w:rsidRPr="00396BC1">
        <w:rPr>
          <w:rFonts w:asciiTheme="majorBidi" w:hAnsiTheme="majorBidi" w:cstheme="majorBidi"/>
          <w:sz w:val="30"/>
          <w:szCs w:val="30"/>
        </w:rPr>
        <w:t xml:space="preserve"> “</w:t>
      </w:r>
      <w:r w:rsidRPr="00396BC1">
        <w:rPr>
          <w:rFonts w:asciiTheme="majorBidi" w:hAnsiTheme="majorBidi" w:cstheme="majorBidi"/>
          <w:sz w:val="30"/>
          <w:szCs w:val="30"/>
          <w:cs/>
        </w:rPr>
        <w:t>สินทรัพย์ไม่หมุนเวียน</w:t>
      </w:r>
      <w:r w:rsidRPr="00396BC1">
        <w:rPr>
          <w:rFonts w:asciiTheme="majorBidi" w:hAnsiTheme="majorBidi" w:cstheme="majorBidi"/>
          <w:sz w:val="30"/>
          <w:szCs w:val="30"/>
        </w:rPr>
        <w:t xml:space="preserve">” </w:t>
      </w:r>
      <w:r w:rsidRPr="00396BC1">
        <w:rPr>
          <w:rFonts w:asciiTheme="majorBidi" w:hAnsiTheme="majorBidi" w:cstheme="majorBidi"/>
          <w:sz w:val="30"/>
          <w:szCs w:val="30"/>
          <w:cs/>
        </w:rPr>
        <w:t>ในงบฐานะการเงิน</w:t>
      </w:r>
    </w:p>
    <w:p w14:paraId="38C2861E" w14:textId="77777777" w:rsidR="005A60D7" w:rsidRPr="00396BC1" w:rsidRDefault="005A60D7" w:rsidP="00A20B3A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38920D92" w14:textId="490BFBF1" w:rsidR="00076874" w:rsidRPr="00396BC1" w:rsidRDefault="007251E0" w:rsidP="00667EEF">
      <w:pPr>
        <w:pStyle w:val="Heading3"/>
        <w:tabs>
          <w:tab w:val="clear" w:pos="540"/>
        </w:tabs>
      </w:pPr>
      <w:r w:rsidRPr="00396BC1">
        <w:rPr>
          <w:cs/>
        </w:rPr>
        <w:t>ลูกหนี้การค้าและลูกหนี้</w:t>
      </w:r>
      <w:r w:rsidR="00562335" w:rsidRPr="00396BC1">
        <w:rPr>
          <w:cs/>
        </w:rPr>
        <w:t>หมุนเวียน</w:t>
      </w:r>
      <w:r w:rsidRPr="00396BC1">
        <w:rPr>
          <w:cs/>
        </w:rPr>
        <w:t>อื่น</w:t>
      </w:r>
    </w:p>
    <w:p w14:paraId="561F7E4B" w14:textId="77777777" w:rsidR="00076874" w:rsidRPr="00396BC1" w:rsidRDefault="00076874" w:rsidP="00A20B3A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FB33AEC" w14:textId="1982B0C7" w:rsidR="0074357D" w:rsidRPr="00396BC1" w:rsidRDefault="0074357D" w:rsidP="00A20B3A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Theme="majorBidi" w:hAnsiTheme="majorBidi"/>
          <w:sz w:val="30"/>
          <w:szCs w:val="30"/>
        </w:rPr>
      </w:pPr>
      <w:r w:rsidRPr="00396BC1">
        <w:rPr>
          <w:rFonts w:asciiTheme="majorBidi" w:hAnsiTheme="majorBidi"/>
          <w:sz w:val="30"/>
          <w:szCs w:val="30"/>
          <w:cs/>
        </w:rPr>
        <w:t>ลูกหนี้การค้า</w:t>
      </w:r>
      <w:r w:rsidR="001F6E86" w:rsidRPr="00396BC1">
        <w:rPr>
          <w:rFonts w:asciiTheme="majorBidi" w:hAnsiTheme="majorBidi"/>
          <w:sz w:val="30"/>
          <w:szCs w:val="30"/>
          <w:cs/>
        </w:rPr>
        <w:t>และลูกหนี้</w:t>
      </w:r>
      <w:r w:rsidR="00562335" w:rsidRPr="00396BC1">
        <w:rPr>
          <w:rFonts w:asciiTheme="majorBidi" w:hAnsiTheme="majorBidi"/>
          <w:sz w:val="30"/>
          <w:szCs w:val="30"/>
          <w:cs/>
        </w:rPr>
        <w:t>หมุนเวียน</w:t>
      </w:r>
      <w:r w:rsidR="001F6E86" w:rsidRPr="00396BC1">
        <w:rPr>
          <w:rFonts w:asciiTheme="majorBidi" w:hAnsiTheme="majorBidi"/>
          <w:sz w:val="30"/>
          <w:szCs w:val="30"/>
          <w:cs/>
        </w:rPr>
        <w:t>อื่น</w:t>
      </w:r>
      <w:r w:rsidRPr="00396BC1">
        <w:rPr>
          <w:rFonts w:asciiTheme="majorBidi" w:hAnsiTheme="majorBidi"/>
          <w:sz w:val="30"/>
          <w:szCs w:val="30"/>
          <w:cs/>
        </w:rPr>
        <w:t>รับรู้เมื่อกลุ่มบริษัทมีสิทธิที่ปราศจากเงื่อนไขในการได้รับสิ่งตอบแทนตามสัญญา ลูกหนี้การค้า</w:t>
      </w:r>
      <w:r w:rsidR="001F6E86" w:rsidRPr="00396BC1">
        <w:rPr>
          <w:rFonts w:asciiTheme="majorBidi" w:hAnsiTheme="majorBidi"/>
          <w:sz w:val="30"/>
          <w:szCs w:val="30"/>
          <w:cs/>
        </w:rPr>
        <w:t>และลูกหนี้</w:t>
      </w:r>
      <w:r w:rsidR="00562335" w:rsidRPr="00396BC1">
        <w:rPr>
          <w:rFonts w:asciiTheme="majorBidi" w:hAnsiTheme="majorBidi"/>
          <w:sz w:val="30"/>
          <w:szCs w:val="30"/>
          <w:cs/>
        </w:rPr>
        <w:t>หมุนเวียน</w:t>
      </w:r>
      <w:r w:rsidR="001F6E86" w:rsidRPr="00396BC1">
        <w:rPr>
          <w:rFonts w:asciiTheme="majorBidi" w:hAnsiTheme="majorBidi"/>
          <w:sz w:val="30"/>
          <w:szCs w:val="30"/>
          <w:cs/>
        </w:rPr>
        <w:t>อื่น</w:t>
      </w:r>
      <w:r w:rsidRPr="00396BC1">
        <w:rPr>
          <w:rFonts w:asciiTheme="majorBidi" w:hAnsiTheme="majorBidi"/>
          <w:sz w:val="30"/>
          <w:szCs w:val="30"/>
          <w:cs/>
        </w:rPr>
        <w:t>วัดมูลค่าด้วยราคาของรายการหักค่าเผื่อผลขาดทุนด้านเครดิตที่คาดว่า</w:t>
      </w:r>
      <w:r w:rsidRPr="00396BC1">
        <w:rPr>
          <w:rFonts w:asciiTheme="majorBidi" w:hAnsiTheme="majorBidi"/>
          <w:spacing w:val="-4"/>
          <w:sz w:val="30"/>
          <w:szCs w:val="30"/>
          <w:cs/>
        </w:rPr>
        <w:t>จะเกิดขึ้น หนี้สูญจะถูกตัดจำหน่ายเมื่อเกิดขึ้น</w:t>
      </w:r>
      <w:r w:rsidR="00562335" w:rsidRPr="00396BC1">
        <w:rPr>
          <w:rFonts w:asciiTheme="majorBidi" w:hAnsiTheme="majorBidi"/>
          <w:spacing w:val="-4"/>
          <w:sz w:val="30"/>
          <w:szCs w:val="30"/>
          <w:cs/>
        </w:rPr>
        <w:t xml:space="preserve"> กลุ่มบริษัทไม่สามารถคาดการณ์ได้อย่างสมเหตุสมผลว่าจะได้รับคืนเงิน</w:t>
      </w:r>
    </w:p>
    <w:p w14:paraId="66483C03" w14:textId="77777777" w:rsidR="00E156DD" w:rsidRPr="00396BC1" w:rsidRDefault="00E156DD" w:rsidP="00A20B3A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Theme="majorBidi" w:hAnsiTheme="majorBidi"/>
          <w:sz w:val="30"/>
          <w:szCs w:val="30"/>
        </w:rPr>
      </w:pPr>
    </w:p>
    <w:p w14:paraId="7034D32D" w14:textId="430D0A12" w:rsidR="00A20B3A" w:rsidRPr="00396BC1" w:rsidRDefault="0074357D" w:rsidP="00A20B3A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396BC1">
        <w:rPr>
          <w:rFonts w:asciiTheme="majorBidi" w:hAnsiTheme="majorBidi"/>
          <w:sz w:val="30"/>
          <w:szCs w:val="30"/>
          <w:cs/>
        </w:rPr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</w:t>
      </w:r>
      <w:r w:rsidR="007074C5" w:rsidRPr="00396BC1">
        <w:rPr>
          <w:rFonts w:asciiTheme="majorBidi" w:hAnsiTheme="majorBidi"/>
          <w:sz w:val="30"/>
          <w:szCs w:val="30"/>
        </w:rPr>
        <w:br/>
      </w:r>
      <w:r w:rsidRPr="00396BC1">
        <w:rPr>
          <w:rFonts w:asciiTheme="majorBidi" w:hAnsiTheme="majorBidi"/>
          <w:sz w:val="30"/>
          <w:szCs w:val="30"/>
          <w:cs/>
        </w:rPr>
        <w:t>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</w:t>
      </w:r>
      <w:r w:rsidR="007074C5" w:rsidRPr="00396BC1">
        <w:rPr>
          <w:rFonts w:asciiTheme="majorBidi" w:hAnsiTheme="majorBidi"/>
          <w:sz w:val="30"/>
          <w:szCs w:val="30"/>
        </w:rPr>
        <w:br/>
      </w:r>
      <w:r w:rsidRPr="00396BC1">
        <w:rPr>
          <w:rFonts w:asciiTheme="majorBidi" w:hAnsiTheme="majorBidi"/>
          <w:sz w:val="30"/>
          <w:szCs w:val="30"/>
          <w:cs/>
        </w:rPr>
        <w:t>ความเสี่ยงด้านเครดิตที่มีลักษณะร่วมกันและตามระยะเวลาที่เกินกำหนดชำระ</w:t>
      </w:r>
      <w:r w:rsidR="00125C86" w:rsidRPr="00396BC1">
        <w:rPr>
          <w:rFonts w:asciiTheme="majorBidi" w:hAnsiTheme="majorBidi"/>
          <w:sz w:val="30"/>
          <w:szCs w:val="30"/>
          <w:cs/>
        </w:rPr>
        <w:t xml:space="preserve"> </w:t>
      </w:r>
      <w:r w:rsidRPr="00396BC1">
        <w:rPr>
          <w:rFonts w:asciiTheme="majorBidi" w:hAnsiTheme="majorBidi"/>
          <w:sz w:val="30"/>
          <w:szCs w:val="30"/>
          <w:cs/>
        </w:rPr>
        <w:t>โดยนำข้อมูลผลขาดทุนที่เกิดขึ้น</w:t>
      </w:r>
      <w:r w:rsidR="00670B20" w:rsidRPr="00396BC1">
        <w:rPr>
          <w:rFonts w:asciiTheme="majorBidi" w:hAnsiTheme="majorBidi"/>
          <w:sz w:val="30"/>
          <w:szCs w:val="30"/>
        </w:rPr>
        <w:br/>
      </w:r>
      <w:r w:rsidRPr="00396BC1">
        <w:rPr>
          <w:rFonts w:asciiTheme="majorBidi" w:hAnsiTheme="majorBidi"/>
          <w:sz w:val="30"/>
          <w:szCs w:val="30"/>
          <w:cs/>
        </w:rPr>
        <w:t>ในอดีต</w:t>
      </w:r>
      <w:r w:rsidR="00F935AD" w:rsidRPr="00396BC1">
        <w:rPr>
          <w:rFonts w:asciiTheme="majorBidi" w:hAnsiTheme="majorBidi"/>
          <w:sz w:val="30"/>
          <w:szCs w:val="30"/>
        </w:rPr>
        <w:t xml:space="preserve"> </w:t>
      </w:r>
      <w:r w:rsidRPr="00396BC1">
        <w:rPr>
          <w:rFonts w:asciiTheme="majorBidi" w:hAnsiTheme="majorBidi"/>
          <w:sz w:val="30"/>
          <w:szCs w:val="30"/>
          <w:cs/>
        </w:rPr>
        <w:t>การปรับปรุงปัจจัยที่มีความเฉพาะเจาะจงกับลูกหนี้นั้นๆ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  <w:r w:rsidR="00A20B3A" w:rsidRPr="00396BC1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4BDB73A1" w14:textId="568D5858" w:rsidR="001F6E86" w:rsidRPr="00910C33" w:rsidRDefault="001F6E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6507CC73" w14:textId="7C33395F" w:rsidR="00065947" w:rsidRPr="00396BC1" w:rsidRDefault="00BD26E1" w:rsidP="00667EEF">
      <w:pPr>
        <w:pStyle w:val="Heading3"/>
        <w:tabs>
          <w:tab w:val="clear" w:pos="540"/>
        </w:tabs>
      </w:pPr>
      <w:r w:rsidRPr="00396BC1">
        <w:rPr>
          <w:cs/>
        </w:rPr>
        <w:t>สินค้าคงเหลือ</w:t>
      </w:r>
    </w:p>
    <w:p w14:paraId="773B3E6D" w14:textId="77777777" w:rsidR="00BD26E1" w:rsidRPr="00396BC1" w:rsidRDefault="00BD26E1" w:rsidP="00BD26E1">
      <w:pPr>
        <w:pStyle w:val="BodyText2"/>
        <w:tabs>
          <w:tab w:val="left" w:pos="540"/>
        </w:tabs>
        <w:ind w:left="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36D6D5F5" w14:textId="77777777" w:rsidR="00BD26E1" w:rsidRPr="00396BC1" w:rsidRDefault="00BD26E1" w:rsidP="00D756EA">
      <w:pPr>
        <w:pStyle w:val="BodyText2"/>
        <w:tabs>
          <w:tab w:val="left" w:pos="540"/>
        </w:tabs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396BC1">
        <w:rPr>
          <w:rFonts w:asciiTheme="majorBidi" w:hAnsiTheme="majorBidi" w:cstheme="majorBidi"/>
          <w:sz w:val="30"/>
          <w:szCs w:val="30"/>
          <w:cs/>
        </w:rPr>
        <w:t>สินค้าคงเหลือ</w:t>
      </w:r>
      <w:r w:rsidR="00A20B3A" w:rsidRPr="00396BC1">
        <w:rPr>
          <w:rFonts w:asciiTheme="majorBidi" w:hAnsiTheme="majorBidi" w:cstheme="majorBidi"/>
          <w:sz w:val="30"/>
          <w:szCs w:val="30"/>
          <w:cs/>
        </w:rPr>
        <w:t>วัดมูลค่าด้วย</w:t>
      </w:r>
      <w:r w:rsidRPr="00396BC1">
        <w:rPr>
          <w:rFonts w:asciiTheme="majorBidi" w:hAnsiTheme="majorBidi" w:cstheme="majorBidi"/>
          <w:sz w:val="30"/>
          <w:szCs w:val="30"/>
          <w:cs/>
        </w:rPr>
        <w:t>ราคาทุนหรือมูลค่าสุทธิที่จะได้รับแล้วแต่ราคาใดจะต่ำกว่า</w:t>
      </w:r>
    </w:p>
    <w:p w14:paraId="40406CDD" w14:textId="5485B390" w:rsidR="00B92B71" w:rsidRPr="00396BC1" w:rsidRDefault="00B92B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6A4F163A" w14:textId="67EE6909" w:rsidR="00D756EA" w:rsidRPr="00396BC1" w:rsidRDefault="00D756EA" w:rsidP="00D756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396BC1">
        <w:rPr>
          <w:rFonts w:asciiTheme="majorBidi" w:hAnsiTheme="majorBidi" w:cstheme="majorBidi"/>
          <w:sz w:val="30"/>
          <w:szCs w:val="30"/>
          <w:cs/>
        </w:rPr>
        <w:t>ต้นทุนของสินค้าคำนวณโดยใช้วิธีดังนี้</w:t>
      </w:r>
      <w:r w:rsidRPr="00396BC1">
        <w:rPr>
          <w:rFonts w:asciiTheme="majorBidi" w:hAnsiTheme="majorBidi" w:cstheme="majorBidi"/>
          <w:sz w:val="30"/>
          <w:szCs w:val="30"/>
        </w:rPr>
        <w:t>:</w:t>
      </w:r>
      <w:r w:rsidRPr="00396BC1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7714A8AD" w14:textId="77777777" w:rsidR="00D756EA" w:rsidRPr="00396BC1" w:rsidRDefault="00D756EA" w:rsidP="00BD26E1">
      <w:pPr>
        <w:pStyle w:val="BodyText2"/>
        <w:tabs>
          <w:tab w:val="left" w:pos="540"/>
        </w:tabs>
        <w:ind w:left="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ook w:val="0000" w:firstRow="0" w:lastRow="0" w:firstColumn="0" w:lastColumn="0" w:noHBand="0" w:noVBand="0"/>
      </w:tblPr>
      <w:tblGrid>
        <w:gridCol w:w="4320"/>
        <w:gridCol w:w="450"/>
        <w:gridCol w:w="4410"/>
      </w:tblGrid>
      <w:tr w:rsidR="00D756EA" w:rsidRPr="00396BC1" w14:paraId="5BC23C06" w14:textId="77777777" w:rsidTr="00832303">
        <w:tc>
          <w:tcPr>
            <w:tcW w:w="4320" w:type="dxa"/>
          </w:tcPr>
          <w:p w14:paraId="6E97ED7B" w14:textId="77777777" w:rsidR="00D756EA" w:rsidRPr="00396BC1" w:rsidRDefault="00D756EA" w:rsidP="00A20B3A">
            <w:pPr>
              <w:pStyle w:val="a"/>
              <w:tabs>
                <w:tab w:val="clear" w:pos="1080"/>
                <w:tab w:val="left" w:pos="243"/>
                <w:tab w:val="left" w:pos="3060"/>
              </w:tabs>
              <w:ind w:left="-42" w:right="-110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396BC1">
              <w:rPr>
                <w:rFonts w:asciiTheme="majorBidi" w:hAnsiTheme="majorBidi" w:cstheme="majorBidi"/>
                <w:cs/>
              </w:rPr>
              <w:t>วัตถุดิบ</w:t>
            </w:r>
            <w:r w:rsidR="00640226" w:rsidRPr="00396BC1">
              <w:rPr>
                <w:rFonts w:asciiTheme="majorBidi" w:hAnsiTheme="majorBidi" w:cstheme="majorBidi"/>
                <w:cs/>
              </w:rPr>
              <w:t xml:space="preserve"> </w:t>
            </w:r>
            <w:r w:rsidRPr="00396BC1">
              <w:rPr>
                <w:rFonts w:asciiTheme="majorBidi" w:hAnsiTheme="majorBidi" w:cstheme="majorBidi"/>
                <w:cs/>
              </w:rPr>
              <w:t>บรรจุภัณฑ์</w:t>
            </w:r>
            <w:r w:rsidR="00640226" w:rsidRPr="00396BC1">
              <w:rPr>
                <w:rFonts w:asciiTheme="majorBidi" w:hAnsiTheme="majorBidi" w:cstheme="majorBidi"/>
                <w:cs/>
              </w:rPr>
              <w:t>และ</w:t>
            </w:r>
            <w:r w:rsidR="00640226" w:rsidRPr="00396BC1">
              <w:rPr>
                <w:rFonts w:asciiTheme="majorBidi" w:hAnsiTheme="majorBidi" w:cstheme="majorBidi"/>
                <w:cs/>
                <w:lang w:val="en-US"/>
              </w:rPr>
              <w:t>สินค้าซื้อมาเพื่อขาย</w:t>
            </w:r>
          </w:p>
        </w:tc>
        <w:tc>
          <w:tcPr>
            <w:tcW w:w="450" w:type="dxa"/>
          </w:tcPr>
          <w:p w14:paraId="557E729B" w14:textId="77777777" w:rsidR="00D756EA" w:rsidRPr="00396BC1" w:rsidRDefault="00D756EA" w:rsidP="00D756EA">
            <w:pPr>
              <w:pStyle w:val="a"/>
              <w:tabs>
                <w:tab w:val="clear" w:pos="1080"/>
                <w:tab w:val="left" w:pos="540"/>
                <w:tab w:val="left" w:pos="2700"/>
                <w:tab w:val="left" w:pos="3060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396BC1">
              <w:rPr>
                <w:rFonts w:asciiTheme="majorBidi" w:hAnsiTheme="majorBidi" w:cstheme="majorBidi"/>
                <w:lang w:val="en-US"/>
              </w:rPr>
              <w:t>:</w:t>
            </w:r>
          </w:p>
        </w:tc>
        <w:tc>
          <w:tcPr>
            <w:tcW w:w="4410" w:type="dxa"/>
          </w:tcPr>
          <w:p w14:paraId="6EFF85F0" w14:textId="77777777" w:rsidR="00D756EA" w:rsidRPr="00396BC1" w:rsidRDefault="00D756EA" w:rsidP="00640226">
            <w:pPr>
              <w:pStyle w:val="a"/>
              <w:tabs>
                <w:tab w:val="clear" w:pos="1080"/>
                <w:tab w:val="left" w:pos="540"/>
                <w:tab w:val="left" w:pos="2700"/>
                <w:tab w:val="left" w:pos="3060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396BC1">
              <w:rPr>
                <w:rFonts w:asciiTheme="majorBidi" w:hAnsiTheme="majorBidi" w:cstheme="majorBidi"/>
                <w:cs/>
              </w:rPr>
              <w:t>ในราคาทุน</w:t>
            </w:r>
            <w:r w:rsidRPr="00396BC1">
              <w:rPr>
                <w:rFonts w:asciiTheme="majorBidi" w:hAnsiTheme="majorBidi" w:cstheme="majorBidi"/>
                <w:lang w:val="en-US"/>
              </w:rPr>
              <w:t xml:space="preserve"> </w:t>
            </w:r>
            <w:r w:rsidR="0018003E" w:rsidRPr="00396BC1">
              <w:rPr>
                <w:rFonts w:asciiTheme="majorBidi" w:hAnsiTheme="majorBidi" w:cstheme="majorBidi"/>
                <w:lang w:val="en-US"/>
              </w:rPr>
              <w:t>(</w:t>
            </w:r>
            <w:r w:rsidR="0018003E" w:rsidRPr="00396BC1">
              <w:rPr>
                <w:rFonts w:asciiTheme="majorBidi" w:hAnsiTheme="majorBidi" w:cstheme="majorBidi"/>
                <w:cs/>
                <w:lang w:val="en-US"/>
              </w:rPr>
              <w:t>ถัวเฉลี่ยถ่วงน้ำหนัก</w:t>
            </w:r>
            <w:r w:rsidR="0018003E" w:rsidRPr="00396BC1">
              <w:rPr>
                <w:rFonts w:asciiTheme="majorBidi" w:hAnsiTheme="majorBidi" w:cstheme="majorBidi"/>
                <w:lang w:val="en-US"/>
              </w:rPr>
              <w:t>)</w:t>
            </w:r>
          </w:p>
        </w:tc>
      </w:tr>
      <w:tr w:rsidR="00D756EA" w:rsidRPr="00396BC1" w14:paraId="147F74DD" w14:textId="77777777" w:rsidTr="00832303">
        <w:tc>
          <w:tcPr>
            <w:tcW w:w="4320" w:type="dxa"/>
          </w:tcPr>
          <w:p w14:paraId="4585AB7D" w14:textId="0149355E" w:rsidR="00D756EA" w:rsidRPr="00396BC1" w:rsidRDefault="00D756EA" w:rsidP="00A20B3A">
            <w:pPr>
              <w:pStyle w:val="a"/>
              <w:tabs>
                <w:tab w:val="clear" w:pos="1080"/>
                <w:tab w:val="left" w:pos="243"/>
                <w:tab w:val="left" w:pos="3060"/>
              </w:tabs>
              <w:ind w:left="-42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396BC1">
              <w:rPr>
                <w:rFonts w:asciiTheme="majorBidi" w:hAnsiTheme="majorBidi" w:cstheme="majorBidi"/>
                <w:cs/>
              </w:rPr>
              <w:t>สินค้าสำเร็จรูป และสินค้าระหว่างผลิต</w:t>
            </w:r>
          </w:p>
        </w:tc>
        <w:tc>
          <w:tcPr>
            <w:tcW w:w="450" w:type="dxa"/>
          </w:tcPr>
          <w:p w14:paraId="3410B72C" w14:textId="77777777" w:rsidR="00D756EA" w:rsidRPr="00396BC1" w:rsidRDefault="00D756EA" w:rsidP="00D756EA">
            <w:pPr>
              <w:pStyle w:val="a"/>
              <w:tabs>
                <w:tab w:val="clear" w:pos="1080"/>
                <w:tab w:val="left" w:pos="540"/>
                <w:tab w:val="left" w:pos="2700"/>
                <w:tab w:val="left" w:pos="3060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396BC1">
              <w:rPr>
                <w:rFonts w:asciiTheme="majorBidi" w:hAnsiTheme="majorBidi" w:cstheme="majorBidi"/>
                <w:lang w:val="en-US"/>
              </w:rPr>
              <w:t>:</w:t>
            </w:r>
          </w:p>
        </w:tc>
        <w:tc>
          <w:tcPr>
            <w:tcW w:w="4410" w:type="dxa"/>
          </w:tcPr>
          <w:p w14:paraId="004FE7E2" w14:textId="77777777" w:rsidR="00D756EA" w:rsidRPr="00396BC1" w:rsidRDefault="00D756EA" w:rsidP="00D756EA">
            <w:pPr>
              <w:pStyle w:val="a"/>
              <w:tabs>
                <w:tab w:val="clear" w:pos="1080"/>
                <w:tab w:val="left" w:pos="540"/>
                <w:tab w:val="left" w:pos="2700"/>
                <w:tab w:val="left" w:pos="3060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396BC1">
              <w:rPr>
                <w:rFonts w:asciiTheme="majorBidi" w:hAnsiTheme="majorBidi" w:cstheme="majorBidi"/>
                <w:cs/>
                <w:lang w:val="en-US"/>
              </w:rPr>
              <w:t>ในราคาต้นทุนมาตรฐาน ซึ่งได้รับการปรับปรุงให้ใกล้เคียงกับต้นทุนจริงถัวเฉลี่ย</w:t>
            </w:r>
          </w:p>
        </w:tc>
      </w:tr>
    </w:tbl>
    <w:p w14:paraId="098FB385" w14:textId="77777777" w:rsidR="00910C33" w:rsidRPr="00396BC1" w:rsidRDefault="00910C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  <w:cs/>
        </w:rPr>
      </w:pPr>
    </w:p>
    <w:p w14:paraId="7BB5EF46" w14:textId="77777777" w:rsidR="00817A9D" w:rsidRDefault="00817A9D" w:rsidP="005C1D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0"/>
          <w:tab w:val="left" w:pos="306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4E180B07" w14:textId="69CD1545" w:rsidR="005C1D86" w:rsidRPr="00396BC1" w:rsidRDefault="005C1D86" w:rsidP="005C1D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0"/>
          <w:tab w:val="left" w:pos="306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396BC1">
        <w:rPr>
          <w:rFonts w:asciiTheme="majorBidi" w:hAnsiTheme="majorBidi"/>
          <w:sz w:val="30"/>
          <w:szCs w:val="30"/>
          <w:cs/>
        </w:rPr>
        <w:t>ราคาทุนรวมถึงต้นทุนทางตรงที่เกี่ยวข้องกับการได้มาของสินค้าคงเหลือ สำหรับสินค้าสำเร็จรูปและสินค้าระหว่างผลิตที่ผลิตเอง ต้นทุนสินค้ารวมการปันส่วนของค่าโสหุ้ยการผลิตอย่างเหมาะสมโดยคำนึงถึงระดับกำลังการผลิตตามปกติ ทั้งนี้ มูลค่าสุทธิที่จะได้รับเป็นการประมาณราคาที่จะขายได้จากการดำเนินธุรกิจปกติหักด้วยประมาณการต้นทุนในการผลิตสินค้าให้เสร็จและค่าใช้จ่ายที่จำเป็นโดยประมาณในการขาย</w:t>
      </w:r>
    </w:p>
    <w:p w14:paraId="0D5D7846" w14:textId="5858B2CF" w:rsidR="007C0221" w:rsidRPr="00396BC1" w:rsidRDefault="007C0221" w:rsidP="00D756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DD09B9E" w14:textId="4623A6E0" w:rsidR="005C1D86" w:rsidRPr="00396BC1" w:rsidRDefault="00562335" w:rsidP="00D756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396BC1">
        <w:rPr>
          <w:rFonts w:asciiTheme="majorBidi" w:hAnsiTheme="majorBidi"/>
          <w:sz w:val="30"/>
          <w:szCs w:val="30"/>
          <w:cs/>
        </w:rPr>
        <w:t>สิทธิในการได้รับคืนสินค้าวัดมูลค่าด้วยมูลค่าตามบัญชีเดิมของสินค้าคงเหลือที่ขายหักต้นทุนที่คาดว่าจะเกิดขึ้นในการรับคืนและขาดทุนจากการลดมูลค่าของสินค้าดังกล่าว สิทธิในการได้รับคืนสินค้าได้รับการทบทวน ณ ทุกวันที่รายงานและปรับปรุงกับจำนวนที่รับรู้เป็นต้นทุนขาย</w:t>
      </w:r>
    </w:p>
    <w:p w14:paraId="5D6E26FC" w14:textId="77777777" w:rsidR="00562335" w:rsidRPr="00396BC1" w:rsidRDefault="00562335" w:rsidP="00D756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5037440" w14:textId="66965781" w:rsidR="00076874" w:rsidRPr="00396BC1" w:rsidRDefault="007251E0" w:rsidP="009813A6">
      <w:pPr>
        <w:pStyle w:val="Heading3"/>
        <w:tabs>
          <w:tab w:val="clear" w:pos="540"/>
        </w:tabs>
      </w:pPr>
      <w:r w:rsidRPr="00396BC1">
        <w:rPr>
          <w:cs/>
        </w:rPr>
        <w:t>ที่ดิน อาคารและอุปกรณ์</w:t>
      </w:r>
    </w:p>
    <w:p w14:paraId="395C8AF5" w14:textId="77777777" w:rsidR="005C1D86" w:rsidRPr="00396BC1" w:rsidRDefault="005C1D86" w:rsidP="00FB0B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firstLine="22"/>
        <w:jc w:val="both"/>
        <w:rPr>
          <w:rFonts w:asciiTheme="majorBidi" w:hAnsiTheme="majorBidi" w:cstheme="majorBidi"/>
          <w:sz w:val="30"/>
          <w:szCs w:val="30"/>
        </w:rPr>
      </w:pPr>
    </w:p>
    <w:p w14:paraId="7C855ABC" w14:textId="66AD1523" w:rsidR="005C1D86" w:rsidRPr="00396BC1" w:rsidRDefault="005C1D86" w:rsidP="005C1D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firstLine="22"/>
        <w:jc w:val="thaiDistribute"/>
        <w:rPr>
          <w:rFonts w:asciiTheme="majorBidi" w:hAnsiTheme="majorBidi" w:cstheme="majorBidi"/>
          <w:sz w:val="30"/>
          <w:szCs w:val="30"/>
        </w:rPr>
      </w:pPr>
      <w:r w:rsidRPr="00396BC1">
        <w:rPr>
          <w:rFonts w:asciiTheme="majorBidi" w:hAnsiTheme="majorBidi"/>
          <w:sz w:val="30"/>
          <w:szCs w:val="30"/>
          <w:cs/>
        </w:rPr>
        <w:t>ที่ดิน อาคารและอุปกรณ์วัดมูลค่าด้วยราคาทุนหักค่าเสื่อมราคาสะสมและขาดทุนจากการด้อยค่า ยกเว้นที่ดินที่</w:t>
      </w:r>
      <w:r w:rsidR="00615F10" w:rsidRPr="00396BC1">
        <w:rPr>
          <w:rFonts w:asciiTheme="majorBidi" w:hAnsiTheme="majorBidi"/>
          <w:sz w:val="30"/>
          <w:szCs w:val="30"/>
          <w:cs/>
        </w:rPr>
        <w:br/>
      </w:r>
      <w:r w:rsidRPr="00396BC1">
        <w:rPr>
          <w:rFonts w:asciiTheme="majorBidi" w:hAnsiTheme="majorBidi"/>
          <w:sz w:val="30"/>
          <w:szCs w:val="30"/>
          <w:cs/>
        </w:rPr>
        <w:t>วัดมูลค่าด้วยราคาที่ตีใหม่ ราคาที่ตีใหม่หมายถึงมูลค่ายุติธรรม</w:t>
      </w:r>
      <w:r w:rsidR="00FB59BC" w:rsidRPr="00396BC1">
        <w:rPr>
          <w:rFonts w:asciiTheme="majorBidi" w:hAnsiTheme="majorBidi"/>
          <w:sz w:val="30"/>
          <w:szCs w:val="30"/>
          <w:cs/>
        </w:rPr>
        <w:t>ซึ่งกำหนดจากเกณฑ์การใช้งานของสินทรัพย์ที่มีอยู่จริง</w:t>
      </w:r>
      <w:r w:rsidRPr="00396BC1">
        <w:rPr>
          <w:rFonts w:asciiTheme="majorBidi" w:hAnsiTheme="majorBidi"/>
          <w:sz w:val="30"/>
          <w:szCs w:val="30"/>
          <w:cs/>
        </w:rPr>
        <w:t xml:space="preserve"> ณ วันที่มีการตีราคาใหม่หักด้วยค่าเผื่อการด้อยค่าของสินทรัพย์</w:t>
      </w:r>
    </w:p>
    <w:p w14:paraId="22F6CB18" w14:textId="77777777" w:rsidR="005C1D86" w:rsidRPr="00396BC1" w:rsidRDefault="005C1D86" w:rsidP="005C1D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firstLine="22"/>
        <w:jc w:val="both"/>
        <w:rPr>
          <w:rFonts w:asciiTheme="majorBidi" w:hAnsiTheme="majorBidi" w:cstheme="majorBidi"/>
          <w:sz w:val="30"/>
          <w:szCs w:val="30"/>
        </w:rPr>
      </w:pPr>
    </w:p>
    <w:p w14:paraId="70DA27AA" w14:textId="3492A403" w:rsidR="005C1D86" w:rsidRPr="00396BC1" w:rsidRDefault="005C1D86" w:rsidP="005C1D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396BC1">
        <w:rPr>
          <w:rFonts w:asciiTheme="majorBidi" w:hAnsiTheme="majorBidi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รวมถึงต้นทุนการกู้ยืม และต้นทุนในการรื้อถอน การขนย้าย การบูรณะสถานที่ตั้งของสินทรัพย์ 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</w:t>
      </w:r>
    </w:p>
    <w:p w14:paraId="7C309DB0" w14:textId="77777777" w:rsidR="005C1D86" w:rsidRPr="00396BC1" w:rsidRDefault="005C1D86" w:rsidP="005C1D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37682C2C" w14:textId="726A160A" w:rsidR="00FB59BC" w:rsidRPr="00396BC1" w:rsidRDefault="005C1D86" w:rsidP="00FB59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396BC1">
        <w:rPr>
          <w:rFonts w:asciiTheme="majorBidi" w:hAnsiTheme="majorBidi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</w:t>
      </w:r>
    </w:p>
    <w:p w14:paraId="54A5C30F" w14:textId="77777777" w:rsidR="00EB1FD2" w:rsidRPr="00396BC1" w:rsidRDefault="00EB1FD2" w:rsidP="00FB59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321A44E9" w14:textId="43CE7677" w:rsidR="005C1D86" w:rsidRPr="00396BC1" w:rsidRDefault="005C1D86" w:rsidP="005C1D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396BC1">
        <w:rPr>
          <w:rFonts w:asciiTheme="majorBidi" w:hAnsiTheme="majorBidi"/>
          <w:sz w:val="30"/>
          <w:szCs w:val="30"/>
          <w:cs/>
        </w:rPr>
        <w:t>การตีราคาสินทรัพย์ใหม่ดำเนินการโดยผู้เชี่ยวชาญในการประเมินราคาที่มีความเป็นอิสระอย่างสม่ำเสมอ เพื่อให้มั่นใจว่าราคาตามบัญชีของสินทรัพย์ที่ได้รับการประเมินไม่แตกต่างอย่างเป็นสาระสำคัญจากมูลค่ายุติธรรม ณ วันที่รายงาน ซึ่งมูลค่าของสินทรัพย์ส่วนที่ตีเพิ่มขึ้นจะบันทึกไปยังกำไรขาดทุนเบ็ดเสร็จอื่นและแสดงเป็น “</w:t>
      </w:r>
      <w:r w:rsidR="00F015B0" w:rsidRPr="00396BC1">
        <w:rPr>
          <w:rFonts w:asciiTheme="majorBidi" w:hAnsiTheme="majorBidi"/>
          <w:sz w:val="30"/>
          <w:szCs w:val="30"/>
          <w:cs/>
        </w:rPr>
        <w:t>ส่วนเกินทุนจากการตีราคาที่ดิน</w:t>
      </w:r>
      <w:r w:rsidRPr="00396BC1">
        <w:rPr>
          <w:rFonts w:asciiTheme="majorBidi" w:hAnsiTheme="majorBidi"/>
          <w:sz w:val="30"/>
          <w:szCs w:val="30"/>
          <w:cs/>
        </w:rPr>
        <w:t>” ในองค์ประกอบอื่นของส่วนของผู้ถือหุ้นยกเว้นกรณีที่เคยประเมินมูลค่าของสินทรัพย์ลดลงและรับรู้ขาดทุนในกำไรหรือขาดทุนของสินทรัพย์ชิ้นเดียวกันนั้นแล้ว ส่วนที่ตีเพิ่มขึ้นดังกล่าวจะรับรู้ในกำไรหรือขาดทุน ในกรณีที่มูลค่าของสินทรัพย์ลดลงจากการตีราคาใหม่จะบันทึกในกำไรหรือขาดทุนสำหรับมูลค่าที่ลดลงเฉพาะจำนวนที่ลดลงมากกว่าสำรองการตีราคาสินทรัพย์ที่เคยบันทึกไว้ครั้งก่อนในกำไรขาดทุนเบ็ดเสร็จอื่นของสินทรัพย์ชิ้นเดียวกันนั้น</w:t>
      </w:r>
      <w:r w:rsidR="00FB59BC" w:rsidRPr="00396BC1">
        <w:rPr>
          <w:rFonts w:asciiTheme="majorBidi" w:hAnsiTheme="majorBidi"/>
          <w:sz w:val="30"/>
          <w:szCs w:val="30"/>
        </w:rPr>
        <w:t xml:space="preserve"> </w:t>
      </w:r>
      <w:r w:rsidR="00FB59BC" w:rsidRPr="00396BC1">
        <w:rPr>
          <w:rFonts w:asciiTheme="majorBidi" w:hAnsiTheme="majorBidi"/>
          <w:sz w:val="30"/>
          <w:szCs w:val="30"/>
          <w:cs/>
        </w:rPr>
        <w:t xml:space="preserve">ในกรณีที่มีการจำหน่ายสินทรัพย์ที่เคยตีราคาใหม่ </w:t>
      </w:r>
      <w:r w:rsidR="00D56648">
        <w:rPr>
          <w:rFonts w:asciiTheme="majorBidi" w:hAnsiTheme="majorBidi"/>
          <w:sz w:val="30"/>
          <w:szCs w:val="30"/>
          <w:cs/>
        </w:rPr>
        <w:t>ส่วนเกินทุน</w:t>
      </w:r>
      <w:r w:rsidR="00EE5F99">
        <w:rPr>
          <w:rFonts w:asciiTheme="majorBidi" w:hAnsiTheme="majorBidi"/>
          <w:sz w:val="30"/>
          <w:szCs w:val="30"/>
          <w:cs/>
        </w:rPr>
        <w:t>จากการตีราคาที่ดิน</w:t>
      </w:r>
      <w:r w:rsidR="00FB59BC" w:rsidRPr="00396BC1">
        <w:rPr>
          <w:rFonts w:asciiTheme="majorBidi" w:hAnsiTheme="majorBidi"/>
          <w:sz w:val="30"/>
          <w:szCs w:val="30"/>
          <w:cs/>
        </w:rPr>
        <w:t>ที่จำหน่ายจะโอนโดยตรงไปยังกำไรสะสมและไม่รวมในการคำนวณกำไรหรือขาดทุนจากการจำหน่ายสินทรัพย์</w:t>
      </w:r>
    </w:p>
    <w:p w14:paraId="34D263A8" w14:textId="77777777" w:rsidR="005C1D86" w:rsidRPr="00396BC1" w:rsidRDefault="005C1D86" w:rsidP="005C1D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645E2AD" w14:textId="77777777" w:rsidR="005C1D86" w:rsidRPr="00396BC1" w:rsidRDefault="005C1D86" w:rsidP="005C1D86">
      <w:pPr>
        <w:pStyle w:val="Default"/>
        <w:ind w:left="540"/>
        <w:jc w:val="thaiDistribute"/>
        <w:rPr>
          <w:rFonts w:asciiTheme="majorBidi" w:eastAsia="Times New Roman" w:hAnsiTheme="majorBidi" w:cs="Angsana New"/>
          <w:color w:val="auto"/>
          <w:sz w:val="30"/>
          <w:szCs w:val="30"/>
        </w:rPr>
      </w:pPr>
      <w:r w:rsidRPr="00396BC1">
        <w:rPr>
          <w:rFonts w:asciiTheme="majorBidi" w:eastAsia="Times New Roman" w:hAnsiTheme="majorBidi" w:cs="Angsana New"/>
          <w:color w:val="auto"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</w:t>
      </w:r>
      <w:r w:rsidRPr="00396BC1">
        <w:rPr>
          <w:rFonts w:asciiTheme="majorBidi" w:eastAsia="Times New Roman" w:hAnsiTheme="majorBidi" w:cs="Angsana New"/>
          <w:color w:val="auto"/>
          <w:sz w:val="30"/>
          <w:szCs w:val="30"/>
        </w:rPr>
        <w:t xml:space="preserve"> </w:t>
      </w:r>
      <w:r w:rsidRPr="00396BC1">
        <w:rPr>
          <w:rFonts w:asciiTheme="majorBidi" w:eastAsia="Times New Roman" w:hAnsiTheme="majorBidi" w:cs="Angsana New"/>
          <w:color w:val="auto"/>
          <w:sz w:val="30"/>
          <w:szCs w:val="30"/>
          <w:cs/>
        </w:rPr>
        <w:t>อาคารและอุปกรณ์ เมื่อกลุ่มบริษัทจะได้รับประโยชน์เชิงเศรษฐกิจในอนาคตจากรายการนั้น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 ชิ้นส่วนที่ถูกเปลี่ยนแทนจะถูกตัดจำหน่ายตามมูลค่าตามบัญชี  ต้นทุนที่เกิดขึ้นเป็นประจำในการซ่อมบำรุงที่ดิน</w:t>
      </w:r>
      <w:r w:rsidRPr="00396BC1">
        <w:rPr>
          <w:rFonts w:asciiTheme="majorBidi" w:eastAsia="Times New Roman" w:hAnsiTheme="majorBidi" w:cs="Angsana New"/>
          <w:color w:val="auto"/>
          <w:sz w:val="30"/>
          <w:szCs w:val="30"/>
        </w:rPr>
        <w:t xml:space="preserve"> </w:t>
      </w:r>
      <w:r w:rsidRPr="00396BC1">
        <w:rPr>
          <w:rFonts w:asciiTheme="majorBidi" w:eastAsia="Times New Roman" w:hAnsiTheme="majorBidi" w:cs="Angsana New"/>
          <w:color w:val="auto"/>
          <w:sz w:val="30"/>
          <w:szCs w:val="30"/>
          <w:cs/>
        </w:rPr>
        <w:t>อาคารและอุปกรณ์จะรับรู้ในกำไรหรือขาดทุนเมื่อเกิดขึ้น</w:t>
      </w:r>
    </w:p>
    <w:p w14:paraId="4215B4A1" w14:textId="77777777" w:rsidR="005C1D86" w:rsidRPr="00396BC1" w:rsidRDefault="005C1D86" w:rsidP="005C1D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/>
          <w:sz w:val="30"/>
          <w:szCs w:val="30"/>
        </w:rPr>
      </w:pPr>
    </w:p>
    <w:p w14:paraId="55BF5DA7" w14:textId="5818E3D3" w:rsidR="005C1D86" w:rsidRPr="00396BC1" w:rsidRDefault="005C1D86" w:rsidP="005C1D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396BC1">
        <w:rPr>
          <w:rFonts w:asciiTheme="majorBidi" w:hAnsiTheme="majorBidi"/>
          <w:sz w:val="30"/>
          <w:szCs w:val="30"/>
          <w:cs/>
        </w:rPr>
        <w:t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 และรับรู้ในกำไรหรือขาดทุน ทั้งนี้ กลุ่มบริษัทไม่คิดค่าเสื่อมราคาสำหรับที่ดินและสินทรัพย์ที่อยู่ระหว่างการก่อสร้าง</w:t>
      </w:r>
      <w:r w:rsidR="00F935AD" w:rsidRPr="00396BC1">
        <w:rPr>
          <w:rFonts w:asciiTheme="majorBidi" w:hAnsiTheme="majorBidi"/>
          <w:sz w:val="30"/>
          <w:szCs w:val="30"/>
          <w:cs/>
        </w:rPr>
        <w:t>และติดตั้ง</w:t>
      </w:r>
    </w:p>
    <w:p w14:paraId="4DE8FB41" w14:textId="77777777" w:rsidR="00775533" w:rsidRPr="00396BC1" w:rsidRDefault="00775533" w:rsidP="005C1D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1FA43B45" w14:textId="409B31D6" w:rsidR="00163200" w:rsidRPr="00396BC1" w:rsidRDefault="00163200" w:rsidP="001632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/>
          <w:sz w:val="30"/>
          <w:szCs w:val="30"/>
        </w:rPr>
      </w:pPr>
      <w:r w:rsidRPr="00396BC1">
        <w:rPr>
          <w:rFonts w:asciiTheme="majorBidi" w:hAnsiTheme="majorBidi"/>
          <w:sz w:val="30"/>
          <w:szCs w:val="30"/>
          <w:cs/>
        </w:rPr>
        <w:t>ประมาณการอายุการให้ประโยชน์ของสินทรัพย์แสดงได้ดังนี้</w:t>
      </w:r>
    </w:p>
    <w:tbl>
      <w:tblPr>
        <w:tblW w:w="76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2160"/>
      </w:tblGrid>
      <w:tr w:rsidR="00F963A8" w:rsidRPr="00396BC1" w14:paraId="55CE3093" w14:textId="77777777" w:rsidTr="00C0523B">
        <w:tc>
          <w:tcPr>
            <w:tcW w:w="5490" w:type="dxa"/>
          </w:tcPr>
          <w:p w14:paraId="313EEC93" w14:textId="77777777" w:rsidR="00F963A8" w:rsidRPr="00396BC1" w:rsidRDefault="00F963A8" w:rsidP="00207BF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  <w:r w:rsidR="00D8773F"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และ</w:t>
            </w:r>
            <w:r w:rsidR="00207BFB"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2160" w:type="dxa"/>
          </w:tcPr>
          <w:p w14:paraId="560696A6" w14:textId="1242158D" w:rsidR="00F963A8" w:rsidRPr="00396BC1" w:rsidRDefault="00D51D7F" w:rsidP="00667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51D7F">
              <w:rPr>
                <w:rFonts w:asciiTheme="majorBidi" w:hAnsiTheme="majorBidi"/>
                <w:color w:val="000000"/>
                <w:sz w:val="30"/>
                <w:szCs w:val="30"/>
              </w:rPr>
              <w:t>5</w:t>
            </w:r>
            <w:r w:rsidR="00F34BA8" w:rsidRPr="00396BC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, </w:t>
            </w:r>
            <w:r w:rsidRPr="00D51D7F">
              <w:rPr>
                <w:rFonts w:asciiTheme="majorBidi" w:hAnsiTheme="majorBidi"/>
                <w:color w:val="000000"/>
                <w:sz w:val="30"/>
                <w:szCs w:val="30"/>
              </w:rPr>
              <w:t>10</w:t>
            </w:r>
            <w:r w:rsidR="00F34BA8" w:rsidRPr="00396BC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="00F34BA8" w:rsidRPr="00396BC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และ </w:t>
            </w:r>
            <w:r w:rsidRPr="00D51D7F">
              <w:rPr>
                <w:rFonts w:asciiTheme="majorBidi" w:hAnsiTheme="majorBidi"/>
                <w:color w:val="000000"/>
                <w:sz w:val="30"/>
                <w:szCs w:val="30"/>
              </w:rPr>
              <w:t>20</w:t>
            </w:r>
            <w:r w:rsidR="00F963A8" w:rsidRPr="00396BC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="00F963A8" w:rsidRPr="00396BC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ปี</w:t>
            </w:r>
          </w:p>
        </w:tc>
      </w:tr>
      <w:tr w:rsidR="00207BFB" w:rsidRPr="00396BC1" w14:paraId="547497D8" w14:textId="77777777" w:rsidTr="00C0523B">
        <w:tc>
          <w:tcPr>
            <w:tcW w:w="5490" w:type="dxa"/>
          </w:tcPr>
          <w:p w14:paraId="622A622C" w14:textId="77777777" w:rsidR="00207BFB" w:rsidRPr="00396BC1" w:rsidRDefault="00207BFB" w:rsidP="00207BF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ระบบไฟฟ้าและน้ำบาดาล</w:t>
            </w:r>
            <w:r w:rsidRPr="00396BC1">
              <w:rPr>
                <w:rFonts w:asciiTheme="majorBidi" w:hAnsiTheme="majorBidi" w:cstheme="majorBidi"/>
                <w:vanish/>
                <w:sz w:val="30"/>
                <w:szCs w:val="30"/>
              </w:rPr>
              <w:pgNum/>
            </w:r>
          </w:p>
        </w:tc>
        <w:tc>
          <w:tcPr>
            <w:tcW w:w="2160" w:type="dxa"/>
          </w:tcPr>
          <w:p w14:paraId="0F052BF9" w14:textId="4944038F" w:rsidR="00207BFB" w:rsidRPr="00396BC1" w:rsidRDefault="00D51D7F" w:rsidP="00207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51D7F">
              <w:rPr>
                <w:rFonts w:asciiTheme="majorBidi" w:hAnsiTheme="majorBidi"/>
                <w:sz w:val="30"/>
                <w:szCs w:val="30"/>
              </w:rPr>
              <w:t>10</w:t>
            </w:r>
            <w:r w:rsidR="00B92B71" w:rsidRPr="00396BC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92B71"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และ </w:t>
            </w:r>
            <w:r w:rsidRPr="00D51D7F">
              <w:rPr>
                <w:rFonts w:asciiTheme="majorBidi" w:hAnsiTheme="majorBidi"/>
                <w:sz w:val="30"/>
                <w:szCs w:val="30"/>
              </w:rPr>
              <w:t>25</w:t>
            </w:r>
            <w:r w:rsidR="00207BFB" w:rsidRPr="00396BC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07BFB"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B60E37" w:rsidRPr="00396BC1" w14:paraId="329DC443" w14:textId="77777777" w:rsidTr="00C0523B">
        <w:tc>
          <w:tcPr>
            <w:tcW w:w="5490" w:type="dxa"/>
          </w:tcPr>
          <w:p w14:paraId="17F20FA4" w14:textId="77777777" w:rsidR="00B60E37" w:rsidRPr="00396BC1" w:rsidRDefault="002C4B7A" w:rsidP="004C32E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  <w:r w:rsidR="00B60E37"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160" w:type="dxa"/>
          </w:tcPr>
          <w:p w14:paraId="3C4EB5B5" w14:textId="04A415A1" w:rsidR="00B60E37" w:rsidRPr="00396BC1" w:rsidRDefault="00D51D7F" w:rsidP="00667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51D7F">
              <w:rPr>
                <w:rFonts w:asciiTheme="majorBidi" w:hAnsiTheme="majorBidi"/>
                <w:sz w:val="30"/>
                <w:szCs w:val="30"/>
              </w:rPr>
              <w:t>5</w:t>
            </w:r>
            <w:r w:rsidR="00B65156" w:rsidRPr="00396BC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2351B"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และ</w:t>
            </w:r>
            <w:r w:rsidR="008F44AF"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51D7F">
              <w:rPr>
                <w:rFonts w:asciiTheme="majorBidi" w:hAnsiTheme="majorBidi"/>
                <w:sz w:val="30"/>
                <w:szCs w:val="30"/>
              </w:rPr>
              <w:t>10</w:t>
            </w:r>
            <w:r w:rsidR="002C4B7A" w:rsidRPr="00396BC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C4B7A"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4C32E7" w:rsidRPr="00396BC1" w14:paraId="21C50ABA" w14:textId="77777777" w:rsidTr="00C0523B">
        <w:tc>
          <w:tcPr>
            <w:tcW w:w="5490" w:type="dxa"/>
          </w:tcPr>
          <w:p w14:paraId="697EFA35" w14:textId="77777777" w:rsidR="004C32E7" w:rsidRPr="00396BC1" w:rsidRDefault="002C4B7A" w:rsidP="002C4B7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</w:t>
            </w:r>
            <w:r w:rsidR="00746CE7"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ติดตั้ง</w:t>
            </w:r>
            <w:r w:rsidR="00D8773F"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และอุปกรณ์สำนักงาน</w:t>
            </w:r>
          </w:p>
        </w:tc>
        <w:tc>
          <w:tcPr>
            <w:tcW w:w="2160" w:type="dxa"/>
          </w:tcPr>
          <w:p w14:paraId="4751A21D" w14:textId="64845F05" w:rsidR="004C32E7" w:rsidRPr="00396BC1" w:rsidRDefault="00D51D7F" w:rsidP="00667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51D7F">
              <w:rPr>
                <w:rFonts w:asciiTheme="majorBidi" w:hAnsiTheme="majorBidi"/>
                <w:color w:val="000000"/>
                <w:sz w:val="30"/>
                <w:szCs w:val="30"/>
              </w:rPr>
              <w:t>5</w:t>
            </w:r>
            <w:r w:rsidR="004C32E7" w:rsidRPr="00396BC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="004C32E7" w:rsidRPr="00396BC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ปี</w:t>
            </w:r>
          </w:p>
        </w:tc>
      </w:tr>
      <w:tr w:rsidR="00F963A8" w:rsidRPr="00396BC1" w14:paraId="5B429503" w14:textId="77777777" w:rsidTr="00C0523B">
        <w:tc>
          <w:tcPr>
            <w:tcW w:w="5490" w:type="dxa"/>
          </w:tcPr>
          <w:p w14:paraId="1F395365" w14:textId="77777777" w:rsidR="00F963A8" w:rsidRPr="00396BC1" w:rsidRDefault="002C4B7A" w:rsidP="00B60E3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160" w:type="dxa"/>
          </w:tcPr>
          <w:p w14:paraId="75410AA7" w14:textId="7B4B65C9" w:rsidR="00F963A8" w:rsidRPr="00396BC1" w:rsidRDefault="00D51D7F" w:rsidP="00667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51D7F">
              <w:rPr>
                <w:rFonts w:asciiTheme="majorBidi" w:hAnsiTheme="majorBidi"/>
                <w:color w:val="000000"/>
                <w:sz w:val="30"/>
                <w:szCs w:val="30"/>
              </w:rPr>
              <w:t>5</w:t>
            </w:r>
            <w:r w:rsidR="00F963A8" w:rsidRPr="00396BC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ปี</w:t>
            </w:r>
          </w:p>
        </w:tc>
      </w:tr>
    </w:tbl>
    <w:p w14:paraId="76E72FEA" w14:textId="77777777" w:rsidR="00E156DD" w:rsidRPr="00396BC1" w:rsidRDefault="00E156DD" w:rsidP="00E156DD">
      <w:pPr>
        <w:pStyle w:val="Heading3"/>
        <w:numPr>
          <w:ilvl w:val="0"/>
          <w:numId w:val="0"/>
        </w:numPr>
        <w:ind w:left="540" w:hanging="540"/>
      </w:pPr>
    </w:p>
    <w:p w14:paraId="56B752E7" w14:textId="2217B8E3" w:rsidR="00076874" w:rsidRPr="00396BC1" w:rsidRDefault="007251E0" w:rsidP="00667EEF">
      <w:pPr>
        <w:pStyle w:val="Heading3"/>
        <w:tabs>
          <w:tab w:val="clear" w:pos="540"/>
        </w:tabs>
      </w:pPr>
      <w:r w:rsidRPr="00396BC1">
        <w:rPr>
          <w:cs/>
        </w:rPr>
        <w:t>สินทรัพย์ไม่มีตัวตน</w:t>
      </w:r>
    </w:p>
    <w:p w14:paraId="51F45862" w14:textId="77777777" w:rsidR="00076874" w:rsidRPr="00396BC1" w:rsidRDefault="00076874" w:rsidP="003F42B8">
      <w:pPr>
        <w:pStyle w:val="AccPolicyHeading"/>
        <w:rPr>
          <w:sz w:val="30"/>
          <w:szCs w:val="30"/>
          <w:cs/>
        </w:rPr>
      </w:pPr>
    </w:p>
    <w:p w14:paraId="25EF9A18" w14:textId="77777777" w:rsidR="009813A6" w:rsidRPr="00396BC1" w:rsidRDefault="009813A6" w:rsidP="009813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396BC1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รายจ่ายในการวิจัยและพัฒนา</w:t>
      </w:r>
    </w:p>
    <w:p w14:paraId="73F7532C" w14:textId="77777777" w:rsidR="009813A6" w:rsidRPr="00396BC1" w:rsidRDefault="009813A6" w:rsidP="009813A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94BFB2A" w14:textId="73CD7337" w:rsidR="009813A6" w:rsidRPr="00396BC1" w:rsidRDefault="009813A6" w:rsidP="009813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396BC1">
        <w:rPr>
          <w:rFonts w:asciiTheme="majorBidi" w:eastAsia="Calibri" w:hAnsiTheme="majorBidi" w:cstheme="majorBidi"/>
          <w:sz w:val="30"/>
          <w:szCs w:val="30"/>
          <w:cs/>
        </w:rPr>
        <w:t>ขั้นตอนพัฒนาเกี่ยวข้องกับแผนงานหรือการออกแบบสำหรับผลิตภัณฑ์และกระบวนการใหม่หรือปรับปรุงให้ดีขึ้นกว่าเดิม</w:t>
      </w:r>
      <w:r w:rsidRPr="00396BC1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396BC1">
        <w:rPr>
          <w:rFonts w:asciiTheme="majorBidi" w:eastAsia="Calibri" w:hAnsiTheme="majorBidi" w:cstheme="majorBidi"/>
          <w:sz w:val="30"/>
          <w:szCs w:val="30"/>
          <w:cs/>
        </w:rPr>
        <w:t>รายจ่ายที่เกิดจากการพัฒนารับรู้เป็นสินทรัพย์ได้ก็ต่อเมื่อสามารถวัดมูลค่าของรายการต้</w:t>
      </w:r>
      <w:r w:rsidR="00185C49" w:rsidRPr="00396BC1">
        <w:rPr>
          <w:rFonts w:asciiTheme="majorBidi" w:eastAsia="Calibri" w:hAnsiTheme="majorBidi" w:cstheme="majorBidi"/>
          <w:sz w:val="30"/>
          <w:szCs w:val="30"/>
          <w:cs/>
        </w:rPr>
        <w:t>นทุนการพัฒนาได้อย่างน่าเชื่อถือ</w:t>
      </w:r>
      <w:r w:rsidRPr="00396BC1">
        <w:rPr>
          <w:rFonts w:asciiTheme="majorBidi" w:eastAsia="Calibri" w:hAnsiTheme="majorBidi" w:cstheme="majorBidi"/>
          <w:sz w:val="30"/>
          <w:szCs w:val="30"/>
          <w:cs/>
        </w:rPr>
        <w:t xml:space="preserve"> ผลิตภัณฑ์หรือกระบวนการนั้นมีความ</w:t>
      </w:r>
      <w:r w:rsidR="00185C49" w:rsidRPr="00396BC1">
        <w:rPr>
          <w:rFonts w:asciiTheme="majorBidi" w:eastAsia="Calibri" w:hAnsiTheme="majorBidi" w:cstheme="majorBidi"/>
          <w:sz w:val="30"/>
          <w:szCs w:val="30"/>
          <w:cs/>
        </w:rPr>
        <w:t xml:space="preserve">เป็นไปได้ทางเทคนิคและทางการค้า </w:t>
      </w:r>
      <w:r w:rsidRPr="00396BC1">
        <w:rPr>
          <w:rFonts w:asciiTheme="majorBidi" w:eastAsia="Calibri" w:hAnsiTheme="majorBidi" w:cstheme="majorBidi"/>
          <w:sz w:val="30"/>
          <w:szCs w:val="30"/>
          <w:cs/>
        </w:rPr>
        <w:t>ซึ่ง</w:t>
      </w:r>
      <w:r w:rsidR="008F44AF" w:rsidRPr="00396BC1">
        <w:rPr>
          <w:rFonts w:asciiTheme="majorBidi" w:eastAsia="Calibri" w:hAnsiTheme="majorBidi" w:cstheme="majorBidi"/>
          <w:sz w:val="30"/>
          <w:szCs w:val="30"/>
          <w:cs/>
        </w:rPr>
        <w:t>มีความเป็นไปได้ที่จะ</w:t>
      </w:r>
      <w:r w:rsidRPr="00396BC1">
        <w:rPr>
          <w:rFonts w:asciiTheme="majorBidi" w:eastAsia="Calibri" w:hAnsiTheme="majorBidi" w:cstheme="majorBidi"/>
          <w:sz w:val="30"/>
          <w:szCs w:val="30"/>
          <w:cs/>
        </w:rPr>
        <w:t>ก่อ</w:t>
      </w:r>
      <w:r w:rsidR="00185C49" w:rsidRPr="00396BC1">
        <w:rPr>
          <w:rFonts w:asciiTheme="majorBidi" w:eastAsia="Calibri" w:hAnsiTheme="majorBidi" w:cstheme="majorBidi"/>
          <w:sz w:val="30"/>
          <w:szCs w:val="30"/>
          <w:cs/>
        </w:rPr>
        <w:t>ให้เกิดประโยชน์เชิงเศรษฐกิจ</w:t>
      </w:r>
      <w:r w:rsidR="008F44AF" w:rsidRPr="00396BC1">
        <w:rPr>
          <w:rFonts w:asciiTheme="majorBidi" w:eastAsia="Calibri" w:hAnsiTheme="majorBidi" w:cstheme="majorBidi"/>
          <w:sz w:val="30"/>
          <w:szCs w:val="30"/>
          <w:cs/>
        </w:rPr>
        <w:t>ในอนาคต</w:t>
      </w:r>
      <w:r w:rsidR="00185C49" w:rsidRPr="00396BC1">
        <w:rPr>
          <w:rFonts w:asciiTheme="majorBidi" w:eastAsia="Calibri" w:hAnsiTheme="majorBidi" w:cstheme="majorBidi"/>
          <w:sz w:val="30"/>
          <w:szCs w:val="30"/>
          <w:cs/>
        </w:rPr>
        <w:t xml:space="preserve"> และ</w:t>
      </w:r>
      <w:r w:rsidR="00B77DA2" w:rsidRPr="00396BC1">
        <w:rPr>
          <w:rFonts w:asciiTheme="majorBidi" w:eastAsia="Calibri" w:hAnsiTheme="majorBidi" w:cstheme="majorBidi"/>
          <w:sz w:val="30"/>
          <w:szCs w:val="30"/>
          <w:cs/>
        </w:rPr>
        <w:t>กลุ่ม</w:t>
      </w:r>
      <w:r w:rsidRPr="00396BC1">
        <w:rPr>
          <w:rFonts w:asciiTheme="majorBidi" w:eastAsia="Calibri" w:hAnsiTheme="majorBidi" w:cstheme="majorBidi"/>
          <w:sz w:val="30"/>
          <w:szCs w:val="30"/>
          <w:cs/>
        </w:rPr>
        <w:t>บริษัทมีความตั้งใจและมีทรัพยากรเพียงพอที่จะนำมาใช้เพื่อทำให้การพัฒนาเสร็จสิ้นสมบูรณ์</w:t>
      </w:r>
      <w:r w:rsidRPr="00396BC1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396BC1">
        <w:rPr>
          <w:rFonts w:asciiTheme="majorBidi" w:eastAsia="Calibri" w:hAnsiTheme="majorBidi" w:cstheme="majorBidi"/>
          <w:sz w:val="30"/>
          <w:szCs w:val="30"/>
          <w:cs/>
        </w:rPr>
        <w:t>และนำสินทร</w:t>
      </w:r>
      <w:r w:rsidR="00185C49" w:rsidRPr="00396BC1">
        <w:rPr>
          <w:rFonts w:asciiTheme="majorBidi" w:eastAsia="Calibri" w:hAnsiTheme="majorBidi" w:cstheme="majorBidi"/>
          <w:sz w:val="30"/>
          <w:szCs w:val="30"/>
          <w:cs/>
        </w:rPr>
        <w:t>ัพย์มาใช้ประโยชน์หรือนำมาขายได้</w:t>
      </w:r>
      <w:r w:rsidRPr="00396BC1">
        <w:rPr>
          <w:rFonts w:asciiTheme="majorBidi" w:eastAsia="Calibri" w:hAnsiTheme="majorBidi" w:cstheme="majorBidi"/>
          <w:sz w:val="30"/>
          <w:szCs w:val="30"/>
          <w:cs/>
        </w:rPr>
        <w:t xml:space="preserve"> รายจ่ายในการพัฒนา</w:t>
      </w:r>
      <w:r w:rsidR="00BA7775" w:rsidRPr="00396BC1">
        <w:rPr>
          <w:rFonts w:asciiTheme="majorBidi" w:eastAsia="Calibri" w:hAnsiTheme="majorBidi" w:cstheme="majorBidi"/>
          <w:sz w:val="30"/>
          <w:szCs w:val="30"/>
          <w:cs/>
        </w:rPr>
        <w:t>และรายจ่ายในขั้นตอนการวิจัย</w:t>
      </w:r>
      <w:r w:rsidRPr="00396BC1">
        <w:rPr>
          <w:rFonts w:asciiTheme="majorBidi" w:eastAsia="Calibri" w:hAnsiTheme="majorBidi" w:cstheme="majorBidi"/>
          <w:sz w:val="30"/>
          <w:szCs w:val="30"/>
          <w:cs/>
        </w:rPr>
        <w:t>อื่นรับรู้ในกำไร</w:t>
      </w:r>
      <w:r w:rsidR="008F44AF" w:rsidRPr="00396BC1">
        <w:rPr>
          <w:rFonts w:asciiTheme="majorBidi" w:eastAsia="Calibri" w:hAnsiTheme="majorBidi" w:cstheme="majorBidi"/>
          <w:sz w:val="30"/>
          <w:szCs w:val="30"/>
          <w:cs/>
        </w:rPr>
        <w:t>หรือ</w:t>
      </w:r>
      <w:r w:rsidRPr="00396BC1">
        <w:rPr>
          <w:rFonts w:asciiTheme="majorBidi" w:eastAsia="Calibri" w:hAnsiTheme="majorBidi" w:cstheme="majorBidi"/>
          <w:sz w:val="30"/>
          <w:szCs w:val="30"/>
          <w:cs/>
        </w:rPr>
        <w:t>ขาดทุนเมื่อเกิดขึ้น</w:t>
      </w:r>
    </w:p>
    <w:p w14:paraId="72EF767C" w14:textId="77777777" w:rsidR="00512DE0" w:rsidRPr="00396BC1" w:rsidRDefault="00512DE0" w:rsidP="009813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38EBCBC1" w14:textId="077524D9" w:rsidR="00EE5F99" w:rsidRDefault="009813A6" w:rsidP="00817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396BC1">
        <w:rPr>
          <w:rFonts w:asciiTheme="majorBidi" w:eastAsia="Calibri" w:hAnsiTheme="majorBidi" w:cstheme="majorBidi"/>
          <w:sz w:val="30"/>
          <w:szCs w:val="30"/>
          <w:cs/>
        </w:rPr>
        <w:t>รายจ่ายในการพัฒนาซึ่งรับรู้เป็นสินทรัพย์</w:t>
      </w:r>
      <w:r w:rsidR="008F44AF" w:rsidRPr="00396BC1">
        <w:rPr>
          <w:rFonts w:asciiTheme="majorBidi" w:eastAsia="Calibri" w:hAnsiTheme="majorBidi" w:cstheme="majorBidi"/>
          <w:sz w:val="30"/>
          <w:szCs w:val="30"/>
          <w:cs/>
        </w:rPr>
        <w:t>วัดมูลค่า</w:t>
      </w:r>
      <w:r w:rsidRPr="00396BC1">
        <w:rPr>
          <w:rFonts w:asciiTheme="majorBidi" w:eastAsia="Calibri" w:hAnsiTheme="majorBidi" w:cstheme="majorBidi"/>
          <w:sz w:val="30"/>
          <w:szCs w:val="30"/>
          <w:cs/>
        </w:rPr>
        <w:t>ด้วยราคาทุนหักค่าตัดจำหน่ายสะสมและขาดทุนจากการ</w:t>
      </w:r>
      <w:r w:rsidR="008F44AF" w:rsidRPr="00396BC1">
        <w:rPr>
          <w:rFonts w:asciiTheme="majorBidi" w:eastAsia="Calibri" w:hAnsiTheme="majorBidi" w:cstheme="majorBidi"/>
          <w:sz w:val="30"/>
          <w:szCs w:val="30"/>
          <w:cs/>
        </w:rPr>
        <w:t>ด้อยค่า</w:t>
      </w:r>
      <w:r w:rsidR="004B60B8" w:rsidRPr="00396BC1">
        <w:rPr>
          <w:rFonts w:asciiTheme="majorBidi" w:eastAsia="Calibri" w:hAnsiTheme="majorBidi" w:cstheme="majorBidi"/>
          <w:sz w:val="30"/>
          <w:szCs w:val="30"/>
          <w:cs/>
        </w:rPr>
        <w:t xml:space="preserve"> ราคาทุน</w:t>
      </w:r>
      <w:r w:rsidR="001F6E86" w:rsidRPr="00396BC1">
        <w:rPr>
          <w:rFonts w:asciiTheme="majorBidi" w:eastAsia="Calibri" w:hAnsiTheme="majorBidi" w:cstheme="majorBidi"/>
          <w:sz w:val="30"/>
          <w:szCs w:val="30"/>
          <w:cs/>
        </w:rPr>
        <w:t>รวมถึงต้นทุนสำหรับวัตถุดิบ ต้นทุนแรงงานทางตรง ต้นทุนที่เกี่ยวข้องโดยตรงในการจัดเตรียมสินทรัพย์เพื่อให้สามารถนำมาใช้ประโยชน์ตามประสงค์</w:t>
      </w:r>
      <w:r w:rsidR="004B60B8" w:rsidRPr="00396BC1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4B60B8" w:rsidRPr="00396BC1">
        <w:rPr>
          <w:rFonts w:asciiTheme="majorBidi" w:eastAsia="Calibri" w:hAnsiTheme="majorBidi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</w:t>
      </w:r>
    </w:p>
    <w:p w14:paraId="3BEBBAA5" w14:textId="77777777" w:rsidR="00EE5F99" w:rsidRPr="0025449B" w:rsidRDefault="00EE5F99" w:rsidP="00817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</w:p>
    <w:p w14:paraId="518BE8CF" w14:textId="01BA74CF" w:rsidR="00076874" w:rsidRPr="00396BC1" w:rsidRDefault="001175AD" w:rsidP="00667E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396BC1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ค่าลิขสิทธิ์ซอฟต์แวร์</w:t>
      </w:r>
    </w:p>
    <w:p w14:paraId="7F6F36C5" w14:textId="77777777" w:rsidR="00076874" w:rsidRPr="00396BC1" w:rsidRDefault="00076874" w:rsidP="00667E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eastAsia="Calibri" w:hAnsiTheme="majorBidi" w:cstheme="majorBidi"/>
          <w:sz w:val="30"/>
          <w:szCs w:val="30"/>
        </w:rPr>
      </w:pPr>
    </w:p>
    <w:p w14:paraId="401B9D27" w14:textId="5D642D0C" w:rsidR="00D91CED" w:rsidRPr="00396BC1" w:rsidRDefault="001175AD" w:rsidP="003F56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396BC1">
        <w:rPr>
          <w:rFonts w:asciiTheme="majorBidi" w:hAnsiTheme="majorBidi" w:cstheme="majorBidi"/>
          <w:sz w:val="30"/>
          <w:szCs w:val="30"/>
          <w:cs/>
        </w:rPr>
        <w:t>ค่าลิขสิทธิ์ซอฟต์แวร์</w:t>
      </w:r>
      <w:r w:rsidR="007251E0" w:rsidRPr="00396BC1">
        <w:rPr>
          <w:rFonts w:asciiTheme="majorBidi" w:hAnsiTheme="majorBidi" w:cstheme="majorBidi"/>
          <w:sz w:val="30"/>
          <w:szCs w:val="30"/>
          <w:cs/>
        </w:rPr>
        <w:t>ที่</w:t>
      </w:r>
      <w:r w:rsidR="00B77DA2" w:rsidRPr="00396BC1">
        <w:rPr>
          <w:rFonts w:asciiTheme="majorBidi" w:hAnsiTheme="majorBidi" w:cstheme="majorBidi"/>
          <w:sz w:val="30"/>
          <w:szCs w:val="30"/>
          <w:cs/>
        </w:rPr>
        <w:t>กลุ่ม</w:t>
      </w:r>
      <w:r w:rsidR="007251E0" w:rsidRPr="00396BC1">
        <w:rPr>
          <w:rFonts w:asciiTheme="majorBidi" w:hAnsiTheme="majorBidi" w:cstheme="majorBidi"/>
          <w:sz w:val="30"/>
          <w:szCs w:val="30"/>
          <w:cs/>
        </w:rPr>
        <w:t>บริษัทซื้อมาและมีอายุการใช้งานจำกัด</w:t>
      </w:r>
      <w:r w:rsidR="008F44AF" w:rsidRPr="00396BC1">
        <w:rPr>
          <w:rFonts w:asciiTheme="majorBidi" w:eastAsia="Calibri" w:hAnsiTheme="majorBidi" w:cstheme="majorBidi"/>
          <w:sz w:val="30"/>
          <w:szCs w:val="30"/>
          <w:cs/>
        </w:rPr>
        <w:t>วัดมูลค่าด้วย</w:t>
      </w:r>
      <w:r w:rsidR="00F963A8" w:rsidRPr="00396BC1">
        <w:rPr>
          <w:rFonts w:asciiTheme="majorBidi" w:hAnsiTheme="majorBidi" w:cstheme="majorBidi"/>
          <w:sz w:val="30"/>
          <w:szCs w:val="30"/>
          <w:cs/>
        </w:rPr>
        <w:t>ราคาทุนหักค่าตัดจำหน่าย</w:t>
      </w:r>
      <w:r w:rsidR="00E156DD" w:rsidRPr="00396BC1">
        <w:rPr>
          <w:rFonts w:asciiTheme="majorBidi" w:hAnsiTheme="majorBidi" w:cstheme="majorBidi"/>
          <w:sz w:val="30"/>
          <w:szCs w:val="30"/>
          <w:cs/>
        </w:rPr>
        <w:t>สะสม</w:t>
      </w:r>
      <w:r w:rsidR="00F963A8" w:rsidRPr="00396BC1">
        <w:rPr>
          <w:rFonts w:asciiTheme="majorBidi" w:hAnsiTheme="majorBidi" w:cstheme="majorBidi"/>
          <w:sz w:val="30"/>
          <w:szCs w:val="30"/>
          <w:cs/>
        </w:rPr>
        <w:t>และขาดทุน</w:t>
      </w:r>
      <w:r w:rsidR="008F44AF" w:rsidRPr="00396BC1">
        <w:rPr>
          <w:rFonts w:asciiTheme="majorBidi" w:eastAsia="Calibri" w:hAnsiTheme="majorBidi" w:cstheme="majorBidi"/>
          <w:sz w:val="30"/>
          <w:szCs w:val="30"/>
          <w:cs/>
        </w:rPr>
        <w:t>จากการด้อยค่า</w:t>
      </w:r>
      <w:r w:rsidR="00BA7775" w:rsidRPr="00396BC1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="000441CB" w:rsidRPr="00396BC1">
        <w:rPr>
          <w:rFonts w:asciiTheme="majorBidi" w:eastAsia="Calibri" w:hAnsiTheme="majorBidi" w:cstheme="majorBidi"/>
          <w:sz w:val="30"/>
          <w:szCs w:val="30"/>
          <w:cs/>
        </w:rPr>
        <w:t xml:space="preserve">รายจ่ายภายหลังการรับรู้รายการจะรับรู้เป็นสินทรัพย์เมื่อก่อให้เกิดประโยชน์เชิงเศรษฐกิจในอนาคต </w:t>
      </w:r>
      <w:r w:rsidR="000441CB" w:rsidRPr="00396BC1">
        <w:rPr>
          <w:rFonts w:asciiTheme="majorBidi" w:hAnsiTheme="majorBidi" w:cstheme="majorBidi"/>
          <w:sz w:val="30"/>
          <w:szCs w:val="30"/>
          <w:cs/>
        </w:rPr>
        <w:t>ค่าตัดจำหน่ายคำนวณ</w:t>
      </w:r>
      <w:r w:rsidR="00BA7775" w:rsidRPr="00396BC1">
        <w:rPr>
          <w:rFonts w:asciiTheme="majorBidi" w:eastAsia="Calibri" w:hAnsiTheme="majorBidi" w:cstheme="majorBidi"/>
          <w:sz w:val="30"/>
          <w:szCs w:val="30"/>
          <w:cs/>
        </w:rPr>
        <w:t>โดยวิธีเส้นตรง</w:t>
      </w:r>
      <w:r w:rsidR="004B60B8" w:rsidRPr="00396BC1">
        <w:rPr>
          <w:rFonts w:asciiTheme="majorBidi" w:eastAsia="Calibri" w:hAnsiTheme="majorBidi" w:cstheme="majorBidi"/>
          <w:sz w:val="30"/>
          <w:szCs w:val="30"/>
          <w:cs/>
        </w:rPr>
        <w:t>ตามระยะเวลาที่คาดว่าจะได้รับประโยชน์จากสินทรัพย์ไม่มีตัวตนและ</w:t>
      </w:r>
      <w:r w:rsidR="00BA7775" w:rsidRPr="00396BC1">
        <w:rPr>
          <w:rFonts w:asciiTheme="majorBidi" w:eastAsia="Calibri" w:hAnsiTheme="majorBidi" w:cstheme="majorBidi"/>
          <w:sz w:val="30"/>
          <w:szCs w:val="30"/>
          <w:cs/>
        </w:rPr>
        <w:t>รับรู้ในกำไรหรือขาดทุน</w:t>
      </w:r>
      <w:r w:rsidR="004B60B8" w:rsidRPr="00396BC1">
        <w:rPr>
          <w:rFonts w:asciiTheme="majorBidi" w:eastAsia="Calibri" w:hAnsiTheme="majorBidi" w:cstheme="majorBidi"/>
          <w:sz w:val="30"/>
          <w:szCs w:val="30"/>
        </w:rPr>
        <w:t xml:space="preserve"> </w:t>
      </w:r>
    </w:p>
    <w:p w14:paraId="297B890C" w14:textId="77777777" w:rsidR="00775533" w:rsidRPr="00396BC1" w:rsidRDefault="00775533" w:rsidP="003F56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</w:p>
    <w:p w14:paraId="49666772" w14:textId="0FDD83F2" w:rsidR="00BA7775" w:rsidRPr="00396BC1" w:rsidRDefault="00BA7775" w:rsidP="000441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96BC1">
        <w:rPr>
          <w:rFonts w:asciiTheme="majorBidi" w:eastAsia="Calibri" w:hAnsiTheme="majorBidi" w:cstheme="majorBidi"/>
          <w:sz w:val="30"/>
          <w:szCs w:val="30"/>
          <w:cs/>
        </w:rPr>
        <w:t>ประมาณการระยะเวลาที่คาดว่าจะได้รับปร</w:t>
      </w:r>
      <w:r w:rsidR="00E17C48" w:rsidRPr="00396BC1">
        <w:rPr>
          <w:rFonts w:asciiTheme="majorBidi" w:eastAsia="Calibri" w:hAnsiTheme="majorBidi" w:cstheme="majorBidi"/>
          <w:sz w:val="30"/>
          <w:szCs w:val="30"/>
          <w:cs/>
        </w:rPr>
        <w:t>ะ</w:t>
      </w:r>
      <w:r w:rsidRPr="00396BC1">
        <w:rPr>
          <w:rFonts w:asciiTheme="majorBidi" w:eastAsia="Calibri" w:hAnsiTheme="majorBidi" w:cstheme="majorBidi"/>
          <w:sz w:val="30"/>
          <w:szCs w:val="30"/>
          <w:cs/>
        </w:rPr>
        <w:t>โยชน์แสดงได้ดังนี้</w:t>
      </w:r>
    </w:p>
    <w:tbl>
      <w:tblPr>
        <w:tblW w:w="76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2160"/>
      </w:tblGrid>
      <w:tr w:rsidR="00B429FB" w:rsidRPr="00396BC1" w14:paraId="2F067D58" w14:textId="77777777" w:rsidTr="00C0523B">
        <w:tc>
          <w:tcPr>
            <w:tcW w:w="5490" w:type="dxa"/>
          </w:tcPr>
          <w:p w14:paraId="709681B5" w14:textId="77777777" w:rsidR="00B429FB" w:rsidRPr="00396BC1" w:rsidRDefault="00B429FB" w:rsidP="00C05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36" w:firstLine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ต้นทุนโครงการพัฒนารอตัดบัญชี</w:t>
            </w:r>
          </w:p>
        </w:tc>
        <w:tc>
          <w:tcPr>
            <w:tcW w:w="2160" w:type="dxa"/>
          </w:tcPr>
          <w:p w14:paraId="58FAF7EF" w14:textId="6D672EA4" w:rsidR="00B429FB" w:rsidRPr="00396BC1" w:rsidRDefault="00D51D7F" w:rsidP="00667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51D7F">
              <w:rPr>
                <w:rFonts w:asciiTheme="majorBidi" w:hAnsiTheme="majorBidi"/>
                <w:color w:val="000000"/>
                <w:sz w:val="30"/>
                <w:szCs w:val="30"/>
              </w:rPr>
              <w:t>5</w:t>
            </w:r>
            <w:r w:rsidR="000938A2" w:rsidRPr="00396BC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และ </w:t>
            </w:r>
            <w:r w:rsidRPr="00D51D7F">
              <w:rPr>
                <w:rFonts w:asciiTheme="majorBidi" w:hAnsiTheme="majorBidi"/>
                <w:color w:val="000000"/>
                <w:sz w:val="30"/>
                <w:szCs w:val="30"/>
              </w:rPr>
              <w:t>8</w:t>
            </w:r>
            <w:r w:rsidR="00B429FB" w:rsidRPr="00396BC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="00B429FB" w:rsidRPr="00396BC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ปี</w:t>
            </w:r>
          </w:p>
        </w:tc>
      </w:tr>
      <w:tr w:rsidR="00F963A8" w:rsidRPr="00396BC1" w14:paraId="160B07FF" w14:textId="77777777" w:rsidTr="00C0523B">
        <w:tc>
          <w:tcPr>
            <w:tcW w:w="5490" w:type="dxa"/>
          </w:tcPr>
          <w:p w14:paraId="27035391" w14:textId="77777777" w:rsidR="00F963A8" w:rsidRPr="00396BC1" w:rsidRDefault="00F963A8" w:rsidP="00C05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36" w:firstLine="18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ค่าลิขสิทธิ์ซอฟ</w:t>
            </w:r>
            <w:r w:rsidR="007F11B5"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ต์</w:t>
            </w: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แวร์</w:t>
            </w:r>
          </w:p>
        </w:tc>
        <w:tc>
          <w:tcPr>
            <w:tcW w:w="2160" w:type="dxa"/>
          </w:tcPr>
          <w:p w14:paraId="45A996CD" w14:textId="648C34DF" w:rsidR="00F963A8" w:rsidRPr="00396BC1" w:rsidRDefault="00D51D7F" w:rsidP="00667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51D7F">
              <w:rPr>
                <w:rFonts w:asciiTheme="majorBidi" w:hAnsiTheme="majorBidi"/>
                <w:color w:val="000000"/>
                <w:sz w:val="30"/>
                <w:szCs w:val="30"/>
              </w:rPr>
              <w:t>5</w:t>
            </w:r>
            <w:r w:rsidR="000938A2" w:rsidRPr="00396BC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และ </w:t>
            </w:r>
            <w:r w:rsidRPr="00D51D7F">
              <w:rPr>
                <w:rFonts w:asciiTheme="majorBidi" w:hAnsiTheme="majorBidi"/>
                <w:color w:val="000000"/>
                <w:sz w:val="30"/>
                <w:szCs w:val="30"/>
              </w:rPr>
              <w:t>10</w:t>
            </w:r>
            <w:r w:rsidR="000938A2" w:rsidRPr="00396BC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="000938A2" w:rsidRPr="00396BC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ปี</w:t>
            </w:r>
          </w:p>
        </w:tc>
      </w:tr>
    </w:tbl>
    <w:p w14:paraId="07E237CE" w14:textId="116A77CB" w:rsidR="006B1100" w:rsidRPr="00396BC1" w:rsidRDefault="006B1100" w:rsidP="001B3B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eastAsia="Calibri" w:hAnsiTheme="majorBidi" w:cstheme="majorBidi"/>
          <w:sz w:val="30"/>
          <w:szCs w:val="30"/>
        </w:rPr>
      </w:pPr>
    </w:p>
    <w:p w14:paraId="3C825281" w14:textId="056945C7" w:rsidR="001B3BF3" w:rsidRPr="00396BC1" w:rsidRDefault="001B3BF3" w:rsidP="001B3B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eastAsia="Calibri" w:hAnsiTheme="majorBidi" w:cstheme="majorBidi"/>
          <w:sz w:val="30"/>
          <w:szCs w:val="30"/>
        </w:rPr>
      </w:pPr>
      <w:r w:rsidRPr="00396BC1">
        <w:rPr>
          <w:rFonts w:asciiTheme="majorBidi" w:eastAsia="Calibri" w:hAnsiTheme="majorBidi" w:cstheme="majorBidi"/>
          <w:sz w:val="30"/>
          <w:szCs w:val="30"/>
          <w:cs/>
        </w:rPr>
        <w:t>ค่าตัดจำหน่ายของสินทรัพย์ไม่มีตัวตนบันทึกในค่าใช้จ่ายในการบริหาร</w:t>
      </w:r>
    </w:p>
    <w:p w14:paraId="65B80E76" w14:textId="32A687EF" w:rsidR="00CF35A1" w:rsidRPr="00396BC1" w:rsidRDefault="00CF35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679DCC73" w14:textId="267C0FC3" w:rsidR="001E3F13" w:rsidRPr="00396BC1" w:rsidRDefault="001E3F13" w:rsidP="001E3F13">
      <w:pPr>
        <w:pStyle w:val="Heading3"/>
        <w:tabs>
          <w:tab w:val="clear" w:pos="540"/>
        </w:tabs>
      </w:pPr>
      <w:r w:rsidRPr="00396BC1">
        <w:rPr>
          <w:cs/>
        </w:rPr>
        <w:t>สัญญาเช่า</w:t>
      </w:r>
    </w:p>
    <w:p w14:paraId="6C314E3B" w14:textId="3A932984" w:rsidR="00163200" w:rsidRPr="00396BC1" w:rsidRDefault="00163200" w:rsidP="0091421E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5183CC40" w14:textId="39B9AED8" w:rsidR="000441CB" w:rsidRPr="00396BC1" w:rsidRDefault="000441CB" w:rsidP="000441CB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396BC1">
        <w:rPr>
          <w:rFonts w:asciiTheme="majorBidi" w:hAnsiTheme="majorBidi"/>
          <w:sz w:val="30"/>
          <w:szCs w:val="30"/>
          <w:cs/>
        </w:rPr>
        <w:t>ณ วันเริ่มต้นของสัญญา</w:t>
      </w:r>
      <w:r w:rsidR="00D91CED" w:rsidRPr="00396BC1">
        <w:rPr>
          <w:rFonts w:asciiTheme="majorBidi" w:hAnsiTheme="majorBidi"/>
          <w:sz w:val="30"/>
          <w:szCs w:val="30"/>
        </w:rPr>
        <w:t xml:space="preserve"> </w:t>
      </w:r>
      <w:r w:rsidRPr="00396BC1">
        <w:rPr>
          <w:rFonts w:asciiTheme="majorBidi" w:hAnsiTheme="majorBidi"/>
          <w:sz w:val="30"/>
          <w:szCs w:val="30"/>
          <w:cs/>
        </w:rPr>
        <w:t>กลุ่มบริษัทจะประเมินว่าสัญญาเป็นสัญญาเช่าหรือประกอบด้วยสัญญาเช่า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483F88F8" w14:textId="77777777" w:rsidR="000441CB" w:rsidRPr="00396BC1" w:rsidRDefault="000441CB" w:rsidP="000441CB">
      <w:pPr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48766424" w14:textId="731F47C1" w:rsidR="000441CB" w:rsidRPr="00396BC1" w:rsidRDefault="000441CB" w:rsidP="000441CB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96BC1">
        <w:rPr>
          <w:rFonts w:asciiTheme="majorBidi" w:hAnsiTheme="majorBidi"/>
          <w:sz w:val="30"/>
          <w:szCs w:val="30"/>
          <w:cs/>
        </w:rPr>
        <w:t>ณ วันที่สัญญาเช่าเริ่มมีผลหรือวันที่มีการเปลี่ยนแปลงสัญญาเช่า 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</w:t>
      </w:r>
      <w:r w:rsidR="006C2056" w:rsidRPr="00396BC1">
        <w:rPr>
          <w:rFonts w:asciiTheme="majorBidi" w:hAnsiTheme="majorBidi"/>
          <w:sz w:val="30"/>
          <w:szCs w:val="30"/>
        </w:rPr>
        <w:t xml:space="preserve"> </w:t>
      </w:r>
      <w:r w:rsidR="006C2056" w:rsidRPr="00396BC1">
        <w:rPr>
          <w:rFonts w:asciiTheme="majorBidi" w:hAnsiTheme="majorBidi"/>
          <w:sz w:val="30"/>
          <w:szCs w:val="30"/>
          <w:cs/>
        </w:rPr>
        <w:t>สำหรับสัญญาเช่าอสังหาริมทรัพย์ กลุ่มบริษัทเลือกที่จะไม่แยกส่วนประกอบที่ไม่เป็นการเช่าและรับรู้สัญญาเช่าและส่วนประกอบ</w:t>
      </w:r>
      <w:r w:rsidR="00615F10" w:rsidRPr="00396BC1">
        <w:rPr>
          <w:rFonts w:asciiTheme="majorBidi" w:hAnsiTheme="majorBidi"/>
          <w:sz w:val="30"/>
          <w:szCs w:val="30"/>
          <w:cs/>
        </w:rPr>
        <w:br/>
      </w:r>
      <w:r w:rsidR="006C2056" w:rsidRPr="00396BC1">
        <w:rPr>
          <w:rFonts w:asciiTheme="majorBidi" w:hAnsiTheme="majorBidi"/>
          <w:sz w:val="30"/>
          <w:szCs w:val="30"/>
          <w:cs/>
        </w:rPr>
        <w:t>ที่ไม่เป็นการเช่าเป็นสัญญาเช่าทั้งหมด</w:t>
      </w:r>
    </w:p>
    <w:p w14:paraId="00EC8EF3" w14:textId="77777777" w:rsidR="000441CB" w:rsidRPr="00396BC1" w:rsidRDefault="000441CB" w:rsidP="000441CB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0E34B9E7" w14:textId="77777777" w:rsidR="000441CB" w:rsidRPr="00396BC1" w:rsidRDefault="000441CB" w:rsidP="000441CB">
      <w:pPr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396BC1">
        <w:rPr>
          <w:rFonts w:asciiTheme="majorBidi" w:hAnsiTheme="majorBidi"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17CC7A2F" w14:textId="77777777" w:rsidR="000441CB" w:rsidRPr="00396BC1" w:rsidRDefault="000441CB" w:rsidP="000441CB">
      <w:pPr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1A7822F3" w14:textId="23757833" w:rsidR="000441CB" w:rsidRPr="00396BC1" w:rsidRDefault="000441CB" w:rsidP="000441CB">
      <w:pPr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396BC1">
        <w:rPr>
          <w:rFonts w:asciiTheme="majorBidi" w:hAnsiTheme="majorBidi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 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</w:t>
      </w:r>
    </w:p>
    <w:p w14:paraId="0DE17326" w14:textId="77777777" w:rsidR="000441CB" w:rsidRPr="00396BC1" w:rsidRDefault="000441CB" w:rsidP="000441CB">
      <w:pPr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1D0B30BE" w14:textId="3BF86FC8" w:rsidR="000441CB" w:rsidRPr="00396BC1" w:rsidRDefault="000441CB" w:rsidP="000441CB">
      <w:pPr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396BC1">
        <w:rPr>
          <w:rFonts w:asciiTheme="majorBidi" w:hAnsiTheme="majorBidi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 กลุ่มบริษัทใช้อัตราดอกเบี้ยเงินกู้ยืมส่วนเพิ่มของกลุ่มบริษัทในการคิดลดเป็นมูลค่าปัจจุบัน 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</w:t>
      </w:r>
    </w:p>
    <w:p w14:paraId="44E516A9" w14:textId="77777777" w:rsidR="001B3BF3" w:rsidRPr="00396BC1" w:rsidRDefault="001B3BF3" w:rsidP="000441CB">
      <w:pPr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7AFD7CFD" w14:textId="06A157DC" w:rsidR="00B92B71" w:rsidRPr="00396BC1" w:rsidRDefault="000441CB" w:rsidP="000441CB">
      <w:pPr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cs/>
        </w:rPr>
      </w:pPr>
      <w:r w:rsidRPr="00396BC1">
        <w:rPr>
          <w:rFonts w:asciiTheme="majorBidi" w:hAnsiTheme="majorBidi"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หรือมีการเปลี่ยนแปลงการประเมินการเลือกใช้สิทธิที่ระบุใน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</w:t>
      </w:r>
    </w:p>
    <w:p w14:paraId="30B6A65F" w14:textId="4C6E8912" w:rsidR="006B1100" w:rsidRPr="00396BC1" w:rsidRDefault="006B1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04DB0CF8" w14:textId="2E65AD9C" w:rsidR="00FB4946" w:rsidRPr="00396BC1" w:rsidRDefault="00FB4946" w:rsidP="007312A6">
      <w:pPr>
        <w:pStyle w:val="Heading3"/>
        <w:tabs>
          <w:tab w:val="clear" w:pos="540"/>
        </w:tabs>
      </w:pPr>
      <w:r w:rsidRPr="00396BC1">
        <w:rPr>
          <w:cs/>
        </w:rPr>
        <w:t>การด้อยค่าสินทรัพย์ที่ไม่ใช่สินทรัพย์ทางการเงิน</w:t>
      </w:r>
    </w:p>
    <w:p w14:paraId="628D40D6" w14:textId="77777777" w:rsidR="00FB4946" w:rsidRPr="00396BC1" w:rsidRDefault="00FB4946" w:rsidP="00FB4946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9D930EA" w14:textId="77777777" w:rsidR="000441CB" w:rsidRDefault="000441CB" w:rsidP="000441C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96BC1">
        <w:rPr>
          <w:rFonts w:asciiTheme="majorBidi" w:hAnsiTheme="majorBidi" w:cstheme="majorBidi"/>
          <w:sz w:val="30"/>
          <w:szCs w:val="30"/>
          <w:cs/>
        </w:rPr>
        <w:t xml:space="preserve"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 </w:t>
      </w:r>
      <w:r w:rsidRPr="00396BC1">
        <w:rPr>
          <w:rFonts w:asciiTheme="majorBidi" w:hAnsiTheme="majorBidi" w:cstheme="majorBidi"/>
          <w:sz w:val="30"/>
          <w:szCs w:val="30"/>
          <w:cs/>
        </w:rPr>
        <w:br/>
        <w:t>ในกรณีที่มีข้อบ่งชี้จะทำการประมาณมูลค่าสินทรัพย์ที่คาดว่าจะได้รับคืน</w:t>
      </w:r>
    </w:p>
    <w:p w14:paraId="7578913A" w14:textId="77777777" w:rsidR="00564744" w:rsidRPr="00396BC1" w:rsidRDefault="00564744" w:rsidP="000441C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AC9B9B5" w14:textId="74BBB2AC" w:rsidR="000441CB" w:rsidRPr="00396BC1" w:rsidRDefault="000441CB" w:rsidP="000441C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396BC1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ขาดทุนจากการด้อยค่ารับรู้</w:t>
      </w:r>
      <w:r w:rsidRPr="00396BC1">
        <w:rPr>
          <w:rFonts w:asciiTheme="majorBidi" w:hAnsiTheme="majorBidi"/>
          <w:sz w:val="30"/>
          <w:szCs w:val="30"/>
          <w:cs/>
        </w:rPr>
        <w:t>ในกำไรหรือขาดทุน</w:t>
      </w:r>
      <w:r w:rsidRPr="00396BC1">
        <w:rPr>
          <w:rFonts w:asciiTheme="majorBidi" w:hAnsiTheme="majorBidi" w:cstheme="majorBidi"/>
          <w:sz w:val="30"/>
          <w:szCs w:val="30"/>
          <w:cs/>
        </w:rPr>
        <w:t>เมื่อมูลค่าตามบัญชีของสินทรัพย์หรือมูลค่าตามบัญชีของหน่วยสินทรัพย์ที่ก่อให้เกิด</w:t>
      </w:r>
      <w:r w:rsidRPr="00396BC1">
        <w:rPr>
          <w:rFonts w:asciiTheme="majorBidi" w:hAnsiTheme="majorBidi" w:cstheme="majorBidi"/>
          <w:spacing w:val="-2"/>
          <w:sz w:val="30"/>
          <w:szCs w:val="30"/>
          <w:cs/>
        </w:rPr>
        <w:t>เงินสดสูงกว่ามูลค่าที่จะได้รับคืน เว้นแต่เมื่อมีการกลับรายการ</w:t>
      </w:r>
      <w:r w:rsidRPr="00396BC1">
        <w:rPr>
          <w:rFonts w:asciiTheme="majorBidi" w:hAnsiTheme="majorBidi" w:cstheme="majorBidi"/>
          <w:sz w:val="30"/>
          <w:szCs w:val="30"/>
          <w:cs/>
        </w:rPr>
        <w:t>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ในกรณีนี้จะรับรู้ในส่วนของผู้ถือหุ้น</w:t>
      </w:r>
      <w:r w:rsidRPr="00396BC1">
        <w:rPr>
          <w:rFonts w:asciiTheme="majorBidi" w:hAnsiTheme="majorBidi" w:cstheme="majorBidi"/>
          <w:sz w:val="30"/>
          <w:szCs w:val="30"/>
        </w:rPr>
        <w:t xml:space="preserve"> </w:t>
      </w:r>
    </w:p>
    <w:p w14:paraId="17E612CC" w14:textId="77777777" w:rsidR="000441CB" w:rsidRPr="00396BC1" w:rsidRDefault="000441CB" w:rsidP="000441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Cs/>
          <w:sz w:val="30"/>
          <w:szCs w:val="30"/>
          <w:cs/>
        </w:rPr>
      </w:pPr>
    </w:p>
    <w:p w14:paraId="706BDEDE" w14:textId="0ACA22B3" w:rsidR="000441CB" w:rsidRPr="00396BC1" w:rsidRDefault="000441CB" w:rsidP="000441C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96BC1">
        <w:rPr>
          <w:rFonts w:asciiTheme="majorBidi" w:hAnsiTheme="majorBidi"/>
          <w:sz w:val="30"/>
          <w:szCs w:val="30"/>
          <w:cs/>
        </w:rPr>
        <w:t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7551E4C7" w14:textId="77777777" w:rsidR="000441CB" w:rsidRPr="00396BC1" w:rsidRDefault="000441CB" w:rsidP="000441C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B597516" w14:textId="64477371" w:rsidR="000441CB" w:rsidRPr="00396BC1" w:rsidRDefault="000441CB" w:rsidP="000441C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96BC1">
        <w:rPr>
          <w:rFonts w:asciiTheme="majorBidi" w:hAnsiTheme="majorBidi"/>
          <w:sz w:val="30"/>
          <w:szCs w:val="30"/>
          <w:cs/>
        </w:rPr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2BB645E5" w14:textId="2424A76B" w:rsidR="00B92B71" w:rsidRPr="00396BC1" w:rsidRDefault="00B92B71" w:rsidP="003D0D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</w:p>
    <w:p w14:paraId="75F27A62" w14:textId="5A3D27B5" w:rsidR="0023114E" w:rsidRPr="00396BC1" w:rsidRDefault="008C2B96" w:rsidP="003820C4">
      <w:pPr>
        <w:pStyle w:val="Heading3"/>
        <w:tabs>
          <w:tab w:val="clear" w:pos="540"/>
        </w:tabs>
        <w:rPr>
          <w:cs/>
          <w:lang w:val="th-TH"/>
        </w:rPr>
      </w:pPr>
      <w:r w:rsidRPr="00396BC1">
        <w:rPr>
          <w:rFonts w:cs="Angsana New"/>
          <w:cs/>
        </w:rPr>
        <w:t>ผลประโยชน์</w:t>
      </w:r>
      <w:r w:rsidR="001F0A9C" w:rsidRPr="00396BC1">
        <w:rPr>
          <w:rFonts w:cs="Angsana New"/>
          <w:cs/>
        </w:rPr>
        <w:t>ของ</w:t>
      </w:r>
      <w:r w:rsidRPr="00396BC1">
        <w:rPr>
          <w:rFonts w:cs="Angsana New"/>
          <w:cs/>
        </w:rPr>
        <w:t>พนักงาน</w:t>
      </w:r>
    </w:p>
    <w:p w14:paraId="724DF656" w14:textId="16E712C6" w:rsidR="0023114E" w:rsidRPr="00396BC1" w:rsidRDefault="0023114E" w:rsidP="00834A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12BB8C55" w14:textId="553F706C" w:rsidR="00D91CED" w:rsidRPr="00396BC1" w:rsidRDefault="00D91CED" w:rsidP="00D91CED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Cs/>
          <w:sz w:val="30"/>
          <w:szCs w:val="30"/>
          <w:cs/>
        </w:rPr>
      </w:pPr>
      <w:r w:rsidRPr="00396BC1">
        <w:rPr>
          <w:rFonts w:asciiTheme="majorBidi" w:hAnsiTheme="majorBidi" w:cstheme="majorBidi"/>
          <w:iCs/>
          <w:sz w:val="30"/>
          <w:szCs w:val="30"/>
          <w:cs/>
        </w:rPr>
        <w:t>โครงการสมทบเงิน</w:t>
      </w:r>
    </w:p>
    <w:p w14:paraId="39C801AF" w14:textId="31002836" w:rsidR="00D91CED" w:rsidRPr="00396BC1" w:rsidRDefault="00D91CED" w:rsidP="00834A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Theme="majorBidi" w:hAnsiTheme="majorBidi"/>
          <w:sz w:val="30"/>
          <w:szCs w:val="30"/>
        </w:rPr>
      </w:pPr>
      <w:r w:rsidRPr="00396BC1">
        <w:rPr>
          <w:rFonts w:asciiTheme="majorBidi" w:hAnsiTheme="majorBidi"/>
          <w:sz w:val="30"/>
          <w:szCs w:val="30"/>
          <w:cs/>
        </w:rPr>
        <w:t>ภาระผูกพันในการสมทบเข้ากองทุนสำรองเลี้ยงชีพสำหรับพนักงานของกลุ่มบริษัท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6E136C0B" w14:textId="77777777" w:rsidR="000D3F65" w:rsidRPr="00396BC1" w:rsidRDefault="000D3F65" w:rsidP="00834A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750B406A" w14:textId="631CC694" w:rsidR="000441CB" w:rsidRPr="00396BC1" w:rsidRDefault="000441CB" w:rsidP="000441CB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  <w:r w:rsidRPr="00396BC1">
        <w:rPr>
          <w:rFonts w:asciiTheme="majorBidi" w:hAnsiTheme="majorBidi" w:cstheme="majorBidi"/>
          <w:iCs/>
          <w:sz w:val="30"/>
          <w:szCs w:val="30"/>
          <w:cs/>
        </w:rPr>
        <w:t>โครงการผลประโยชน์ที่กำหนดไว้</w:t>
      </w:r>
    </w:p>
    <w:p w14:paraId="2E36E0AE" w14:textId="5CFA4A07" w:rsidR="000441CB" w:rsidRPr="00396BC1" w:rsidRDefault="000441CB" w:rsidP="000441C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jc w:val="thaiDistribute"/>
        <w:rPr>
          <w:rFonts w:asciiTheme="majorBidi" w:hAnsiTheme="majorBidi"/>
          <w:sz w:val="30"/>
          <w:szCs w:val="30"/>
        </w:rPr>
      </w:pPr>
      <w:r w:rsidRPr="00396BC1">
        <w:rPr>
          <w:rFonts w:asciiTheme="majorBidi" w:hAnsiTheme="majorBidi"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ๆ  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</w:t>
      </w:r>
      <w:r w:rsidR="008757B7" w:rsidRPr="00396BC1">
        <w:rPr>
          <w:rFonts w:asciiTheme="majorBidi" w:hAnsiTheme="majorBidi"/>
          <w:sz w:val="30"/>
          <w:szCs w:val="30"/>
          <w:cs/>
        </w:rPr>
        <w:t>เป็นประจำ</w:t>
      </w:r>
      <w:r w:rsidR="00F015B0" w:rsidRPr="00396BC1">
        <w:rPr>
          <w:rFonts w:asciiTheme="majorBidi" w:hAnsiTheme="majorBidi"/>
          <w:sz w:val="30"/>
          <w:szCs w:val="30"/>
          <w:cs/>
        </w:rPr>
        <w:t xml:space="preserve"> </w:t>
      </w:r>
      <w:r w:rsidRPr="00396BC1">
        <w:rPr>
          <w:rFonts w:asciiTheme="majorBidi" w:hAnsiTheme="majorBidi"/>
          <w:sz w:val="30"/>
          <w:szCs w:val="30"/>
          <w:cs/>
        </w:rPr>
        <w:t>โดยวิธีคิดลดแต่ละหน่วยที่ประมาณการไว้</w:t>
      </w:r>
    </w:p>
    <w:p w14:paraId="66FE5279" w14:textId="42BFF25F" w:rsidR="006B1100" w:rsidRPr="00396BC1" w:rsidRDefault="006B1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  <w:cs/>
        </w:rPr>
      </w:pPr>
    </w:p>
    <w:p w14:paraId="0ED7DADB" w14:textId="351252DA" w:rsidR="00BA7775" w:rsidRPr="00396BC1" w:rsidRDefault="00BA7775" w:rsidP="000441C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jc w:val="thaiDistribute"/>
        <w:rPr>
          <w:rFonts w:asciiTheme="majorBidi" w:hAnsiTheme="majorBidi"/>
          <w:sz w:val="30"/>
          <w:szCs w:val="30"/>
        </w:rPr>
      </w:pPr>
      <w:r w:rsidRPr="00396BC1">
        <w:rPr>
          <w:rFonts w:asciiTheme="majorBidi" w:hAnsiTheme="majorBidi"/>
          <w:sz w:val="30"/>
          <w:szCs w:val="30"/>
          <w:cs/>
        </w:rPr>
        <w:t>ในการวัดมูลค่าใหม่ของหนี้สินผลประโยชน์ที่กำหนดไว้สุทธิ 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 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ที่เกี่ยวข้องกับโครงการผลประโยชน์รับรู้ในกำไรหรือขาดทุน</w:t>
      </w:r>
    </w:p>
    <w:p w14:paraId="0A564F3A" w14:textId="77777777" w:rsidR="000441CB" w:rsidRPr="00396BC1" w:rsidRDefault="000441CB" w:rsidP="000441C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jc w:val="thaiDistribute"/>
        <w:rPr>
          <w:rFonts w:asciiTheme="majorBidi" w:hAnsiTheme="majorBidi"/>
          <w:sz w:val="30"/>
          <w:szCs w:val="30"/>
        </w:rPr>
      </w:pPr>
    </w:p>
    <w:p w14:paraId="1C9DFC9C" w14:textId="73F09D5F" w:rsidR="00562335" w:rsidRPr="00396BC1" w:rsidRDefault="00562335" w:rsidP="000441C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396BC1">
        <w:rPr>
          <w:rFonts w:asciiTheme="majorBidi" w:hAnsiTheme="majorBidi"/>
          <w:i/>
          <w:iCs/>
          <w:sz w:val="30"/>
          <w:szCs w:val="30"/>
          <w:cs/>
        </w:rPr>
        <w:t>ผลประโยชน์ระยะสั้นของพนักงาน</w:t>
      </w:r>
    </w:p>
    <w:p w14:paraId="2F426A54" w14:textId="77777777" w:rsidR="000441CB" w:rsidRPr="00396BC1" w:rsidRDefault="000441CB" w:rsidP="000441C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396BC1">
        <w:rPr>
          <w:rFonts w:asciiTheme="majorBidi" w:hAnsiTheme="majorBidi"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 หนี้สินรับรู้ด้วยมูลค่าที่คาดว่าจะจ่ายชำระ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4334C791" w14:textId="47825448" w:rsidR="00A068B0" w:rsidRPr="00396BC1" w:rsidRDefault="00A068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5AD8D075" w14:textId="36E60442" w:rsidR="003820C4" w:rsidRPr="00396BC1" w:rsidRDefault="003820C4" w:rsidP="003820C4">
      <w:pPr>
        <w:pStyle w:val="Heading3"/>
        <w:tabs>
          <w:tab w:val="clear" w:pos="540"/>
        </w:tabs>
        <w:rPr>
          <w:cs/>
        </w:rPr>
      </w:pPr>
      <w:r w:rsidRPr="00396BC1">
        <w:rPr>
          <w:cs/>
        </w:rPr>
        <w:t>ประมาณการหนี้สิน</w:t>
      </w:r>
    </w:p>
    <w:p w14:paraId="4AC1ED9F" w14:textId="77777777" w:rsidR="003820C4" w:rsidRPr="00396BC1" w:rsidRDefault="003820C4" w:rsidP="007F361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0CC5D3CB" w14:textId="03A56D55" w:rsidR="003820C4" w:rsidRPr="00396BC1" w:rsidRDefault="007F361A" w:rsidP="007F361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396BC1">
        <w:rPr>
          <w:rFonts w:asciiTheme="majorBidi" w:hAnsiTheme="majorBidi" w:cstheme="majorBidi"/>
          <w:sz w:val="30"/>
          <w:szCs w:val="30"/>
          <w:cs/>
        </w:rPr>
        <w:t>ประมาณการหนี้สินจะรับรู้ก็ต่อเมื่อ</w:t>
      </w:r>
      <w:r w:rsidR="00B77DA2" w:rsidRPr="00396BC1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396BC1">
        <w:rPr>
          <w:rFonts w:asciiTheme="majorBidi" w:hAnsiTheme="majorBidi" w:cstheme="majorBidi"/>
          <w:sz w:val="30"/>
          <w:szCs w:val="30"/>
          <w:cs/>
        </w:rPr>
        <w:t xml:space="preserve">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 ประมาณการหนี้สินส่วนที่เพิ่มขึ้นเนื่องจากเวลาที่ผ่านไปรับรู้เป็นต้นทุนทางการเงิน </w:t>
      </w:r>
      <w:r w:rsidRPr="00396BC1">
        <w:rPr>
          <w:rFonts w:asciiTheme="majorBidi" w:hAnsiTheme="majorBidi" w:cstheme="majorBidi"/>
          <w:sz w:val="30"/>
          <w:szCs w:val="30"/>
        </w:rPr>
        <w:t xml:space="preserve"> </w:t>
      </w:r>
    </w:p>
    <w:p w14:paraId="22074149" w14:textId="44B8DA3D" w:rsidR="000441CB" w:rsidRPr="00396BC1" w:rsidRDefault="000441CB" w:rsidP="000441CB">
      <w:pPr>
        <w:pStyle w:val="Heading3"/>
        <w:tabs>
          <w:tab w:val="clear" w:pos="540"/>
        </w:tabs>
      </w:pPr>
      <w:r w:rsidRPr="00396BC1">
        <w:rPr>
          <w:cs/>
        </w:rPr>
        <w:t>การวัดมูลค่ายุ</w:t>
      </w:r>
      <w:r w:rsidR="00156FD3" w:rsidRPr="00396BC1">
        <w:rPr>
          <w:cs/>
        </w:rPr>
        <w:t>ติ</w:t>
      </w:r>
      <w:r w:rsidRPr="00396BC1">
        <w:rPr>
          <w:cs/>
        </w:rPr>
        <w:t>ธรรม</w:t>
      </w:r>
    </w:p>
    <w:p w14:paraId="0B604F16" w14:textId="77777777" w:rsidR="000441CB" w:rsidRPr="00396BC1" w:rsidRDefault="000441CB" w:rsidP="000441C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08C6B000" w14:textId="79AF9F21" w:rsidR="000441CB" w:rsidRPr="00396BC1" w:rsidRDefault="000441CB" w:rsidP="000441C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396BC1">
        <w:rPr>
          <w:sz w:val="30"/>
          <w:szCs w:val="30"/>
          <w:cs/>
        </w:rPr>
        <w:t>มูลค่า</w:t>
      </w:r>
      <w:r w:rsidRPr="00396BC1">
        <w:rPr>
          <w:rFonts w:asciiTheme="majorBidi" w:hAnsiTheme="majorBidi" w:cstheme="majorBidi"/>
          <w:sz w:val="30"/>
          <w:szCs w:val="30"/>
          <w:cs/>
        </w:rPr>
        <w:t>ยุติธรรม</w:t>
      </w:r>
      <w:r w:rsidRPr="00396BC1">
        <w:rPr>
          <w:sz w:val="30"/>
          <w:szCs w:val="30"/>
          <w:cs/>
        </w:rPr>
        <w:t>คือราคาที่จะได้รับจากการขายสินทรัพย์หรือจ่ายชำระเพื่อโอนหนี้สินในรายการที่เกิดขึ้นในสภาพ</w:t>
      </w:r>
      <w:r w:rsidRPr="00396BC1">
        <w:rPr>
          <w:rFonts w:asciiTheme="majorBidi" w:hAnsiTheme="majorBidi" w:cstheme="majorBidi"/>
          <w:sz w:val="30"/>
          <w:szCs w:val="30"/>
          <w:cs/>
        </w:rPr>
        <w:t>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6178BB42" w14:textId="77777777" w:rsidR="00DA6723" w:rsidRPr="00396BC1" w:rsidRDefault="00DA6723" w:rsidP="000441C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340D9EB4" w14:textId="08820597" w:rsidR="000441CB" w:rsidRPr="00396BC1" w:rsidRDefault="000441CB" w:rsidP="000441C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396BC1">
        <w:rPr>
          <w:rFonts w:asciiTheme="majorBidi" w:hAnsiTheme="majorBidi" w:cstheme="majorBidi"/>
          <w:sz w:val="30"/>
          <w:szCs w:val="30"/>
          <w:cs/>
        </w:rPr>
        <w:t>การวัดมูลค่ายุติธรรมของสินทรัพย์หรือหนี้สิน 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</w:t>
      </w:r>
    </w:p>
    <w:p w14:paraId="098E2142" w14:textId="7266A1AC" w:rsidR="000441CB" w:rsidRPr="00396BC1" w:rsidRDefault="000441CB" w:rsidP="000441C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396BC1">
        <w:rPr>
          <w:rFonts w:asciiTheme="majorBidi" w:hAnsiTheme="majorBidi" w:cstheme="majorBidi"/>
          <w:sz w:val="30"/>
          <w:szCs w:val="30"/>
          <w:cs/>
        </w:rPr>
        <w:t>-</w:t>
      </w:r>
      <w:r w:rsidRPr="00396BC1">
        <w:rPr>
          <w:rFonts w:asciiTheme="majorBidi" w:hAnsiTheme="majorBidi" w:cstheme="majorBidi"/>
          <w:sz w:val="30"/>
          <w:szCs w:val="30"/>
          <w:cs/>
        </w:rPr>
        <w:tab/>
        <w:t xml:space="preserve">ข้อมูลระดับ </w:t>
      </w:r>
      <w:r w:rsidR="00D51D7F" w:rsidRPr="00D51D7F">
        <w:rPr>
          <w:rFonts w:asciiTheme="majorBidi" w:hAnsiTheme="majorBidi"/>
          <w:sz w:val="30"/>
          <w:szCs w:val="30"/>
        </w:rPr>
        <w:t>1</w:t>
      </w:r>
      <w:r w:rsidRPr="00396BC1">
        <w:rPr>
          <w:rFonts w:asciiTheme="majorBidi" w:hAnsiTheme="majorBidi" w:cstheme="majorBidi"/>
          <w:sz w:val="30"/>
          <w:szCs w:val="30"/>
          <w:cs/>
        </w:rPr>
        <w:t xml:space="preserve"> 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2C9E877E" w14:textId="6C1E9410" w:rsidR="000441CB" w:rsidRPr="00396BC1" w:rsidRDefault="000441CB" w:rsidP="00BA777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810" w:right="-25" w:hanging="263"/>
        <w:jc w:val="thaiDistribute"/>
        <w:rPr>
          <w:rFonts w:asciiTheme="majorBidi" w:hAnsiTheme="majorBidi" w:cstheme="majorBidi"/>
          <w:sz w:val="30"/>
          <w:szCs w:val="30"/>
        </w:rPr>
      </w:pPr>
      <w:r w:rsidRPr="00396BC1">
        <w:rPr>
          <w:rFonts w:asciiTheme="majorBidi" w:hAnsiTheme="majorBidi" w:cstheme="majorBidi"/>
          <w:sz w:val="30"/>
          <w:szCs w:val="30"/>
          <w:cs/>
        </w:rPr>
        <w:t>-</w:t>
      </w:r>
      <w:r w:rsidRPr="00396BC1">
        <w:rPr>
          <w:rFonts w:asciiTheme="majorBidi" w:hAnsiTheme="majorBidi" w:cstheme="majorBidi"/>
          <w:sz w:val="30"/>
          <w:szCs w:val="30"/>
          <w:cs/>
        </w:rPr>
        <w:tab/>
        <w:t xml:space="preserve">ข้อมูลระดับ </w:t>
      </w:r>
      <w:r w:rsidR="00D51D7F" w:rsidRPr="00D51D7F">
        <w:rPr>
          <w:rFonts w:asciiTheme="majorBidi" w:hAnsiTheme="majorBidi"/>
          <w:sz w:val="30"/>
          <w:szCs w:val="30"/>
        </w:rPr>
        <w:t>2</w:t>
      </w:r>
      <w:r w:rsidRPr="00396BC1">
        <w:rPr>
          <w:rFonts w:asciiTheme="majorBidi" w:hAnsiTheme="majorBidi" w:cstheme="majorBidi"/>
          <w:sz w:val="30"/>
          <w:szCs w:val="30"/>
          <w:cs/>
        </w:rPr>
        <w:t xml:space="preserve"> 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D51D7F" w:rsidRPr="00D51D7F">
        <w:rPr>
          <w:rFonts w:asciiTheme="majorBidi" w:hAnsiTheme="majorBidi"/>
          <w:sz w:val="30"/>
          <w:szCs w:val="30"/>
        </w:rPr>
        <w:t>1</w:t>
      </w:r>
    </w:p>
    <w:p w14:paraId="58C0AE2F" w14:textId="3E67C9C4" w:rsidR="000441CB" w:rsidRPr="00396BC1" w:rsidRDefault="000441CB" w:rsidP="000441C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396BC1">
        <w:rPr>
          <w:rFonts w:asciiTheme="majorBidi" w:hAnsiTheme="majorBidi" w:cstheme="majorBidi"/>
          <w:sz w:val="30"/>
          <w:szCs w:val="30"/>
          <w:cs/>
        </w:rPr>
        <w:t>-</w:t>
      </w:r>
      <w:r w:rsidRPr="00396BC1">
        <w:rPr>
          <w:rFonts w:asciiTheme="majorBidi" w:hAnsiTheme="majorBidi" w:cstheme="majorBidi"/>
          <w:sz w:val="30"/>
          <w:szCs w:val="30"/>
          <w:cs/>
        </w:rPr>
        <w:tab/>
        <w:t xml:space="preserve">ข้อมูลระดับ </w:t>
      </w:r>
      <w:r w:rsidR="00D51D7F" w:rsidRPr="00D51D7F">
        <w:rPr>
          <w:rFonts w:asciiTheme="majorBidi" w:hAnsiTheme="majorBidi"/>
          <w:sz w:val="30"/>
          <w:szCs w:val="30"/>
        </w:rPr>
        <w:t>3</w:t>
      </w:r>
      <w:r w:rsidRPr="00396BC1">
        <w:rPr>
          <w:rFonts w:asciiTheme="majorBidi" w:hAnsiTheme="majorBidi" w:cstheme="majorBidi"/>
          <w:sz w:val="30"/>
          <w:szCs w:val="30"/>
          <w:cs/>
        </w:rPr>
        <w:t xml:space="preserve"> ข้อมูลที่ใช้เป็นข้อมูลที่ไม่สามารถสังเกตได้สำหรับสินทรัพย์หรือหนี้สินนั้น</w:t>
      </w:r>
    </w:p>
    <w:p w14:paraId="72E730DD" w14:textId="77777777" w:rsidR="000441CB" w:rsidRPr="00396BC1" w:rsidRDefault="000441CB" w:rsidP="000441C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2A4A8ECA" w14:textId="05DCD83A" w:rsidR="000441CB" w:rsidRPr="00396BC1" w:rsidRDefault="000441CB" w:rsidP="000441C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396BC1" w:rsidDel="001A6CC8">
        <w:rPr>
          <w:rFonts w:asciiTheme="majorBidi" w:hAnsiTheme="majorBidi" w:cstheme="majorBidi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="007962B1" w:rsidRPr="00396BC1">
        <w:rPr>
          <w:rFonts w:asciiTheme="majorBidi" w:hAnsiTheme="majorBidi" w:cstheme="majorBidi"/>
          <w:sz w:val="30"/>
          <w:szCs w:val="30"/>
        </w:rPr>
        <w:t xml:space="preserve"> </w:t>
      </w:r>
      <w:r w:rsidRPr="00396BC1" w:rsidDel="001A6CC8">
        <w:rPr>
          <w:rFonts w:asciiTheme="majorBidi" w:hAnsiTheme="majorBidi" w:cstheme="majorBidi"/>
          <w:sz w:val="30"/>
          <w:szCs w:val="30"/>
          <w:cs/>
        </w:rPr>
        <w:t xml:space="preserve">กลุ่มบริษัทวัดมูลค่าสินทรัพย์และสถานะการเป็นสินทรัพย์ด้วยราคาเสนอซื้อ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</w:t>
      </w:r>
    </w:p>
    <w:p w14:paraId="0954A2A5" w14:textId="77777777" w:rsidR="000441CB" w:rsidRPr="00396BC1" w:rsidRDefault="000441CB" w:rsidP="000441C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0EF03D74" w14:textId="167DAFB6" w:rsidR="000441CB" w:rsidRPr="00396BC1" w:rsidRDefault="000441CB" w:rsidP="000441C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396BC1">
        <w:rPr>
          <w:rFonts w:asciiTheme="majorBidi" w:hAnsiTheme="majorBidi" w:cstheme="majorBidi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</w:t>
      </w:r>
    </w:p>
    <w:p w14:paraId="6ECA9009" w14:textId="77777777" w:rsidR="000441CB" w:rsidRPr="00396BC1" w:rsidRDefault="000441CB" w:rsidP="000441C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7A01957F" w14:textId="0309A90C" w:rsidR="00076874" w:rsidRPr="00396BC1" w:rsidRDefault="007251E0" w:rsidP="006D0C29">
      <w:pPr>
        <w:pStyle w:val="Heading3"/>
        <w:tabs>
          <w:tab w:val="clear" w:pos="540"/>
        </w:tabs>
        <w:rPr>
          <w:cs/>
        </w:rPr>
      </w:pPr>
      <w:r w:rsidRPr="00396BC1">
        <w:rPr>
          <w:cs/>
        </w:rPr>
        <w:t>รายได้</w:t>
      </w:r>
      <w:r w:rsidR="00BA7775" w:rsidRPr="00396BC1">
        <w:rPr>
          <w:rFonts w:cs="Angsana New"/>
          <w:cs/>
        </w:rPr>
        <w:t>จากสัญญาที่ทำกับลูกค้า</w:t>
      </w:r>
    </w:p>
    <w:p w14:paraId="29D11748" w14:textId="5D71516A" w:rsidR="00076874" w:rsidRPr="00396BC1" w:rsidRDefault="00076874" w:rsidP="00E6211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5F4D2A78" w14:textId="79AC615D" w:rsidR="00BA7775" w:rsidRPr="00396BC1" w:rsidRDefault="00B628DC" w:rsidP="00B628D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2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96BC1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396BC1">
        <w:rPr>
          <w:rFonts w:asciiTheme="majorBidi" w:hAnsiTheme="majorBidi" w:cstheme="majorBidi"/>
          <w:i/>
          <w:iCs/>
          <w:sz w:val="30"/>
          <w:szCs w:val="30"/>
          <w:cs/>
        </w:rPr>
        <w:t>ฒ</w:t>
      </w:r>
      <w:r w:rsidRPr="00396BC1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D51D7F" w:rsidRPr="00D51D7F">
        <w:rPr>
          <w:rFonts w:asciiTheme="majorBidi" w:hAnsiTheme="majorBidi"/>
          <w:i/>
          <w:iCs/>
          <w:sz w:val="30"/>
          <w:szCs w:val="30"/>
        </w:rPr>
        <w:t>1</w:t>
      </w:r>
      <w:r w:rsidRPr="00396BC1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="00BA7775" w:rsidRPr="00396BC1">
        <w:rPr>
          <w:rFonts w:asciiTheme="majorBidi" w:hAnsiTheme="majorBidi" w:cstheme="majorBidi"/>
          <w:i/>
          <w:iCs/>
          <w:sz w:val="30"/>
          <w:szCs w:val="30"/>
          <w:cs/>
        </w:rPr>
        <w:t>การรับรู้รายได้</w:t>
      </w:r>
    </w:p>
    <w:p w14:paraId="579B79E0" w14:textId="6632056F" w:rsidR="000441CB" w:rsidRPr="00396BC1" w:rsidRDefault="000441CB" w:rsidP="00B628DC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396BC1">
        <w:rPr>
          <w:rFonts w:asciiTheme="majorBidi" w:hAnsiTheme="majorBidi" w:cstheme="majorBidi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และภาษีมูลค่าเพิ่ม</w:t>
      </w:r>
      <w:r w:rsidRPr="00396BC1">
        <w:rPr>
          <w:rFonts w:asciiTheme="majorBidi" w:hAnsiTheme="majorBidi" w:cstheme="majorBidi"/>
          <w:sz w:val="30"/>
          <w:szCs w:val="30"/>
        </w:rPr>
        <w:t xml:space="preserve"> </w:t>
      </w:r>
      <w:r w:rsidRPr="00396BC1">
        <w:rPr>
          <w:rFonts w:asciiTheme="majorBidi" w:hAnsiTheme="majorBidi"/>
          <w:sz w:val="30"/>
          <w:szCs w:val="30"/>
          <w:cs/>
        </w:rPr>
        <w:t>รายได้ที่รับรู้ไม่รวมภาษีมูลค่าเพิ่ม</w:t>
      </w:r>
      <w:r w:rsidRPr="00396BC1">
        <w:rPr>
          <w:rFonts w:asciiTheme="majorBidi" w:hAnsiTheme="majorBidi" w:cstheme="majorBidi"/>
          <w:sz w:val="30"/>
          <w:szCs w:val="30"/>
          <w:cs/>
        </w:rPr>
        <w:t>และแสดงสุทธิจากส่วนลดการค้าและส่วนลดตามปริมาณ</w:t>
      </w:r>
    </w:p>
    <w:p w14:paraId="076F7035" w14:textId="77777777" w:rsidR="0091421E" w:rsidRPr="00396BC1" w:rsidRDefault="0091421E" w:rsidP="004C3D0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04367E7F" w14:textId="77777777" w:rsidR="00DA6723" w:rsidRPr="00396BC1" w:rsidRDefault="00BA7775" w:rsidP="00B628DC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/>
          <w:sz w:val="30"/>
          <w:szCs w:val="30"/>
          <w:cs/>
        </w:rPr>
      </w:pPr>
      <w:r w:rsidRPr="00396BC1">
        <w:rPr>
          <w:rFonts w:asciiTheme="majorBidi" w:hAnsiTheme="majorBidi"/>
          <w:sz w:val="30"/>
          <w:szCs w:val="30"/>
          <w:cs/>
        </w:rPr>
        <w:t>รายได้จากการขายสินค้ารับรู้ ณ วันที่มีการส่งมอบสินค้าให้กับลูกค้า สำหรับการขายที่ให้สิทธิลูกค้าในการคืนสินค้า กลุ่มบริษัททำการประมาณการรับคืนสินค้าจากข้อมูลอัตราการคืนสินค้าในอดีตและจะไม่รับรู้รายได้</w:t>
      </w:r>
      <w:r w:rsidR="001B3BF3" w:rsidRPr="00396BC1">
        <w:rPr>
          <w:rFonts w:asciiTheme="majorBidi" w:hAnsiTheme="majorBidi"/>
          <w:sz w:val="30"/>
          <w:szCs w:val="30"/>
          <w:cs/>
        </w:rPr>
        <w:t>และต้นทุนขายสำหรับสินค้าที่คาดว่าจะได้รับคืน</w:t>
      </w:r>
    </w:p>
    <w:p w14:paraId="3450D755" w14:textId="5B18DB5E" w:rsidR="00DA6723" w:rsidRPr="00396BC1" w:rsidRDefault="00DA67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  <w:cs/>
        </w:rPr>
      </w:pPr>
    </w:p>
    <w:p w14:paraId="446130B5" w14:textId="7DC69C15" w:rsidR="007F361A" w:rsidRPr="00396BC1" w:rsidRDefault="007F361A" w:rsidP="00B628DC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396BC1">
        <w:rPr>
          <w:rFonts w:asciiTheme="majorBidi" w:hAnsiTheme="majorBidi" w:cstheme="majorBidi"/>
          <w:sz w:val="30"/>
          <w:szCs w:val="30"/>
          <w:cs/>
        </w:rPr>
        <w:t>รายได้จาก</w:t>
      </w:r>
      <w:r w:rsidRPr="00396BC1">
        <w:rPr>
          <w:rFonts w:asciiTheme="majorBidi" w:hAnsiTheme="majorBidi"/>
          <w:sz w:val="30"/>
          <w:szCs w:val="30"/>
          <w:cs/>
        </w:rPr>
        <w:t>การ</w:t>
      </w:r>
      <w:r w:rsidRPr="00396BC1">
        <w:rPr>
          <w:rFonts w:asciiTheme="majorBidi" w:hAnsiTheme="majorBidi" w:cstheme="majorBidi"/>
          <w:sz w:val="30"/>
          <w:szCs w:val="30"/>
          <w:cs/>
        </w:rPr>
        <w:t>ให้บริการรับรู้เมื่อได้ให้บริการ ต้นทุนที่เกี่ยวข้องรับรู้ในกำไรหรือขาดทุนเมื่อเกิดขึ้น</w:t>
      </w:r>
    </w:p>
    <w:p w14:paraId="475EBB5A" w14:textId="77777777" w:rsidR="00DA6723" w:rsidRPr="00396BC1" w:rsidRDefault="00DA6723" w:rsidP="001C2B0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810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2AB3A2FE" w14:textId="0CDF7D7C" w:rsidR="007F361A" w:rsidRPr="00396BC1" w:rsidRDefault="007F361A" w:rsidP="00B628DC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396BC1">
        <w:rPr>
          <w:rFonts w:asciiTheme="majorBidi" w:hAnsiTheme="majorBidi" w:cstheme="majorBidi"/>
          <w:spacing w:val="-2"/>
          <w:sz w:val="30"/>
          <w:szCs w:val="30"/>
          <w:cs/>
        </w:rPr>
        <w:t xml:space="preserve">สำหรับสัญญาที่มีการรวมการขายสินค้าและบริการเข้าด้วยกัน </w:t>
      </w:r>
      <w:r w:rsidR="00B77DA2" w:rsidRPr="00396BC1">
        <w:rPr>
          <w:rFonts w:asciiTheme="majorBidi" w:hAnsiTheme="majorBidi" w:cstheme="majorBidi"/>
          <w:spacing w:val="-2"/>
          <w:sz w:val="30"/>
          <w:szCs w:val="30"/>
          <w:cs/>
        </w:rPr>
        <w:t>กลุ่ม</w:t>
      </w:r>
      <w:r w:rsidRPr="00396BC1">
        <w:rPr>
          <w:rFonts w:asciiTheme="majorBidi" w:hAnsiTheme="majorBidi" w:cstheme="majorBidi"/>
          <w:spacing w:val="-2"/>
          <w:sz w:val="30"/>
          <w:szCs w:val="30"/>
          <w:cs/>
        </w:rPr>
        <w:t>บริษัท</w:t>
      </w:r>
      <w:r w:rsidR="001C2B0F" w:rsidRPr="00396BC1">
        <w:rPr>
          <w:rFonts w:asciiTheme="majorBidi" w:hAnsiTheme="majorBidi" w:cstheme="majorBidi"/>
          <w:spacing w:val="-2"/>
          <w:sz w:val="30"/>
          <w:szCs w:val="30"/>
          <w:cs/>
        </w:rPr>
        <w:t>รับรู้รายได้การการขายสินค้าและ</w:t>
      </w:r>
      <w:r w:rsidR="00563A76" w:rsidRPr="00396BC1">
        <w:rPr>
          <w:rFonts w:asciiTheme="majorBidi" w:hAnsiTheme="majorBidi" w:cstheme="majorBidi"/>
          <w:spacing w:val="-2"/>
          <w:sz w:val="30"/>
          <w:szCs w:val="30"/>
        </w:rPr>
        <w:br/>
      </w:r>
      <w:r w:rsidR="001C2B0F" w:rsidRPr="00396BC1">
        <w:rPr>
          <w:rFonts w:asciiTheme="majorBidi" w:hAnsiTheme="majorBidi" w:cstheme="majorBidi"/>
          <w:spacing w:val="-2"/>
          <w:sz w:val="30"/>
          <w:szCs w:val="30"/>
          <w:cs/>
        </w:rPr>
        <w:t>การให้บริการ</w:t>
      </w:r>
      <w:r w:rsidRPr="00396BC1">
        <w:rPr>
          <w:rFonts w:asciiTheme="majorBidi" w:hAnsiTheme="majorBidi" w:cstheme="majorBidi"/>
          <w:spacing w:val="-2"/>
          <w:sz w:val="30"/>
          <w:szCs w:val="30"/>
          <w:cs/>
        </w:rPr>
        <w:t>แยกจากกัน หากสามารถแยกสินค้าหรือบริการดังกล่าวออกจากกันได้และลูกค้าได้รับประโยชน์</w:t>
      </w:r>
      <w:r w:rsidR="00563A76" w:rsidRPr="00396BC1">
        <w:rPr>
          <w:rFonts w:asciiTheme="majorBidi" w:hAnsiTheme="majorBidi" w:cstheme="majorBidi"/>
          <w:spacing w:val="-2"/>
          <w:sz w:val="30"/>
          <w:szCs w:val="30"/>
        </w:rPr>
        <w:br/>
      </w:r>
      <w:r w:rsidRPr="00396BC1">
        <w:rPr>
          <w:rFonts w:asciiTheme="majorBidi" w:hAnsiTheme="majorBidi" w:cstheme="majorBidi"/>
          <w:spacing w:val="-2"/>
          <w:sz w:val="30"/>
          <w:szCs w:val="30"/>
          <w:cs/>
        </w:rPr>
        <w:t>จากสินค้าหรือบริการนั้น หรือมีการให้บริการหลายๆ ประเภทในรอบระยะเวลารายงานที่แตกต่างกัน</w:t>
      </w:r>
      <w:r w:rsidR="00563A76" w:rsidRPr="00396BC1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563A76" w:rsidRPr="00396BC1">
        <w:rPr>
          <w:rFonts w:asciiTheme="majorBidi" w:hAnsiTheme="majorBidi" w:cstheme="majorBidi"/>
          <w:spacing w:val="-2"/>
          <w:sz w:val="30"/>
          <w:szCs w:val="30"/>
        </w:rPr>
        <w:br/>
      </w:r>
      <w:r w:rsidRPr="00396BC1">
        <w:rPr>
          <w:rFonts w:asciiTheme="majorBidi" w:hAnsiTheme="majorBidi" w:cstheme="majorBidi"/>
          <w:spacing w:val="-2"/>
          <w:sz w:val="30"/>
          <w:szCs w:val="30"/>
          <w:cs/>
        </w:rPr>
        <w:t>สิ่งตอบแทนที่ได้รับจะถูกปันส่วนตามสัดส่วนของราคาขายที่เป็นเอกเทศของสินค้าและบริการนั้นๆ</w:t>
      </w:r>
    </w:p>
    <w:p w14:paraId="6DA5B0F1" w14:textId="02D5215B" w:rsidR="00044183" w:rsidRPr="00396BC1" w:rsidRDefault="000441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7751443D" w14:textId="19CB0754" w:rsidR="001C2B0F" w:rsidRPr="00396BC1" w:rsidRDefault="00B628DC" w:rsidP="00B628D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2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96BC1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396BC1">
        <w:rPr>
          <w:rFonts w:asciiTheme="majorBidi" w:hAnsiTheme="majorBidi" w:cstheme="majorBidi"/>
          <w:i/>
          <w:iCs/>
          <w:sz w:val="30"/>
          <w:szCs w:val="30"/>
          <w:cs/>
        </w:rPr>
        <w:t>ฒ</w:t>
      </w:r>
      <w:r w:rsidRPr="00396BC1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D51D7F" w:rsidRPr="00D51D7F">
        <w:rPr>
          <w:rFonts w:asciiTheme="majorBidi" w:hAnsiTheme="majorBidi"/>
          <w:i/>
          <w:iCs/>
          <w:sz w:val="30"/>
          <w:szCs w:val="30"/>
        </w:rPr>
        <w:t>2</w:t>
      </w:r>
      <w:r w:rsidRPr="00396BC1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="001C2B0F" w:rsidRPr="00396BC1">
        <w:rPr>
          <w:rFonts w:asciiTheme="majorBidi" w:hAnsiTheme="majorBidi" w:cstheme="majorBidi"/>
          <w:i/>
          <w:iCs/>
          <w:sz w:val="30"/>
          <w:szCs w:val="30"/>
          <w:cs/>
        </w:rPr>
        <w:t>ยอดคงเหลือของสัญญา</w:t>
      </w:r>
    </w:p>
    <w:p w14:paraId="37CFD74B" w14:textId="4DFD94C6" w:rsidR="001C2B0F" w:rsidRPr="00396BC1" w:rsidRDefault="00FB1537" w:rsidP="00B628DC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396BC1">
        <w:rPr>
          <w:rFonts w:asciiTheme="majorBidi" w:hAnsiTheme="majorBidi" w:cstheme="majorBidi"/>
          <w:sz w:val="30"/>
          <w:szCs w:val="30"/>
          <w:cs/>
        </w:rPr>
        <w:t>ประมาณการสินค้ารับคืน</w:t>
      </w:r>
      <w:r w:rsidR="001C2B0F" w:rsidRPr="00396BC1">
        <w:rPr>
          <w:rFonts w:asciiTheme="majorBidi" w:hAnsiTheme="majorBidi" w:cstheme="majorBidi"/>
          <w:sz w:val="30"/>
          <w:szCs w:val="30"/>
          <w:cs/>
        </w:rPr>
        <w:t>เป็นภาระผูกพันในการคืนสิ่งตอบแทนที่ได้รับจากลูกค้าทั้งหมดหรือบางส่วนและ</w:t>
      </w:r>
      <w:r w:rsidR="004F03AE" w:rsidRPr="00396BC1">
        <w:rPr>
          <w:rFonts w:asciiTheme="majorBidi" w:hAnsiTheme="majorBidi" w:cstheme="majorBidi"/>
          <w:sz w:val="30"/>
          <w:szCs w:val="30"/>
        </w:rPr>
        <w:br/>
      </w:r>
      <w:r w:rsidR="001C2B0F" w:rsidRPr="00396BC1">
        <w:rPr>
          <w:rFonts w:asciiTheme="majorBidi" w:hAnsiTheme="majorBidi" w:cstheme="majorBidi"/>
          <w:sz w:val="30"/>
          <w:szCs w:val="30"/>
          <w:cs/>
        </w:rPr>
        <w:t xml:space="preserve">วัดมูลค่าด้วยจำนวนเงินที่กลุ่มบริษัทคาดว่าจะต้องคืนให้กับลูกค้า </w:t>
      </w:r>
      <w:r w:rsidRPr="00396BC1">
        <w:rPr>
          <w:rFonts w:asciiTheme="majorBidi" w:hAnsiTheme="majorBidi"/>
          <w:sz w:val="30"/>
          <w:szCs w:val="30"/>
          <w:cs/>
        </w:rPr>
        <w:t>ประมาณการสินค้ารับคืน</w:t>
      </w:r>
      <w:r w:rsidR="001C2B0F" w:rsidRPr="00396BC1">
        <w:rPr>
          <w:rFonts w:asciiTheme="majorBidi" w:hAnsiTheme="majorBidi" w:cstheme="majorBidi"/>
          <w:sz w:val="30"/>
          <w:szCs w:val="30"/>
          <w:cs/>
        </w:rPr>
        <w:t xml:space="preserve">ได้รับการทบทวน </w:t>
      </w:r>
      <w:r w:rsidR="00800DDB" w:rsidRPr="00396BC1">
        <w:rPr>
          <w:rFonts w:asciiTheme="majorBidi" w:hAnsiTheme="majorBidi" w:cstheme="majorBidi"/>
          <w:sz w:val="30"/>
          <w:szCs w:val="30"/>
          <w:cs/>
        </w:rPr>
        <w:br/>
      </w:r>
      <w:r w:rsidR="001C2B0F" w:rsidRPr="00396BC1">
        <w:rPr>
          <w:rFonts w:asciiTheme="majorBidi" w:hAnsiTheme="majorBidi" w:cstheme="majorBidi"/>
          <w:sz w:val="30"/>
          <w:szCs w:val="30"/>
          <w:cs/>
        </w:rPr>
        <w:t>ณ ทุกวันที่รายงานและปรับปรุงกับจำนวนที่รับรู้รายได้</w:t>
      </w:r>
      <w:r w:rsidRPr="00396BC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96BC1">
        <w:rPr>
          <w:rFonts w:asciiTheme="majorBidi" w:hAnsiTheme="majorBidi"/>
          <w:sz w:val="30"/>
          <w:szCs w:val="30"/>
          <w:cs/>
        </w:rPr>
        <w:t>และแสดงเป็นส่วนหนึ่งของหนี้สินหมุนเวียนอื่นใน</w:t>
      </w:r>
      <w:r w:rsidR="009F3A36" w:rsidRPr="00396BC1">
        <w:rPr>
          <w:rFonts w:asciiTheme="majorBidi" w:hAnsiTheme="majorBidi"/>
          <w:sz w:val="30"/>
          <w:szCs w:val="30"/>
          <w:cs/>
        </w:rPr>
        <w:br/>
      </w:r>
      <w:r w:rsidRPr="00396BC1">
        <w:rPr>
          <w:rFonts w:asciiTheme="majorBidi" w:hAnsiTheme="majorBidi"/>
          <w:sz w:val="30"/>
          <w:szCs w:val="30"/>
          <w:cs/>
        </w:rPr>
        <w:t>งบการเงิน</w:t>
      </w:r>
    </w:p>
    <w:p w14:paraId="7E30E129" w14:textId="34DD5AB4" w:rsidR="005D3C61" w:rsidRPr="00396BC1" w:rsidRDefault="005D3C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1B9262C4" w14:textId="7AB7F4A2" w:rsidR="000441CB" w:rsidRPr="00396BC1" w:rsidRDefault="000441CB" w:rsidP="000441CB">
      <w:pPr>
        <w:pStyle w:val="Heading3"/>
        <w:tabs>
          <w:tab w:val="clear" w:pos="540"/>
        </w:tabs>
        <w:rPr>
          <w:cs/>
        </w:rPr>
      </w:pPr>
      <w:r w:rsidRPr="00396BC1">
        <w:rPr>
          <w:cs/>
        </w:rPr>
        <w:t>ภาษีเงินได้</w:t>
      </w:r>
    </w:p>
    <w:p w14:paraId="59E3C94D" w14:textId="77777777" w:rsidR="000441CB" w:rsidRPr="00396BC1" w:rsidRDefault="000441CB" w:rsidP="000441C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2AE6F7C" w14:textId="77777777" w:rsidR="000441CB" w:rsidRPr="00396BC1" w:rsidRDefault="000441CB" w:rsidP="000441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96BC1">
        <w:rPr>
          <w:rFonts w:asciiTheme="majorBidi" w:hAnsiTheme="majorBidi" w:cstheme="majorBidi"/>
          <w:sz w:val="30"/>
          <w:szCs w:val="30"/>
          <w:cs/>
        </w:rPr>
        <w:t xml:space="preserve">ค่าใช้จ่ายภาษีเงินได้สำหรับปีประกอบด้วยภาษีเงินได้ของงวดปัจจุบันและภาษีเงินได้รอการตัดบัญชี </w:t>
      </w:r>
      <w:r w:rsidRPr="00396BC1">
        <w:rPr>
          <w:rFonts w:asciiTheme="majorBidi" w:hAnsiTheme="majorBidi"/>
          <w:sz w:val="30"/>
          <w:szCs w:val="30"/>
          <w:cs/>
        </w:rPr>
        <w:t>ซึ่งรับรู้ในกำไรหรือขาดทุนเว้นแต่รายการที่เกี่ยวข้องในการรวมธุรกิจ หรือรายการที่รับรู้โดยตรงในส่วนของผู้ถือหุ้นหรือกำไรขาดทุนเบ็ดเสร็จอื่น</w:t>
      </w:r>
    </w:p>
    <w:p w14:paraId="48F799B9" w14:textId="77777777" w:rsidR="000441CB" w:rsidRPr="00396BC1" w:rsidRDefault="000441CB" w:rsidP="000441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5DD13874" w14:textId="77777777" w:rsidR="000441CB" w:rsidRPr="00396BC1" w:rsidRDefault="000441CB" w:rsidP="000441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396BC1">
        <w:rPr>
          <w:rFonts w:asciiTheme="majorBidi" w:hAnsiTheme="majorBidi"/>
          <w:sz w:val="30"/>
          <w:szCs w:val="30"/>
          <w:cs/>
        </w:rPr>
        <w:t xml:space="preserve"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 </w:t>
      </w:r>
    </w:p>
    <w:p w14:paraId="1722BB22" w14:textId="4B8A508C" w:rsidR="006B1100" w:rsidRPr="00396BC1" w:rsidRDefault="006B1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324B124E" w14:textId="70A3B4BB" w:rsidR="000441CB" w:rsidRPr="00396BC1" w:rsidRDefault="000441CB" w:rsidP="001C2B0F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396BC1">
        <w:rPr>
          <w:rFonts w:asciiTheme="majorBidi" w:hAnsiTheme="majorBidi" w:cstheme="majorBidi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</w:t>
      </w:r>
      <w:r w:rsidR="002479BF" w:rsidRPr="00396BC1">
        <w:rPr>
          <w:rFonts w:asciiTheme="majorBidi" w:hAnsiTheme="majorBidi" w:cstheme="majorBidi"/>
          <w:sz w:val="30"/>
          <w:szCs w:val="30"/>
          <w:cs/>
        </w:rPr>
        <w:t xml:space="preserve"> สำหรับ</w:t>
      </w:r>
      <w:r w:rsidRPr="00396BC1">
        <w:rPr>
          <w:rFonts w:asciiTheme="majorBidi" w:hAnsiTheme="majorBidi" w:cstheme="majorBidi"/>
          <w:sz w:val="30"/>
          <w:szCs w:val="30"/>
          <w:cs/>
        </w:rPr>
        <w:t>การรับรู้สินทรัพย์หรือหนี้สินในครั้งแรกซึ่งเป็นรายการที่ไม่ใช่การรวมธุรกิจ</w:t>
      </w:r>
      <w:r w:rsidR="0038131E" w:rsidRPr="00396BC1">
        <w:rPr>
          <w:rFonts w:asciiTheme="majorBidi" w:hAnsiTheme="majorBidi"/>
          <w:sz w:val="30"/>
          <w:szCs w:val="30"/>
          <w:cs/>
        </w:rPr>
        <w:t xml:space="preserve">หรือไม่ส่งผลกระทบต่อกำไรขาดทุนทางบัญชีและทางภาษี ณ วันที่เกิดรายการนั้น และไม่ทำให้ผลแตกต่างชั่วคราวที่ต้องเสียภาษีและผลแตกต่างชั่วคราวที่ใช้หักภาษีมีจำนวนเท่ากัน ณ วันที่เกิดรายการนั้น </w:t>
      </w:r>
      <w:r w:rsidRPr="00396BC1">
        <w:rPr>
          <w:rFonts w:asciiTheme="majorBidi" w:hAnsiTheme="majorBidi" w:cstheme="majorBidi"/>
          <w:sz w:val="30"/>
          <w:szCs w:val="30"/>
          <w:cs/>
        </w:rPr>
        <w:t xml:space="preserve">และผลแตกต่างที่เกี่ยวข้องกับเงินลงทุนในบริษัทย่อยหากเป็นไปได้ว่าจะไม่มีการกลับรายการในอนาคตอันใกล้  </w:t>
      </w:r>
    </w:p>
    <w:p w14:paraId="2E47B874" w14:textId="77777777" w:rsidR="004C187C" w:rsidRPr="00396BC1" w:rsidRDefault="004C187C" w:rsidP="001C2B0F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</w:p>
    <w:p w14:paraId="0FF38BE2" w14:textId="77777777" w:rsidR="00EB1FD2" w:rsidRPr="00396BC1" w:rsidRDefault="00EB1F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  <w:cs/>
        </w:rPr>
      </w:pPr>
      <w:r w:rsidRPr="00396BC1">
        <w:rPr>
          <w:rFonts w:asciiTheme="majorBidi" w:hAnsiTheme="majorBidi"/>
          <w:sz w:val="30"/>
          <w:szCs w:val="30"/>
          <w:cs/>
        </w:rPr>
        <w:br w:type="page"/>
      </w:r>
    </w:p>
    <w:p w14:paraId="050A14C7" w14:textId="456D5F73" w:rsidR="000441CB" w:rsidRPr="00396BC1" w:rsidRDefault="000441CB" w:rsidP="000441CB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/>
          <w:sz w:val="30"/>
          <w:szCs w:val="30"/>
        </w:rPr>
      </w:pPr>
      <w:r w:rsidRPr="00396BC1">
        <w:rPr>
          <w:rFonts w:asciiTheme="majorBidi" w:hAnsiTheme="majorBidi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วันสิ้นรอบ</w:t>
      </w:r>
      <w:r w:rsidR="001C2B0F" w:rsidRPr="00396BC1">
        <w:rPr>
          <w:rFonts w:asciiTheme="majorBidi" w:hAnsiTheme="majorBidi"/>
          <w:sz w:val="30"/>
          <w:szCs w:val="30"/>
          <w:cs/>
        </w:rPr>
        <w:br/>
      </w:r>
      <w:r w:rsidRPr="00396BC1">
        <w:rPr>
          <w:rFonts w:asciiTheme="majorBidi" w:hAnsiTheme="majorBidi"/>
          <w:spacing w:val="-20"/>
          <w:sz w:val="30"/>
          <w:szCs w:val="30"/>
          <w:cs/>
        </w:rPr>
        <w:t>ระยะเวลารายงาน โดยใช้อัตราภาษีที่ประกาศใช้หรือที่คาดว่ามีผลบังคับใช้ ณ วันที่รายงาน ทั้งนี้ สินทรัพย์ภาษีเงินได้</w:t>
      </w:r>
      <w:r w:rsidR="001C2B0F" w:rsidRPr="00396BC1">
        <w:rPr>
          <w:rFonts w:asciiTheme="majorBidi" w:hAnsiTheme="majorBidi"/>
          <w:spacing w:val="-20"/>
          <w:sz w:val="30"/>
          <w:szCs w:val="30"/>
          <w:cs/>
        </w:rPr>
        <w:br/>
      </w:r>
      <w:r w:rsidRPr="00396BC1">
        <w:rPr>
          <w:rFonts w:asciiTheme="majorBidi" w:hAnsiTheme="majorBidi"/>
          <w:sz w:val="30"/>
          <w:szCs w:val="30"/>
          <w:cs/>
        </w:rPr>
        <w:t xml:space="preserve">ของงวดปัจจุบันจะหักกลบกับหนี้สินภาษีเงินได้ของงวดปัจจุบันในงบการเงินเฉพาะกิจการ </w:t>
      </w:r>
    </w:p>
    <w:p w14:paraId="7297F632" w14:textId="77777777" w:rsidR="00044183" w:rsidRPr="00396BC1" w:rsidRDefault="00044183" w:rsidP="000441CB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</w:p>
    <w:p w14:paraId="63629C00" w14:textId="77777777" w:rsidR="00FB1537" w:rsidRPr="00396BC1" w:rsidRDefault="000441CB" w:rsidP="000441CB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/>
          <w:sz w:val="30"/>
          <w:szCs w:val="30"/>
        </w:rPr>
      </w:pPr>
      <w:r w:rsidRPr="00396BC1">
        <w:rPr>
          <w:rFonts w:asciiTheme="majorBidi" w:hAnsiTheme="majorBidi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652A7629" w14:textId="23FD6DE7" w:rsidR="00C11B0D" w:rsidRPr="00546069" w:rsidRDefault="000441CB" w:rsidP="00546069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96BC1">
        <w:rPr>
          <w:rFonts w:asciiTheme="majorBidi" w:hAnsiTheme="majorBidi"/>
          <w:sz w:val="30"/>
          <w:szCs w:val="30"/>
          <w:cs/>
        </w:rPr>
        <w:t xml:space="preserve"> </w:t>
      </w:r>
    </w:p>
    <w:p w14:paraId="3FB45753" w14:textId="528F487C" w:rsidR="00A514B4" w:rsidRPr="00396BC1" w:rsidRDefault="00A514B4" w:rsidP="00667EEF">
      <w:pPr>
        <w:pStyle w:val="Heading2"/>
        <w:tabs>
          <w:tab w:val="clear" w:pos="340"/>
        </w:tabs>
        <w:ind w:left="540" w:hanging="540"/>
        <w:rPr>
          <w:lang w:val="th-TH"/>
        </w:rPr>
      </w:pPr>
      <w:r w:rsidRPr="00396BC1">
        <w:rPr>
          <w:cs/>
          <w:lang w:val="th-TH"/>
        </w:rPr>
        <w:t xml:space="preserve">บุคคลหรือกิจการที่เกี่ยวข้องกัน </w:t>
      </w:r>
    </w:p>
    <w:p w14:paraId="0486F45B" w14:textId="58FE76C0" w:rsidR="00FB5947" w:rsidRPr="00396BC1" w:rsidRDefault="00FB5947" w:rsidP="00FB5947">
      <w:pPr>
        <w:pStyle w:val="BodyText"/>
        <w:spacing w:after="0" w:line="240" w:lineRule="auto"/>
        <w:ind w:left="547"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23FA80E4" w14:textId="319462D5" w:rsidR="005D3C61" w:rsidRPr="00396BC1" w:rsidRDefault="00AB251A" w:rsidP="001232A1">
      <w:pPr>
        <w:pStyle w:val="BodyText"/>
        <w:spacing w:after="0" w:line="240" w:lineRule="auto"/>
        <w:ind w:left="547" w:right="29"/>
        <w:jc w:val="thaiDistribute"/>
        <w:rPr>
          <w:rFonts w:asciiTheme="majorBidi" w:hAnsiTheme="majorBidi"/>
          <w:sz w:val="30"/>
          <w:szCs w:val="30"/>
        </w:rPr>
      </w:pPr>
      <w:r w:rsidRPr="00396BC1">
        <w:rPr>
          <w:rFonts w:asciiTheme="majorBidi" w:hAnsiTheme="majorBidi"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 ทั้งทางตรงและทางอ้อม</w:t>
      </w:r>
      <w:r w:rsidR="00125C86" w:rsidRPr="00396BC1">
        <w:rPr>
          <w:rFonts w:asciiTheme="majorBidi" w:hAnsiTheme="majorBidi"/>
          <w:sz w:val="30"/>
          <w:szCs w:val="30"/>
          <w:cs/>
        </w:rPr>
        <w:br/>
      </w:r>
      <w:r w:rsidRPr="00396BC1">
        <w:rPr>
          <w:rFonts w:asciiTheme="majorBidi" w:hAnsiTheme="majorBidi"/>
          <w:sz w:val="30"/>
          <w:szCs w:val="30"/>
          <w:cs/>
        </w:rPr>
        <w:t>หรือมีอิทธิพลอย่างมีสาระสำคัญในการตัดสินใจทางการเงินและการบริหารของกลุ่มบริษัท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หรือกลุ่มบริษัทมีอำนาจควบคุมทั้งทางตรงและทางอ้อม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48289F77" w14:textId="5F577B93" w:rsidR="005B615C" w:rsidRPr="00396BC1" w:rsidRDefault="005B61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4858FB6F" w14:textId="6ED623D5" w:rsidR="00486978" w:rsidRPr="00396BC1" w:rsidRDefault="00D405FC" w:rsidP="004C3D0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396BC1">
        <w:rPr>
          <w:rFonts w:asciiTheme="majorBidi" w:hAnsiTheme="majorBidi" w:cstheme="majorBidi"/>
          <w:sz w:val="30"/>
          <w:szCs w:val="30"/>
          <w:cs/>
        </w:rPr>
        <w:t>ความสัมพันธ์ที่มีกับ</w:t>
      </w:r>
      <w:r w:rsidR="00D91CED" w:rsidRPr="00396BC1">
        <w:rPr>
          <w:rFonts w:asciiTheme="majorBidi" w:hAnsiTheme="majorBidi" w:cstheme="majorBidi"/>
          <w:sz w:val="30"/>
          <w:szCs w:val="30"/>
          <w:cs/>
        </w:rPr>
        <w:t>ผู้ถือหุ้นรายใหญ่และ</w:t>
      </w:r>
      <w:r w:rsidRPr="00396BC1">
        <w:rPr>
          <w:rFonts w:asciiTheme="majorBidi" w:hAnsiTheme="majorBidi" w:cstheme="majorBidi"/>
          <w:sz w:val="30"/>
          <w:szCs w:val="30"/>
          <w:cs/>
        </w:rPr>
        <w:t>บริษัทย่อยได้เปิดเผยในหมายเหตุข้อ</w:t>
      </w:r>
      <w:r w:rsidR="0013149A" w:rsidRPr="00396BC1">
        <w:rPr>
          <w:rFonts w:asciiTheme="majorBidi" w:hAnsiTheme="majorBidi" w:cstheme="majorBidi"/>
          <w:sz w:val="30"/>
          <w:szCs w:val="30"/>
        </w:rPr>
        <w:t xml:space="preserve"> </w:t>
      </w:r>
      <w:r w:rsidR="00D51D7F" w:rsidRPr="00D51D7F">
        <w:rPr>
          <w:rFonts w:asciiTheme="majorBidi" w:hAnsiTheme="majorBidi"/>
          <w:sz w:val="30"/>
          <w:szCs w:val="30"/>
        </w:rPr>
        <w:t>1</w:t>
      </w:r>
      <w:r w:rsidR="00D91CED" w:rsidRPr="00396BC1">
        <w:rPr>
          <w:rFonts w:asciiTheme="majorBidi" w:hAnsiTheme="majorBidi"/>
          <w:sz w:val="30"/>
          <w:szCs w:val="30"/>
          <w:cs/>
        </w:rPr>
        <w:t xml:space="preserve"> และ </w:t>
      </w:r>
      <w:r w:rsidR="00D51D7F" w:rsidRPr="00D51D7F">
        <w:rPr>
          <w:rFonts w:asciiTheme="majorBidi" w:hAnsiTheme="majorBidi"/>
          <w:sz w:val="30"/>
          <w:szCs w:val="30"/>
        </w:rPr>
        <w:t>8</w:t>
      </w:r>
      <w:r w:rsidRPr="00396BC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B251A" w:rsidRPr="00396BC1">
        <w:rPr>
          <w:rFonts w:asciiTheme="majorBidi" w:hAnsiTheme="majorBidi"/>
          <w:sz w:val="30"/>
          <w:szCs w:val="30"/>
          <w:cs/>
        </w:rPr>
        <w:t>สำหรับ</w:t>
      </w:r>
      <w:r w:rsidR="00BF3EFF" w:rsidRPr="00396BC1">
        <w:rPr>
          <w:rFonts w:asciiTheme="majorBidi" w:hAnsiTheme="majorBidi" w:cstheme="majorBidi"/>
          <w:sz w:val="30"/>
          <w:szCs w:val="30"/>
          <w:cs/>
        </w:rPr>
        <w:t>บุคคลหรือกิจการอื่นที่เกี่ยวข้องกันที่มีรายการระหว่างกันที่มีนัยสำคัญกับ</w:t>
      </w:r>
      <w:r w:rsidR="00486978" w:rsidRPr="00396BC1">
        <w:rPr>
          <w:rFonts w:asciiTheme="majorBidi" w:hAnsiTheme="majorBidi" w:cstheme="majorBidi"/>
          <w:sz w:val="30"/>
          <w:szCs w:val="30"/>
          <w:cs/>
        </w:rPr>
        <w:t>กลุ่ม</w:t>
      </w:r>
      <w:r w:rsidR="00BF3EFF" w:rsidRPr="00396BC1">
        <w:rPr>
          <w:rFonts w:asciiTheme="majorBidi" w:hAnsiTheme="majorBidi" w:cstheme="majorBidi"/>
          <w:sz w:val="30"/>
          <w:szCs w:val="30"/>
          <w:cs/>
        </w:rPr>
        <w:t xml:space="preserve">บริษัท ในระหว่างปีมีดังต่อไปนี้ </w:t>
      </w:r>
    </w:p>
    <w:p w14:paraId="11995A12" w14:textId="7521D6C7" w:rsidR="001B3BF3" w:rsidRPr="00396BC1" w:rsidRDefault="001B3BF3" w:rsidP="001B3BF3">
      <w:pPr>
        <w:pStyle w:val="BodyText"/>
        <w:spacing w:after="0" w:line="240" w:lineRule="auto"/>
        <w:ind w:left="547" w:right="29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1530"/>
        <w:gridCol w:w="5040"/>
      </w:tblGrid>
      <w:tr w:rsidR="00FB5947" w:rsidRPr="00396BC1" w14:paraId="26A1A4B7" w14:textId="77777777" w:rsidTr="008B3B45">
        <w:trPr>
          <w:trHeight w:val="20"/>
          <w:tblHeader/>
        </w:trPr>
        <w:tc>
          <w:tcPr>
            <w:tcW w:w="2700" w:type="dxa"/>
          </w:tcPr>
          <w:p w14:paraId="192C5E22" w14:textId="2943301C" w:rsidR="00FB5947" w:rsidRPr="00396BC1" w:rsidRDefault="00FB5947" w:rsidP="004A5A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530" w:type="dxa"/>
          </w:tcPr>
          <w:p w14:paraId="5623EAB5" w14:textId="77777777" w:rsidR="00FB5947" w:rsidRPr="00396BC1" w:rsidRDefault="00FB5947" w:rsidP="004A5A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  <w:r w:rsidR="00DA6DF7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="00DA6DF7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สัญชาติ</w:t>
            </w:r>
          </w:p>
        </w:tc>
        <w:tc>
          <w:tcPr>
            <w:tcW w:w="5040" w:type="dxa"/>
          </w:tcPr>
          <w:p w14:paraId="3AF00FF9" w14:textId="77777777" w:rsidR="00FB5947" w:rsidRPr="00396BC1" w:rsidRDefault="00FB5947" w:rsidP="004A5A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2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833FD9" w:rsidRPr="00396BC1" w14:paraId="375CFF67" w14:textId="77777777" w:rsidTr="008B3B45">
        <w:trPr>
          <w:trHeight w:val="20"/>
        </w:trPr>
        <w:tc>
          <w:tcPr>
            <w:tcW w:w="2700" w:type="dxa"/>
          </w:tcPr>
          <w:p w14:paraId="2BA93CD1" w14:textId="0EE53078" w:rsidR="00833FD9" w:rsidRPr="00396BC1" w:rsidRDefault="00833FD9" w:rsidP="00833F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530" w:type="dxa"/>
          </w:tcPr>
          <w:p w14:paraId="168ED5C0" w14:textId="09812A63" w:rsidR="00833FD9" w:rsidRPr="00396BC1" w:rsidRDefault="00833FD9" w:rsidP="00833F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5040" w:type="dxa"/>
            <w:vAlign w:val="bottom"/>
          </w:tcPr>
          <w:p w14:paraId="00AAE698" w14:textId="3B43D3AF" w:rsidR="00833FD9" w:rsidRPr="00396BC1" w:rsidRDefault="00833FD9" w:rsidP="00833F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42" w:right="29" w:hanging="27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บุคคลที่มีอำนาจและความรับผิดชอบการวางแผน สั่งการและควบคุมกิจกรรมต่างๆ ของกิจการไม่ว่าทางตรงหรือทางอ้อม ทั้งนี้ รวมถึงกรรมการของบริษัท (ไม่ว่าจะทำหน้าที่ในระดับบริหารหรือไม่)</w:t>
            </w:r>
          </w:p>
        </w:tc>
      </w:tr>
    </w:tbl>
    <w:p w14:paraId="77480A66" w14:textId="77777777" w:rsidR="00F20BF0" w:rsidRDefault="00F20B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ED2D3EF" w14:textId="77777777" w:rsidR="00E31445" w:rsidRDefault="00E314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8C3D670" w14:textId="77777777" w:rsidR="00E31445" w:rsidRPr="00396BC1" w:rsidRDefault="00E314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1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6"/>
        <w:gridCol w:w="1079"/>
        <w:gridCol w:w="268"/>
        <w:gridCol w:w="1000"/>
        <w:gridCol w:w="274"/>
        <w:gridCol w:w="1086"/>
        <w:gridCol w:w="252"/>
        <w:gridCol w:w="1095"/>
      </w:tblGrid>
      <w:tr w:rsidR="008C5CC3" w:rsidRPr="00396BC1" w14:paraId="347A2891" w14:textId="77777777" w:rsidTr="003F5673">
        <w:trPr>
          <w:tblHeader/>
        </w:trPr>
        <w:tc>
          <w:tcPr>
            <w:tcW w:w="2250" w:type="pct"/>
          </w:tcPr>
          <w:p w14:paraId="14EF4F3E" w14:textId="48F4959C" w:rsidR="008C5CC3" w:rsidRPr="00396BC1" w:rsidRDefault="008C5CC3" w:rsidP="009D50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6" w:right="-114" w:hanging="166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96BC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277" w:type="pct"/>
            <w:gridSpan w:val="3"/>
            <w:vAlign w:val="center"/>
          </w:tcPr>
          <w:p w14:paraId="3BBFC5AE" w14:textId="77777777" w:rsidR="008C5CC3" w:rsidRPr="00396BC1" w:rsidRDefault="008C5CC3" w:rsidP="009D50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470F7AFA" w14:textId="77777777" w:rsidR="008C5CC3" w:rsidRPr="00396BC1" w:rsidRDefault="008C5CC3" w:rsidP="009D50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4" w:type="pct"/>
            <w:gridSpan w:val="3"/>
          </w:tcPr>
          <w:p w14:paraId="37EDAFB3" w14:textId="77777777" w:rsidR="008C5CC3" w:rsidRPr="00396BC1" w:rsidRDefault="008C5CC3" w:rsidP="009D50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11131" w:rsidRPr="00396BC1" w14:paraId="66BFEC38" w14:textId="77777777" w:rsidTr="003F5673">
        <w:trPr>
          <w:tblHeader/>
        </w:trPr>
        <w:tc>
          <w:tcPr>
            <w:tcW w:w="2250" w:type="pct"/>
          </w:tcPr>
          <w:p w14:paraId="4D73018A" w14:textId="5432D85D" w:rsidR="00C11131" w:rsidRPr="00396BC1" w:rsidRDefault="00C11131" w:rsidP="00E56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96BC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D51D7F" w:rsidRPr="00D51D7F">
              <w:rPr>
                <w:rFonts w:asciiTheme="majorBidi" w:hAnsiTheme="majorBidi"/>
                <w:b/>
                <w:i/>
                <w:sz w:val="30"/>
                <w:szCs w:val="30"/>
              </w:rPr>
              <w:t>31</w:t>
            </w:r>
            <w:r w:rsidRPr="00396BC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587" w:type="pct"/>
            <w:vAlign w:val="center"/>
          </w:tcPr>
          <w:p w14:paraId="500EF42E" w14:textId="6120D65C" w:rsidR="00C11131" w:rsidRPr="00396BC1" w:rsidRDefault="00D51D7F" w:rsidP="00C11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/>
                <w:sz w:val="30"/>
                <w:szCs w:val="30"/>
              </w:rPr>
              <w:t>2568</w:t>
            </w:r>
          </w:p>
        </w:tc>
        <w:tc>
          <w:tcPr>
            <w:tcW w:w="146" w:type="pct"/>
            <w:vAlign w:val="center"/>
          </w:tcPr>
          <w:p w14:paraId="68BA7BE0" w14:textId="77777777" w:rsidR="00C11131" w:rsidRPr="00396BC1" w:rsidRDefault="00C11131" w:rsidP="00C11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  <w:vAlign w:val="center"/>
          </w:tcPr>
          <w:p w14:paraId="552F212E" w14:textId="09C6A9D9" w:rsidR="00C11131" w:rsidRPr="00396BC1" w:rsidRDefault="00D51D7F" w:rsidP="00C11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/>
                <w:sz w:val="30"/>
                <w:szCs w:val="30"/>
              </w:rPr>
              <w:t>2567</w:t>
            </w:r>
          </w:p>
        </w:tc>
        <w:tc>
          <w:tcPr>
            <w:tcW w:w="149" w:type="pct"/>
          </w:tcPr>
          <w:p w14:paraId="0C18D5A1" w14:textId="77777777" w:rsidR="00C11131" w:rsidRPr="00396BC1" w:rsidRDefault="00C11131" w:rsidP="00C11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vAlign w:val="center"/>
          </w:tcPr>
          <w:p w14:paraId="2FC834E4" w14:textId="1393AF51" w:rsidR="00C11131" w:rsidRPr="00396BC1" w:rsidRDefault="00D51D7F" w:rsidP="00C11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/>
                <w:sz w:val="30"/>
                <w:szCs w:val="30"/>
              </w:rPr>
              <w:t>2568</w:t>
            </w:r>
          </w:p>
        </w:tc>
        <w:tc>
          <w:tcPr>
            <w:tcW w:w="137" w:type="pct"/>
            <w:vAlign w:val="center"/>
          </w:tcPr>
          <w:p w14:paraId="2EA1D988" w14:textId="77777777" w:rsidR="00C11131" w:rsidRPr="00396BC1" w:rsidRDefault="00C11131" w:rsidP="00C11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vAlign w:val="center"/>
          </w:tcPr>
          <w:p w14:paraId="122313EB" w14:textId="205648B5" w:rsidR="00C11131" w:rsidRPr="00396BC1" w:rsidRDefault="00D51D7F" w:rsidP="00C11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/>
                <w:sz w:val="30"/>
                <w:szCs w:val="30"/>
              </w:rPr>
              <w:t>2567</w:t>
            </w:r>
          </w:p>
        </w:tc>
      </w:tr>
      <w:tr w:rsidR="00C11131" w:rsidRPr="00396BC1" w14:paraId="5EA72449" w14:textId="77777777" w:rsidTr="003F5673">
        <w:trPr>
          <w:tblHeader/>
        </w:trPr>
        <w:tc>
          <w:tcPr>
            <w:tcW w:w="2250" w:type="pct"/>
          </w:tcPr>
          <w:p w14:paraId="6BD615FB" w14:textId="77777777" w:rsidR="00C11131" w:rsidRPr="00396BC1" w:rsidRDefault="00C11131" w:rsidP="00C11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0" w:type="pct"/>
            <w:gridSpan w:val="7"/>
          </w:tcPr>
          <w:p w14:paraId="0F161EC5" w14:textId="77777777" w:rsidR="00C11131" w:rsidRPr="00396BC1" w:rsidRDefault="00C11131" w:rsidP="00C11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11131" w:rsidRPr="00396BC1" w14:paraId="7EF9EE66" w14:textId="77777777" w:rsidTr="00BD6E5E">
        <w:tc>
          <w:tcPr>
            <w:tcW w:w="2250" w:type="pct"/>
          </w:tcPr>
          <w:p w14:paraId="4D27F19D" w14:textId="77777777" w:rsidR="00C11131" w:rsidRPr="00396BC1" w:rsidRDefault="00C11131" w:rsidP="00C11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7" w:type="pct"/>
          </w:tcPr>
          <w:p w14:paraId="106CFFDC" w14:textId="77777777" w:rsidR="00C11131" w:rsidRPr="00396BC1" w:rsidRDefault="00C11131" w:rsidP="00C11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40A05D02" w14:textId="77777777" w:rsidR="00C11131" w:rsidRPr="00396BC1" w:rsidRDefault="00C11131" w:rsidP="00C11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</w:tcPr>
          <w:p w14:paraId="631CF782" w14:textId="77777777" w:rsidR="00C11131" w:rsidRPr="00396BC1" w:rsidRDefault="00C11131" w:rsidP="00C11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695011A3" w14:textId="77777777" w:rsidR="00C11131" w:rsidRPr="00396BC1" w:rsidRDefault="00C11131" w:rsidP="00C11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3FC18B22" w14:textId="77777777" w:rsidR="00C11131" w:rsidRPr="00396BC1" w:rsidRDefault="00C11131" w:rsidP="00C11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" w:type="pct"/>
          </w:tcPr>
          <w:p w14:paraId="7F0366EC" w14:textId="77777777" w:rsidR="00C11131" w:rsidRPr="00396BC1" w:rsidRDefault="00C11131" w:rsidP="00C11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40906831" w14:textId="77777777" w:rsidR="00C11131" w:rsidRPr="00396BC1" w:rsidRDefault="00C11131" w:rsidP="00C11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F6FBA" w:rsidRPr="00396BC1" w14:paraId="21755042" w14:textId="77777777" w:rsidTr="00BD6E5E">
        <w:tc>
          <w:tcPr>
            <w:tcW w:w="2250" w:type="pct"/>
          </w:tcPr>
          <w:p w14:paraId="553BADA6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87" w:type="pct"/>
          </w:tcPr>
          <w:p w14:paraId="6D81970A" w14:textId="6ABFF4AD" w:rsidR="005F6FBA" w:rsidRPr="00396BC1" w:rsidRDefault="0043007D" w:rsidP="005F6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1F8C3D64" w14:textId="77777777" w:rsidR="005F6FBA" w:rsidRPr="00396BC1" w:rsidRDefault="005F6FBA" w:rsidP="005F6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</w:tcPr>
          <w:p w14:paraId="621BE863" w14:textId="70DDA175" w:rsidR="005F6FBA" w:rsidRPr="00396BC1" w:rsidRDefault="005F6FBA" w:rsidP="005F6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63AF0D9B" w14:textId="77777777" w:rsidR="005F6FBA" w:rsidRPr="00396BC1" w:rsidRDefault="005F6FBA" w:rsidP="005F6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4DA9E5E0" w14:textId="1ABBF91E" w:rsidR="005F6FBA" w:rsidRPr="00396BC1" w:rsidRDefault="00D51D7F" w:rsidP="005F6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300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050</w:t>
            </w:r>
            <w:r w:rsidR="004300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381</w:t>
            </w:r>
          </w:p>
        </w:tc>
        <w:tc>
          <w:tcPr>
            <w:tcW w:w="137" w:type="pct"/>
          </w:tcPr>
          <w:p w14:paraId="09E491CD" w14:textId="77777777" w:rsidR="005F6FBA" w:rsidRPr="00396BC1" w:rsidRDefault="005F6FBA" w:rsidP="005F6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20BA2DA1" w14:textId="7B8470BB" w:rsidR="005F6FBA" w:rsidRPr="00396BC1" w:rsidRDefault="00D51D7F" w:rsidP="005F6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903</w:t>
            </w:r>
            <w:r w:rsidR="005F6FBA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217</w:t>
            </w:r>
          </w:p>
        </w:tc>
      </w:tr>
      <w:tr w:rsidR="005F6FBA" w:rsidRPr="00396BC1" w14:paraId="374A2533" w14:textId="77777777" w:rsidTr="00BD6E5E">
        <w:tc>
          <w:tcPr>
            <w:tcW w:w="2250" w:type="pct"/>
          </w:tcPr>
          <w:p w14:paraId="2C94B47E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587" w:type="pct"/>
          </w:tcPr>
          <w:p w14:paraId="5FDD084F" w14:textId="611A8583" w:rsidR="005F6FBA" w:rsidRPr="00396BC1" w:rsidRDefault="0043007D" w:rsidP="005F6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3D94A3EE" w14:textId="77777777" w:rsidR="005F6FBA" w:rsidRPr="00396BC1" w:rsidRDefault="005F6FBA" w:rsidP="005F6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</w:tcPr>
          <w:p w14:paraId="0A61A427" w14:textId="5B2758E0" w:rsidR="005F6FBA" w:rsidRPr="00396BC1" w:rsidRDefault="005F6FBA" w:rsidP="005F6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5EE3129B" w14:textId="77777777" w:rsidR="005F6FBA" w:rsidRPr="00396BC1" w:rsidRDefault="005F6FBA" w:rsidP="005F6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484DA51E" w14:textId="0D7ECE05" w:rsidR="005F6FBA" w:rsidRPr="00396BC1" w:rsidRDefault="00D51D7F" w:rsidP="005F6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4300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087</w:t>
            </w:r>
          </w:p>
        </w:tc>
        <w:tc>
          <w:tcPr>
            <w:tcW w:w="137" w:type="pct"/>
          </w:tcPr>
          <w:p w14:paraId="65C43D72" w14:textId="77777777" w:rsidR="005F6FBA" w:rsidRPr="00396BC1" w:rsidRDefault="005F6FBA" w:rsidP="005F6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34763E8B" w14:textId="0228B7BD" w:rsidR="005F6FBA" w:rsidRPr="00396BC1" w:rsidRDefault="00D51D7F" w:rsidP="005F6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5F6FBA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317</w:t>
            </w:r>
          </w:p>
        </w:tc>
      </w:tr>
      <w:tr w:rsidR="005F6FBA" w:rsidRPr="00396BC1" w14:paraId="1DD351F4" w14:textId="77777777" w:rsidTr="00BD6E5E">
        <w:tc>
          <w:tcPr>
            <w:tcW w:w="2250" w:type="pct"/>
          </w:tcPr>
          <w:p w14:paraId="3281F30A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การวิจัยและพัฒนา</w:t>
            </w:r>
          </w:p>
        </w:tc>
        <w:tc>
          <w:tcPr>
            <w:tcW w:w="587" w:type="pct"/>
          </w:tcPr>
          <w:p w14:paraId="3E55947C" w14:textId="5180DC50" w:rsidR="005F6FBA" w:rsidRPr="00396BC1" w:rsidRDefault="0043007D" w:rsidP="005F6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742E2851" w14:textId="77777777" w:rsidR="005F6FBA" w:rsidRPr="00396BC1" w:rsidRDefault="005F6FBA" w:rsidP="005F6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</w:tcPr>
          <w:p w14:paraId="29CDB260" w14:textId="26621E97" w:rsidR="005F6FBA" w:rsidRPr="00396BC1" w:rsidRDefault="005F6FBA" w:rsidP="005F6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5340C598" w14:textId="77777777" w:rsidR="005F6FBA" w:rsidRPr="00396BC1" w:rsidRDefault="005F6FBA" w:rsidP="005F6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76E94550" w14:textId="554260E1" w:rsidR="005F6FBA" w:rsidRPr="00396BC1" w:rsidRDefault="00D51D7F" w:rsidP="005F6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4300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663</w:t>
            </w:r>
          </w:p>
        </w:tc>
        <w:tc>
          <w:tcPr>
            <w:tcW w:w="137" w:type="pct"/>
          </w:tcPr>
          <w:p w14:paraId="6E14F9E2" w14:textId="77777777" w:rsidR="005F6FBA" w:rsidRPr="00396BC1" w:rsidRDefault="005F6FBA" w:rsidP="005F6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35C33BA1" w14:textId="62BE3098" w:rsidR="005F6FBA" w:rsidRPr="00396BC1" w:rsidRDefault="00D51D7F" w:rsidP="005F6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F6FBA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290</w:t>
            </w:r>
          </w:p>
        </w:tc>
      </w:tr>
      <w:tr w:rsidR="005F6FBA" w:rsidRPr="00396BC1" w14:paraId="4A9D855E" w14:textId="77777777" w:rsidTr="00BD6E5E">
        <w:tc>
          <w:tcPr>
            <w:tcW w:w="2250" w:type="pct"/>
          </w:tcPr>
          <w:p w14:paraId="4EFBB589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รายได้อื่น </w:t>
            </w:r>
          </w:p>
        </w:tc>
        <w:tc>
          <w:tcPr>
            <w:tcW w:w="587" w:type="pct"/>
          </w:tcPr>
          <w:p w14:paraId="297035F1" w14:textId="5790CE37" w:rsidR="005F6FBA" w:rsidRPr="00396BC1" w:rsidRDefault="0043007D" w:rsidP="005F6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50D22AFA" w14:textId="77777777" w:rsidR="005F6FBA" w:rsidRPr="00396BC1" w:rsidRDefault="005F6FBA" w:rsidP="005F6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</w:tcPr>
          <w:p w14:paraId="29C79D27" w14:textId="2DCCBB91" w:rsidR="005F6FBA" w:rsidRPr="00396BC1" w:rsidRDefault="005F6FBA" w:rsidP="005F6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69E49CF5" w14:textId="77777777" w:rsidR="005F6FBA" w:rsidRPr="00396BC1" w:rsidRDefault="005F6FBA" w:rsidP="005F6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02666143" w14:textId="792ECE4D" w:rsidR="005F6FBA" w:rsidRPr="00396BC1" w:rsidRDefault="00D51D7F" w:rsidP="005F6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605</w:t>
            </w:r>
          </w:p>
        </w:tc>
        <w:tc>
          <w:tcPr>
            <w:tcW w:w="137" w:type="pct"/>
          </w:tcPr>
          <w:p w14:paraId="2CADFD4A" w14:textId="77777777" w:rsidR="005F6FBA" w:rsidRPr="00396BC1" w:rsidRDefault="005F6FBA" w:rsidP="005F6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29DAD155" w14:textId="59B3901B" w:rsidR="005F6FBA" w:rsidRPr="00396BC1" w:rsidRDefault="00D51D7F" w:rsidP="005F6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762</w:t>
            </w:r>
          </w:p>
        </w:tc>
      </w:tr>
      <w:tr w:rsidR="005F6FBA" w:rsidRPr="00396BC1" w14:paraId="1C026911" w14:textId="77777777" w:rsidTr="00BD6E5E">
        <w:tc>
          <w:tcPr>
            <w:tcW w:w="2250" w:type="pct"/>
          </w:tcPr>
          <w:p w14:paraId="5BEEE001" w14:textId="7BD958D5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587" w:type="pct"/>
          </w:tcPr>
          <w:p w14:paraId="761474A8" w14:textId="6943F60F" w:rsidR="005F6FBA" w:rsidRPr="00396BC1" w:rsidRDefault="0043007D" w:rsidP="005F6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9CC3943" w14:textId="77777777" w:rsidR="005F6FBA" w:rsidRPr="00396BC1" w:rsidRDefault="005F6FBA" w:rsidP="005F6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</w:tcPr>
          <w:p w14:paraId="7ABD65ED" w14:textId="353D6141" w:rsidR="005F6FBA" w:rsidRPr="00396BC1" w:rsidRDefault="005F6FBA" w:rsidP="005F6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4EFC23D7" w14:textId="77777777" w:rsidR="005F6FBA" w:rsidRPr="00396BC1" w:rsidRDefault="005F6FBA" w:rsidP="005F6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39F7DAEE" w14:textId="443128BE" w:rsidR="005F6FBA" w:rsidRPr="00396BC1" w:rsidRDefault="00D51D7F" w:rsidP="005F6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/>
                <w:sz w:val="30"/>
                <w:szCs w:val="30"/>
                <w:cs/>
              </w:rPr>
            </w:pPr>
            <w:r w:rsidRPr="00D51D7F">
              <w:rPr>
                <w:rFonts w:asciiTheme="majorBidi" w:hAnsiTheme="majorBidi"/>
                <w:sz w:val="30"/>
                <w:szCs w:val="30"/>
              </w:rPr>
              <w:t>51</w:t>
            </w:r>
            <w:r w:rsidR="0043007D">
              <w:rPr>
                <w:rFonts w:asciiTheme="majorBidi" w:hAnsi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/>
                <w:sz w:val="30"/>
                <w:szCs w:val="30"/>
              </w:rPr>
              <w:t>999</w:t>
            </w:r>
          </w:p>
        </w:tc>
        <w:tc>
          <w:tcPr>
            <w:tcW w:w="137" w:type="pct"/>
          </w:tcPr>
          <w:p w14:paraId="74969E8B" w14:textId="77777777" w:rsidR="005F6FBA" w:rsidRPr="00396BC1" w:rsidRDefault="005F6FBA" w:rsidP="005F6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514D42A4" w14:textId="4885C192" w:rsidR="005F6FBA" w:rsidRPr="00396BC1" w:rsidRDefault="00D51D7F" w:rsidP="005F6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/>
                <w:sz w:val="30"/>
                <w:szCs w:val="30"/>
              </w:rPr>
            </w:pPr>
            <w:r w:rsidRPr="00D51D7F">
              <w:rPr>
                <w:rFonts w:asciiTheme="majorBidi" w:hAnsiTheme="majorBidi"/>
                <w:sz w:val="30"/>
                <w:szCs w:val="30"/>
              </w:rPr>
              <w:t>67</w:t>
            </w:r>
            <w:r w:rsidR="005F6FBA" w:rsidRPr="00396BC1">
              <w:rPr>
                <w:rFonts w:asciiTheme="majorBidi" w:hAnsi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/>
                <w:sz w:val="30"/>
                <w:szCs w:val="30"/>
              </w:rPr>
              <w:t>198</w:t>
            </w:r>
          </w:p>
        </w:tc>
      </w:tr>
      <w:tr w:rsidR="005F6FBA" w:rsidRPr="00396BC1" w14:paraId="230877FB" w14:textId="77777777" w:rsidTr="00BD6E5E">
        <w:tc>
          <w:tcPr>
            <w:tcW w:w="2250" w:type="pct"/>
          </w:tcPr>
          <w:p w14:paraId="181238AC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87" w:type="pct"/>
          </w:tcPr>
          <w:p w14:paraId="0E14E9F1" w14:textId="6F4394BC" w:rsidR="005F6FBA" w:rsidRPr="00396BC1" w:rsidRDefault="0043007D" w:rsidP="005F6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535F72A7" w14:textId="77777777" w:rsidR="005F6FBA" w:rsidRPr="00396BC1" w:rsidRDefault="005F6FBA" w:rsidP="005F6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</w:tcPr>
          <w:p w14:paraId="0FBE620A" w14:textId="45F920F0" w:rsidR="005F6FBA" w:rsidRPr="00396BC1" w:rsidRDefault="005F6FBA" w:rsidP="005F6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15C3C64B" w14:textId="77777777" w:rsidR="005F6FBA" w:rsidRPr="00396BC1" w:rsidRDefault="005F6FBA" w:rsidP="005F6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129AE89E" w14:textId="2F2F820C" w:rsidR="005F6FBA" w:rsidRPr="00001DE4" w:rsidRDefault="00D51D7F" w:rsidP="005F6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118</w:t>
            </w:r>
          </w:p>
        </w:tc>
        <w:tc>
          <w:tcPr>
            <w:tcW w:w="137" w:type="pct"/>
          </w:tcPr>
          <w:p w14:paraId="5BDA9FCE" w14:textId="77777777" w:rsidR="005F6FBA" w:rsidRPr="00396BC1" w:rsidRDefault="005F6FBA" w:rsidP="005F6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6D319AB1" w14:textId="416431F3" w:rsidR="005F6FBA" w:rsidRPr="00396BC1" w:rsidRDefault="00D51D7F" w:rsidP="005F6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rPr>
                <w:rFonts w:asciiTheme="majorBidi" w:hAnsi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130</w:t>
            </w:r>
          </w:p>
        </w:tc>
      </w:tr>
      <w:tr w:rsidR="005F6FBA" w:rsidRPr="00396BC1" w14:paraId="65C46840" w14:textId="77777777" w:rsidTr="00BD6E5E">
        <w:tc>
          <w:tcPr>
            <w:tcW w:w="2250" w:type="pct"/>
          </w:tcPr>
          <w:p w14:paraId="0AAC30C1" w14:textId="2822920F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ค่าบริหารจัดการ</w:t>
            </w:r>
          </w:p>
        </w:tc>
        <w:tc>
          <w:tcPr>
            <w:tcW w:w="587" w:type="pct"/>
          </w:tcPr>
          <w:p w14:paraId="0AD7046E" w14:textId="0EADD0BC" w:rsidR="005F6FBA" w:rsidRPr="00396BC1" w:rsidRDefault="0043007D" w:rsidP="005F6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75D198CB" w14:textId="77777777" w:rsidR="005F6FBA" w:rsidRPr="00396BC1" w:rsidRDefault="005F6FBA" w:rsidP="005F6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</w:tcPr>
          <w:p w14:paraId="04DFA3BA" w14:textId="78E46162" w:rsidR="005F6FBA" w:rsidRPr="00396BC1" w:rsidRDefault="005F6FBA" w:rsidP="005F6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1298D357" w14:textId="77777777" w:rsidR="005F6FBA" w:rsidRPr="00396BC1" w:rsidRDefault="005F6FBA" w:rsidP="005F6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0BF07000" w14:textId="4BFE1A86" w:rsidR="005F6FBA" w:rsidRPr="00001DE4" w:rsidRDefault="00D51D7F" w:rsidP="005F6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/>
                <w:sz w:val="30"/>
                <w:szCs w:val="30"/>
              </w:rPr>
            </w:pPr>
            <w:r w:rsidRPr="00D51D7F">
              <w:rPr>
                <w:rFonts w:asciiTheme="majorBidi" w:hAnsiTheme="majorBidi"/>
                <w:sz w:val="30"/>
                <w:szCs w:val="30"/>
              </w:rPr>
              <w:t>1</w:t>
            </w:r>
            <w:r w:rsidR="0043007D" w:rsidRPr="00001DE4">
              <w:rPr>
                <w:rFonts w:asciiTheme="majorBidi" w:hAnsi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/>
                <w:sz w:val="30"/>
                <w:szCs w:val="30"/>
              </w:rPr>
              <w:t>901</w:t>
            </w:r>
          </w:p>
        </w:tc>
        <w:tc>
          <w:tcPr>
            <w:tcW w:w="137" w:type="pct"/>
          </w:tcPr>
          <w:p w14:paraId="220556BD" w14:textId="77777777" w:rsidR="005F6FBA" w:rsidRPr="00396BC1" w:rsidRDefault="005F6FBA" w:rsidP="005F6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41DD66FA" w14:textId="052DA853" w:rsidR="005F6FBA" w:rsidRPr="00396BC1" w:rsidRDefault="00D51D7F" w:rsidP="005F6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/>
                <w:sz w:val="30"/>
                <w:szCs w:val="30"/>
              </w:rPr>
            </w:pPr>
            <w:r w:rsidRPr="00D51D7F">
              <w:rPr>
                <w:rFonts w:asciiTheme="majorBidi" w:hAnsiTheme="majorBidi"/>
                <w:sz w:val="30"/>
                <w:szCs w:val="30"/>
              </w:rPr>
              <w:t>693</w:t>
            </w:r>
          </w:p>
        </w:tc>
      </w:tr>
      <w:tr w:rsidR="005F6FBA" w:rsidRPr="00CE641A" w14:paraId="18B2FC1F" w14:textId="77777777" w:rsidTr="00BD6E5E">
        <w:tc>
          <w:tcPr>
            <w:tcW w:w="2250" w:type="pct"/>
          </w:tcPr>
          <w:p w14:paraId="018D10A2" w14:textId="77777777" w:rsidR="005F6FBA" w:rsidRPr="00CE641A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7" w:type="pct"/>
          </w:tcPr>
          <w:p w14:paraId="1BC3C28A" w14:textId="77777777" w:rsidR="005F6FBA" w:rsidRPr="00CE641A" w:rsidRDefault="005F6FBA" w:rsidP="005F6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400AD7A4" w14:textId="77777777" w:rsidR="005F6FBA" w:rsidRPr="00CE641A" w:rsidRDefault="005F6FBA" w:rsidP="005F6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</w:tcPr>
          <w:p w14:paraId="7AFF73B2" w14:textId="77777777" w:rsidR="005F6FBA" w:rsidRPr="00CE641A" w:rsidRDefault="005F6FBA" w:rsidP="005F6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35067657" w14:textId="77777777" w:rsidR="005F6FBA" w:rsidRPr="00CE641A" w:rsidRDefault="005F6FBA" w:rsidP="005F6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53F6B90D" w14:textId="77777777" w:rsidR="005F6FBA" w:rsidRPr="00CE641A" w:rsidRDefault="005F6FBA" w:rsidP="005F6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37" w:type="pct"/>
          </w:tcPr>
          <w:p w14:paraId="3B261292" w14:textId="77777777" w:rsidR="005F6FBA" w:rsidRPr="00CE641A" w:rsidRDefault="005F6FBA" w:rsidP="005F6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3EA345A1" w14:textId="77777777" w:rsidR="005F6FBA" w:rsidRPr="00CE641A" w:rsidRDefault="005F6FBA" w:rsidP="005F6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/>
                <w:sz w:val="30"/>
                <w:szCs w:val="30"/>
              </w:rPr>
            </w:pPr>
          </w:p>
        </w:tc>
      </w:tr>
      <w:tr w:rsidR="005F6FBA" w:rsidRPr="00396BC1" w14:paraId="2B4B549E" w14:textId="77777777" w:rsidTr="00BD6E5E">
        <w:tc>
          <w:tcPr>
            <w:tcW w:w="2250" w:type="pct"/>
            <w:shd w:val="clear" w:color="auto" w:fill="FFFFFF"/>
          </w:tcPr>
          <w:p w14:paraId="45359341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87" w:type="pct"/>
          </w:tcPr>
          <w:p w14:paraId="335EFFBA" w14:textId="77777777" w:rsidR="005F6FBA" w:rsidRPr="00396BC1" w:rsidRDefault="005F6FBA" w:rsidP="005F6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5E85579D" w14:textId="77777777" w:rsidR="005F6FBA" w:rsidRPr="00396BC1" w:rsidRDefault="005F6FBA" w:rsidP="005F6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</w:tcPr>
          <w:p w14:paraId="3C7F0218" w14:textId="77777777" w:rsidR="005F6FBA" w:rsidRPr="00396BC1" w:rsidRDefault="005F6FBA" w:rsidP="005F6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6F80274F" w14:textId="77777777" w:rsidR="005F6FBA" w:rsidRPr="00396BC1" w:rsidRDefault="005F6FBA" w:rsidP="005F6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1" w:type="pct"/>
          </w:tcPr>
          <w:p w14:paraId="227104AD" w14:textId="77777777" w:rsidR="005F6FBA" w:rsidRPr="00396BC1" w:rsidRDefault="005F6FBA" w:rsidP="005F6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7" w:type="pct"/>
          </w:tcPr>
          <w:p w14:paraId="64CD27CE" w14:textId="77777777" w:rsidR="005F6FBA" w:rsidRPr="00396BC1" w:rsidRDefault="005F6FBA" w:rsidP="005F6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6" w:type="pct"/>
          </w:tcPr>
          <w:p w14:paraId="2D7CE433" w14:textId="77777777" w:rsidR="005F6FBA" w:rsidRPr="00396BC1" w:rsidRDefault="005F6FBA" w:rsidP="005F6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F6FBA" w:rsidRPr="00396BC1" w14:paraId="7D1952D5" w14:textId="77777777" w:rsidTr="00BD6E5E">
        <w:tc>
          <w:tcPr>
            <w:tcW w:w="2250" w:type="pct"/>
            <w:shd w:val="clear" w:color="auto" w:fill="FFFFFF"/>
          </w:tcPr>
          <w:p w14:paraId="03F9EDF2" w14:textId="77777777" w:rsidR="005F6FBA" w:rsidRPr="00396BC1" w:rsidRDefault="005F6FBA" w:rsidP="005F6FBA">
            <w:pPr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  <w:r w:rsidRPr="00396BC1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587" w:type="pct"/>
          </w:tcPr>
          <w:p w14:paraId="262A0766" w14:textId="77777777" w:rsidR="005F6FBA" w:rsidRPr="00396BC1" w:rsidRDefault="005F6FBA" w:rsidP="005F6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356AAD85" w14:textId="77777777" w:rsidR="005F6FBA" w:rsidRPr="00396BC1" w:rsidRDefault="005F6FBA" w:rsidP="005F6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4" w:type="pct"/>
          </w:tcPr>
          <w:p w14:paraId="588F9C82" w14:textId="77777777" w:rsidR="005F6FBA" w:rsidRPr="00396BC1" w:rsidRDefault="005F6FBA" w:rsidP="005F6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18741539" w14:textId="77777777" w:rsidR="005F6FBA" w:rsidRPr="00396BC1" w:rsidRDefault="005F6FBA" w:rsidP="005F6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385EF80F" w14:textId="77777777" w:rsidR="005F6FBA" w:rsidRPr="00396BC1" w:rsidRDefault="005F6FBA" w:rsidP="005F6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" w:type="pct"/>
          </w:tcPr>
          <w:p w14:paraId="2E5F34D0" w14:textId="77777777" w:rsidR="005F6FBA" w:rsidRPr="00396BC1" w:rsidRDefault="005F6FBA" w:rsidP="005F6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1579CF7B" w14:textId="77777777" w:rsidR="005F6FBA" w:rsidRPr="00396BC1" w:rsidRDefault="005F6FBA" w:rsidP="005F6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F6FBA" w:rsidRPr="00396BC1" w14:paraId="6A0242E2" w14:textId="77777777" w:rsidTr="00BD6E5E">
        <w:trPr>
          <w:trHeight w:val="254"/>
        </w:trPr>
        <w:tc>
          <w:tcPr>
            <w:tcW w:w="2250" w:type="pct"/>
            <w:shd w:val="clear" w:color="auto" w:fill="FFFFFF"/>
          </w:tcPr>
          <w:p w14:paraId="4F8BBB93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36" w:hanging="18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87" w:type="pct"/>
          </w:tcPr>
          <w:p w14:paraId="3EA7DC88" w14:textId="44ED4F31" w:rsidR="005F6FBA" w:rsidRPr="00396BC1" w:rsidRDefault="00D51D7F" w:rsidP="005F6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36</w:t>
            </w:r>
            <w:r w:rsidR="004300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126</w:t>
            </w:r>
          </w:p>
        </w:tc>
        <w:tc>
          <w:tcPr>
            <w:tcW w:w="146" w:type="pct"/>
          </w:tcPr>
          <w:p w14:paraId="48C416FC" w14:textId="77777777" w:rsidR="005F6FBA" w:rsidRPr="00396BC1" w:rsidRDefault="005F6FBA" w:rsidP="005F6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</w:tcPr>
          <w:p w14:paraId="25B2A9A0" w14:textId="5F828F85" w:rsidR="005F6FBA" w:rsidRPr="00396BC1" w:rsidRDefault="00D51D7F" w:rsidP="005F6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33</w:t>
            </w:r>
            <w:r w:rsidR="005F6FBA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051</w:t>
            </w:r>
          </w:p>
        </w:tc>
        <w:tc>
          <w:tcPr>
            <w:tcW w:w="149" w:type="pct"/>
          </w:tcPr>
          <w:p w14:paraId="52221E10" w14:textId="77777777" w:rsidR="005F6FBA" w:rsidRPr="00396BC1" w:rsidRDefault="005F6FBA" w:rsidP="005F6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01E83BD6" w14:textId="3527A513" w:rsidR="005F6FBA" w:rsidRPr="00396BC1" w:rsidRDefault="00D51D7F" w:rsidP="005F6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4300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206</w:t>
            </w:r>
          </w:p>
        </w:tc>
        <w:tc>
          <w:tcPr>
            <w:tcW w:w="137" w:type="pct"/>
          </w:tcPr>
          <w:p w14:paraId="454C230F" w14:textId="77777777" w:rsidR="005F6FBA" w:rsidRPr="00396BC1" w:rsidRDefault="005F6FBA" w:rsidP="005F6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14E9D7A3" w14:textId="136CE7A0" w:rsidR="005F6FBA" w:rsidRPr="00396BC1" w:rsidRDefault="00D51D7F" w:rsidP="005F6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5F6FBA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615</w:t>
            </w:r>
          </w:p>
        </w:tc>
      </w:tr>
      <w:tr w:rsidR="005F6FBA" w:rsidRPr="00396BC1" w14:paraId="73CF5018" w14:textId="77777777" w:rsidTr="00BD6E5E">
        <w:trPr>
          <w:trHeight w:val="119"/>
        </w:trPr>
        <w:tc>
          <w:tcPr>
            <w:tcW w:w="2250" w:type="pct"/>
            <w:shd w:val="clear" w:color="auto" w:fill="FFFFFF"/>
          </w:tcPr>
          <w:p w14:paraId="73CCBA8E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47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87" w:type="pct"/>
          </w:tcPr>
          <w:p w14:paraId="101DCD5A" w14:textId="690E9F2B" w:rsidR="005F6FBA" w:rsidRPr="00396BC1" w:rsidRDefault="00D51D7F" w:rsidP="005F6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300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570</w:t>
            </w:r>
          </w:p>
        </w:tc>
        <w:tc>
          <w:tcPr>
            <w:tcW w:w="146" w:type="pct"/>
          </w:tcPr>
          <w:p w14:paraId="625BC199" w14:textId="77777777" w:rsidR="005F6FBA" w:rsidRPr="00396BC1" w:rsidRDefault="005F6FBA" w:rsidP="005F6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4" w:type="pct"/>
          </w:tcPr>
          <w:p w14:paraId="751EE47E" w14:textId="4E423B2D" w:rsidR="005F6FBA" w:rsidRPr="00396BC1" w:rsidRDefault="00D51D7F" w:rsidP="005F6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F6FBA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149</w:t>
            </w:r>
          </w:p>
        </w:tc>
        <w:tc>
          <w:tcPr>
            <w:tcW w:w="149" w:type="pct"/>
          </w:tcPr>
          <w:p w14:paraId="3D30B4C7" w14:textId="77777777" w:rsidR="005F6FBA" w:rsidRPr="00396BC1" w:rsidRDefault="005F6FBA" w:rsidP="005F6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10940BA4" w14:textId="34BF2037" w:rsidR="005F6FBA" w:rsidRPr="00396BC1" w:rsidRDefault="00D51D7F" w:rsidP="005F6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946</w:t>
            </w:r>
          </w:p>
        </w:tc>
        <w:tc>
          <w:tcPr>
            <w:tcW w:w="137" w:type="pct"/>
          </w:tcPr>
          <w:p w14:paraId="1A8F41C9" w14:textId="77777777" w:rsidR="005F6FBA" w:rsidRPr="00396BC1" w:rsidRDefault="005F6FBA" w:rsidP="005F6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04DB8022" w14:textId="765E459D" w:rsidR="005F6FBA" w:rsidRPr="00396BC1" w:rsidRDefault="00D51D7F" w:rsidP="005F6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998</w:t>
            </w:r>
          </w:p>
        </w:tc>
      </w:tr>
      <w:tr w:rsidR="005F6FBA" w:rsidRPr="00396BC1" w14:paraId="668D2F5E" w14:textId="77777777" w:rsidTr="00BD6E5E">
        <w:trPr>
          <w:trHeight w:val="70"/>
        </w:trPr>
        <w:tc>
          <w:tcPr>
            <w:tcW w:w="2250" w:type="pct"/>
            <w:shd w:val="clear" w:color="auto" w:fill="FFFFFF"/>
          </w:tcPr>
          <w:p w14:paraId="7340AE50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4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136C2E2C" w14:textId="64A56D26" w:rsidR="005F6FBA" w:rsidRPr="00396BC1" w:rsidRDefault="00D51D7F" w:rsidP="005F6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</w:t>
            </w:r>
            <w:r w:rsidR="004300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696</w:t>
            </w:r>
          </w:p>
        </w:tc>
        <w:tc>
          <w:tcPr>
            <w:tcW w:w="146" w:type="pct"/>
          </w:tcPr>
          <w:p w14:paraId="3834123F" w14:textId="77777777" w:rsidR="005F6FBA" w:rsidRPr="00396BC1" w:rsidRDefault="005F6FBA" w:rsidP="005F6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4" w:type="pct"/>
            <w:tcBorders>
              <w:top w:val="single" w:sz="4" w:space="0" w:color="auto"/>
              <w:bottom w:val="double" w:sz="4" w:space="0" w:color="auto"/>
            </w:tcBorders>
          </w:tcPr>
          <w:p w14:paraId="40ACC092" w14:textId="57FD3DB6" w:rsidR="005F6FBA" w:rsidRPr="00396BC1" w:rsidRDefault="00D51D7F" w:rsidP="005F6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</w:t>
            </w:r>
            <w:r w:rsidR="005F6FBA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200</w:t>
            </w:r>
          </w:p>
        </w:tc>
        <w:tc>
          <w:tcPr>
            <w:tcW w:w="149" w:type="pct"/>
          </w:tcPr>
          <w:p w14:paraId="3E647808" w14:textId="77777777" w:rsidR="005F6FBA" w:rsidRPr="00396BC1" w:rsidRDefault="005F6FBA" w:rsidP="005F6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2F5DA053" w14:textId="7D8FE169" w:rsidR="005F6FBA" w:rsidRPr="00396BC1" w:rsidRDefault="00D51D7F" w:rsidP="004300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</w:t>
            </w:r>
            <w:r w:rsidR="004300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152</w:t>
            </w:r>
          </w:p>
        </w:tc>
        <w:tc>
          <w:tcPr>
            <w:tcW w:w="137" w:type="pct"/>
          </w:tcPr>
          <w:p w14:paraId="35DC6CB1" w14:textId="77777777" w:rsidR="005F6FBA" w:rsidRPr="00396BC1" w:rsidRDefault="005F6FBA" w:rsidP="005F6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6442824A" w14:textId="4FD7F8A2" w:rsidR="005F6FBA" w:rsidRPr="00396BC1" w:rsidRDefault="00D51D7F" w:rsidP="005F6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</w:t>
            </w:r>
            <w:r w:rsidR="005F6FBA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613</w:t>
            </w:r>
          </w:p>
        </w:tc>
      </w:tr>
    </w:tbl>
    <w:p w14:paraId="4D4B8FB8" w14:textId="28A226BA" w:rsidR="003F5E5E" w:rsidRPr="00CE641A" w:rsidRDefault="003F5E5E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6"/>
        <w:gridCol w:w="1079"/>
        <w:gridCol w:w="268"/>
        <w:gridCol w:w="1000"/>
        <w:gridCol w:w="274"/>
        <w:gridCol w:w="1086"/>
        <w:gridCol w:w="263"/>
        <w:gridCol w:w="1084"/>
      </w:tblGrid>
      <w:tr w:rsidR="008C5CC3" w:rsidRPr="00396BC1" w14:paraId="0C2313F1" w14:textId="77777777" w:rsidTr="00055ED1">
        <w:trPr>
          <w:tblHeader/>
        </w:trPr>
        <w:tc>
          <w:tcPr>
            <w:tcW w:w="2250" w:type="pct"/>
          </w:tcPr>
          <w:p w14:paraId="64B0822B" w14:textId="653F6D28" w:rsidR="008C5CC3" w:rsidRPr="00396BC1" w:rsidRDefault="004F332D" w:rsidP="004F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</w:pPr>
            <w:r w:rsidRPr="00396B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1277" w:type="pct"/>
            <w:gridSpan w:val="3"/>
            <w:vAlign w:val="center"/>
          </w:tcPr>
          <w:p w14:paraId="03F4950A" w14:textId="0A365607" w:rsidR="008C5CC3" w:rsidRPr="00396BC1" w:rsidRDefault="008C5CC3" w:rsidP="008C5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5906414D" w14:textId="77777777" w:rsidR="008C5CC3" w:rsidRPr="00396BC1" w:rsidRDefault="008C5CC3" w:rsidP="001153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24" w:type="pct"/>
            <w:gridSpan w:val="3"/>
          </w:tcPr>
          <w:p w14:paraId="6C441D40" w14:textId="28768044" w:rsidR="008C5CC3" w:rsidRPr="00396BC1" w:rsidRDefault="008C5CC3" w:rsidP="001153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8C5CC3" w:rsidRPr="00396BC1" w14:paraId="52D2EE09" w14:textId="77777777" w:rsidTr="00055ED1">
        <w:trPr>
          <w:tblHeader/>
        </w:trPr>
        <w:tc>
          <w:tcPr>
            <w:tcW w:w="2250" w:type="pct"/>
          </w:tcPr>
          <w:p w14:paraId="6154334A" w14:textId="53891464" w:rsidR="006A37E0" w:rsidRPr="00396BC1" w:rsidRDefault="004F332D" w:rsidP="006A37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</w:pPr>
            <w:r w:rsidRPr="00396BC1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 xml:space="preserve">ณ วันที่ </w:t>
            </w:r>
            <w:r w:rsidR="00D51D7F" w:rsidRPr="00D51D7F">
              <w:rPr>
                <w:rFonts w:asciiTheme="majorBidi" w:hAnsiTheme="majorBidi"/>
                <w:b/>
                <w:bCs/>
                <w:i/>
                <w:iCs/>
                <w:sz w:val="29"/>
                <w:szCs w:val="29"/>
              </w:rPr>
              <w:t>31</w:t>
            </w:r>
            <w:r w:rsidRPr="00396BC1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  <w:t xml:space="preserve"> </w:t>
            </w:r>
            <w:r w:rsidRPr="00396BC1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ธันวาคม</w:t>
            </w:r>
          </w:p>
        </w:tc>
        <w:tc>
          <w:tcPr>
            <w:tcW w:w="587" w:type="pct"/>
            <w:vAlign w:val="center"/>
          </w:tcPr>
          <w:p w14:paraId="7640861B" w14:textId="25558CBE" w:rsidR="006A37E0" w:rsidRPr="00396BC1" w:rsidRDefault="00D51D7F" w:rsidP="006A37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D51D7F">
              <w:rPr>
                <w:rFonts w:asciiTheme="majorBidi" w:hAnsiTheme="majorBidi"/>
                <w:sz w:val="29"/>
                <w:szCs w:val="29"/>
              </w:rPr>
              <w:t>2568</w:t>
            </w:r>
          </w:p>
        </w:tc>
        <w:tc>
          <w:tcPr>
            <w:tcW w:w="146" w:type="pct"/>
            <w:vAlign w:val="center"/>
          </w:tcPr>
          <w:p w14:paraId="2465AD0D" w14:textId="77777777" w:rsidR="006A37E0" w:rsidRPr="00396BC1" w:rsidRDefault="006A37E0" w:rsidP="006A37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544" w:type="pct"/>
            <w:vAlign w:val="center"/>
          </w:tcPr>
          <w:p w14:paraId="6BAC8D48" w14:textId="060130B4" w:rsidR="006A37E0" w:rsidRPr="00396BC1" w:rsidRDefault="00D51D7F" w:rsidP="006A37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D51D7F">
              <w:rPr>
                <w:rFonts w:asciiTheme="majorBidi" w:hAnsiTheme="majorBidi"/>
                <w:sz w:val="29"/>
                <w:szCs w:val="29"/>
              </w:rPr>
              <w:t>2567</w:t>
            </w:r>
          </w:p>
        </w:tc>
        <w:tc>
          <w:tcPr>
            <w:tcW w:w="149" w:type="pct"/>
          </w:tcPr>
          <w:p w14:paraId="55B500E3" w14:textId="77777777" w:rsidR="006A37E0" w:rsidRPr="00396BC1" w:rsidRDefault="006A37E0" w:rsidP="006A37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591" w:type="pct"/>
          </w:tcPr>
          <w:p w14:paraId="1BEFD684" w14:textId="03E17421" w:rsidR="006A37E0" w:rsidRPr="00396BC1" w:rsidRDefault="00D51D7F" w:rsidP="006A37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D51D7F">
              <w:rPr>
                <w:rFonts w:asciiTheme="majorBidi" w:hAnsiTheme="majorBidi"/>
                <w:sz w:val="29"/>
                <w:szCs w:val="29"/>
              </w:rPr>
              <w:t>2568</w:t>
            </w:r>
          </w:p>
        </w:tc>
        <w:tc>
          <w:tcPr>
            <w:tcW w:w="143" w:type="pct"/>
          </w:tcPr>
          <w:p w14:paraId="5B053575" w14:textId="77777777" w:rsidR="006A37E0" w:rsidRPr="00396BC1" w:rsidRDefault="006A37E0" w:rsidP="006A37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590" w:type="pct"/>
          </w:tcPr>
          <w:p w14:paraId="71E0A97C" w14:textId="412E1CF6" w:rsidR="006A37E0" w:rsidRPr="00396BC1" w:rsidRDefault="00D51D7F" w:rsidP="006A37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D51D7F">
              <w:rPr>
                <w:rFonts w:asciiTheme="majorBidi" w:hAnsiTheme="majorBidi"/>
                <w:sz w:val="29"/>
                <w:szCs w:val="29"/>
              </w:rPr>
              <w:t>2567</w:t>
            </w:r>
          </w:p>
        </w:tc>
      </w:tr>
      <w:tr w:rsidR="008C5CC3" w:rsidRPr="00396BC1" w14:paraId="353BD8A4" w14:textId="77777777" w:rsidTr="00055ED1">
        <w:trPr>
          <w:tblHeader/>
        </w:trPr>
        <w:tc>
          <w:tcPr>
            <w:tcW w:w="2250" w:type="pct"/>
          </w:tcPr>
          <w:p w14:paraId="122F4042" w14:textId="77777777" w:rsidR="006A37E0" w:rsidRPr="00817A9D" w:rsidRDefault="006A37E0" w:rsidP="006A37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50" w:type="pct"/>
            <w:gridSpan w:val="7"/>
          </w:tcPr>
          <w:p w14:paraId="39C0D1C2" w14:textId="77777777" w:rsidR="006A37E0" w:rsidRPr="00396BC1" w:rsidRDefault="006A37E0" w:rsidP="006A37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</w:rPr>
            </w:pPr>
            <w:r w:rsidRPr="00396BC1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</w:rPr>
              <w:t>(พันบาท)</w:t>
            </w:r>
          </w:p>
        </w:tc>
      </w:tr>
      <w:tr w:rsidR="00C04E40" w:rsidRPr="00396BC1" w14:paraId="5F76F8E0" w14:textId="77777777" w:rsidTr="00BD6E5E">
        <w:tc>
          <w:tcPr>
            <w:tcW w:w="2250" w:type="pct"/>
          </w:tcPr>
          <w:p w14:paraId="7E7E9A7E" w14:textId="60202ABE" w:rsidR="00C04E40" w:rsidRPr="00396BC1" w:rsidRDefault="00C04E40" w:rsidP="006A37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396BC1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ลูกหนี้การค้า</w:t>
            </w:r>
          </w:p>
        </w:tc>
        <w:tc>
          <w:tcPr>
            <w:tcW w:w="2750" w:type="pct"/>
            <w:gridSpan w:val="7"/>
          </w:tcPr>
          <w:p w14:paraId="59F9CE94" w14:textId="77777777" w:rsidR="00C04E40" w:rsidRPr="00396BC1" w:rsidRDefault="00C04E40" w:rsidP="006A37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</w:rPr>
            </w:pPr>
          </w:p>
        </w:tc>
      </w:tr>
      <w:tr w:rsidR="005F6FBA" w:rsidRPr="00396BC1" w14:paraId="5C2207AF" w14:textId="77777777" w:rsidTr="00BD6E5E">
        <w:trPr>
          <w:trHeight w:val="335"/>
        </w:trPr>
        <w:tc>
          <w:tcPr>
            <w:tcW w:w="2250" w:type="pct"/>
          </w:tcPr>
          <w:p w14:paraId="53F2EB43" w14:textId="77777777" w:rsidR="005F6FBA" w:rsidRPr="00396BC1" w:rsidRDefault="005F6FBA" w:rsidP="005F6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9"/>
                <w:szCs w:val="29"/>
              </w:rPr>
            </w:pPr>
            <w:r w:rsidRPr="00396BC1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587" w:type="pct"/>
          </w:tcPr>
          <w:p w14:paraId="29384175" w14:textId="1E548EEA" w:rsidR="005F6FBA" w:rsidRPr="00396BC1" w:rsidRDefault="0043007D" w:rsidP="005F6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46" w:type="pct"/>
          </w:tcPr>
          <w:p w14:paraId="6E33F05B" w14:textId="77777777" w:rsidR="005F6FBA" w:rsidRPr="00396BC1" w:rsidRDefault="005F6FBA" w:rsidP="005F6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544" w:type="pct"/>
          </w:tcPr>
          <w:p w14:paraId="5998BE81" w14:textId="77777777" w:rsidR="005F6FBA" w:rsidRPr="00396BC1" w:rsidRDefault="005F6FBA" w:rsidP="005F6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  <w:r w:rsidRPr="00396BC1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49" w:type="pct"/>
          </w:tcPr>
          <w:p w14:paraId="53D146FC" w14:textId="77777777" w:rsidR="005F6FBA" w:rsidRPr="00396BC1" w:rsidRDefault="005F6FBA" w:rsidP="005F6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591" w:type="pct"/>
          </w:tcPr>
          <w:p w14:paraId="1E9D0F82" w14:textId="2D412FB5" w:rsidR="005F6FBA" w:rsidRPr="00396BC1" w:rsidRDefault="00D51D7F" w:rsidP="005F6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31"/>
              <w:rPr>
                <w:rFonts w:asciiTheme="majorBidi" w:hAnsiTheme="majorBidi" w:cstheme="majorBidi"/>
                <w:sz w:val="29"/>
                <w:szCs w:val="29"/>
              </w:rPr>
            </w:pPr>
            <w:r w:rsidRPr="00D51D7F">
              <w:rPr>
                <w:rFonts w:asciiTheme="majorBidi" w:hAnsiTheme="majorBidi" w:cstheme="majorBidi"/>
                <w:sz w:val="29"/>
                <w:szCs w:val="29"/>
              </w:rPr>
              <w:t>493</w:t>
            </w:r>
            <w:r w:rsidR="0043007D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D51D7F">
              <w:rPr>
                <w:rFonts w:asciiTheme="majorBidi" w:hAnsiTheme="majorBidi" w:cstheme="majorBidi"/>
                <w:sz w:val="29"/>
                <w:szCs w:val="29"/>
              </w:rPr>
              <w:t>662</w:t>
            </w:r>
          </w:p>
        </w:tc>
        <w:tc>
          <w:tcPr>
            <w:tcW w:w="143" w:type="pct"/>
          </w:tcPr>
          <w:p w14:paraId="0A68BF87" w14:textId="77777777" w:rsidR="005F6FBA" w:rsidRPr="00396BC1" w:rsidRDefault="005F6FBA" w:rsidP="005F6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590" w:type="pct"/>
          </w:tcPr>
          <w:p w14:paraId="6F885497" w14:textId="421FC287" w:rsidR="005F6FBA" w:rsidRPr="00396BC1" w:rsidRDefault="00D51D7F" w:rsidP="005F6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  <w:r w:rsidRPr="00D51D7F">
              <w:rPr>
                <w:rFonts w:asciiTheme="majorBidi" w:hAnsiTheme="majorBidi" w:cstheme="majorBidi"/>
                <w:sz w:val="29"/>
                <w:szCs w:val="29"/>
              </w:rPr>
              <w:t>440</w:t>
            </w:r>
            <w:r w:rsidR="005F6FBA" w:rsidRPr="00396BC1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D51D7F">
              <w:rPr>
                <w:rFonts w:asciiTheme="majorBidi" w:hAnsiTheme="majorBidi" w:cstheme="majorBidi"/>
                <w:sz w:val="29"/>
                <w:szCs w:val="29"/>
              </w:rPr>
              <w:t>303</w:t>
            </w:r>
          </w:p>
        </w:tc>
      </w:tr>
      <w:tr w:rsidR="005F6FBA" w:rsidRPr="00CE641A" w14:paraId="16ECC635" w14:textId="77777777" w:rsidTr="00BD6E5E">
        <w:trPr>
          <w:trHeight w:val="335"/>
        </w:trPr>
        <w:tc>
          <w:tcPr>
            <w:tcW w:w="2250" w:type="pct"/>
          </w:tcPr>
          <w:p w14:paraId="309C199C" w14:textId="77777777" w:rsidR="005F6FBA" w:rsidRPr="00CE641A" w:rsidRDefault="005F6FBA" w:rsidP="005F6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7" w:type="pct"/>
          </w:tcPr>
          <w:p w14:paraId="6F8F41CC" w14:textId="77777777" w:rsidR="005F6FBA" w:rsidRPr="00CE641A" w:rsidRDefault="005F6FBA" w:rsidP="005F6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65DC1DED" w14:textId="77777777" w:rsidR="005F6FBA" w:rsidRPr="00CE641A" w:rsidRDefault="005F6FBA" w:rsidP="005F6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4" w:type="pct"/>
          </w:tcPr>
          <w:p w14:paraId="4874FFD0" w14:textId="77777777" w:rsidR="005F6FBA" w:rsidRPr="00CE641A" w:rsidRDefault="005F6FBA" w:rsidP="005F6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4B86ABEC" w14:textId="77777777" w:rsidR="005F6FBA" w:rsidRPr="00CE641A" w:rsidRDefault="005F6FBA" w:rsidP="005F6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</w:tcPr>
          <w:p w14:paraId="087E6304" w14:textId="77777777" w:rsidR="005F6FBA" w:rsidRPr="00CE641A" w:rsidRDefault="005F6FBA" w:rsidP="005F6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73A9419A" w14:textId="77777777" w:rsidR="005F6FBA" w:rsidRPr="00CE641A" w:rsidRDefault="005F6FBA" w:rsidP="005F6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3F46B724" w14:textId="77777777" w:rsidR="005F6FBA" w:rsidRPr="00CE641A" w:rsidRDefault="005F6FBA" w:rsidP="005F6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/>
                <w:sz w:val="30"/>
                <w:szCs w:val="30"/>
              </w:rPr>
            </w:pPr>
          </w:p>
        </w:tc>
      </w:tr>
      <w:tr w:rsidR="005F6FBA" w:rsidRPr="00396BC1" w14:paraId="5460EC3A" w14:textId="77777777" w:rsidTr="00BD6E5E">
        <w:trPr>
          <w:trHeight w:val="335"/>
        </w:trPr>
        <w:tc>
          <w:tcPr>
            <w:tcW w:w="2250" w:type="pct"/>
          </w:tcPr>
          <w:p w14:paraId="17CF73DB" w14:textId="522EA170" w:rsidR="005F6FBA" w:rsidRPr="00396BC1" w:rsidRDefault="005F6FBA" w:rsidP="005F6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396BC1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ลูกหนี้หมุนเวียนอื่น</w:t>
            </w:r>
          </w:p>
        </w:tc>
        <w:tc>
          <w:tcPr>
            <w:tcW w:w="587" w:type="pct"/>
          </w:tcPr>
          <w:p w14:paraId="0C9C606B" w14:textId="77777777" w:rsidR="005F6FBA" w:rsidRPr="00396BC1" w:rsidRDefault="005F6FBA" w:rsidP="005F6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46" w:type="pct"/>
          </w:tcPr>
          <w:p w14:paraId="662BA3C3" w14:textId="77777777" w:rsidR="005F6FBA" w:rsidRPr="00396BC1" w:rsidRDefault="005F6FBA" w:rsidP="005F6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544" w:type="pct"/>
          </w:tcPr>
          <w:p w14:paraId="33366734" w14:textId="77777777" w:rsidR="005F6FBA" w:rsidRPr="00396BC1" w:rsidRDefault="005F6FBA" w:rsidP="005F6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49" w:type="pct"/>
          </w:tcPr>
          <w:p w14:paraId="4921F6EE" w14:textId="77777777" w:rsidR="005F6FBA" w:rsidRPr="00396BC1" w:rsidRDefault="005F6FBA" w:rsidP="005F6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591" w:type="pct"/>
          </w:tcPr>
          <w:p w14:paraId="370AD56A" w14:textId="77777777" w:rsidR="005F6FBA" w:rsidRPr="00396BC1" w:rsidRDefault="005F6FBA" w:rsidP="005F6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31"/>
              <w:rPr>
                <w:rFonts w:asciiTheme="majorBidi" w:hAnsiTheme="majorBidi"/>
                <w:sz w:val="29"/>
                <w:szCs w:val="29"/>
              </w:rPr>
            </w:pPr>
          </w:p>
        </w:tc>
        <w:tc>
          <w:tcPr>
            <w:tcW w:w="143" w:type="pct"/>
          </w:tcPr>
          <w:p w14:paraId="35AA0BE4" w14:textId="77777777" w:rsidR="005F6FBA" w:rsidRPr="00396BC1" w:rsidRDefault="005F6FBA" w:rsidP="005F6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590" w:type="pct"/>
          </w:tcPr>
          <w:p w14:paraId="5796EF23" w14:textId="77777777" w:rsidR="005F6FBA" w:rsidRPr="00396BC1" w:rsidRDefault="005F6FBA" w:rsidP="005F6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/>
                <w:sz w:val="29"/>
                <w:szCs w:val="29"/>
              </w:rPr>
            </w:pPr>
          </w:p>
        </w:tc>
      </w:tr>
      <w:tr w:rsidR="005F6FBA" w:rsidRPr="00396BC1" w14:paraId="09C87AC2" w14:textId="77777777" w:rsidTr="00BD6E5E">
        <w:trPr>
          <w:trHeight w:val="335"/>
        </w:trPr>
        <w:tc>
          <w:tcPr>
            <w:tcW w:w="2250" w:type="pct"/>
          </w:tcPr>
          <w:p w14:paraId="38772E18" w14:textId="5D4D6A8E" w:rsidR="005F6FBA" w:rsidRPr="00396BC1" w:rsidRDefault="005F6FBA" w:rsidP="005F6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396BC1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587" w:type="pct"/>
          </w:tcPr>
          <w:p w14:paraId="4F302FC0" w14:textId="3ED9E14A" w:rsidR="005F6FBA" w:rsidRPr="00396BC1" w:rsidRDefault="0043007D" w:rsidP="005F6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46" w:type="pct"/>
          </w:tcPr>
          <w:p w14:paraId="06A4BB36" w14:textId="77777777" w:rsidR="005F6FBA" w:rsidRPr="00396BC1" w:rsidRDefault="005F6FBA" w:rsidP="005F6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544" w:type="pct"/>
          </w:tcPr>
          <w:p w14:paraId="78AEADA7" w14:textId="6CB46597" w:rsidR="005F6FBA" w:rsidRPr="00396BC1" w:rsidRDefault="005F6FBA" w:rsidP="005F6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  <w:r w:rsidRPr="00396BC1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49" w:type="pct"/>
          </w:tcPr>
          <w:p w14:paraId="6048D1DB" w14:textId="77777777" w:rsidR="005F6FBA" w:rsidRPr="00396BC1" w:rsidRDefault="005F6FBA" w:rsidP="005F6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591" w:type="pct"/>
          </w:tcPr>
          <w:p w14:paraId="64A7B7DE" w14:textId="02143341" w:rsidR="005F6FBA" w:rsidRPr="00396BC1" w:rsidRDefault="00D51D7F" w:rsidP="005F6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31"/>
              <w:rPr>
                <w:rFonts w:asciiTheme="majorBidi" w:hAnsiTheme="majorBidi"/>
                <w:sz w:val="29"/>
                <w:szCs w:val="29"/>
              </w:rPr>
            </w:pPr>
            <w:r w:rsidRPr="00D51D7F">
              <w:rPr>
                <w:rFonts w:asciiTheme="majorBidi" w:hAnsiTheme="majorBidi"/>
                <w:sz w:val="29"/>
                <w:szCs w:val="29"/>
              </w:rPr>
              <w:t>19</w:t>
            </w:r>
            <w:r w:rsidR="0043007D">
              <w:rPr>
                <w:rFonts w:asciiTheme="majorBidi" w:hAnsiTheme="majorBidi"/>
                <w:sz w:val="29"/>
                <w:szCs w:val="29"/>
              </w:rPr>
              <w:t>,</w:t>
            </w:r>
            <w:r w:rsidRPr="00D51D7F">
              <w:rPr>
                <w:rFonts w:asciiTheme="majorBidi" w:hAnsiTheme="majorBidi"/>
                <w:sz w:val="29"/>
                <w:szCs w:val="29"/>
              </w:rPr>
              <w:t>095</w:t>
            </w:r>
          </w:p>
        </w:tc>
        <w:tc>
          <w:tcPr>
            <w:tcW w:w="143" w:type="pct"/>
          </w:tcPr>
          <w:p w14:paraId="11459C6A" w14:textId="77777777" w:rsidR="005F6FBA" w:rsidRPr="00396BC1" w:rsidRDefault="005F6FBA" w:rsidP="005F6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590" w:type="pct"/>
          </w:tcPr>
          <w:p w14:paraId="368E3D0A" w14:textId="79DAB22A" w:rsidR="005F6FBA" w:rsidRPr="00396BC1" w:rsidRDefault="00D51D7F" w:rsidP="005F6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31"/>
              <w:rPr>
                <w:rFonts w:asciiTheme="majorBidi" w:hAnsiTheme="majorBidi"/>
                <w:sz w:val="29"/>
                <w:szCs w:val="29"/>
              </w:rPr>
            </w:pPr>
            <w:r w:rsidRPr="00D51D7F">
              <w:rPr>
                <w:rFonts w:asciiTheme="majorBidi" w:hAnsiTheme="majorBidi"/>
                <w:sz w:val="29"/>
                <w:szCs w:val="29"/>
              </w:rPr>
              <w:t>4</w:t>
            </w:r>
            <w:r w:rsidR="005F6FBA" w:rsidRPr="00396BC1">
              <w:rPr>
                <w:rFonts w:asciiTheme="majorBidi" w:hAnsiTheme="majorBidi"/>
                <w:sz w:val="29"/>
                <w:szCs w:val="29"/>
              </w:rPr>
              <w:t>,</w:t>
            </w:r>
            <w:r w:rsidRPr="00D51D7F">
              <w:rPr>
                <w:rFonts w:asciiTheme="majorBidi" w:hAnsiTheme="majorBidi"/>
                <w:sz w:val="29"/>
                <w:szCs w:val="29"/>
              </w:rPr>
              <w:t>676</w:t>
            </w:r>
          </w:p>
        </w:tc>
      </w:tr>
      <w:tr w:rsidR="005F6FBA" w:rsidRPr="00CE641A" w14:paraId="549ADCD5" w14:textId="77777777" w:rsidTr="00BD6E5E">
        <w:trPr>
          <w:trHeight w:val="335"/>
        </w:trPr>
        <w:tc>
          <w:tcPr>
            <w:tcW w:w="2250" w:type="pct"/>
          </w:tcPr>
          <w:p w14:paraId="70F22D86" w14:textId="77777777" w:rsidR="005F6FBA" w:rsidRPr="00CE641A" w:rsidRDefault="005F6FBA" w:rsidP="005F6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7" w:type="pct"/>
          </w:tcPr>
          <w:p w14:paraId="15C958E8" w14:textId="77777777" w:rsidR="005F6FBA" w:rsidRPr="00CE641A" w:rsidRDefault="005F6FBA" w:rsidP="005F6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68646D0F" w14:textId="77777777" w:rsidR="005F6FBA" w:rsidRPr="00CE641A" w:rsidRDefault="005F6FBA" w:rsidP="005F6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4" w:type="pct"/>
          </w:tcPr>
          <w:p w14:paraId="6FB8BBCD" w14:textId="77777777" w:rsidR="005F6FBA" w:rsidRPr="00CE641A" w:rsidRDefault="005F6FBA" w:rsidP="005F6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1D09A222" w14:textId="77777777" w:rsidR="005F6FBA" w:rsidRPr="00CE641A" w:rsidRDefault="005F6FBA" w:rsidP="005F6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</w:tcPr>
          <w:p w14:paraId="159DB32B" w14:textId="77777777" w:rsidR="005F6FBA" w:rsidRPr="00CE641A" w:rsidRDefault="005F6FBA" w:rsidP="005F6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5DEF30AA" w14:textId="77777777" w:rsidR="005F6FBA" w:rsidRPr="00CE641A" w:rsidRDefault="005F6FBA" w:rsidP="005F6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3C2AE4DE" w14:textId="77777777" w:rsidR="005F6FBA" w:rsidRPr="00CE641A" w:rsidRDefault="005F6FBA" w:rsidP="005F6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F6FBA" w:rsidRPr="00396BC1" w14:paraId="6C52EE2E" w14:textId="77777777" w:rsidTr="00BD6E5E">
        <w:trPr>
          <w:trHeight w:val="335"/>
        </w:trPr>
        <w:tc>
          <w:tcPr>
            <w:tcW w:w="2250" w:type="pct"/>
          </w:tcPr>
          <w:p w14:paraId="5BAFCE56" w14:textId="0A861572" w:rsidR="005F6FBA" w:rsidRPr="00396BC1" w:rsidRDefault="005F6FBA" w:rsidP="005F6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9"/>
                <w:szCs w:val="29"/>
              </w:rPr>
            </w:pPr>
            <w:r w:rsidRPr="00396BC1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เจ้าหนี้การค้า</w:t>
            </w:r>
          </w:p>
        </w:tc>
        <w:tc>
          <w:tcPr>
            <w:tcW w:w="587" w:type="pct"/>
          </w:tcPr>
          <w:p w14:paraId="028B982E" w14:textId="77777777" w:rsidR="005F6FBA" w:rsidRPr="00396BC1" w:rsidRDefault="005F6FBA" w:rsidP="005F6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46" w:type="pct"/>
          </w:tcPr>
          <w:p w14:paraId="4059D582" w14:textId="77777777" w:rsidR="005F6FBA" w:rsidRPr="00396BC1" w:rsidRDefault="005F6FBA" w:rsidP="005F6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544" w:type="pct"/>
          </w:tcPr>
          <w:p w14:paraId="5160A9EE" w14:textId="77777777" w:rsidR="005F6FBA" w:rsidRPr="00396BC1" w:rsidRDefault="005F6FBA" w:rsidP="005F6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49" w:type="pct"/>
          </w:tcPr>
          <w:p w14:paraId="0463E7CE" w14:textId="77777777" w:rsidR="005F6FBA" w:rsidRPr="00396BC1" w:rsidRDefault="005F6FBA" w:rsidP="005F6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591" w:type="pct"/>
          </w:tcPr>
          <w:p w14:paraId="07C0833C" w14:textId="77777777" w:rsidR="005F6FBA" w:rsidRPr="00396BC1" w:rsidRDefault="005F6FBA" w:rsidP="005F6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31"/>
              <w:rPr>
                <w:rFonts w:asciiTheme="majorBidi" w:hAnsiTheme="majorBidi"/>
                <w:sz w:val="29"/>
                <w:szCs w:val="29"/>
              </w:rPr>
            </w:pPr>
          </w:p>
        </w:tc>
        <w:tc>
          <w:tcPr>
            <w:tcW w:w="143" w:type="pct"/>
          </w:tcPr>
          <w:p w14:paraId="7F774D84" w14:textId="77777777" w:rsidR="005F6FBA" w:rsidRPr="00396BC1" w:rsidRDefault="005F6FBA" w:rsidP="005F6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590" w:type="pct"/>
          </w:tcPr>
          <w:p w14:paraId="1EE5AE0D" w14:textId="77777777" w:rsidR="005F6FBA" w:rsidRPr="00396BC1" w:rsidRDefault="005F6FBA" w:rsidP="005F6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5F6FBA" w:rsidRPr="00396BC1" w14:paraId="66011007" w14:textId="77777777" w:rsidTr="00BD6E5E">
        <w:trPr>
          <w:trHeight w:val="335"/>
        </w:trPr>
        <w:tc>
          <w:tcPr>
            <w:tcW w:w="2250" w:type="pct"/>
          </w:tcPr>
          <w:p w14:paraId="3504484F" w14:textId="2F7B5ED6" w:rsidR="005F6FBA" w:rsidRPr="00396BC1" w:rsidRDefault="005F6FBA" w:rsidP="005F6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396BC1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587" w:type="pct"/>
          </w:tcPr>
          <w:p w14:paraId="0056CA75" w14:textId="68375041" w:rsidR="005F6FBA" w:rsidRPr="00396BC1" w:rsidRDefault="0043007D" w:rsidP="005F6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46" w:type="pct"/>
          </w:tcPr>
          <w:p w14:paraId="1CA1901F" w14:textId="77777777" w:rsidR="005F6FBA" w:rsidRPr="00396BC1" w:rsidRDefault="005F6FBA" w:rsidP="005F6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544" w:type="pct"/>
          </w:tcPr>
          <w:p w14:paraId="7D22AFC7" w14:textId="671D5D52" w:rsidR="005F6FBA" w:rsidRPr="00396BC1" w:rsidRDefault="005F6FBA" w:rsidP="005F6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  <w:r w:rsidRPr="00396BC1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49" w:type="pct"/>
          </w:tcPr>
          <w:p w14:paraId="36BE6E90" w14:textId="77777777" w:rsidR="005F6FBA" w:rsidRPr="00396BC1" w:rsidRDefault="005F6FBA" w:rsidP="005F6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591" w:type="pct"/>
          </w:tcPr>
          <w:p w14:paraId="42A45B29" w14:textId="3BC1DFE0" w:rsidR="005F6FBA" w:rsidRPr="00396BC1" w:rsidRDefault="00D51D7F" w:rsidP="005F6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31"/>
              <w:rPr>
                <w:rFonts w:asciiTheme="majorBidi" w:hAnsiTheme="majorBidi"/>
                <w:sz w:val="29"/>
                <w:szCs w:val="29"/>
              </w:rPr>
            </w:pPr>
            <w:r w:rsidRPr="00D51D7F">
              <w:rPr>
                <w:rFonts w:asciiTheme="majorBidi" w:hAnsiTheme="majorBidi"/>
                <w:sz w:val="29"/>
                <w:szCs w:val="29"/>
              </w:rPr>
              <w:t>17</w:t>
            </w:r>
          </w:p>
        </w:tc>
        <w:tc>
          <w:tcPr>
            <w:tcW w:w="143" w:type="pct"/>
          </w:tcPr>
          <w:p w14:paraId="364A0D5C" w14:textId="77777777" w:rsidR="005F6FBA" w:rsidRPr="00396BC1" w:rsidRDefault="005F6FBA" w:rsidP="005F6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590" w:type="pct"/>
          </w:tcPr>
          <w:p w14:paraId="51EF579D" w14:textId="36FCA168" w:rsidR="005F6FBA" w:rsidRPr="00396BC1" w:rsidRDefault="00D51D7F" w:rsidP="005F6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  <w:r w:rsidRPr="00D51D7F">
              <w:rPr>
                <w:rFonts w:asciiTheme="majorBidi" w:hAnsiTheme="majorBidi"/>
                <w:sz w:val="29"/>
                <w:szCs w:val="29"/>
              </w:rPr>
              <w:t>24</w:t>
            </w:r>
          </w:p>
        </w:tc>
      </w:tr>
      <w:tr w:rsidR="005F6FBA" w:rsidRPr="00CE641A" w14:paraId="2B204891" w14:textId="77777777" w:rsidTr="00BD6E5E">
        <w:trPr>
          <w:trHeight w:val="335"/>
        </w:trPr>
        <w:tc>
          <w:tcPr>
            <w:tcW w:w="2250" w:type="pct"/>
          </w:tcPr>
          <w:p w14:paraId="643A1567" w14:textId="77777777" w:rsidR="005F6FBA" w:rsidRPr="00CE641A" w:rsidRDefault="005F6FBA" w:rsidP="005F6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7" w:type="pct"/>
          </w:tcPr>
          <w:p w14:paraId="2353F75F" w14:textId="77777777" w:rsidR="005F6FBA" w:rsidRPr="00CE641A" w:rsidRDefault="005F6FBA" w:rsidP="005F6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6745C104" w14:textId="77777777" w:rsidR="005F6FBA" w:rsidRPr="00CE641A" w:rsidRDefault="005F6FBA" w:rsidP="005F6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4" w:type="pct"/>
          </w:tcPr>
          <w:p w14:paraId="7A0A978F" w14:textId="77777777" w:rsidR="005F6FBA" w:rsidRPr="00CE641A" w:rsidRDefault="005F6FBA" w:rsidP="005F6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03653261" w14:textId="77777777" w:rsidR="005F6FBA" w:rsidRPr="00CE641A" w:rsidRDefault="005F6FBA" w:rsidP="005F6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</w:tcPr>
          <w:p w14:paraId="5C4A563A" w14:textId="77777777" w:rsidR="005F6FBA" w:rsidRPr="00CE641A" w:rsidRDefault="005F6FBA" w:rsidP="005F6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2ADAE89B" w14:textId="77777777" w:rsidR="005F6FBA" w:rsidRPr="00CE641A" w:rsidRDefault="005F6FBA" w:rsidP="005F6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2B1A4D9D" w14:textId="77777777" w:rsidR="005F6FBA" w:rsidRPr="00CE641A" w:rsidRDefault="005F6FBA" w:rsidP="005F6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F6FBA" w:rsidRPr="00396BC1" w14:paraId="43ED6C60" w14:textId="77777777" w:rsidTr="00BD6E5E">
        <w:trPr>
          <w:trHeight w:val="335"/>
        </w:trPr>
        <w:tc>
          <w:tcPr>
            <w:tcW w:w="2250" w:type="pct"/>
          </w:tcPr>
          <w:p w14:paraId="41553336" w14:textId="59AF512A" w:rsidR="005F6FBA" w:rsidRPr="00396BC1" w:rsidRDefault="005F6FBA" w:rsidP="005F6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396BC1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เจ้าหนี้หมุนเวียนอื่น</w:t>
            </w:r>
          </w:p>
        </w:tc>
        <w:tc>
          <w:tcPr>
            <w:tcW w:w="587" w:type="pct"/>
          </w:tcPr>
          <w:p w14:paraId="7C9A83C4" w14:textId="77777777" w:rsidR="005F6FBA" w:rsidRPr="00396BC1" w:rsidRDefault="005F6FBA" w:rsidP="005F6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46" w:type="pct"/>
          </w:tcPr>
          <w:p w14:paraId="4EBDFEA6" w14:textId="77777777" w:rsidR="005F6FBA" w:rsidRPr="00396BC1" w:rsidRDefault="005F6FBA" w:rsidP="005F6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544" w:type="pct"/>
          </w:tcPr>
          <w:p w14:paraId="69DEF74D" w14:textId="77777777" w:rsidR="005F6FBA" w:rsidRPr="00396BC1" w:rsidRDefault="005F6FBA" w:rsidP="005F6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49" w:type="pct"/>
          </w:tcPr>
          <w:p w14:paraId="29C22C60" w14:textId="77777777" w:rsidR="005F6FBA" w:rsidRPr="00396BC1" w:rsidRDefault="005F6FBA" w:rsidP="005F6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591" w:type="pct"/>
          </w:tcPr>
          <w:p w14:paraId="192D2BD4" w14:textId="77777777" w:rsidR="005F6FBA" w:rsidRPr="00396BC1" w:rsidRDefault="005F6FBA" w:rsidP="005F6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31"/>
              <w:rPr>
                <w:rFonts w:asciiTheme="majorBidi" w:hAnsiTheme="majorBidi"/>
                <w:sz w:val="29"/>
                <w:szCs w:val="29"/>
              </w:rPr>
            </w:pPr>
          </w:p>
        </w:tc>
        <w:tc>
          <w:tcPr>
            <w:tcW w:w="143" w:type="pct"/>
          </w:tcPr>
          <w:p w14:paraId="74F72C65" w14:textId="77777777" w:rsidR="005F6FBA" w:rsidRPr="00396BC1" w:rsidRDefault="005F6FBA" w:rsidP="005F6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590" w:type="pct"/>
          </w:tcPr>
          <w:p w14:paraId="496F0A5D" w14:textId="77777777" w:rsidR="005F6FBA" w:rsidRPr="00396BC1" w:rsidRDefault="005F6FBA" w:rsidP="005F6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5F6FBA" w:rsidRPr="00396BC1" w14:paraId="6735E766" w14:textId="77777777" w:rsidTr="00BD6E5E">
        <w:trPr>
          <w:trHeight w:val="335"/>
        </w:trPr>
        <w:tc>
          <w:tcPr>
            <w:tcW w:w="2250" w:type="pct"/>
          </w:tcPr>
          <w:p w14:paraId="6D0AB542" w14:textId="7D838CA6" w:rsidR="005F6FBA" w:rsidRPr="00396BC1" w:rsidRDefault="005F6FBA" w:rsidP="005F6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396BC1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587" w:type="pct"/>
          </w:tcPr>
          <w:p w14:paraId="4ED88ACE" w14:textId="15A1BF38" w:rsidR="005F6FBA" w:rsidRPr="00396BC1" w:rsidRDefault="0043007D" w:rsidP="005F6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46" w:type="pct"/>
          </w:tcPr>
          <w:p w14:paraId="6451D4FB" w14:textId="77777777" w:rsidR="005F6FBA" w:rsidRPr="00396BC1" w:rsidRDefault="005F6FBA" w:rsidP="005F6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544" w:type="pct"/>
          </w:tcPr>
          <w:p w14:paraId="32647A59" w14:textId="7164C40A" w:rsidR="005F6FBA" w:rsidRPr="00396BC1" w:rsidRDefault="005F6FBA" w:rsidP="005F6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  <w:r w:rsidRPr="00396BC1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49" w:type="pct"/>
          </w:tcPr>
          <w:p w14:paraId="53B68804" w14:textId="77777777" w:rsidR="005F6FBA" w:rsidRPr="00396BC1" w:rsidRDefault="005F6FBA" w:rsidP="005F6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591" w:type="pct"/>
          </w:tcPr>
          <w:p w14:paraId="1C8CD992" w14:textId="394B93FC" w:rsidR="005F6FBA" w:rsidRPr="00396BC1" w:rsidRDefault="00D51D7F" w:rsidP="005F6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31"/>
              <w:rPr>
                <w:rFonts w:asciiTheme="majorBidi" w:hAnsiTheme="majorBidi"/>
                <w:sz w:val="29"/>
                <w:szCs w:val="29"/>
              </w:rPr>
            </w:pPr>
            <w:r w:rsidRPr="00D51D7F">
              <w:rPr>
                <w:rFonts w:asciiTheme="majorBidi" w:hAnsiTheme="majorBidi"/>
                <w:sz w:val="29"/>
                <w:szCs w:val="29"/>
              </w:rPr>
              <w:t>3</w:t>
            </w:r>
            <w:r w:rsidR="0043007D">
              <w:rPr>
                <w:rFonts w:asciiTheme="majorBidi" w:hAnsiTheme="majorBidi"/>
                <w:sz w:val="29"/>
                <w:szCs w:val="29"/>
              </w:rPr>
              <w:t>,</w:t>
            </w:r>
            <w:r w:rsidRPr="00D51D7F">
              <w:rPr>
                <w:rFonts w:asciiTheme="majorBidi" w:hAnsiTheme="majorBidi"/>
                <w:sz w:val="29"/>
                <w:szCs w:val="29"/>
              </w:rPr>
              <w:t>135</w:t>
            </w:r>
          </w:p>
        </w:tc>
        <w:tc>
          <w:tcPr>
            <w:tcW w:w="143" w:type="pct"/>
          </w:tcPr>
          <w:p w14:paraId="628380E4" w14:textId="77777777" w:rsidR="005F6FBA" w:rsidRPr="00396BC1" w:rsidRDefault="005F6FBA" w:rsidP="005F6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590" w:type="pct"/>
          </w:tcPr>
          <w:p w14:paraId="69F49646" w14:textId="7C2FF5A9" w:rsidR="005F6FBA" w:rsidRPr="00396BC1" w:rsidRDefault="00D51D7F" w:rsidP="005F6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  <w:r w:rsidRPr="00D51D7F">
              <w:rPr>
                <w:rFonts w:asciiTheme="majorBidi" w:hAnsiTheme="majorBidi"/>
                <w:sz w:val="29"/>
                <w:szCs w:val="29"/>
              </w:rPr>
              <w:t>4</w:t>
            </w:r>
            <w:r w:rsidR="005F6FBA" w:rsidRPr="00396BC1">
              <w:rPr>
                <w:rFonts w:asciiTheme="majorBidi" w:hAnsiTheme="majorBidi"/>
                <w:sz w:val="29"/>
                <w:szCs w:val="29"/>
              </w:rPr>
              <w:t>,</w:t>
            </w:r>
            <w:r w:rsidRPr="00D51D7F">
              <w:rPr>
                <w:rFonts w:asciiTheme="majorBidi" w:hAnsiTheme="majorBidi"/>
                <w:sz w:val="29"/>
                <w:szCs w:val="29"/>
              </w:rPr>
              <w:t>002</w:t>
            </w:r>
          </w:p>
        </w:tc>
      </w:tr>
      <w:tr w:rsidR="005F6FBA" w:rsidRPr="00396BC1" w14:paraId="4BB17B39" w14:textId="77777777" w:rsidTr="00BD6E5E">
        <w:trPr>
          <w:trHeight w:val="335"/>
        </w:trPr>
        <w:tc>
          <w:tcPr>
            <w:tcW w:w="2250" w:type="pct"/>
          </w:tcPr>
          <w:p w14:paraId="673713CC" w14:textId="4DE71397" w:rsidR="005F6FBA" w:rsidRPr="00396BC1" w:rsidRDefault="005F6FBA" w:rsidP="005F6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</w:pPr>
            <w:r w:rsidRPr="00396BC1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หนี้สินสัญญาเช่า</w:t>
            </w:r>
          </w:p>
        </w:tc>
        <w:tc>
          <w:tcPr>
            <w:tcW w:w="587" w:type="pct"/>
          </w:tcPr>
          <w:p w14:paraId="46FF5FC2" w14:textId="77777777" w:rsidR="005F6FBA" w:rsidRPr="00396BC1" w:rsidRDefault="005F6FBA" w:rsidP="005F6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46" w:type="pct"/>
          </w:tcPr>
          <w:p w14:paraId="4E0961D4" w14:textId="77777777" w:rsidR="005F6FBA" w:rsidRPr="00396BC1" w:rsidRDefault="005F6FBA" w:rsidP="005F6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544" w:type="pct"/>
          </w:tcPr>
          <w:p w14:paraId="58FADF60" w14:textId="77777777" w:rsidR="005F6FBA" w:rsidRPr="00396BC1" w:rsidRDefault="005F6FBA" w:rsidP="005F6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131"/>
              <w:rPr>
                <w:rFonts w:asciiTheme="majorBidi" w:hAnsiTheme="majorBidi"/>
                <w:sz w:val="29"/>
                <w:szCs w:val="29"/>
              </w:rPr>
            </w:pPr>
          </w:p>
        </w:tc>
        <w:tc>
          <w:tcPr>
            <w:tcW w:w="149" w:type="pct"/>
          </w:tcPr>
          <w:p w14:paraId="2B584C27" w14:textId="77777777" w:rsidR="005F6FBA" w:rsidRPr="00396BC1" w:rsidRDefault="005F6FBA" w:rsidP="005F6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591" w:type="pct"/>
          </w:tcPr>
          <w:p w14:paraId="756E4BAE" w14:textId="77777777" w:rsidR="005F6FBA" w:rsidRPr="00396BC1" w:rsidRDefault="005F6FBA" w:rsidP="005F6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3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43" w:type="pct"/>
          </w:tcPr>
          <w:p w14:paraId="235A5869" w14:textId="77777777" w:rsidR="005F6FBA" w:rsidRPr="00396BC1" w:rsidRDefault="005F6FBA" w:rsidP="005F6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590" w:type="pct"/>
          </w:tcPr>
          <w:p w14:paraId="5BFE73E8" w14:textId="77777777" w:rsidR="005F6FBA" w:rsidRPr="00396BC1" w:rsidRDefault="005F6FBA" w:rsidP="005F6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5F6FBA" w:rsidRPr="00396BC1" w14:paraId="3C62939B" w14:textId="77777777" w:rsidTr="00BD6E5E">
        <w:trPr>
          <w:trHeight w:val="335"/>
        </w:trPr>
        <w:tc>
          <w:tcPr>
            <w:tcW w:w="2250" w:type="pct"/>
          </w:tcPr>
          <w:p w14:paraId="2A29DA39" w14:textId="7DE3AA40" w:rsidR="005F6FBA" w:rsidRPr="00396BC1" w:rsidRDefault="005F6FBA" w:rsidP="005F6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396BC1">
              <w:rPr>
                <w:rFonts w:asciiTheme="majorBidi" w:hAnsiTheme="majorBidi" w:cstheme="majorBidi"/>
                <w:sz w:val="29"/>
                <w:szCs w:val="29"/>
                <w:cs/>
              </w:rPr>
              <w:t>บุคคลที่เกี่ยวข้องกัน</w:t>
            </w:r>
          </w:p>
        </w:tc>
        <w:tc>
          <w:tcPr>
            <w:tcW w:w="587" w:type="pct"/>
          </w:tcPr>
          <w:p w14:paraId="22A58D2F" w14:textId="72B31244" w:rsidR="005F6FBA" w:rsidRPr="00396BC1" w:rsidRDefault="00D51D7F" w:rsidP="005F6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31"/>
              <w:rPr>
                <w:rFonts w:asciiTheme="majorBidi" w:hAnsiTheme="majorBidi" w:cstheme="majorBidi"/>
                <w:sz w:val="29"/>
                <w:szCs w:val="29"/>
              </w:rPr>
            </w:pPr>
            <w:r w:rsidRPr="00D51D7F">
              <w:rPr>
                <w:rFonts w:asciiTheme="majorBidi" w:hAnsiTheme="majorBidi" w:cstheme="majorBidi"/>
                <w:sz w:val="29"/>
                <w:szCs w:val="29"/>
              </w:rPr>
              <w:t>5</w:t>
            </w:r>
            <w:r w:rsidR="0043007D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D51D7F">
              <w:rPr>
                <w:rFonts w:asciiTheme="majorBidi" w:hAnsiTheme="majorBidi" w:cstheme="majorBidi"/>
                <w:sz w:val="29"/>
                <w:szCs w:val="29"/>
              </w:rPr>
              <w:t>434</w:t>
            </w:r>
          </w:p>
        </w:tc>
        <w:tc>
          <w:tcPr>
            <w:tcW w:w="146" w:type="pct"/>
          </w:tcPr>
          <w:p w14:paraId="4425FAB2" w14:textId="77777777" w:rsidR="005F6FBA" w:rsidRPr="00396BC1" w:rsidRDefault="005F6FBA" w:rsidP="005F6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544" w:type="pct"/>
          </w:tcPr>
          <w:p w14:paraId="000F6878" w14:textId="1B9EF588" w:rsidR="005F6FBA" w:rsidRPr="00396BC1" w:rsidRDefault="00D51D7F" w:rsidP="005F6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31"/>
              <w:rPr>
                <w:rFonts w:asciiTheme="majorBidi" w:hAnsiTheme="majorBidi"/>
                <w:sz w:val="29"/>
                <w:szCs w:val="29"/>
              </w:rPr>
            </w:pPr>
            <w:r w:rsidRPr="00D51D7F">
              <w:rPr>
                <w:rFonts w:asciiTheme="majorBidi" w:hAnsiTheme="majorBidi"/>
                <w:sz w:val="29"/>
                <w:szCs w:val="29"/>
              </w:rPr>
              <w:t>5</w:t>
            </w:r>
            <w:r w:rsidR="005F6FBA" w:rsidRPr="00396BC1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D51D7F">
              <w:rPr>
                <w:rFonts w:asciiTheme="majorBidi" w:hAnsiTheme="majorBidi"/>
                <w:sz w:val="29"/>
                <w:szCs w:val="29"/>
              </w:rPr>
              <w:t>805</w:t>
            </w:r>
          </w:p>
        </w:tc>
        <w:tc>
          <w:tcPr>
            <w:tcW w:w="149" w:type="pct"/>
          </w:tcPr>
          <w:p w14:paraId="6A2762FD" w14:textId="77777777" w:rsidR="005F6FBA" w:rsidRPr="00396BC1" w:rsidRDefault="005F6FBA" w:rsidP="005F6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591" w:type="pct"/>
          </w:tcPr>
          <w:p w14:paraId="040D61E0" w14:textId="65428FB8" w:rsidR="005F6FBA" w:rsidRPr="00396BC1" w:rsidRDefault="00D51D7F" w:rsidP="005F6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31"/>
              <w:rPr>
                <w:rFonts w:asciiTheme="majorBidi" w:hAnsiTheme="majorBidi" w:cstheme="majorBidi"/>
                <w:sz w:val="29"/>
                <w:szCs w:val="29"/>
              </w:rPr>
            </w:pPr>
            <w:r w:rsidRPr="00D51D7F">
              <w:rPr>
                <w:rFonts w:asciiTheme="majorBidi" w:hAnsiTheme="majorBidi" w:cstheme="majorBidi"/>
                <w:sz w:val="29"/>
                <w:szCs w:val="29"/>
              </w:rPr>
              <w:t>5</w:t>
            </w:r>
            <w:r w:rsidR="0043007D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D51D7F">
              <w:rPr>
                <w:rFonts w:asciiTheme="majorBidi" w:hAnsiTheme="majorBidi" w:cstheme="majorBidi"/>
                <w:sz w:val="29"/>
                <w:szCs w:val="29"/>
              </w:rPr>
              <w:t>434</w:t>
            </w:r>
          </w:p>
        </w:tc>
        <w:tc>
          <w:tcPr>
            <w:tcW w:w="143" w:type="pct"/>
          </w:tcPr>
          <w:p w14:paraId="107086F3" w14:textId="77777777" w:rsidR="005F6FBA" w:rsidRPr="00396BC1" w:rsidRDefault="005F6FBA" w:rsidP="005F6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590" w:type="pct"/>
          </w:tcPr>
          <w:p w14:paraId="47F5D113" w14:textId="373035E0" w:rsidR="005F6FBA" w:rsidRPr="00396BC1" w:rsidRDefault="00D51D7F" w:rsidP="005F6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  <w:r w:rsidRPr="00D51D7F">
              <w:rPr>
                <w:rFonts w:asciiTheme="majorBidi" w:hAnsiTheme="majorBidi"/>
                <w:sz w:val="29"/>
                <w:szCs w:val="29"/>
              </w:rPr>
              <w:t>5</w:t>
            </w:r>
            <w:r w:rsidR="005F6FBA" w:rsidRPr="00396BC1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D51D7F">
              <w:rPr>
                <w:rFonts w:asciiTheme="majorBidi" w:hAnsiTheme="majorBidi"/>
                <w:sz w:val="29"/>
                <w:szCs w:val="29"/>
              </w:rPr>
              <w:t>805</w:t>
            </w:r>
          </w:p>
        </w:tc>
      </w:tr>
    </w:tbl>
    <w:p w14:paraId="0BCD47C4" w14:textId="5CBF19F4" w:rsidR="00044183" w:rsidRPr="0030671B" w:rsidRDefault="000441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23216F17" w14:textId="1BE71996" w:rsidR="002479BF" w:rsidRPr="00396BC1" w:rsidRDefault="002479BF" w:rsidP="002479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96BC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สัญญาสำคัญกับบุคคล</w:t>
      </w:r>
      <w:r w:rsidR="00AA0908" w:rsidRPr="00396BC1">
        <w:rPr>
          <w:rFonts w:ascii="Angsana New" w:hAnsi="Angsana New"/>
          <w:b/>
          <w:bCs/>
          <w:i/>
          <w:iCs/>
          <w:sz w:val="30"/>
          <w:szCs w:val="30"/>
          <w:cs/>
        </w:rPr>
        <w:t>หรือกิจการ</w:t>
      </w:r>
      <w:r w:rsidRPr="00396BC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ที่เกี่ยวข้องกัน</w:t>
      </w:r>
    </w:p>
    <w:p w14:paraId="55F27855" w14:textId="77777777" w:rsidR="003F4FB7" w:rsidRPr="00396BC1" w:rsidRDefault="003F4FB7" w:rsidP="003F4F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4D3D9ED" w14:textId="77777777" w:rsidR="00AA0908" w:rsidRPr="00396BC1" w:rsidRDefault="00AA0908" w:rsidP="00AA09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  <w:cs/>
        </w:rPr>
      </w:pPr>
      <w:r w:rsidRPr="00396BC1">
        <w:rPr>
          <w:rFonts w:ascii="Angsana New" w:hAnsi="Angsana New"/>
          <w:i/>
          <w:iCs/>
          <w:sz w:val="30"/>
          <w:szCs w:val="30"/>
          <w:cs/>
        </w:rPr>
        <w:t>สัญญาเช่า</w:t>
      </w:r>
    </w:p>
    <w:p w14:paraId="1E5C15A4" w14:textId="77777777" w:rsidR="00AA0908" w:rsidRPr="00396BC1" w:rsidRDefault="00AA0908" w:rsidP="00AA090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4DB7056D" w14:textId="60972F7C" w:rsidR="00AA0908" w:rsidRPr="00396BC1" w:rsidRDefault="00AA0908" w:rsidP="00AA090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396BC1">
        <w:rPr>
          <w:rFonts w:ascii="Angsana New" w:hAnsi="Angsana New"/>
          <w:spacing w:val="-2"/>
          <w:sz w:val="30"/>
          <w:szCs w:val="30"/>
          <w:cs/>
        </w:rPr>
        <w:t xml:space="preserve">เมื่อวันที่ </w:t>
      </w:r>
      <w:r w:rsidR="00D51D7F" w:rsidRPr="00D51D7F">
        <w:rPr>
          <w:rFonts w:ascii="Angsana New" w:hAnsi="Angsana New"/>
          <w:spacing w:val="-2"/>
          <w:sz w:val="30"/>
          <w:szCs w:val="30"/>
        </w:rPr>
        <w:t>3</w:t>
      </w:r>
      <w:r w:rsidRPr="00396BC1">
        <w:rPr>
          <w:rFonts w:ascii="Angsana New" w:hAnsi="Angsana New"/>
          <w:spacing w:val="-2"/>
          <w:sz w:val="30"/>
          <w:szCs w:val="30"/>
        </w:rPr>
        <w:t xml:space="preserve"> </w:t>
      </w:r>
      <w:r w:rsidRPr="00396BC1">
        <w:rPr>
          <w:rFonts w:ascii="Angsana New" w:hAnsi="Angsana New"/>
          <w:spacing w:val="-2"/>
          <w:sz w:val="30"/>
          <w:szCs w:val="30"/>
          <w:cs/>
        </w:rPr>
        <w:t xml:space="preserve">มกราคม </w:t>
      </w:r>
      <w:r w:rsidR="00D51D7F" w:rsidRPr="00D51D7F">
        <w:rPr>
          <w:rFonts w:ascii="Angsana New" w:hAnsi="Angsana New"/>
          <w:spacing w:val="-2"/>
          <w:sz w:val="30"/>
          <w:szCs w:val="30"/>
        </w:rPr>
        <w:t>2567</w:t>
      </w:r>
      <w:r w:rsidRPr="00396BC1">
        <w:rPr>
          <w:rFonts w:ascii="Angsana New" w:hAnsi="Angsana New"/>
          <w:spacing w:val="-2"/>
          <w:sz w:val="30"/>
          <w:szCs w:val="30"/>
        </w:rPr>
        <w:t xml:space="preserve"> </w:t>
      </w:r>
      <w:r w:rsidRPr="00396BC1">
        <w:rPr>
          <w:rFonts w:ascii="Angsana New" w:hAnsi="Angsana New"/>
          <w:spacing w:val="-2"/>
          <w:sz w:val="30"/>
          <w:szCs w:val="30"/>
          <w:cs/>
        </w:rPr>
        <w:t xml:space="preserve">บริษัทได้ทำสัญญาเช่าที่ดินกับผู้ถือหุ้นบุคคลหนึ่ง </w:t>
      </w:r>
      <w:r w:rsidRPr="00396BC1">
        <w:rPr>
          <w:rFonts w:ascii="Angsana New" w:hAnsi="Angsana New"/>
          <w:sz w:val="30"/>
          <w:szCs w:val="30"/>
          <w:cs/>
        </w:rPr>
        <w:t xml:space="preserve">โดยมีอัตราค่าเช่าตามที่ระบุไว้ในสัญญา สัญญานี้มีกำหนดระยะเวลา </w:t>
      </w:r>
      <w:r w:rsidR="00D51D7F" w:rsidRPr="00D51D7F">
        <w:rPr>
          <w:rFonts w:ascii="Angsana New" w:hAnsi="Angsana New"/>
          <w:sz w:val="30"/>
          <w:szCs w:val="30"/>
        </w:rPr>
        <w:t>3</w:t>
      </w:r>
      <w:r w:rsidRPr="00396BC1">
        <w:rPr>
          <w:rFonts w:ascii="Angsana New" w:hAnsi="Angsana New"/>
          <w:sz w:val="30"/>
          <w:szCs w:val="30"/>
        </w:rPr>
        <w:t xml:space="preserve"> </w:t>
      </w:r>
      <w:r w:rsidRPr="00396BC1">
        <w:rPr>
          <w:rFonts w:ascii="Angsana New" w:hAnsi="Angsana New"/>
          <w:sz w:val="30"/>
          <w:szCs w:val="30"/>
          <w:cs/>
        </w:rPr>
        <w:t xml:space="preserve">ปี มีผลบังคับใช้ตั้งแต่วันที่ </w:t>
      </w:r>
      <w:r w:rsidR="00D51D7F" w:rsidRPr="00D51D7F">
        <w:rPr>
          <w:rFonts w:ascii="Angsana New" w:hAnsi="Angsana New"/>
          <w:sz w:val="30"/>
          <w:szCs w:val="30"/>
        </w:rPr>
        <w:t>1</w:t>
      </w:r>
      <w:r w:rsidRPr="00396BC1">
        <w:rPr>
          <w:rFonts w:ascii="Angsana New" w:hAnsi="Angsana New"/>
          <w:sz w:val="30"/>
          <w:szCs w:val="30"/>
          <w:cs/>
        </w:rPr>
        <w:t xml:space="preserve"> มกราคม </w:t>
      </w:r>
      <w:r w:rsidR="00D51D7F" w:rsidRPr="00D51D7F">
        <w:rPr>
          <w:rFonts w:ascii="Angsana New" w:hAnsi="Angsana New"/>
          <w:sz w:val="30"/>
          <w:szCs w:val="30"/>
        </w:rPr>
        <w:t>2567</w:t>
      </w:r>
      <w:r w:rsidRPr="00396BC1">
        <w:rPr>
          <w:rFonts w:ascii="Angsana New" w:hAnsi="Angsana New"/>
          <w:sz w:val="30"/>
          <w:szCs w:val="30"/>
          <w:cs/>
        </w:rPr>
        <w:t xml:space="preserve"> ถึงวันที่ </w:t>
      </w:r>
      <w:r w:rsidR="00D51D7F" w:rsidRPr="00D51D7F">
        <w:rPr>
          <w:rFonts w:ascii="Angsana New" w:hAnsi="Angsana New"/>
          <w:sz w:val="30"/>
          <w:szCs w:val="30"/>
        </w:rPr>
        <w:t>31</w:t>
      </w:r>
      <w:r w:rsidRPr="00396BC1">
        <w:rPr>
          <w:rFonts w:ascii="Angsana New" w:hAnsi="Angsana New"/>
          <w:sz w:val="30"/>
          <w:szCs w:val="30"/>
          <w:cs/>
        </w:rPr>
        <w:t xml:space="preserve"> ธันวาคม </w:t>
      </w:r>
      <w:r w:rsidR="00D51D7F" w:rsidRPr="00D51D7F">
        <w:rPr>
          <w:rFonts w:ascii="Angsana New" w:hAnsi="Angsana New"/>
          <w:sz w:val="30"/>
          <w:szCs w:val="30"/>
        </w:rPr>
        <w:t>2569</w:t>
      </w:r>
      <w:r w:rsidRPr="00396BC1">
        <w:rPr>
          <w:rFonts w:ascii="Angsana New" w:hAnsi="Angsana New"/>
          <w:sz w:val="30"/>
          <w:szCs w:val="30"/>
          <w:cs/>
        </w:rPr>
        <w:t xml:space="preserve"> และสามารถต่ออายุได้คราวละ </w:t>
      </w:r>
      <w:r w:rsidR="00D51D7F" w:rsidRPr="00D51D7F">
        <w:rPr>
          <w:rFonts w:ascii="Angsana New" w:hAnsi="Angsana New"/>
          <w:sz w:val="30"/>
          <w:szCs w:val="30"/>
        </w:rPr>
        <w:t>3</w:t>
      </w:r>
      <w:r w:rsidRPr="00396BC1">
        <w:rPr>
          <w:rFonts w:ascii="Angsana New" w:hAnsi="Angsana New"/>
          <w:sz w:val="30"/>
          <w:szCs w:val="30"/>
        </w:rPr>
        <w:t xml:space="preserve"> </w:t>
      </w:r>
      <w:r w:rsidRPr="00396BC1">
        <w:rPr>
          <w:rFonts w:ascii="Angsana New" w:hAnsi="Angsana New"/>
          <w:sz w:val="30"/>
          <w:szCs w:val="30"/>
          <w:cs/>
        </w:rPr>
        <w:t xml:space="preserve">ปี โดยแจ้งเป็นลายลักษณ์อักษรล่วงหน้าไม่น้อยกว่า </w:t>
      </w:r>
      <w:r w:rsidR="00D51D7F" w:rsidRPr="00D51D7F">
        <w:rPr>
          <w:rFonts w:ascii="Angsana New" w:hAnsi="Angsana New"/>
          <w:sz w:val="30"/>
          <w:szCs w:val="30"/>
        </w:rPr>
        <w:t>1</w:t>
      </w:r>
      <w:r w:rsidRPr="00396BC1">
        <w:rPr>
          <w:rFonts w:ascii="Angsana New" w:hAnsi="Angsana New"/>
          <w:sz w:val="30"/>
          <w:szCs w:val="30"/>
        </w:rPr>
        <w:t xml:space="preserve"> </w:t>
      </w:r>
      <w:r w:rsidRPr="00396BC1">
        <w:rPr>
          <w:rFonts w:ascii="Angsana New" w:hAnsi="Angsana New"/>
          <w:sz w:val="30"/>
          <w:szCs w:val="30"/>
          <w:cs/>
        </w:rPr>
        <w:t>เดือนก่อนวันสิ้นสุดสัญญา</w:t>
      </w:r>
    </w:p>
    <w:p w14:paraId="01580011" w14:textId="77777777" w:rsidR="00AA0908" w:rsidRPr="00396BC1" w:rsidRDefault="00AA0908" w:rsidP="00AA090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28073B02" w14:textId="77777777" w:rsidR="00AA0908" w:rsidRPr="00396BC1" w:rsidRDefault="00AA0908" w:rsidP="00AA09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i/>
          <w:iCs/>
          <w:spacing w:val="-2"/>
          <w:sz w:val="30"/>
          <w:szCs w:val="30"/>
        </w:rPr>
      </w:pPr>
      <w:r w:rsidRPr="00396BC1">
        <w:rPr>
          <w:rFonts w:ascii="Angsana New" w:hAnsi="Angsana New"/>
          <w:i/>
          <w:iCs/>
          <w:spacing w:val="-2"/>
          <w:sz w:val="30"/>
          <w:szCs w:val="30"/>
          <w:cs/>
        </w:rPr>
        <w:t>สัญญาบริการ</w:t>
      </w:r>
    </w:p>
    <w:p w14:paraId="386F835C" w14:textId="77777777" w:rsidR="00AA0908" w:rsidRPr="00396BC1" w:rsidRDefault="00AA0908" w:rsidP="00AA09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290F3847" w14:textId="127C621D" w:rsidR="00AA0908" w:rsidRPr="00396BC1" w:rsidRDefault="00AA0908" w:rsidP="00AA090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396BC1">
        <w:rPr>
          <w:rFonts w:ascii="Angsana New" w:hAnsi="Angsana New"/>
          <w:spacing w:val="-2"/>
          <w:sz w:val="30"/>
          <w:szCs w:val="30"/>
          <w:cs/>
        </w:rPr>
        <w:t xml:space="preserve">เมื่อวันที่ </w:t>
      </w:r>
      <w:r w:rsidR="00D51D7F" w:rsidRPr="00D51D7F">
        <w:rPr>
          <w:rFonts w:ascii="Angsana New" w:hAnsi="Angsana New"/>
          <w:spacing w:val="-2"/>
          <w:sz w:val="30"/>
          <w:szCs w:val="30"/>
        </w:rPr>
        <w:t>2</w:t>
      </w:r>
      <w:r w:rsidRPr="00396BC1">
        <w:rPr>
          <w:rFonts w:ascii="Angsana New" w:hAnsi="Angsana New"/>
          <w:spacing w:val="-2"/>
          <w:sz w:val="30"/>
          <w:szCs w:val="30"/>
        </w:rPr>
        <w:t xml:space="preserve"> </w:t>
      </w:r>
      <w:r w:rsidRPr="00396BC1">
        <w:rPr>
          <w:rFonts w:ascii="Angsana New" w:hAnsi="Angsana New"/>
          <w:spacing w:val="-2"/>
          <w:sz w:val="30"/>
          <w:szCs w:val="30"/>
          <w:cs/>
        </w:rPr>
        <w:t xml:space="preserve">มกราคม </w:t>
      </w:r>
      <w:r w:rsidR="00D51D7F" w:rsidRPr="00D51D7F">
        <w:rPr>
          <w:rFonts w:ascii="Angsana New" w:hAnsi="Angsana New"/>
          <w:spacing w:val="-2"/>
          <w:sz w:val="30"/>
          <w:szCs w:val="30"/>
        </w:rPr>
        <w:t>2568</w:t>
      </w:r>
      <w:r w:rsidRPr="00396BC1">
        <w:rPr>
          <w:rFonts w:ascii="Angsana New" w:hAnsi="Angsana New"/>
          <w:spacing w:val="-2"/>
          <w:sz w:val="30"/>
          <w:szCs w:val="30"/>
        </w:rPr>
        <w:t xml:space="preserve"> </w:t>
      </w:r>
      <w:r w:rsidRPr="00396BC1">
        <w:rPr>
          <w:rFonts w:ascii="Angsana New" w:hAnsi="Angsana New"/>
          <w:spacing w:val="-2"/>
          <w:sz w:val="30"/>
          <w:szCs w:val="30"/>
          <w:cs/>
        </w:rPr>
        <w:t xml:space="preserve">บริษัทได้ทำสัญญาให้บริการโลจิสติกส์กับบริษัท ฟาร์ม่า อัลลิอันซ์ จำกัด </w:t>
      </w:r>
      <w:r w:rsidRPr="00396BC1">
        <w:rPr>
          <w:rFonts w:ascii="Angsana New" w:hAnsi="Angsana New"/>
          <w:sz w:val="30"/>
          <w:szCs w:val="30"/>
          <w:cs/>
        </w:rPr>
        <w:t xml:space="preserve">เพื่อให้บริการออกใบแจ้งหนี้และการขนส่งแก่บริษัทในเครือ โดยมีอัตราค่าบริการตามที่ระบุไว้ในสัญญา สัญญานี้มีผลบังคับใช้ตั้งแต่วันที่ </w:t>
      </w:r>
      <w:r w:rsidR="00D51D7F" w:rsidRPr="00D51D7F">
        <w:rPr>
          <w:rFonts w:ascii="Angsana New" w:hAnsi="Angsana New"/>
          <w:sz w:val="30"/>
          <w:szCs w:val="30"/>
        </w:rPr>
        <w:t>1</w:t>
      </w:r>
      <w:r w:rsidRPr="00396BC1">
        <w:rPr>
          <w:rFonts w:ascii="Angsana New" w:hAnsi="Angsana New"/>
          <w:sz w:val="30"/>
          <w:szCs w:val="30"/>
          <w:cs/>
        </w:rPr>
        <w:t xml:space="preserve"> มกราคม </w:t>
      </w:r>
      <w:r w:rsidR="00D51D7F" w:rsidRPr="00D51D7F">
        <w:rPr>
          <w:rFonts w:ascii="Angsana New" w:hAnsi="Angsana New"/>
          <w:sz w:val="30"/>
          <w:szCs w:val="30"/>
        </w:rPr>
        <w:t>2568</w:t>
      </w:r>
      <w:r w:rsidRPr="00396BC1">
        <w:rPr>
          <w:rFonts w:ascii="Angsana New" w:hAnsi="Angsana New"/>
          <w:sz w:val="30"/>
          <w:szCs w:val="30"/>
          <w:cs/>
        </w:rPr>
        <w:t xml:space="preserve"> ถึงวันที่ </w:t>
      </w:r>
      <w:r w:rsidR="00D51D7F" w:rsidRPr="00D51D7F">
        <w:rPr>
          <w:rFonts w:ascii="Angsana New" w:hAnsi="Angsana New"/>
          <w:sz w:val="30"/>
          <w:szCs w:val="30"/>
        </w:rPr>
        <w:t>31</w:t>
      </w:r>
      <w:r w:rsidRPr="00396BC1">
        <w:rPr>
          <w:rFonts w:ascii="Angsana New" w:hAnsi="Angsana New"/>
          <w:sz w:val="30"/>
          <w:szCs w:val="30"/>
          <w:cs/>
        </w:rPr>
        <w:t xml:space="preserve"> ธันวาคม </w:t>
      </w:r>
      <w:r w:rsidR="00D51D7F" w:rsidRPr="00D51D7F">
        <w:rPr>
          <w:rFonts w:ascii="Angsana New" w:hAnsi="Angsana New"/>
          <w:sz w:val="30"/>
          <w:szCs w:val="30"/>
        </w:rPr>
        <w:t>2568</w:t>
      </w:r>
      <w:r w:rsidRPr="00396BC1">
        <w:rPr>
          <w:rFonts w:ascii="Angsana New" w:hAnsi="Angsana New"/>
          <w:sz w:val="30"/>
          <w:szCs w:val="30"/>
          <w:cs/>
        </w:rPr>
        <w:t xml:space="preserve"> </w:t>
      </w:r>
      <w:r w:rsidR="00044183" w:rsidRPr="00396BC1">
        <w:rPr>
          <w:rFonts w:ascii="Angsana New" w:hAnsi="Angsana New"/>
          <w:sz w:val="30"/>
          <w:szCs w:val="30"/>
          <w:cs/>
        </w:rPr>
        <w:t>ต่อมาใน</w:t>
      </w:r>
      <w:r w:rsidR="00044183" w:rsidRPr="00F02AF8">
        <w:rPr>
          <w:rFonts w:ascii="Angsana New" w:hAnsi="Angsana New"/>
          <w:sz w:val="30"/>
          <w:szCs w:val="30"/>
          <w:cs/>
        </w:rPr>
        <w:t xml:space="preserve">วันที่ </w:t>
      </w:r>
      <w:r w:rsidR="00D51D7F" w:rsidRPr="00D51D7F">
        <w:rPr>
          <w:rFonts w:ascii="Angsana New" w:hAnsi="Angsana New"/>
          <w:sz w:val="30"/>
          <w:szCs w:val="30"/>
        </w:rPr>
        <w:t>5</w:t>
      </w:r>
      <w:r w:rsidR="00044183" w:rsidRPr="00F02AF8">
        <w:rPr>
          <w:rFonts w:ascii="Angsana New" w:hAnsi="Angsana New"/>
          <w:sz w:val="30"/>
          <w:szCs w:val="30"/>
        </w:rPr>
        <w:t xml:space="preserve"> </w:t>
      </w:r>
      <w:r w:rsidR="00044183" w:rsidRPr="00F02AF8">
        <w:rPr>
          <w:rFonts w:ascii="Angsana New" w:hAnsi="Angsana New"/>
          <w:sz w:val="30"/>
          <w:szCs w:val="30"/>
          <w:cs/>
        </w:rPr>
        <w:t xml:space="preserve">มกราคม </w:t>
      </w:r>
      <w:r w:rsidR="00D51D7F" w:rsidRPr="00D51D7F">
        <w:rPr>
          <w:rFonts w:ascii="Angsana New" w:hAnsi="Angsana New"/>
          <w:sz w:val="30"/>
          <w:szCs w:val="30"/>
        </w:rPr>
        <w:t>2569</w:t>
      </w:r>
      <w:r w:rsidR="00044183" w:rsidRPr="00396BC1">
        <w:rPr>
          <w:rFonts w:ascii="Angsana New" w:hAnsi="Angsana New"/>
          <w:sz w:val="30"/>
          <w:szCs w:val="30"/>
        </w:rPr>
        <w:t xml:space="preserve"> </w:t>
      </w:r>
      <w:r w:rsidR="00044183" w:rsidRPr="00396BC1">
        <w:rPr>
          <w:rFonts w:ascii="Angsana New" w:hAnsi="Angsana New"/>
          <w:sz w:val="30"/>
          <w:szCs w:val="30"/>
          <w:cs/>
        </w:rPr>
        <w:t xml:space="preserve">บริษัทได้ทำสัญญาให้บริการโลจิสติกส์ฉบับใหม่ โดยสัญญานี้มีผลบังคับใช้ตั้งแต่วันที่ </w:t>
      </w:r>
      <w:r w:rsidR="00D51D7F" w:rsidRPr="00D51D7F">
        <w:rPr>
          <w:rFonts w:ascii="Angsana New" w:hAnsi="Angsana New"/>
          <w:sz w:val="30"/>
          <w:szCs w:val="30"/>
        </w:rPr>
        <w:t>1</w:t>
      </w:r>
      <w:r w:rsidR="00044183" w:rsidRPr="00396BC1">
        <w:rPr>
          <w:rFonts w:ascii="Angsana New" w:hAnsi="Angsana New"/>
          <w:sz w:val="30"/>
          <w:szCs w:val="30"/>
        </w:rPr>
        <w:t xml:space="preserve"> </w:t>
      </w:r>
      <w:r w:rsidR="00044183" w:rsidRPr="00396BC1">
        <w:rPr>
          <w:rFonts w:ascii="Angsana New" w:hAnsi="Angsana New"/>
          <w:sz w:val="30"/>
          <w:szCs w:val="30"/>
          <w:cs/>
        </w:rPr>
        <w:t xml:space="preserve">มกราคม </w:t>
      </w:r>
      <w:r w:rsidR="00D51D7F" w:rsidRPr="00D51D7F">
        <w:rPr>
          <w:rFonts w:ascii="Angsana New" w:hAnsi="Angsana New"/>
          <w:sz w:val="30"/>
          <w:szCs w:val="30"/>
        </w:rPr>
        <w:t>2569</w:t>
      </w:r>
      <w:r w:rsidR="00044183" w:rsidRPr="00396BC1">
        <w:rPr>
          <w:rFonts w:ascii="Angsana New" w:hAnsi="Angsana New"/>
          <w:sz w:val="30"/>
          <w:szCs w:val="30"/>
        </w:rPr>
        <w:t xml:space="preserve"> </w:t>
      </w:r>
      <w:r w:rsidR="00044183" w:rsidRPr="00396BC1">
        <w:rPr>
          <w:rFonts w:ascii="Angsana New" w:hAnsi="Angsana New"/>
          <w:sz w:val="30"/>
          <w:szCs w:val="30"/>
          <w:cs/>
        </w:rPr>
        <w:t xml:space="preserve">ถึงวันที่ </w:t>
      </w:r>
      <w:r w:rsidR="00D51D7F" w:rsidRPr="00D51D7F">
        <w:rPr>
          <w:rFonts w:ascii="Angsana New" w:hAnsi="Angsana New"/>
          <w:sz w:val="30"/>
          <w:szCs w:val="30"/>
        </w:rPr>
        <w:t>31</w:t>
      </w:r>
      <w:r w:rsidR="00044183" w:rsidRPr="00396BC1">
        <w:rPr>
          <w:rFonts w:ascii="Angsana New" w:hAnsi="Angsana New"/>
          <w:sz w:val="30"/>
          <w:szCs w:val="30"/>
        </w:rPr>
        <w:t xml:space="preserve"> </w:t>
      </w:r>
      <w:r w:rsidR="00044183" w:rsidRPr="00396BC1">
        <w:rPr>
          <w:rFonts w:ascii="Angsana New" w:hAnsi="Angsana New"/>
          <w:sz w:val="30"/>
          <w:szCs w:val="30"/>
          <w:cs/>
        </w:rPr>
        <w:t xml:space="preserve">ธันวาคม </w:t>
      </w:r>
      <w:r w:rsidR="00D51D7F" w:rsidRPr="00D51D7F">
        <w:rPr>
          <w:rFonts w:ascii="Angsana New" w:hAnsi="Angsana New"/>
          <w:sz w:val="30"/>
          <w:szCs w:val="30"/>
        </w:rPr>
        <w:t>2569</w:t>
      </w:r>
      <w:r w:rsidR="00044183" w:rsidRPr="00396BC1">
        <w:rPr>
          <w:rFonts w:ascii="Angsana New" w:hAnsi="Angsana New"/>
          <w:sz w:val="30"/>
          <w:szCs w:val="30"/>
        </w:rPr>
        <w:t xml:space="preserve"> </w:t>
      </w:r>
      <w:r w:rsidRPr="00396BC1">
        <w:rPr>
          <w:rFonts w:ascii="Angsana New" w:hAnsi="Angsana New"/>
          <w:sz w:val="30"/>
          <w:szCs w:val="30"/>
          <w:cs/>
        </w:rPr>
        <w:t>คู่สัญญาฝ่ายใดฝ่ายหนึ่งจะบอกเลิกสัญญาก่อนถึงวันสิ้นสุดสัญญาไม่ได้ เว้นแต่คู่สัญญาทั้งสองฝ่ายตกลงที่จะยกเลิกหรือเปลี่ยนแปลงสัญญา</w:t>
      </w:r>
    </w:p>
    <w:p w14:paraId="47EEC17A" w14:textId="77777777" w:rsidR="00AA0908" w:rsidRPr="00396BC1" w:rsidRDefault="00AA0908" w:rsidP="00AA09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D813C50" w14:textId="025A5D36" w:rsidR="00AA0908" w:rsidRPr="00396BC1" w:rsidRDefault="00AA0908" w:rsidP="00AA090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396BC1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D51D7F" w:rsidRPr="00D51D7F">
        <w:rPr>
          <w:rFonts w:ascii="Angsana New" w:hAnsi="Angsana New"/>
          <w:sz w:val="30"/>
          <w:szCs w:val="30"/>
        </w:rPr>
        <w:t>2</w:t>
      </w:r>
      <w:r w:rsidRPr="00396BC1">
        <w:rPr>
          <w:rFonts w:ascii="Angsana New" w:hAnsi="Angsana New"/>
          <w:sz w:val="30"/>
          <w:szCs w:val="30"/>
        </w:rPr>
        <w:t xml:space="preserve"> </w:t>
      </w:r>
      <w:r w:rsidRPr="00396BC1">
        <w:rPr>
          <w:rFonts w:ascii="Angsana New" w:hAnsi="Angsana New"/>
          <w:sz w:val="30"/>
          <w:szCs w:val="30"/>
          <w:cs/>
        </w:rPr>
        <w:t xml:space="preserve">มกราคม </w:t>
      </w:r>
      <w:r w:rsidR="00D51D7F" w:rsidRPr="00D51D7F">
        <w:rPr>
          <w:rFonts w:ascii="Angsana New" w:hAnsi="Angsana New"/>
          <w:sz w:val="30"/>
          <w:szCs w:val="30"/>
        </w:rPr>
        <w:t>2568</w:t>
      </w:r>
      <w:r w:rsidRPr="00396BC1">
        <w:rPr>
          <w:rFonts w:ascii="Angsana New" w:hAnsi="Angsana New"/>
          <w:sz w:val="30"/>
          <w:szCs w:val="30"/>
        </w:rPr>
        <w:t xml:space="preserve"> </w:t>
      </w:r>
      <w:r w:rsidRPr="00396BC1">
        <w:rPr>
          <w:rFonts w:ascii="Angsana New" w:hAnsi="Angsana New"/>
          <w:sz w:val="30"/>
          <w:szCs w:val="30"/>
          <w:cs/>
        </w:rPr>
        <w:t xml:space="preserve">บริษัทได้ทำสัญญาให้บริการพื้นที่คลังสินค้ากับบริษัท ฟาร์ม่า อัลลิอันซ์ จำกัด โดยมีอัตราค่าบริการตามที่ระบุไว้ในสัญญา สัญญานี้มีผลบังคับใช้ตั้งแต่วันที่ </w:t>
      </w:r>
      <w:r w:rsidR="00D51D7F" w:rsidRPr="00D51D7F">
        <w:rPr>
          <w:rFonts w:ascii="Angsana New" w:hAnsi="Angsana New"/>
          <w:sz w:val="30"/>
          <w:szCs w:val="30"/>
        </w:rPr>
        <w:t>1</w:t>
      </w:r>
      <w:r w:rsidRPr="00396BC1">
        <w:rPr>
          <w:rFonts w:ascii="Angsana New" w:hAnsi="Angsana New"/>
          <w:sz w:val="30"/>
          <w:szCs w:val="30"/>
        </w:rPr>
        <w:t xml:space="preserve"> </w:t>
      </w:r>
      <w:r w:rsidRPr="00396BC1">
        <w:rPr>
          <w:rFonts w:ascii="Angsana New" w:hAnsi="Angsana New"/>
          <w:sz w:val="30"/>
          <w:szCs w:val="30"/>
          <w:cs/>
        </w:rPr>
        <w:t xml:space="preserve">มกราคม </w:t>
      </w:r>
      <w:r w:rsidR="00D51D7F" w:rsidRPr="00D51D7F">
        <w:rPr>
          <w:rFonts w:ascii="Angsana New" w:hAnsi="Angsana New"/>
          <w:sz w:val="30"/>
          <w:szCs w:val="30"/>
        </w:rPr>
        <w:t>2568</w:t>
      </w:r>
      <w:r w:rsidRPr="00396BC1">
        <w:rPr>
          <w:rFonts w:ascii="Angsana New" w:hAnsi="Angsana New"/>
          <w:sz w:val="30"/>
          <w:szCs w:val="30"/>
        </w:rPr>
        <w:t xml:space="preserve"> </w:t>
      </w:r>
      <w:r w:rsidRPr="00396BC1">
        <w:rPr>
          <w:rFonts w:ascii="Angsana New" w:hAnsi="Angsana New"/>
          <w:sz w:val="30"/>
          <w:szCs w:val="30"/>
          <w:cs/>
        </w:rPr>
        <w:t xml:space="preserve">ถึงวันที่ </w:t>
      </w:r>
      <w:r w:rsidR="00D51D7F" w:rsidRPr="00D51D7F">
        <w:rPr>
          <w:rFonts w:ascii="Angsana New" w:hAnsi="Angsana New"/>
          <w:sz w:val="30"/>
          <w:szCs w:val="30"/>
        </w:rPr>
        <w:t>31</w:t>
      </w:r>
      <w:r w:rsidRPr="00396BC1">
        <w:rPr>
          <w:rFonts w:ascii="Angsana New" w:hAnsi="Angsana New"/>
          <w:sz w:val="30"/>
          <w:szCs w:val="30"/>
        </w:rPr>
        <w:t xml:space="preserve"> </w:t>
      </w:r>
      <w:r w:rsidRPr="00396BC1">
        <w:rPr>
          <w:rFonts w:ascii="Angsana New" w:hAnsi="Angsana New"/>
          <w:sz w:val="30"/>
          <w:szCs w:val="30"/>
          <w:cs/>
        </w:rPr>
        <w:t xml:space="preserve">ธันวาคม </w:t>
      </w:r>
      <w:r w:rsidR="00D51D7F" w:rsidRPr="00D51D7F">
        <w:rPr>
          <w:rFonts w:ascii="Angsana New" w:hAnsi="Angsana New"/>
          <w:sz w:val="30"/>
          <w:szCs w:val="30"/>
        </w:rPr>
        <w:t>2568</w:t>
      </w:r>
      <w:r w:rsidR="00044183" w:rsidRPr="00396BC1">
        <w:rPr>
          <w:rFonts w:ascii="Angsana New" w:hAnsi="Angsana New"/>
          <w:sz w:val="30"/>
          <w:szCs w:val="30"/>
          <w:cs/>
        </w:rPr>
        <w:t xml:space="preserve"> ต่อมาใน</w:t>
      </w:r>
      <w:r w:rsidR="00044183" w:rsidRPr="00F02AF8">
        <w:rPr>
          <w:rFonts w:ascii="Angsana New" w:hAnsi="Angsana New"/>
          <w:sz w:val="30"/>
          <w:szCs w:val="30"/>
          <w:cs/>
        </w:rPr>
        <w:t xml:space="preserve">วันที่ </w:t>
      </w:r>
      <w:r w:rsidR="00D51D7F" w:rsidRPr="00D51D7F">
        <w:rPr>
          <w:rFonts w:ascii="Angsana New" w:hAnsi="Angsana New"/>
          <w:sz w:val="30"/>
          <w:szCs w:val="30"/>
        </w:rPr>
        <w:t>5</w:t>
      </w:r>
      <w:r w:rsidR="00044183" w:rsidRPr="00F02AF8">
        <w:rPr>
          <w:rFonts w:ascii="Angsana New" w:hAnsi="Angsana New"/>
          <w:sz w:val="30"/>
          <w:szCs w:val="30"/>
        </w:rPr>
        <w:t xml:space="preserve"> </w:t>
      </w:r>
      <w:r w:rsidR="00044183" w:rsidRPr="00F02AF8">
        <w:rPr>
          <w:rFonts w:ascii="Angsana New" w:hAnsi="Angsana New"/>
          <w:sz w:val="30"/>
          <w:szCs w:val="30"/>
          <w:cs/>
        </w:rPr>
        <w:t xml:space="preserve">มกราคม </w:t>
      </w:r>
      <w:r w:rsidR="00D51D7F" w:rsidRPr="00D51D7F">
        <w:rPr>
          <w:rFonts w:ascii="Angsana New" w:hAnsi="Angsana New"/>
          <w:sz w:val="30"/>
          <w:szCs w:val="30"/>
        </w:rPr>
        <w:t>2569</w:t>
      </w:r>
      <w:r w:rsidR="00044183" w:rsidRPr="00396BC1">
        <w:rPr>
          <w:rFonts w:ascii="Angsana New" w:hAnsi="Angsana New"/>
          <w:sz w:val="30"/>
          <w:szCs w:val="30"/>
        </w:rPr>
        <w:t xml:space="preserve"> </w:t>
      </w:r>
      <w:r w:rsidR="00044183" w:rsidRPr="00396BC1">
        <w:rPr>
          <w:rFonts w:ascii="Angsana New" w:hAnsi="Angsana New"/>
          <w:sz w:val="30"/>
          <w:szCs w:val="30"/>
          <w:cs/>
        </w:rPr>
        <w:t xml:space="preserve">บริษัทได้ทำสัญญาให้บริการพื้นที่คลังสินค้าฉบับใหม่ โดยสัญญานี้มีผลบังคับใช้ตั้งแต่วันที่ </w:t>
      </w:r>
      <w:r w:rsidR="00D51D7F" w:rsidRPr="00D51D7F">
        <w:rPr>
          <w:rFonts w:ascii="Angsana New" w:hAnsi="Angsana New"/>
          <w:sz w:val="30"/>
          <w:szCs w:val="30"/>
        </w:rPr>
        <w:t>1</w:t>
      </w:r>
      <w:r w:rsidR="00044183" w:rsidRPr="00396BC1">
        <w:rPr>
          <w:rFonts w:ascii="Angsana New" w:hAnsi="Angsana New"/>
          <w:sz w:val="30"/>
          <w:szCs w:val="30"/>
        </w:rPr>
        <w:t xml:space="preserve"> </w:t>
      </w:r>
      <w:r w:rsidR="00044183" w:rsidRPr="00396BC1">
        <w:rPr>
          <w:rFonts w:ascii="Angsana New" w:hAnsi="Angsana New"/>
          <w:sz w:val="30"/>
          <w:szCs w:val="30"/>
          <w:cs/>
        </w:rPr>
        <w:t xml:space="preserve">มกราคม </w:t>
      </w:r>
      <w:r w:rsidR="00D51D7F" w:rsidRPr="00D51D7F">
        <w:rPr>
          <w:rFonts w:ascii="Angsana New" w:hAnsi="Angsana New"/>
          <w:sz w:val="30"/>
          <w:szCs w:val="30"/>
        </w:rPr>
        <w:t>2569</w:t>
      </w:r>
      <w:r w:rsidR="00044183" w:rsidRPr="00396BC1">
        <w:rPr>
          <w:rFonts w:ascii="Angsana New" w:hAnsi="Angsana New"/>
          <w:sz w:val="30"/>
          <w:szCs w:val="30"/>
        </w:rPr>
        <w:t xml:space="preserve"> </w:t>
      </w:r>
      <w:r w:rsidR="00044183" w:rsidRPr="00396BC1">
        <w:rPr>
          <w:rFonts w:ascii="Angsana New" w:hAnsi="Angsana New"/>
          <w:sz w:val="30"/>
          <w:szCs w:val="30"/>
          <w:cs/>
        </w:rPr>
        <w:t xml:space="preserve">ถึงวันที่ </w:t>
      </w:r>
      <w:r w:rsidR="00D51D7F" w:rsidRPr="00D51D7F">
        <w:rPr>
          <w:rFonts w:ascii="Angsana New" w:hAnsi="Angsana New"/>
          <w:sz w:val="30"/>
          <w:szCs w:val="30"/>
        </w:rPr>
        <w:t>31</w:t>
      </w:r>
      <w:r w:rsidR="00044183" w:rsidRPr="00396BC1">
        <w:rPr>
          <w:rFonts w:ascii="Angsana New" w:hAnsi="Angsana New"/>
          <w:sz w:val="30"/>
          <w:szCs w:val="30"/>
        </w:rPr>
        <w:t xml:space="preserve"> </w:t>
      </w:r>
      <w:r w:rsidR="00044183" w:rsidRPr="00396BC1">
        <w:rPr>
          <w:rFonts w:ascii="Angsana New" w:hAnsi="Angsana New"/>
          <w:sz w:val="30"/>
          <w:szCs w:val="30"/>
          <w:cs/>
        </w:rPr>
        <w:t xml:space="preserve">ธันวาคม </w:t>
      </w:r>
      <w:r w:rsidR="00D51D7F" w:rsidRPr="00D51D7F">
        <w:rPr>
          <w:rFonts w:ascii="Angsana New" w:hAnsi="Angsana New"/>
          <w:sz w:val="30"/>
          <w:szCs w:val="30"/>
        </w:rPr>
        <w:t>2569</w:t>
      </w:r>
      <w:r w:rsidR="00044183" w:rsidRPr="00396BC1">
        <w:rPr>
          <w:rFonts w:ascii="Angsana New" w:hAnsi="Angsana New"/>
          <w:sz w:val="30"/>
          <w:szCs w:val="30"/>
        </w:rPr>
        <w:t xml:space="preserve"> </w:t>
      </w:r>
      <w:r w:rsidRPr="00396BC1">
        <w:rPr>
          <w:rFonts w:ascii="Angsana New" w:hAnsi="Angsana New"/>
          <w:sz w:val="30"/>
          <w:szCs w:val="30"/>
          <w:cs/>
        </w:rPr>
        <w:t>คู่สัญญาฝ่ายใดฝ่ายหนึ่งจะบอกเลิกสัญญาก่อนถึงวันสิ้นสุดสัญญาไม่ได้ เว้นแต่คู่สัญญาทั้งสองฝ่ายตกลงที่จะยกเลิกหรือเปลี่ยนแปลงสัญญา</w:t>
      </w:r>
    </w:p>
    <w:p w14:paraId="51F39E7B" w14:textId="77777777" w:rsidR="00AA0908" w:rsidRPr="00396BC1" w:rsidRDefault="00AA0908" w:rsidP="00AA09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60096675" w14:textId="77777777" w:rsidR="00EB1FD2" w:rsidRPr="00396BC1" w:rsidRDefault="00EB1F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30"/>
          <w:szCs w:val="30"/>
          <w:cs/>
        </w:rPr>
      </w:pPr>
      <w:r w:rsidRPr="00396BC1">
        <w:rPr>
          <w:rFonts w:ascii="Angsana New" w:hAnsi="Angsana New"/>
          <w:spacing w:val="-2"/>
          <w:sz w:val="30"/>
          <w:szCs w:val="30"/>
          <w:cs/>
        </w:rPr>
        <w:br w:type="page"/>
      </w:r>
    </w:p>
    <w:p w14:paraId="0A13B139" w14:textId="6E904D33" w:rsidR="00AA0908" w:rsidRPr="00396BC1" w:rsidRDefault="00AA0908" w:rsidP="00AA090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396BC1">
        <w:rPr>
          <w:rFonts w:ascii="Angsana New" w:hAnsi="Angsana New"/>
          <w:spacing w:val="-2"/>
          <w:sz w:val="30"/>
          <w:szCs w:val="30"/>
          <w:cs/>
        </w:rPr>
        <w:t xml:space="preserve">เมื่อวันที่ </w:t>
      </w:r>
      <w:r w:rsidR="00D51D7F" w:rsidRPr="00D51D7F">
        <w:rPr>
          <w:rFonts w:ascii="Angsana New" w:hAnsi="Angsana New"/>
          <w:spacing w:val="-2"/>
          <w:sz w:val="30"/>
          <w:szCs w:val="30"/>
        </w:rPr>
        <w:t>2</w:t>
      </w:r>
      <w:r w:rsidRPr="00396BC1">
        <w:rPr>
          <w:rFonts w:ascii="Angsana New" w:hAnsi="Angsana New"/>
          <w:spacing w:val="-2"/>
          <w:sz w:val="30"/>
          <w:szCs w:val="30"/>
        </w:rPr>
        <w:t xml:space="preserve"> </w:t>
      </w:r>
      <w:r w:rsidRPr="00396BC1">
        <w:rPr>
          <w:rFonts w:ascii="Angsana New" w:hAnsi="Angsana New"/>
          <w:spacing w:val="-2"/>
          <w:sz w:val="30"/>
          <w:szCs w:val="30"/>
          <w:cs/>
        </w:rPr>
        <w:t xml:space="preserve">มกราคม </w:t>
      </w:r>
      <w:r w:rsidR="00D51D7F" w:rsidRPr="00D51D7F">
        <w:rPr>
          <w:rFonts w:ascii="Angsana New" w:hAnsi="Angsana New"/>
          <w:spacing w:val="-2"/>
          <w:sz w:val="30"/>
          <w:szCs w:val="30"/>
        </w:rPr>
        <w:t>2568</w:t>
      </w:r>
      <w:r w:rsidRPr="00396BC1">
        <w:rPr>
          <w:rFonts w:ascii="Angsana New" w:hAnsi="Angsana New"/>
          <w:spacing w:val="-2"/>
          <w:sz w:val="30"/>
          <w:szCs w:val="30"/>
        </w:rPr>
        <w:t xml:space="preserve"> </w:t>
      </w:r>
      <w:r w:rsidRPr="00396BC1">
        <w:rPr>
          <w:rFonts w:ascii="Angsana New" w:hAnsi="Angsana New"/>
          <w:spacing w:val="-2"/>
          <w:sz w:val="30"/>
          <w:szCs w:val="30"/>
          <w:cs/>
        </w:rPr>
        <w:t xml:space="preserve">บริษัทได้ทำสัญญาบริการทางกฎหมายกับบริษัท ฟาร์ม่า อัลลิอันซ์ จำกัด </w:t>
      </w:r>
      <w:r w:rsidRPr="00396BC1">
        <w:rPr>
          <w:rFonts w:ascii="Angsana New" w:hAnsi="Angsana New"/>
          <w:sz w:val="30"/>
          <w:szCs w:val="30"/>
          <w:cs/>
        </w:rPr>
        <w:t xml:space="preserve">เพื่อรับบริการเกี่ยวกับการขึ้นทะเบียนและขอใบอนุญาตตามที่กฎหมายกำหนด โดยมีอัตราค่าบริการตามที่ระบุไว้ในสัญญา สัญญานี้มีผลบังคับใช้ตั้งแต่วันที่ </w:t>
      </w:r>
      <w:r w:rsidR="00D51D7F" w:rsidRPr="00D51D7F">
        <w:rPr>
          <w:rFonts w:ascii="Angsana New" w:hAnsi="Angsana New"/>
          <w:sz w:val="30"/>
          <w:szCs w:val="30"/>
        </w:rPr>
        <w:t>1</w:t>
      </w:r>
      <w:r w:rsidRPr="00396BC1">
        <w:rPr>
          <w:rFonts w:ascii="Angsana New" w:hAnsi="Angsana New"/>
          <w:sz w:val="30"/>
          <w:szCs w:val="30"/>
        </w:rPr>
        <w:t xml:space="preserve"> </w:t>
      </w:r>
      <w:r w:rsidRPr="00396BC1">
        <w:rPr>
          <w:rFonts w:ascii="Angsana New" w:hAnsi="Angsana New"/>
          <w:sz w:val="30"/>
          <w:szCs w:val="30"/>
          <w:cs/>
        </w:rPr>
        <w:t xml:space="preserve">มกราคม </w:t>
      </w:r>
      <w:r w:rsidR="00D51D7F" w:rsidRPr="00D51D7F">
        <w:rPr>
          <w:rFonts w:ascii="Angsana New" w:hAnsi="Angsana New"/>
          <w:sz w:val="30"/>
          <w:szCs w:val="30"/>
        </w:rPr>
        <w:t>2568</w:t>
      </w:r>
      <w:r w:rsidRPr="00396BC1">
        <w:rPr>
          <w:rFonts w:ascii="Angsana New" w:hAnsi="Angsana New"/>
          <w:sz w:val="30"/>
          <w:szCs w:val="30"/>
        </w:rPr>
        <w:t xml:space="preserve"> </w:t>
      </w:r>
      <w:r w:rsidRPr="00396BC1">
        <w:rPr>
          <w:rFonts w:ascii="Angsana New" w:hAnsi="Angsana New"/>
          <w:sz w:val="30"/>
          <w:szCs w:val="30"/>
          <w:cs/>
        </w:rPr>
        <w:t xml:space="preserve">ถึงวันที่ </w:t>
      </w:r>
      <w:r w:rsidR="00D51D7F" w:rsidRPr="00D51D7F">
        <w:rPr>
          <w:rFonts w:ascii="Angsana New" w:hAnsi="Angsana New"/>
          <w:sz w:val="30"/>
          <w:szCs w:val="30"/>
        </w:rPr>
        <w:t>31</w:t>
      </w:r>
      <w:r w:rsidRPr="00396BC1">
        <w:rPr>
          <w:rFonts w:ascii="Angsana New" w:hAnsi="Angsana New"/>
          <w:sz w:val="30"/>
          <w:szCs w:val="30"/>
        </w:rPr>
        <w:t xml:space="preserve"> </w:t>
      </w:r>
      <w:r w:rsidRPr="00396BC1">
        <w:rPr>
          <w:rFonts w:ascii="Angsana New" w:hAnsi="Angsana New"/>
          <w:sz w:val="30"/>
          <w:szCs w:val="30"/>
          <w:cs/>
        </w:rPr>
        <w:t xml:space="preserve">ธันวาคม </w:t>
      </w:r>
      <w:r w:rsidR="00D51D7F" w:rsidRPr="00D51D7F">
        <w:rPr>
          <w:rFonts w:ascii="Angsana New" w:hAnsi="Angsana New"/>
          <w:sz w:val="30"/>
          <w:szCs w:val="30"/>
        </w:rPr>
        <w:t>2568</w:t>
      </w:r>
      <w:r w:rsidR="00044183" w:rsidRPr="00396BC1">
        <w:rPr>
          <w:rFonts w:ascii="Angsana New" w:hAnsi="Angsana New"/>
          <w:sz w:val="30"/>
          <w:szCs w:val="30"/>
          <w:cs/>
        </w:rPr>
        <w:t xml:space="preserve"> ต่อมาใน</w:t>
      </w:r>
      <w:r w:rsidR="00044183" w:rsidRPr="00F02AF8">
        <w:rPr>
          <w:rFonts w:ascii="Angsana New" w:hAnsi="Angsana New"/>
          <w:sz w:val="30"/>
          <w:szCs w:val="30"/>
          <w:cs/>
        </w:rPr>
        <w:t xml:space="preserve">วันที่ </w:t>
      </w:r>
      <w:r w:rsidR="00D51D7F" w:rsidRPr="00D51D7F">
        <w:rPr>
          <w:rFonts w:ascii="Angsana New" w:hAnsi="Angsana New"/>
          <w:sz w:val="30"/>
          <w:szCs w:val="30"/>
        </w:rPr>
        <w:t>5</w:t>
      </w:r>
      <w:r w:rsidR="00044183" w:rsidRPr="00F02AF8">
        <w:rPr>
          <w:rFonts w:ascii="Angsana New" w:hAnsi="Angsana New"/>
          <w:sz w:val="30"/>
          <w:szCs w:val="30"/>
        </w:rPr>
        <w:t xml:space="preserve"> </w:t>
      </w:r>
      <w:r w:rsidR="00044183" w:rsidRPr="00F02AF8">
        <w:rPr>
          <w:rFonts w:ascii="Angsana New" w:hAnsi="Angsana New"/>
          <w:sz w:val="30"/>
          <w:szCs w:val="30"/>
          <w:cs/>
        </w:rPr>
        <w:t xml:space="preserve">มกราคม </w:t>
      </w:r>
      <w:r w:rsidR="00D51D7F" w:rsidRPr="00D51D7F">
        <w:rPr>
          <w:rFonts w:ascii="Angsana New" w:hAnsi="Angsana New"/>
          <w:sz w:val="30"/>
          <w:szCs w:val="30"/>
        </w:rPr>
        <w:t>2569</w:t>
      </w:r>
      <w:r w:rsidR="00044183" w:rsidRPr="00396BC1">
        <w:rPr>
          <w:rFonts w:ascii="Angsana New" w:hAnsi="Angsana New"/>
          <w:sz w:val="30"/>
          <w:szCs w:val="30"/>
        </w:rPr>
        <w:t xml:space="preserve"> </w:t>
      </w:r>
      <w:r w:rsidR="00044183" w:rsidRPr="00396BC1">
        <w:rPr>
          <w:rFonts w:ascii="Angsana New" w:hAnsi="Angsana New"/>
          <w:sz w:val="30"/>
          <w:szCs w:val="30"/>
          <w:cs/>
        </w:rPr>
        <w:t xml:space="preserve">บริษัทได้ทำสัญญาบริการทางกฎหมายฉบับใหม่ โดยสัญญานี้มีผลบังคับใช้ตั้งแต่วันที่ </w:t>
      </w:r>
      <w:r w:rsidR="00D51D7F" w:rsidRPr="00D51D7F">
        <w:rPr>
          <w:rFonts w:ascii="Angsana New" w:hAnsi="Angsana New"/>
          <w:sz w:val="30"/>
          <w:szCs w:val="30"/>
        </w:rPr>
        <w:t>1</w:t>
      </w:r>
      <w:r w:rsidR="00044183" w:rsidRPr="00396BC1">
        <w:rPr>
          <w:rFonts w:ascii="Angsana New" w:hAnsi="Angsana New"/>
          <w:sz w:val="30"/>
          <w:szCs w:val="30"/>
        </w:rPr>
        <w:t xml:space="preserve"> </w:t>
      </w:r>
      <w:r w:rsidR="00044183" w:rsidRPr="00396BC1">
        <w:rPr>
          <w:rFonts w:ascii="Angsana New" w:hAnsi="Angsana New"/>
          <w:sz w:val="30"/>
          <w:szCs w:val="30"/>
          <w:cs/>
        </w:rPr>
        <w:t xml:space="preserve">มกราคม </w:t>
      </w:r>
      <w:r w:rsidR="00D51D7F" w:rsidRPr="00D51D7F">
        <w:rPr>
          <w:rFonts w:ascii="Angsana New" w:hAnsi="Angsana New"/>
          <w:sz w:val="30"/>
          <w:szCs w:val="30"/>
        </w:rPr>
        <w:t>2569</w:t>
      </w:r>
      <w:r w:rsidR="00044183" w:rsidRPr="00396BC1">
        <w:rPr>
          <w:rFonts w:ascii="Angsana New" w:hAnsi="Angsana New"/>
          <w:sz w:val="30"/>
          <w:szCs w:val="30"/>
        </w:rPr>
        <w:t xml:space="preserve"> </w:t>
      </w:r>
      <w:r w:rsidR="00044183" w:rsidRPr="00396BC1">
        <w:rPr>
          <w:rFonts w:ascii="Angsana New" w:hAnsi="Angsana New"/>
          <w:sz w:val="30"/>
          <w:szCs w:val="30"/>
          <w:cs/>
        </w:rPr>
        <w:t>ถึงวันที่</w:t>
      </w:r>
      <w:r w:rsidR="002271F7" w:rsidRPr="00396BC1">
        <w:rPr>
          <w:rFonts w:ascii="Angsana New" w:hAnsi="Angsana New"/>
          <w:sz w:val="30"/>
          <w:szCs w:val="30"/>
          <w:cs/>
        </w:rPr>
        <w:t xml:space="preserve"> </w:t>
      </w:r>
      <w:r w:rsidR="002271F7" w:rsidRPr="00396BC1">
        <w:rPr>
          <w:rFonts w:ascii="Angsana New" w:hAnsi="Angsana New"/>
          <w:sz w:val="30"/>
          <w:szCs w:val="30"/>
          <w:cs/>
        </w:rPr>
        <w:br/>
      </w:r>
      <w:r w:rsidR="00D51D7F" w:rsidRPr="00D51D7F">
        <w:rPr>
          <w:rFonts w:ascii="Angsana New" w:hAnsi="Angsana New"/>
          <w:sz w:val="30"/>
          <w:szCs w:val="30"/>
        </w:rPr>
        <w:t>31</w:t>
      </w:r>
      <w:r w:rsidR="00044183" w:rsidRPr="00396BC1">
        <w:rPr>
          <w:rFonts w:ascii="Angsana New" w:hAnsi="Angsana New"/>
          <w:sz w:val="30"/>
          <w:szCs w:val="30"/>
        </w:rPr>
        <w:t xml:space="preserve"> </w:t>
      </w:r>
      <w:r w:rsidR="00044183" w:rsidRPr="00396BC1">
        <w:rPr>
          <w:rFonts w:ascii="Angsana New" w:hAnsi="Angsana New"/>
          <w:sz w:val="30"/>
          <w:szCs w:val="30"/>
          <w:cs/>
        </w:rPr>
        <w:t xml:space="preserve">ธันวาคม </w:t>
      </w:r>
      <w:r w:rsidR="00D51D7F" w:rsidRPr="00D51D7F">
        <w:rPr>
          <w:rFonts w:ascii="Angsana New" w:hAnsi="Angsana New"/>
          <w:sz w:val="30"/>
          <w:szCs w:val="30"/>
        </w:rPr>
        <w:t>2569</w:t>
      </w:r>
      <w:r w:rsidR="00044183" w:rsidRPr="00396BC1">
        <w:rPr>
          <w:rFonts w:ascii="Angsana New" w:hAnsi="Angsana New"/>
          <w:sz w:val="30"/>
          <w:szCs w:val="30"/>
        </w:rPr>
        <w:t xml:space="preserve"> </w:t>
      </w:r>
      <w:r w:rsidRPr="00396BC1">
        <w:rPr>
          <w:rFonts w:ascii="Angsana New" w:hAnsi="Angsana New"/>
          <w:sz w:val="30"/>
          <w:szCs w:val="30"/>
          <w:cs/>
        </w:rPr>
        <w:t>คู่สัญญาฝ่ายใดฝ่ายหนึ่งจะบอกเลิกสัญญาก่อนถึงวันสิ้นสุดสัญญาไม่ได้ เว้นแต่คู่สัญญาทั้งสองฝ่ายตกลงที่จะยกเลิกหรือเปลี่ยนแปลงสัญญา</w:t>
      </w:r>
    </w:p>
    <w:p w14:paraId="308297B2" w14:textId="77777777" w:rsidR="00AA0908" w:rsidRPr="00F02AF8" w:rsidRDefault="00AA0908" w:rsidP="00AA090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D026627" w14:textId="70433EE9" w:rsidR="00AA0908" w:rsidRPr="00396BC1" w:rsidRDefault="00AA0908" w:rsidP="00AA09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396BC1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D51D7F" w:rsidRPr="00D51D7F">
        <w:rPr>
          <w:rFonts w:ascii="Angsana New" w:hAnsi="Angsana New"/>
          <w:spacing w:val="-2"/>
          <w:sz w:val="30"/>
          <w:szCs w:val="30"/>
        </w:rPr>
        <w:t>2</w:t>
      </w:r>
      <w:r w:rsidRPr="00396BC1">
        <w:rPr>
          <w:rFonts w:ascii="Angsana New" w:hAnsi="Angsana New"/>
          <w:spacing w:val="-2"/>
          <w:sz w:val="30"/>
          <w:szCs w:val="30"/>
        </w:rPr>
        <w:t xml:space="preserve"> </w:t>
      </w:r>
      <w:r w:rsidRPr="00396BC1">
        <w:rPr>
          <w:rFonts w:ascii="Angsana New" w:hAnsi="Angsana New"/>
          <w:spacing w:val="-2"/>
          <w:sz w:val="30"/>
          <w:szCs w:val="30"/>
          <w:cs/>
        </w:rPr>
        <w:t xml:space="preserve">มกราคม </w:t>
      </w:r>
      <w:r w:rsidR="00D51D7F" w:rsidRPr="00D51D7F">
        <w:rPr>
          <w:rFonts w:ascii="Angsana New" w:hAnsi="Angsana New"/>
          <w:spacing w:val="-2"/>
          <w:sz w:val="30"/>
          <w:szCs w:val="30"/>
        </w:rPr>
        <w:t>2568</w:t>
      </w:r>
      <w:r w:rsidRPr="00396BC1">
        <w:rPr>
          <w:rFonts w:ascii="Angsana New" w:hAnsi="Angsana New"/>
          <w:spacing w:val="-2"/>
          <w:sz w:val="30"/>
          <w:szCs w:val="30"/>
        </w:rPr>
        <w:t xml:space="preserve"> </w:t>
      </w:r>
      <w:r w:rsidRPr="00396BC1">
        <w:rPr>
          <w:rFonts w:ascii="Angsana New" w:hAnsi="Angsana New"/>
          <w:sz w:val="30"/>
          <w:szCs w:val="30"/>
          <w:cs/>
        </w:rPr>
        <w:t xml:space="preserve">บริษัทได้ทำสัญญาบริการพื้นที่กับบริษัท </w:t>
      </w:r>
      <w:r w:rsidRPr="00396BC1">
        <w:rPr>
          <w:rFonts w:ascii="Angsana New" w:hAnsi="Angsana New"/>
          <w:spacing w:val="-2"/>
          <w:sz w:val="30"/>
          <w:szCs w:val="30"/>
          <w:cs/>
        </w:rPr>
        <w:t xml:space="preserve">ฟาร์ม่า อัลลิอันซ์ จำกัด เพื่อรับบริการเกี่ยวกับพื้นที่สำนักงานและระบบสาธารณูปโภค โดยมีอัตราค่าบริการตามที่ระบุไว้ในสัญญา สัญญานี้มีผลบังคับใช้ตั้งแต่วันที่ </w:t>
      </w:r>
      <w:r w:rsidR="00D51D7F" w:rsidRPr="00D51D7F">
        <w:rPr>
          <w:rFonts w:ascii="Angsana New" w:hAnsi="Angsana New"/>
          <w:spacing w:val="-2"/>
          <w:sz w:val="30"/>
          <w:szCs w:val="30"/>
        </w:rPr>
        <w:t>1</w:t>
      </w:r>
      <w:r w:rsidRPr="00396BC1">
        <w:rPr>
          <w:rFonts w:ascii="Angsana New" w:hAnsi="Angsana New"/>
          <w:spacing w:val="-2"/>
          <w:sz w:val="30"/>
          <w:szCs w:val="30"/>
          <w:cs/>
        </w:rPr>
        <w:t xml:space="preserve"> มกราคม </w:t>
      </w:r>
      <w:r w:rsidR="00D51D7F" w:rsidRPr="00D51D7F">
        <w:rPr>
          <w:rFonts w:ascii="Angsana New" w:hAnsi="Angsana New"/>
          <w:spacing w:val="-2"/>
          <w:sz w:val="30"/>
          <w:szCs w:val="30"/>
        </w:rPr>
        <w:t>2568</w:t>
      </w:r>
      <w:r w:rsidRPr="00396BC1">
        <w:rPr>
          <w:rFonts w:ascii="Angsana New" w:hAnsi="Angsana New"/>
          <w:spacing w:val="-2"/>
          <w:sz w:val="30"/>
          <w:szCs w:val="30"/>
          <w:cs/>
        </w:rPr>
        <w:t xml:space="preserve"> ถึงวันที่ </w:t>
      </w:r>
      <w:r w:rsidR="00D51D7F" w:rsidRPr="00D51D7F">
        <w:rPr>
          <w:rFonts w:ascii="Angsana New" w:hAnsi="Angsana New"/>
          <w:spacing w:val="-2"/>
          <w:sz w:val="30"/>
          <w:szCs w:val="30"/>
        </w:rPr>
        <w:t>31</w:t>
      </w:r>
      <w:r w:rsidRPr="00396BC1">
        <w:rPr>
          <w:rFonts w:ascii="Angsana New" w:hAnsi="Angsana New"/>
          <w:spacing w:val="-2"/>
          <w:sz w:val="30"/>
          <w:szCs w:val="30"/>
          <w:cs/>
        </w:rPr>
        <w:t xml:space="preserve"> ธันวาคม </w:t>
      </w:r>
      <w:r w:rsidR="00D51D7F" w:rsidRPr="00D51D7F">
        <w:rPr>
          <w:rFonts w:ascii="Angsana New" w:hAnsi="Angsana New"/>
          <w:spacing w:val="-2"/>
          <w:sz w:val="30"/>
          <w:szCs w:val="30"/>
        </w:rPr>
        <w:t>2568</w:t>
      </w:r>
      <w:r w:rsidRPr="00396BC1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044183" w:rsidRPr="00396BC1">
        <w:rPr>
          <w:rFonts w:ascii="Angsana New" w:hAnsi="Angsana New"/>
          <w:sz w:val="30"/>
          <w:szCs w:val="30"/>
          <w:cs/>
        </w:rPr>
        <w:t>ต่อมาใน</w:t>
      </w:r>
      <w:r w:rsidR="00044183" w:rsidRPr="00F02AF8">
        <w:rPr>
          <w:rFonts w:ascii="Angsana New" w:hAnsi="Angsana New"/>
          <w:sz w:val="30"/>
          <w:szCs w:val="30"/>
          <w:cs/>
        </w:rPr>
        <w:t xml:space="preserve">วันที่ </w:t>
      </w:r>
      <w:r w:rsidR="00D51D7F" w:rsidRPr="00D51D7F">
        <w:rPr>
          <w:rFonts w:ascii="Angsana New" w:hAnsi="Angsana New"/>
          <w:sz w:val="30"/>
          <w:szCs w:val="30"/>
        </w:rPr>
        <w:t>5</w:t>
      </w:r>
      <w:r w:rsidR="00044183" w:rsidRPr="00F02AF8">
        <w:rPr>
          <w:rFonts w:ascii="Angsana New" w:hAnsi="Angsana New"/>
          <w:sz w:val="30"/>
          <w:szCs w:val="30"/>
        </w:rPr>
        <w:t xml:space="preserve"> </w:t>
      </w:r>
      <w:r w:rsidR="00044183" w:rsidRPr="00F02AF8">
        <w:rPr>
          <w:rFonts w:ascii="Angsana New" w:hAnsi="Angsana New"/>
          <w:sz w:val="30"/>
          <w:szCs w:val="30"/>
          <w:cs/>
        </w:rPr>
        <w:t xml:space="preserve">มกราคม </w:t>
      </w:r>
      <w:r w:rsidR="00D51D7F" w:rsidRPr="00D51D7F">
        <w:rPr>
          <w:rFonts w:ascii="Angsana New" w:hAnsi="Angsana New"/>
          <w:sz w:val="30"/>
          <w:szCs w:val="30"/>
        </w:rPr>
        <w:t>2569</w:t>
      </w:r>
      <w:r w:rsidR="00044183" w:rsidRPr="00396BC1">
        <w:rPr>
          <w:rFonts w:ascii="Angsana New" w:hAnsi="Angsana New"/>
          <w:sz w:val="30"/>
          <w:szCs w:val="30"/>
        </w:rPr>
        <w:t xml:space="preserve"> </w:t>
      </w:r>
      <w:r w:rsidR="00044183" w:rsidRPr="00396BC1">
        <w:rPr>
          <w:rFonts w:ascii="Angsana New" w:hAnsi="Angsana New"/>
          <w:sz w:val="30"/>
          <w:szCs w:val="30"/>
          <w:cs/>
        </w:rPr>
        <w:t>บริษัทได้ทำสัญญา</w:t>
      </w:r>
      <w:r w:rsidR="00EB1FD2" w:rsidRPr="00396BC1">
        <w:rPr>
          <w:rFonts w:ascii="Angsana New" w:hAnsi="Angsana New"/>
          <w:sz w:val="30"/>
          <w:szCs w:val="30"/>
          <w:cs/>
        </w:rPr>
        <w:t>บริการ</w:t>
      </w:r>
      <w:r w:rsidR="00044183" w:rsidRPr="00396BC1">
        <w:rPr>
          <w:rFonts w:ascii="Angsana New" w:hAnsi="Angsana New"/>
          <w:sz w:val="30"/>
          <w:szCs w:val="30"/>
          <w:cs/>
        </w:rPr>
        <w:t xml:space="preserve">พื้นที่ฉบับใหม่ โดยสัญญานี้มีผลบังคับใช้ตั้งแต่วันที่ </w:t>
      </w:r>
      <w:r w:rsidR="00D51D7F" w:rsidRPr="00D51D7F">
        <w:rPr>
          <w:rFonts w:ascii="Angsana New" w:hAnsi="Angsana New"/>
          <w:sz w:val="30"/>
          <w:szCs w:val="30"/>
        </w:rPr>
        <w:t>1</w:t>
      </w:r>
      <w:r w:rsidR="00044183" w:rsidRPr="00396BC1">
        <w:rPr>
          <w:rFonts w:ascii="Angsana New" w:hAnsi="Angsana New"/>
          <w:sz w:val="30"/>
          <w:szCs w:val="30"/>
        </w:rPr>
        <w:t xml:space="preserve"> </w:t>
      </w:r>
      <w:r w:rsidR="00044183" w:rsidRPr="00396BC1">
        <w:rPr>
          <w:rFonts w:ascii="Angsana New" w:hAnsi="Angsana New"/>
          <w:sz w:val="30"/>
          <w:szCs w:val="30"/>
          <w:cs/>
        </w:rPr>
        <w:t xml:space="preserve">มกราคม </w:t>
      </w:r>
      <w:r w:rsidR="00D51D7F" w:rsidRPr="00D51D7F">
        <w:rPr>
          <w:rFonts w:ascii="Angsana New" w:hAnsi="Angsana New"/>
          <w:sz w:val="30"/>
          <w:szCs w:val="30"/>
        </w:rPr>
        <w:t>2569</w:t>
      </w:r>
      <w:r w:rsidR="00044183" w:rsidRPr="00396BC1">
        <w:rPr>
          <w:rFonts w:ascii="Angsana New" w:hAnsi="Angsana New"/>
          <w:sz w:val="30"/>
          <w:szCs w:val="30"/>
        </w:rPr>
        <w:t xml:space="preserve"> </w:t>
      </w:r>
      <w:r w:rsidR="00044183" w:rsidRPr="00396BC1">
        <w:rPr>
          <w:rFonts w:ascii="Angsana New" w:hAnsi="Angsana New"/>
          <w:sz w:val="30"/>
          <w:szCs w:val="30"/>
          <w:cs/>
        </w:rPr>
        <w:t xml:space="preserve">ถึงวันที่ </w:t>
      </w:r>
      <w:r w:rsidR="00D51D7F" w:rsidRPr="00D51D7F">
        <w:rPr>
          <w:rFonts w:ascii="Angsana New" w:hAnsi="Angsana New"/>
          <w:sz w:val="30"/>
          <w:szCs w:val="30"/>
        </w:rPr>
        <w:t>31</w:t>
      </w:r>
      <w:r w:rsidR="00044183" w:rsidRPr="00396BC1">
        <w:rPr>
          <w:rFonts w:ascii="Angsana New" w:hAnsi="Angsana New"/>
          <w:sz w:val="30"/>
          <w:szCs w:val="30"/>
        </w:rPr>
        <w:t xml:space="preserve"> </w:t>
      </w:r>
      <w:r w:rsidR="00044183" w:rsidRPr="00396BC1">
        <w:rPr>
          <w:rFonts w:ascii="Angsana New" w:hAnsi="Angsana New"/>
          <w:sz w:val="30"/>
          <w:szCs w:val="30"/>
          <w:cs/>
        </w:rPr>
        <w:t xml:space="preserve">ธันวาคม </w:t>
      </w:r>
      <w:r w:rsidR="00D51D7F" w:rsidRPr="00D51D7F">
        <w:rPr>
          <w:rFonts w:ascii="Angsana New" w:hAnsi="Angsana New"/>
          <w:sz w:val="30"/>
          <w:szCs w:val="30"/>
        </w:rPr>
        <w:t>2569</w:t>
      </w:r>
      <w:r w:rsidR="00044183" w:rsidRPr="00396BC1">
        <w:rPr>
          <w:rFonts w:ascii="Angsana New" w:hAnsi="Angsana New"/>
          <w:sz w:val="30"/>
          <w:szCs w:val="30"/>
        </w:rPr>
        <w:t xml:space="preserve"> </w:t>
      </w:r>
      <w:r w:rsidRPr="00396BC1">
        <w:rPr>
          <w:rFonts w:ascii="Angsana New" w:hAnsi="Angsana New"/>
          <w:spacing w:val="-2"/>
          <w:sz w:val="30"/>
          <w:szCs w:val="30"/>
          <w:cs/>
        </w:rPr>
        <w:t>คู่สัญญาฝ่ายใดฝ่ายหนึ่งจะบอกเลิกสัญญาก่อนถึงวันสิ้นสุดสัญญาไม่ได้ เว้นแต่คู่สัญญาทั้งสองฝ่ายตกลงที่จะยกเลิกหรือเปลี่ยนแปลงสัญญา</w:t>
      </w:r>
    </w:p>
    <w:p w14:paraId="51C6519A" w14:textId="5A4A5E4B" w:rsidR="001B3BF3" w:rsidRPr="0030671B" w:rsidRDefault="001B3B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30"/>
          <w:szCs w:val="30"/>
          <w:cs/>
        </w:rPr>
      </w:pPr>
    </w:p>
    <w:p w14:paraId="546F612B" w14:textId="11E46439" w:rsidR="00076874" w:rsidRPr="00396BC1" w:rsidRDefault="007251E0" w:rsidP="00667EEF">
      <w:pPr>
        <w:pStyle w:val="Heading2"/>
        <w:tabs>
          <w:tab w:val="clear" w:pos="340"/>
        </w:tabs>
        <w:ind w:left="540" w:hanging="540"/>
      </w:pPr>
      <w:r w:rsidRPr="00396BC1">
        <w:rPr>
          <w:cs/>
        </w:rPr>
        <w:t>เงินสดและรายการเทียบเท่าเงินสด</w:t>
      </w:r>
      <w:r w:rsidR="006E4216" w:rsidRPr="00396BC1">
        <w:rPr>
          <w:cs/>
        </w:rPr>
        <w:t>และเงินลงทุนระยะสั้น</w:t>
      </w:r>
    </w:p>
    <w:p w14:paraId="08915290" w14:textId="4A191CF4" w:rsidR="00671474" w:rsidRPr="0030671B" w:rsidRDefault="00671474" w:rsidP="00593D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tbl>
      <w:tblPr>
        <w:tblW w:w="91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260"/>
        <w:gridCol w:w="245"/>
        <w:gridCol w:w="1195"/>
        <w:gridCol w:w="270"/>
        <w:gridCol w:w="1170"/>
        <w:gridCol w:w="270"/>
        <w:gridCol w:w="1251"/>
      </w:tblGrid>
      <w:tr w:rsidR="00671474" w:rsidRPr="00396BC1" w14:paraId="39411FD5" w14:textId="77777777" w:rsidTr="002911F6">
        <w:trPr>
          <w:trHeight w:val="70"/>
        </w:trPr>
        <w:tc>
          <w:tcPr>
            <w:tcW w:w="3510" w:type="dxa"/>
            <w:vAlign w:val="bottom"/>
          </w:tcPr>
          <w:p w14:paraId="5FB05519" w14:textId="77777777" w:rsidR="00671474" w:rsidRPr="00396BC1" w:rsidRDefault="00671474" w:rsidP="00115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vAlign w:val="center"/>
          </w:tcPr>
          <w:p w14:paraId="637B0442" w14:textId="03734B89" w:rsidR="00671474" w:rsidRPr="00396BC1" w:rsidRDefault="00671474" w:rsidP="006714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15F4A3F" w14:textId="77777777" w:rsidR="00671474" w:rsidRPr="00396BC1" w:rsidRDefault="00671474" w:rsidP="001153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1" w:type="dxa"/>
            <w:gridSpan w:val="3"/>
          </w:tcPr>
          <w:p w14:paraId="4A65AA3F" w14:textId="3D0AFABE" w:rsidR="00671474" w:rsidRPr="00396BC1" w:rsidRDefault="00671474" w:rsidP="001153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A37E0" w:rsidRPr="00396BC1" w14:paraId="549DBFBA" w14:textId="77777777" w:rsidTr="002911F6">
        <w:trPr>
          <w:trHeight w:val="70"/>
        </w:trPr>
        <w:tc>
          <w:tcPr>
            <w:tcW w:w="3510" w:type="dxa"/>
            <w:vAlign w:val="bottom"/>
          </w:tcPr>
          <w:p w14:paraId="2C43944F" w14:textId="77777777" w:rsidR="006A37E0" w:rsidRPr="00396BC1" w:rsidRDefault="006A37E0" w:rsidP="006A3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379D6404" w14:textId="36258F47" w:rsidR="006A37E0" w:rsidRPr="00396BC1" w:rsidRDefault="00D51D7F" w:rsidP="00273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after="0" w:line="240" w:lineRule="auto"/>
              <w:ind w:left="-108" w:right="-2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/>
                <w:sz w:val="30"/>
                <w:szCs w:val="30"/>
              </w:rPr>
              <w:t>2568</w:t>
            </w:r>
          </w:p>
        </w:tc>
        <w:tc>
          <w:tcPr>
            <w:tcW w:w="245" w:type="dxa"/>
            <w:vAlign w:val="center"/>
          </w:tcPr>
          <w:p w14:paraId="2C12D053" w14:textId="77777777" w:rsidR="006A37E0" w:rsidRPr="00396BC1" w:rsidRDefault="006A37E0" w:rsidP="006A37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  <w:vAlign w:val="center"/>
          </w:tcPr>
          <w:p w14:paraId="68CEBA4B" w14:textId="11496A3D" w:rsidR="006A37E0" w:rsidRPr="00396BC1" w:rsidRDefault="00D51D7F" w:rsidP="00273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7"/>
                <w:tab w:val="left" w:pos="499"/>
              </w:tabs>
              <w:spacing w:after="0" w:line="240" w:lineRule="auto"/>
              <w:ind w:left="-108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5DCDCDA6" w14:textId="77777777" w:rsidR="006A37E0" w:rsidRPr="00396BC1" w:rsidRDefault="006A37E0" w:rsidP="006A37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B57438E" w14:textId="5DEFCCA9" w:rsidR="006A37E0" w:rsidRPr="00396BC1" w:rsidRDefault="00D51D7F" w:rsidP="00273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2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1DC767CB" w14:textId="77777777" w:rsidR="006A37E0" w:rsidRPr="00396BC1" w:rsidRDefault="006A37E0" w:rsidP="006A37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14:paraId="05E59BFC" w14:textId="0B0A1DB8" w:rsidR="006A37E0" w:rsidRPr="00396BC1" w:rsidRDefault="00D51D7F" w:rsidP="006A37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/>
                <w:sz w:val="30"/>
                <w:szCs w:val="30"/>
              </w:rPr>
              <w:t>2567</w:t>
            </w:r>
          </w:p>
        </w:tc>
      </w:tr>
      <w:tr w:rsidR="006A37E0" w:rsidRPr="00396BC1" w14:paraId="44B5AEF0" w14:textId="77777777" w:rsidTr="002911F6">
        <w:trPr>
          <w:trHeight w:val="70"/>
        </w:trPr>
        <w:tc>
          <w:tcPr>
            <w:tcW w:w="3510" w:type="dxa"/>
            <w:vAlign w:val="bottom"/>
          </w:tcPr>
          <w:p w14:paraId="126F0C44" w14:textId="77777777" w:rsidR="006A37E0" w:rsidRPr="00396BC1" w:rsidRDefault="006A37E0" w:rsidP="006A3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1" w:type="dxa"/>
            <w:gridSpan w:val="7"/>
            <w:vAlign w:val="bottom"/>
          </w:tcPr>
          <w:p w14:paraId="49365708" w14:textId="77777777" w:rsidR="006A37E0" w:rsidRPr="00396BC1" w:rsidRDefault="006A37E0" w:rsidP="006A3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96BC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5F6FBA" w:rsidRPr="00396BC1" w14:paraId="144C5294" w14:textId="77777777" w:rsidTr="002911F6">
        <w:tc>
          <w:tcPr>
            <w:tcW w:w="3510" w:type="dxa"/>
          </w:tcPr>
          <w:p w14:paraId="09050FA6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260" w:type="dxa"/>
          </w:tcPr>
          <w:p w14:paraId="2235FA58" w14:textId="3DECEC27" w:rsidR="005F6FBA" w:rsidRPr="00396BC1" w:rsidRDefault="00D51D7F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265</w:t>
            </w:r>
          </w:p>
        </w:tc>
        <w:tc>
          <w:tcPr>
            <w:tcW w:w="245" w:type="dxa"/>
            <w:vAlign w:val="bottom"/>
          </w:tcPr>
          <w:p w14:paraId="0BD1CDCD" w14:textId="77777777" w:rsidR="005F6FBA" w:rsidRPr="00396BC1" w:rsidRDefault="005F6FBA" w:rsidP="005F6FBA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1134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</w:tcPr>
          <w:p w14:paraId="0AD0DE0F" w14:textId="537CA04C" w:rsidR="005F6FBA" w:rsidRPr="00396BC1" w:rsidRDefault="00D51D7F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263</w:t>
            </w:r>
          </w:p>
        </w:tc>
        <w:tc>
          <w:tcPr>
            <w:tcW w:w="270" w:type="dxa"/>
          </w:tcPr>
          <w:p w14:paraId="09E39BDA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BDEA8B9" w14:textId="2150C446" w:rsidR="005F6FBA" w:rsidRPr="00396BC1" w:rsidRDefault="00D51D7F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193</w:t>
            </w:r>
          </w:p>
        </w:tc>
        <w:tc>
          <w:tcPr>
            <w:tcW w:w="270" w:type="dxa"/>
          </w:tcPr>
          <w:p w14:paraId="27FBB9B2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14:paraId="7F0F9822" w14:textId="68920D2F" w:rsidR="005F6FBA" w:rsidRPr="00396BC1" w:rsidRDefault="00D51D7F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193</w:t>
            </w:r>
          </w:p>
        </w:tc>
      </w:tr>
      <w:tr w:rsidR="005F6FBA" w:rsidRPr="00396BC1" w14:paraId="5EB85671" w14:textId="77777777" w:rsidTr="002911F6">
        <w:tc>
          <w:tcPr>
            <w:tcW w:w="3510" w:type="dxa"/>
          </w:tcPr>
          <w:p w14:paraId="4F08C5EA" w14:textId="685863A2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1260" w:type="dxa"/>
          </w:tcPr>
          <w:p w14:paraId="1E9D8D28" w14:textId="3E9B8B34" w:rsidR="005F6FBA" w:rsidRPr="00396BC1" w:rsidRDefault="00D51D7F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111</w:t>
            </w:r>
            <w:r w:rsidR="004300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114</w:t>
            </w:r>
          </w:p>
        </w:tc>
        <w:tc>
          <w:tcPr>
            <w:tcW w:w="245" w:type="dxa"/>
            <w:vAlign w:val="bottom"/>
          </w:tcPr>
          <w:p w14:paraId="1D3D07A2" w14:textId="77777777" w:rsidR="005F6FBA" w:rsidRPr="00396BC1" w:rsidRDefault="005F6FBA" w:rsidP="005F6FBA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1134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</w:tcPr>
          <w:p w14:paraId="495A8BFF" w14:textId="7A361EFB" w:rsidR="005F6FBA" w:rsidRPr="00396BC1" w:rsidRDefault="00D51D7F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165</w:t>
            </w:r>
            <w:r w:rsidR="005F6FBA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222</w:t>
            </w:r>
          </w:p>
        </w:tc>
        <w:tc>
          <w:tcPr>
            <w:tcW w:w="270" w:type="dxa"/>
          </w:tcPr>
          <w:p w14:paraId="31B98DAE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67D1019" w14:textId="23F7F847" w:rsidR="005F6FBA" w:rsidRPr="00396BC1" w:rsidRDefault="00D51D7F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61</w:t>
            </w:r>
            <w:r w:rsidR="004300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408</w:t>
            </w:r>
          </w:p>
        </w:tc>
        <w:tc>
          <w:tcPr>
            <w:tcW w:w="270" w:type="dxa"/>
          </w:tcPr>
          <w:p w14:paraId="76DF5849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14:paraId="714AD41D" w14:textId="06DECA50" w:rsidR="005F6FBA" w:rsidRPr="00396BC1" w:rsidRDefault="00D51D7F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143</w:t>
            </w:r>
            <w:r w:rsidR="005F6FBA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154</w:t>
            </w:r>
          </w:p>
        </w:tc>
      </w:tr>
      <w:tr w:rsidR="005F6FBA" w:rsidRPr="00396BC1" w14:paraId="7246F81A" w14:textId="77777777" w:rsidTr="002911F6">
        <w:tc>
          <w:tcPr>
            <w:tcW w:w="3510" w:type="dxa"/>
          </w:tcPr>
          <w:p w14:paraId="28835EEE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1260" w:type="dxa"/>
          </w:tcPr>
          <w:p w14:paraId="52DDA7FA" w14:textId="38DF0048" w:rsidR="005F6FBA" w:rsidRPr="00396BC1" w:rsidRDefault="00D51D7F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113</w:t>
            </w:r>
          </w:p>
        </w:tc>
        <w:tc>
          <w:tcPr>
            <w:tcW w:w="245" w:type="dxa"/>
            <w:vAlign w:val="bottom"/>
          </w:tcPr>
          <w:p w14:paraId="1C8201A8" w14:textId="77777777" w:rsidR="005F6FBA" w:rsidRPr="00396BC1" w:rsidRDefault="005F6FBA" w:rsidP="005F6FBA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1134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</w:tcPr>
          <w:p w14:paraId="428649B8" w14:textId="3B384BAB" w:rsidR="005F6FBA" w:rsidRPr="00396BC1" w:rsidRDefault="00D51D7F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113</w:t>
            </w:r>
          </w:p>
        </w:tc>
        <w:tc>
          <w:tcPr>
            <w:tcW w:w="270" w:type="dxa"/>
          </w:tcPr>
          <w:p w14:paraId="34C700D2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1773E1F" w14:textId="30BF3208" w:rsidR="005F6FBA" w:rsidRPr="00396BC1" w:rsidRDefault="00D51D7F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113</w:t>
            </w:r>
          </w:p>
        </w:tc>
        <w:tc>
          <w:tcPr>
            <w:tcW w:w="270" w:type="dxa"/>
          </w:tcPr>
          <w:p w14:paraId="66971030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14:paraId="4C54F4FA" w14:textId="41C6470A" w:rsidR="005F6FBA" w:rsidRPr="00396BC1" w:rsidRDefault="00D51D7F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113</w:t>
            </w:r>
          </w:p>
        </w:tc>
      </w:tr>
      <w:tr w:rsidR="005F6FBA" w:rsidRPr="00396BC1" w14:paraId="20F10263" w14:textId="77777777" w:rsidTr="002911F6">
        <w:tc>
          <w:tcPr>
            <w:tcW w:w="3510" w:type="dxa"/>
          </w:tcPr>
          <w:p w14:paraId="580ABF1A" w14:textId="23B2976A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เช็คในมือ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F521C11" w14:textId="34227FFA" w:rsidR="005F6FBA" w:rsidRPr="00396BC1" w:rsidRDefault="00D51D7F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4300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345</w:t>
            </w:r>
          </w:p>
        </w:tc>
        <w:tc>
          <w:tcPr>
            <w:tcW w:w="245" w:type="dxa"/>
            <w:vAlign w:val="bottom"/>
          </w:tcPr>
          <w:p w14:paraId="7C0B86EC" w14:textId="77777777" w:rsidR="005F6FBA" w:rsidRPr="00396BC1" w:rsidRDefault="005F6FBA" w:rsidP="005F6FBA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1134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14:paraId="61440843" w14:textId="0A669F11" w:rsidR="005F6FBA" w:rsidRPr="00396BC1" w:rsidRDefault="00D51D7F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5F6FBA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944</w:t>
            </w:r>
          </w:p>
        </w:tc>
        <w:tc>
          <w:tcPr>
            <w:tcW w:w="270" w:type="dxa"/>
          </w:tcPr>
          <w:p w14:paraId="09FDEE5A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DAD9768" w14:textId="2D057A3D" w:rsidR="005F6FBA" w:rsidRPr="00396BC1" w:rsidRDefault="0043007D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7967122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</w:tcPr>
          <w:p w14:paraId="217F050A" w14:textId="5A4AF04E" w:rsidR="005F6FBA" w:rsidRPr="00396BC1" w:rsidRDefault="005F6FBA" w:rsidP="005F6FBA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left="-79" w:right="66"/>
              <w:rPr>
                <w:rFonts w:asciiTheme="majorBidi" w:hAnsi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F6FBA" w:rsidRPr="00396BC1" w14:paraId="2DB55F87" w14:textId="77777777" w:rsidTr="002911F6">
        <w:tc>
          <w:tcPr>
            <w:tcW w:w="3510" w:type="dxa"/>
          </w:tcPr>
          <w:p w14:paraId="37D86924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4465AE4" w14:textId="448CD5FA" w:rsidR="005F6FBA" w:rsidRPr="00396BC1" w:rsidRDefault="00D51D7F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123</w:t>
            </w:r>
            <w:r w:rsidR="004300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837</w:t>
            </w:r>
          </w:p>
        </w:tc>
        <w:tc>
          <w:tcPr>
            <w:tcW w:w="245" w:type="dxa"/>
            <w:vAlign w:val="bottom"/>
          </w:tcPr>
          <w:p w14:paraId="1A199FAB" w14:textId="77777777" w:rsidR="005F6FBA" w:rsidRPr="00396BC1" w:rsidRDefault="005F6FBA" w:rsidP="005F6FBA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1134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</w:tcPr>
          <w:p w14:paraId="640F177E" w14:textId="41953720" w:rsidR="005F6FBA" w:rsidRPr="00396BC1" w:rsidRDefault="00D51D7F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179</w:t>
            </w:r>
            <w:r w:rsidR="005F6FBA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542</w:t>
            </w:r>
          </w:p>
        </w:tc>
        <w:tc>
          <w:tcPr>
            <w:tcW w:w="270" w:type="dxa"/>
          </w:tcPr>
          <w:p w14:paraId="32053BB4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DD036B2" w14:textId="1EBA7EA0" w:rsidR="005F6FBA" w:rsidRPr="00396BC1" w:rsidRDefault="00D51D7F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</w:t>
            </w:r>
            <w:r w:rsidR="004300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714</w:t>
            </w:r>
          </w:p>
        </w:tc>
        <w:tc>
          <w:tcPr>
            <w:tcW w:w="270" w:type="dxa"/>
          </w:tcPr>
          <w:p w14:paraId="07CEF706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</w:tcPr>
          <w:p w14:paraId="29E7690A" w14:textId="275A9749" w:rsidR="005F6FBA" w:rsidRPr="00396BC1" w:rsidRDefault="00D51D7F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143</w:t>
            </w:r>
            <w:r w:rsidR="005F6FBA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460</w:t>
            </w:r>
          </w:p>
        </w:tc>
      </w:tr>
    </w:tbl>
    <w:p w14:paraId="16228566" w14:textId="77777777" w:rsidR="00E13876" w:rsidRPr="00396BC1" w:rsidRDefault="00E13876" w:rsidP="009A16A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761328F7" w14:textId="3F92295C" w:rsidR="00525397" w:rsidRPr="00396BC1" w:rsidRDefault="009A16A4" w:rsidP="00B95C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b/>
          <w:bCs/>
          <w:sz w:val="30"/>
          <w:szCs w:val="30"/>
        </w:rPr>
      </w:pPr>
      <w:r w:rsidRPr="00396BC1">
        <w:rPr>
          <w:rFonts w:ascii="Angsana New" w:hAnsi="Angsana New"/>
          <w:sz w:val="30"/>
          <w:szCs w:val="30"/>
          <w:cs/>
        </w:rPr>
        <w:t xml:space="preserve">ณ วันที่ </w:t>
      </w:r>
      <w:r w:rsidR="00D51D7F" w:rsidRPr="00D51D7F">
        <w:rPr>
          <w:rFonts w:ascii="Angsana New" w:hAnsi="Angsana New"/>
          <w:sz w:val="30"/>
          <w:szCs w:val="30"/>
        </w:rPr>
        <w:t>31</w:t>
      </w:r>
      <w:r w:rsidRPr="00396BC1">
        <w:rPr>
          <w:rFonts w:ascii="Angsana New" w:hAnsi="Angsana New"/>
          <w:sz w:val="30"/>
          <w:szCs w:val="30"/>
          <w:cs/>
        </w:rPr>
        <w:t xml:space="preserve"> ธันวาคม </w:t>
      </w:r>
      <w:r w:rsidR="00D51D7F" w:rsidRPr="00D51D7F">
        <w:rPr>
          <w:rFonts w:ascii="Angsana New" w:hAnsi="Angsana New"/>
          <w:sz w:val="30"/>
          <w:szCs w:val="30"/>
        </w:rPr>
        <w:t>2568</w:t>
      </w:r>
      <w:r w:rsidRPr="00396BC1">
        <w:rPr>
          <w:rFonts w:ascii="Angsana New" w:hAnsi="Angsana New"/>
          <w:sz w:val="30"/>
          <w:szCs w:val="30"/>
        </w:rPr>
        <w:t xml:space="preserve"> </w:t>
      </w:r>
      <w:r w:rsidRPr="00396BC1">
        <w:rPr>
          <w:rFonts w:ascii="Angsana New" w:hAnsi="Angsana New"/>
          <w:sz w:val="30"/>
          <w:szCs w:val="30"/>
          <w:cs/>
        </w:rPr>
        <w:t>กลุ่มบริษัทมีเงินลงทุนระยะสั้นจำนวน</w:t>
      </w:r>
      <w:r w:rsidR="00DE01EE">
        <w:rPr>
          <w:rFonts w:ascii="Angsana New" w:hAnsi="Angsana New"/>
          <w:sz w:val="30"/>
          <w:szCs w:val="30"/>
        </w:rPr>
        <w:t xml:space="preserve"> </w:t>
      </w:r>
      <w:r w:rsidR="00D51D7F" w:rsidRPr="00D51D7F">
        <w:rPr>
          <w:rFonts w:ascii="Angsana New" w:hAnsi="Angsana New"/>
          <w:sz w:val="30"/>
          <w:szCs w:val="30"/>
        </w:rPr>
        <w:t>0</w:t>
      </w:r>
      <w:r w:rsidR="00DE01EE">
        <w:rPr>
          <w:rFonts w:ascii="Angsana New" w:hAnsi="Angsana New"/>
          <w:sz w:val="30"/>
          <w:szCs w:val="30"/>
        </w:rPr>
        <w:t>.</w:t>
      </w:r>
      <w:r w:rsidR="00D51D7F" w:rsidRPr="00D51D7F">
        <w:rPr>
          <w:rFonts w:ascii="Angsana New" w:hAnsi="Angsana New"/>
          <w:sz w:val="30"/>
          <w:szCs w:val="30"/>
        </w:rPr>
        <w:t>03</w:t>
      </w:r>
      <w:r w:rsidR="00B95CB2" w:rsidRPr="00396BC1">
        <w:rPr>
          <w:rFonts w:ascii="Angsana New" w:hAnsi="Angsana New"/>
          <w:sz w:val="30"/>
          <w:szCs w:val="30"/>
        </w:rPr>
        <w:t xml:space="preserve"> </w:t>
      </w:r>
      <w:r w:rsidR="00B95CB2" w:rsidRPr="00396BC1">
        <w:rPr>
          <w:rFonts w:ascii="Angsana New" w:hAnsi="Angsana New"/>
          <w:sz w:val="30"/>
          <w:szCs w:val="30"/>
          <w:cs/>
        </w:rPr>
        <w:t>ล้านบาท</w:t>
      </w:r>
      <w:r w:rsidR="00617947">
        <w:rPr>
          <w:rFonts w:ascii="Angsana New" w:hAnsi="Angsana New"/>
          <w:sz w:val="30"/>
          <w:szCs w:val="30"/>
        </w:rPr>
        <w:t xml:space="preserve"> </w:t>
      </w:r>
      <w:r w:rsidR="00617947">
        <w:rPr>
          <w:rFonts w:ascii="Angsana New" w:hAnsi="Angsana New"/>
          <w:sz w:val="30"/>
          <w:szCs w:val="30"/>
          <w:cs/>
        </w:rPr>
        <w:t>และบริษัทไม่มีเงินลงทุนระยะสั้น</w:t>
      </w:r>
      <w:r w:rsidR="00DA104B" w:rsidRPr="00396BC1">
        <w:rPr>
          <w:rFonts w:ascii="Angsana New" w:hAnsi="Angsana New"/>
          <w:sz w:val="30"/>
          <w:szCs w:val="30"/>
        </w:rPr>
        <w:t xml:space="preserve"> </w:t>
      </w:r>
      <w:r w:rsidR="00DA104B" w:rsidRPr="00396BC1">
        <w:rPr>
          <w:rFonts w:ascii="Angsana New" w:hAnsi="Angsana New"/>
          <w:i/>
          <w:iCs/>
          <w:sz w:val="30"/>
          <w:szCs w:val="30"/>
        </w:rPr>
        <w:t>(</w:t>
      </w:r>
      <w:r w:rsidR="00D51D7F" w:rsidRPr="00D51D7F">
        <w:rPr>
          <w:rFonts w:ascii="Angsana New" w:hAnsi="Angsana New"/>
          <w:i/>
          <w:iCs/>
          <w:sz w:val="30"/>
          <w:szCs w:val="30"/>
        </w:rPr>
        <w:t>2567</w:t>
      </w:r>
      <w:r w:rsidR="00DA104B" w:rsidRPr="00396BC1">
        <w:rPr>
          <w:rFonts w:ascii="Angsana New" w:hAnsi="Angsana New"/>
          <w:i/>
          <w:iCs/>
          <w:sz w:val="30"/>
          <w:szCs w:val="30"/>
        </w:rPr>
        <w:t xml:space="preserve">: </w:t>
      </w:r>
      <w:r w:rsidR="00D51D7F" w:rsidRPr="00D51D7F">
        <w:rPr>
          <w:rFonts w:ascii="Angsana New" w:hAnsi="Angsana New"/>
          <w:i/>
          <w:iCs/>
          <w:sz w:val="30"/>
          <w:szCs w:val="30"/>
        </w:rPr>
        <w:t>550</w:t>
      </w:r>
      <w:r w:rsidR="001801C9" w:rsidRPr="00396BC1">
        <w:rPr>
          <w:rFonts w:ascii="Angsana New" w:hAnsi="Angsana New"/>
          <w:i/>
          <w:iCs/>
          <w:sz w:val="30"/>
          <w:szCs w:val="30"/>
        </w:rPr>
        <w:t xml:space="preserve"> </w:t>
      </w:r>
      <w:r w:rsidR="001801C9" w:rsidRPr="00396BC1">
        <w:rPr>
          <w:rFonts w:ascii="Angsana New" w:hAnsi="Angsana New"/>
          <w:i/>
          <w:iCs/>
          <w:sz w:val="30"/>
          <w:szCs w:val="30"/>
          <w:cs/>
        </w:rPr>
        <w:t xml:space="preserve">ล้านบาท และ </w:t>
      </w:r>
      <w:r w:rsidR="00D51D7F" w:rsidRPr="00D51D7F">
        <w:rPr>
          <w:rFonts w:ascii="Angsana New" w:hAnsi="Angsana New"/>
          <w:i/>
          <w:iCs/>
          <w:sz w:val="30"/>
          <w:szCs w:val="30"/>
        </w:rPr>
        <w:t>550</w:t>
      </w:r>
      <w:r w:rsidR="001801C9" w:rsidRPr="00396BC1">
        <w:rPr>
          <w:rFonts w:ascii="Angsana New" w:hAnsi="Angsana New"/>
          <w:i/>
          <w:iCs/>
          <w:sz w:val="30"/>
          <w:szCs w:val="30"/>
        </w:rPr>
        <w:t xml:space="preserve"> </w:t>
      </w:r>
      <w:r w:rsidR="001801C9" w:rsidRPr="00396BC1">
        <w:rPr>
          <w:rFonts w:ascii="Angsana New" w:hAnsi="Angsana New"/>
          <w:i/>
          <w:iCs/>
          <w:sz w:val="30"/>
          <w:szCs w:val="30"/>
          <w:cs/>
        </w:rPr>
        <w:t>ล้านบาท ตามลำดับ</w:t>
      </w:r>
      <w:r w:rsidR="001801C9" w:rsidRPr="00396BC1">
        <w:rPr>
          <w:rFonts w:ascii="Angsana New" w:hAnsi="Angsana New"/>
          <w:i/>
          <w:iCs/>
          <w:sz w:val="30"/>
          <w:szCs w:val="30"/>
        </w:rPr>
        <w:t>)</w:t>
      </w:r>
      <w:r w:rsidR="0050538D" w:rsidRPr="00396BC1">
        <w:rPr>
          <w:rFonts w:ascii="Angsana New" w:hAnsi="Angsana New"/>
          <w:sz w:val="30"/>
          <w:szCs w:val="30"/>
          <w:cs/>
        </w:rPr>
        <w:t xml:space="preserve"> </w:t>
      </w:r>
      <w:r w:rsidR="007A1357">
        <w:rPr>
          <w:rFonts w:ascii="Angsana New" w:hAnsi="Angsana New"/>
          <w:sz w:val="30"/>
          <w:szCs w:val="30"/>
          <w:cs/>
        </w:rPr>
        <w:t>ซึ่งเป็น</w:t>
      </w:r>
      <w:r w:rsidR="0050538D" w:rsidRPr="00396BC1">
        <w:rPr>
          <w:rFonts w:ascii="Angsana New" w:hAnsi="Angsana New"/>
          <w:sz w:val="30"/>
          <w:szCs w:val="30"/>
          <w:cs/>
        </w:rPr>
        <w:t>เงินฝากระยะสั้นกับสถาบันการเงิน</w:t>
      </w:r>
      <w:r w:rsidR="00600D39">
        <w:rPr>
          <w:rFonts w:ascii="Angsana New" w:hAnsi="Angsana New"/>
          <w:sz w:val="30"/>
          <w:szCs w:val="30"/>
          <w:cs/>
        </w:rPr>
        <w:t>แห่งหนึ่ง</w:t>
      </w:r>
      <w:r w:rsidR="0050538D" w:rsidRPr="00396BC1">
        <w:rPr>
          <w:rFonts w:ascii="Angsana New" w:hAnsi="Angsana New"/>
          <w:spacing w:val="-2"/>
          <w:sz w:val="30"/>
          <w:szCs w:val="30"/>
          <w:cs/>
        </w:rPr>
        <w:t xml:space="preserve">ที่มีระยะเวลาครบกำหนดตั้งแต่ </w:t>
      </w:r>
      <w:r w:rsidR="00D51D7F" w:rsidRPr="00D51D7F">
        <w:rPr>
          <w:rFonts w:ascii="Angsana New" w:hAnsi="Angsana New"/>
          <w:spacing w:val="-2"/>
          <w:sz w:val="30"/>
          <w:szCs w:val="30"/>
        </w:rPr>
        <w:t>6</w:t>
      </w:r>
      <w:r w:rsidR="0050538D" w:rsidRPr="00396BC1">
        <w:rPr>
          <w:rFonts w:ascii="Angsana New" w:hAnsi="Angsana New"/>
          <w:spacing w:val="-2"/>
          <w:sz w:val="30"/>
          <w:szCs w:val="30"/>
        </w:rPr>
        <w:t xml:space="preserve"> </w:t>
      </w:r>
      <w:r w:rsidR="0050538D" w:rsidRPr="00396BC1">
        <w:rPr>
          <w:rFonts w:ascii="Angsana New" w:hAnsi="Angsana New"/>
          <w:spacing w:val="-2"/>
          <w:sz w:val="30"/>
          <w:szCs w:val="30"/>
          <w:cs/>
        </w:rPr>
        <w:t>เดือนขึ้นไปและมี</w:t>
      </w:r>
      <w:r w:rsidR="000A3251" w:rsidRPr="00396BC1">
        <w:rPr>
          <w:rFonts w:ascii="Angsana New" w:hAnsi="Angsana New"/>
          <w:spacing w:val="-2"/>
          <w:sz w:val="30"/>
          <w:szCs w:val="30"/>
          <w:cs/>
        </w:rPr>
        <w:t>อัตราดอกเบี้ย</w:t>
      </w:r>
      <w:r w:rsidR="00D343FE" w:rsidRPr="00396BC1">
        <w:rPr>
          <w:rFonts w:ascii="Angsana New" w:hAnsi="Angsana New"/>
          <w:spacing w:val="-2"/>
          <w:sz w:val="30"/>
          <w:szCs w:val="30"/>
          <w:cs/>
        </w:rPr>
        <w:t xml:space="preserve">ร้อยละ </w:t>
      </w:r>
      <w:r w:rsidR="00D51D7F" w:rsidRPr="00D51D7F">
        <w:rPr>
          <w:rFonts w:ascii="Angsana New" w:hAnsi="Angsana New"/>
          <w:spacing w:val="-2"/>
          <w:sz w:val="30"/>
          <w:szCs w:val="30"/>
        </w:rPr>
        <w:t>0</w:t>
      </w:r>
      <w:r w:rsidR="00803702" w:rsidRPr="0045450A">
        <w:rPr>
          <w:rFonts w:ascii="Angsana New" w:hAnsi="Angsana New"/>
          <w:spacing w:val="-2"/>
          <w:sz w:val="30"/>
          <w:szCs w:val="30"/>
        </w:rPr>
        <w:t>.</w:t>
      </w:r>
      <w:r w:rsidR="00D51D7F" w:rsidRPr="00D51D7F">
        <w:rPr>
          <w:rFonts w:ascii="Angsana New" w:hAnsi="Angsana New"/>
          <w:spacing w:val="-2"/>
          <w:sz w:val="30"/>
          <w:szCs w:val="30"/>
        </w:rPr>
        <w:t>5</w:t>
      </w:r>
      <w:r w:rsidR="000A3251" w:rsidRPr="00396BC1">
        <w:rPr>
          <w:rFonts w:ascii="Angsana New" w:hAnsi="Angsana New"/>
          <w:spacing w:val="-2"/>
          <w:sz w:val="30"/>
          <w:szCs w:val="30"/>
        </w:rPr>
        <w:t xml:space="preserve"> </w:t>
      </w:r>
      <w:r w:rsidR="000A3251" w:rsidRPr="00396BC1">
        <w:rPr>
          <w:rFonts w:ascii="Angsana New" w:hAnsi="Angsana New"/>
          <w:spacing w:val="-2"/>
          <w:sz w:val="30"/>
          <w:szCs w:val="30"/>
          <w:cs/>
        </w:rPr>
        <w:t>ต่อปี</w:t>
      </w:r>
      <w:r w:rsidR="000A3251" w:rsidRPr="00396BC1">
        <w:rPr>
          <w:rFonts w:ascii="Angsana New" w:hAnsi="Angsana New"/>
          <w:spacing w:val="-2"/>
          <w:sz w:val="30"/>
          <w:szCs w:val="30"/>
        </w:rPr>
        <w:t xml:space="preserve"> </w:t>
      </w:r>
      <w:r w:rsidR="001801C9" w:rsidRPr="00396BC1">
        <w:rPr>
          <w:rFonts w:ascii="Angsana New" w:hAnsi="Angsana New"/>
          <w:i/>
          <w:iCs/>
          <w:spacing w:val="-2"/>
          <w:sz w:val="30"/>
          <w:szCs w:val="30"/>
        </w:rPr>
        <w:t>(</w:t>
      </w:r>
      <w:r w:rsidR="00D51D7F" w:rsidRPr="00D51D7F">
        <w:rPr>
          <w:rFonts w:ascii="Angsana New" w:hAnsi="Angsana New"/>
          <w:i/>
          <w:iCs/>
          <w:spacing w:val="-2"/>
          <w:sz w:val="30"/>
          <w:szCs w:val="30"/>
        </w:rPr>
        <w:t>2567</w:t>
      </w:r>
      <w:r w:rsidR="001801C9" w:rsidRPr="00396BC1">
        <w:rPr>
          <w:rFonts w:ascii="Angsana New" w:hAnsi="Angsana New"/>
          <w:i/>
          <w:iCs/>
          <w:spacing w:val="-2"/>
          <w:sz w:val="30"/>
          <w:szCs w:val="30"/>
        </w:rPr>
        <w:t xml:space="preserve">: </w:t>
      </w:r>
      <w:r w:rsidR="005069CB">
        <w:rPr>
          <w:rFonts w:ascii="Angsana New" w:hAnsi="Angsana New"/>
          <w:i/>
          <w:iCs/>
          <w:spacing w:val="-2"/>
          <w:sz w:val="30"/>
          <w:szCs w:val="30"/>
          <w:cs/>
        </w:rPr>
        <w:t>ซึ่งได้แก่</w:t>
      </w:r>
      <w:r w:rsidR="00496403">
        <w:rPr>
          <w:rFonts w:ascii="Angsana New" w:hAnsi="Angsana New" w:hint="cs"/>
          <w:i/>
          <w:iCs/>
          <w:spacing w:val="-2"/>
          <w:sz w:val="30"/>
          <w:szCs w:val="30"/>
          <w:cs/>
        </w:rPr>
        <w:t>เ</w:t>
      </w:r>
      <w:r w:rsidR="00E218FF">
        <w:rPr>
          <w:rFonts w:ascii="Angsana New" w:hAnsi="Angsana New"/>
          <w:i/>
          <w:iCs/>
          <w:spacing w:val="-2"/>
          <w:sz w:val="30"/>
          <w:szCs w:val="30"/>
          <w:cs/>
        </w:rPr>
        <w:t>งินฝากระยะสั้นกับสถาบันการเงินหลายแห่งที่มีระยะเวลาครบกำหนดตั้งแต่</w:t>
      </w:r>
      <w:r w:rsidR="00671CF6">
        <w:rPr>
          <w:rFonts w:ascii="Angsana New" w:hAnsi="Angsana New"/>
          <w:i/>
          <w:iCs/>
          <w:spacing w:val="-2"/>
          <w:sz w:val="30"/>
          <w:szCs w:val="30"/>
          <w:cs/>
        </w:rPr>
        <w:t xml:space="preserve"> </w:t>
      </w:r>
      <w:r w:rsidR="00D51D7F" w:rsidRPr="00D51D7F">
        <w:rPr>
          <w:rFonts w:ascii="Angsana New" w:hAnsi="Angsana New"/>
          <w:i/>
          <w:iCs/>
          <w:spacing w:val="-2"/>
          <w:sz w:val="30"/>
          <w:szCs w:val="30"/>
        </w:rPr>
        <w:t>6</w:t>
      </w:r>
      <w:r w:rsidR="00671CF6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="00671CF6">
        <w:rPr>
          <w:rFonts w:ascii="Angsana New" w:hAnsi="Angsana New"/>
          <w:i/>
          <w:iCs/>
          <w:spacing w:val="-2"/>
          <w:sz w:val="30"/>
          <w:szCs w:val="30"/>
          <w:cs/>
        </w:rPr>
        <w:t>เดือนขึ้นไปและมีอัตราดอกเบี้ย</w:t>
      </w:r>
      <w:r w:rsidR="001801C9" w:rsidRPr="00396BC1">
        <w:rPr>
          <w:rFonts w:ascii="Angsana New" w:hAnsi="Angsana New"/>
          <w:i/>
          <w:iCs/>
          <w:spacing w:val="-2"/>
          <w:sz w:val="30"/>
          <w:szCs w:val="30"/>
          <w:cs/>
        </w:rPr>
        <w:t>ร้อยละ</w:t>
      </w:r>
      <w:r w:rsidR="001801C9" w:rsidRPr="00396BC1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="00D51D7F" w:rsidRPr="00D51D7F">
        <w:rPr>
          <w:rFonts w:ascii="Angsana New" w:hAnsi="Angsana New"/>
          <w:i/>
          <w:iCs/>
          <w:spacing w:val="2"/>
          <w:sz w:val="30"/>
          <w:szCs w:val="30"/>
        </w:rPr>
        <w:t>0</w:t>
      </w:r>
      <w:r w:rsidR="001801C9" w:rsidRPr="00396BC1">
        <w:rPr>
          <w:rFonts w:ascii="Angsana New" w:hAnsi="Angsana New"/>
          <w:i/>
          <w:iCs/>
          <w:spacing w:val="2"/>
          <w:sz w:val="30"/>
          <w:szCs w:val="30"/>
        </w:rPr>
        <w:t>.</w:t>
      </w:r>
      <w:r w:rsidR="00D51D7F" w:rsidRPr="00D51D7F">
        <w:rPr>
          <w:rFonts w:ascii="Angsana New" w:hAnsi="Angsana New"/>
          <w:i/>
          <w:iCs/>
          <w:spacing w:val="2"/>
          <w:sz w:val="30"/>
          <w:szCs w:val="30"/>
        </w:rPr>
        <w:t>9</w:t>
      </w:r>
      <w:r w:rsidR="001801C9" w:rsidRPr="00396BC1">
        <w:rPr>
          <w:rFonts w:ascii="Angsana New" w:hAnsi="Angsana New"/>
          <w:i/>
          <w:iCs/>
          <w:spacing w:val="2"/>
          <w:sz w:val="30"/>
          <w:szCs w:val="30"/>
        </w:rPr>
        <w:t xml:space="preserve"> </w:t>
      </w:r>
      <w:r w:rsidR="001801C9" w:rsidRPr="00396BC1">
        <w:rPr>
          <w:rFonts w:ascii="Angsana New" w:hAnsi="Angsana New"/>
          <w:i/>
          <w:iCs/>
          <w:spacing w:val="2"/>
          <w:sz w:val="30"/>
          <w:szCs w:val="30"/>
          <w:cs/>
        </w:rPr>
        <w:t>ถึงร้อยละ</w:t>
      </w:r>
      <w:r w:rsidR="001801C9" w:rsidRPr="00396BC1">
        <w:rPr>
          <w:rFonts w:ascii="Angsana New" w:hAnsi="Angsana New"/>
          <w:i/>
          <w:iCs/>
          <w:spacing w:val="2"/>
          <w:sz w:val="30"/>
          <w:szCs w:val="30"/>
        </w:rPr>
        <w:t xml:space="preserve"> </w:t>
      </w:r>
      <w:r w:rsidR="00D51D7F" w:rsidRPr="00D51D7F">
        <w:rPr>
          <w:rFonts w:ascii="Angsana New" w:hAnsi="Angsana New"/>
          <w:i/>
          <w:iCs/>
          <w:spacing w:val="2"/>
          <w:sz w:val="30"/>
          <w:szCs w:val="30"/>
        </w:rPr>
        <w:t>2</w:t>
      </w:r>
      <w:r w:rsidR="005F6FBA">
        <w:rPr>
          <w:rFonts w:ascii="Angsana New" w:hAnsi="Angsana New"/>
          <w:i/>
          <w:iCs/>
          <w:spacing w:val="2"/>
          <w:sz w:val="30"/>
          <w:szCs w:val="30"/>
        </w:rPr>
        <w:t>.</w:t>
      </w:r>
      <w:r w:rsidR="00D51D7F" w:rsidRPr="00D51D7F">
        <w:rPr>
          <w:rFonts w:ascii="Angsana New" w:hAnsi="Angsana New"/>
          <w:i/>
          <w:iCs/>
          <w:spacing w:val="2"/>
          <w:sz w:val="30"/>
          <w:szCs w:val="30"/>
        </w:rPr>
        <w:t>5</w:t>
      </w:r>
      <w:r w:rsidR="001801C9" w:rsidRPr="00396BC1">
        <w:rPr>
          <w:rFonts w:ascii="Angsana New" w:hAnsi="Angsana New"/>
          <w:i/>
          <w:iCs/>
          <w:spacing w:val="2"/>
          <w:sz w:val="30"/>
          <w:szCs w:val="30"/>
        </w:rPr>
        <w:t xml:space="preserve"> </w:t>
      </w:r>
      <w:r w:rsidR="001801C9" w:rsidRPr="00396BC1">
        <w:rPr>
          <w:rFonts w:ascii="Angsana New" w:hAnsi="Angsana New"/>
          <w:i/>
          <w:iCs/>
          <w:spacing w:val="2"/>
          <w:sz w:val="30"/>
          <w:szCs w:val="30"/>
          <w:cs/>
        </w:rPr>
        <w:t>ต่อปี</w:t>
      </w:r>
      <w:r w:rsidR="001801C9" w:rsidRPr="00396BC1">
        <w:rPr>
          <w:rFonts w:ascii="Angsana New" w:hAnsi="Angsana New"/>
          <w:i/>
          <w:iCs/>
          <w:spacing w:val="2"/>
          <w:sz w:val="30"/>
          <w:szCs w:val="30"/>
        </w:rPr>
        <w:t>)</w:t>
      </w:r>
      <w:r w:rsidR="00525397" w:rsidRPr="00396BC1">
        <w:rPr>
          <w:sz w:val="30"/>
          <w:szCs w:val="30"/>
          <w:cs/>
        </w:rPr>
        <w:br w:type="page"/>
      </w:r>
    </w:p>
    <w:p w14:paraId="0AC2C8D0" w14:textId="1BBB28A6" w:rsidR="00671474" w:rsidRPr="00396BC1" w:rsidRDefault="00671474" w:rsidP="005F59E9">
      <w:pPr>
        <w:pStyle w:val="Heading2"/>
        <w:tabs>
          <w:tab w:val="clear" w:pos="340"/>
        </w:tabs>
        <w:ind w:left="540" w:hanging="540"/>
      </w:pPr>
      <w:r w:rsidRPr="00396BC1">
        <w:rPr>
          <w:cs/>
        </w:rPr>
        <w:t>ลูกหนี้การค้า</w:t>
      </w:r>
    </w:p>
    <w:p w14:paraId="2D140C5E" w14:textId="752B379B" w:rsidR="00671474" w:rsidRPr="00396BC1" w:rsidRDefault="00671474" w:rsidP="00671474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83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510"/>
        <w:gridCol w:w="1260"/>
        <w:gridCol w:w="180"/>
        <w:gridCol w:w="1260"/>
        <w:gridCol w:w="178"/>
        <w:gridCol w:w="1262"/>
        <w:gridCol w:w="180"/>
        <w:gridCol w:w="1347"/>
        <w:gridCol w:w="6"/>
      </w:tblGrid>
      <w:tr w:rsidR="00671474" w:rsidRPr="00396BC1" w14:paraId="4B19AE0A" w14:textId="77777777" w:rsidTr="002911F6">
        <w:trPr>
          <w:cantSplit/>
          <w:tblHeader/>
        </w:trPr>
        <w:tc>
          <w:tcPr>
            <w:tcW w:w="3510" w:type="dxa"/>
            <w:vAlign w:val="bottom"/>
          </w:tcPr>
          <w:p w14:paraId="3C0822AA" w14:textId="77777777" w:rsidR="00671474" w:rsidRPr="00396BC1" w:rsidRDefault="00671474" w:rsidP="009D506D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1F26A428" w14:textId="77777777" w:rsidR="00671474" w:rsidRPr="00396BC1" w:rsidRDefault="00671474" w:rsidP="009D506D">
            <w:pPr>
              <w:pStyle w:val="acctmergecolhdg"/>
              <w:spacing w:line="240" w:lineRule="auto"/>
              <w:ind w:left="-83" w:firstLine="4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396BC1"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2874688D" w14:textId="77777777" w:rsidR="00671474" w:rsidRPr="00396BC1" w:rsidRDefault="00671474" w:rsidP="009D506D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795" w:type="dxa"/>
            <w:gridSpan w:val="4"/>
            <w:vAlign w:val="bottom"/>
          </w:tcPr>
          <w:p w14:paraId="14DBB0C8" w14:textId="77777777" w:rsidR="00671474" w:rsidRPr="00396BC1" w:rsidRDefault="00671474" w:rsidP="009D506D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396BC1"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5722C" w:rsidRPr="00396BC1" w14:paraId="698086C5" w14:textId="77777777" w:rsidTr="002911F6">
        <w:trPr>
          <w:cantSplit/>
          <w:tblHeader/>
        </w:trPr>
        <w:tc>
          <w:tcPr>
            <w:tcW w:w="3510" w:type="dxa"/>
            <w:vAlign w:val="bottom"/>
          </w:tcPr>
          <w:p w14:paraId="3336971E" w14:textId="7E424622" w:rsidR="00E5722C" w:rsidRPr="00396BC1" w:rsidRDefault="00E5722C" w:rsidP="00E5722C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30"/>
                <w:szCs w:val="30"/>
              </w:rPr>
            </w:pPr>
            <w:r w:rsidRPr="00396BC1"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30"/>
                <w:szCs w:val="30"/>
                <w:cs/>
                <w:lang w:bidi="th-TH"/>
              </w:rPr>
              <w:t xml:space="preserve">ณ วันที่ </w:t>
            </w:r>
            <w:r w:rsidR="00D51D7F" w:rsidRPr="00D51D7F">
              <w:rPr>
                <w:rFonts w:ascii="Angsana New" w:hAnsi="Angsana New"/>
                <w:b/>
                <w:i/>
                <w:color w:val="000000" w:themeColor="text1"/>
                <w:sz w:val="30"/>
                <w:szCs w:val="30"/>
                <w:lang w:val="en-US"/>
              </w:rPr>
              <w:t>31</w:t>
            </w:r>
            <w:r w:rsidRPr="00396BC1"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30"/>
                <w:szCs w:val="30"/>
              </w:rPr>
              <w:t xml:space="preserve"> </w:t>
            </w:r>
            <w:r w:rsidRPr="00396BC1"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260" w:type="dxa"/>
            <w:vAlign w:val="bottom"/>
          </w:tcPr>
          <w:p w14:paraId="50501970" w14:textId="5BE894F8" w:rsidR="00E5722C" w:rsidRPr="00396BC1" w:rsidRDefault="00D51D7F" w:rsidP="00E5722C">
            <w:pPr>
              <w:pStyle w:val="acctmergecolhdg"/>
              <w:spacing w:line="240" w:lineRule="auto"/>
              <w:ind w:right="-79"/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</w:pPr>
            <w:r w:rsidRPr="00D51D7F"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180" w:type="dxa"/>
            <w:vAlign w:val="bottom"/>
          </w:tcPr>
          <w:p w14:paraId="2BECB8BA" w14:textId="77777777" w:rsidR="00E5722C" w:rsidRPr="00396BC1" w:rsidRDefault="00E5722C" w:rsidP="00E5722C">
            <w:pPr>
              <w:pStyle w:val="acctmergecolhdg"/>
              <w:spacing w:line="240" w:lineRule="auto"/>
              <w:ind w:left="-83" w:firstLine="4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37785A6" w14:textId="680FA75A" w:rsidR="00E5722C" w:rsidRPr="00396BC1" w:rsidRDefault="00D51D7F" w:rsidP="00E5722C">
            <w:pPr>
              <w:pStyle w:val="acctmergecolhdg"/>
              <w:spacing w:line="240" w:lineRule="auto"/>
              <w:ind w:right="-77"/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</w:pPr>
            <w:r w:rsidRPr="00D51D7F"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78" w:type="dxa"/>
          </w:tcPr>
          <w:p w14:paraId="0B4EEF20" w14:textId="77777777" w:rsidR="00E5722C" w:rsidRPr="00396BC1" w:rsidRDefault="00E5722C" w:rsidP="00E5722C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6E384C7B" w14:textId="35295C6D" w:rsidR="00E5722C" w:rsidRPr="00396BC1" w:rsidRDefault="00D51D7F" w:rsidP="00E5722C">
            <w:pPr>
              <w:spacing w:line="240" w:lineRule="auto"/>
              <w:ind w:right="-5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51D7F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80" w:type="dxa"/>
            <w:vAlign w:val="bottom"/>
          </w:tcPr>
          <w:p w14:paraId="00DAEAD2" w14:textId="77777777" w:rsidR="00E5722C" w:rsidRPr="00396BC1" w:rsidRDefault="00E5722C" w:rsidP="00E5722C">
            <w:pPr>
              <w:pStyle w:val="acctmergecolhdg"/>
              <w:spacing w:line="240" w:lineRule="auto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vAlign w:val="bottom"/>
          </w:tcPr>
          <w:p w14:paraId="696F2F90" w14:textId="3CAC0129" w:rsidR="00E5722C" w:rsidRPr="00396BC1" w:rsidRDefault="00D51D7F" w:rsidP="00E5722C">
            <w:pPr>
              <w:pStyle w:val="acctmergecolhdg"/>
              <w:spacing w:line="240" w:lineRule="auto"/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</w:pPr>
            <w:r w:rsidRPr="00D51D7F"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  <w:t>2567</w:t>
            </w:r>
          </w:p>
        </w:tc>
      </w:tr>
      <w:tr w:rsidR="00E5722C" w:rsidRPr="00396BC1" w14:paraId="712C01D7" w14:textId="77777777" w:rsidTr="002911F6">
        <w:trPr>
          <w:gridAfter w:val="1"/>
          <w:wAfter w:w="6" w:type="dxa"/>
          <w:cantSplit/>
          <w:tblHeader/>
        </w:trPr>
        <w:tc>
          <w:tcPr>
            <w:tcW w:w="3510" w:type="dxa"/>
            <w:vAlign w:val="bottom"/>
            <w:hideMark/>
          </w:tcPr>
          <w:p w14:paraId="02BF289C" w14:textId="77777777" w:rsidR="00E5722C" w:rsidRPr="00396BC1" w:rsidRDefault="00E5722C" w:rsidP="00E5722C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667" w:type="dxa"/>
            <w:gridSpan w:val="7"/>
            <w:vAlign w:val="bottom"/>
            <w:hideMark/>
          </w:tcPr>
          <w:p w14:paraId="7A859181" w14:textId="77777777" w:rsidR="00E5722C" w:rsidRPr="00396BC1" w:rsidRDefault="00E5722C" w:rsidP="00E5722C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396BC1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F6FBA" w:rsidRPr="00396BC1" w14:paraId="2D913048" w14:textId="77777777" w:rsidTr="005F6FBA">
        <w:trPr>
          <w:cantSplit/>
        </w:trPr>
        <w:tc>
          <w:tcPr>
            <w:tcW w:w="3510" w:type="dxa"/>
            <w:hideMark/>
          </w:tcPr>
          <w:p w14:paraId="404F8F50" w14:textId="77777777" w:rsidR="005F6FBA" w:rsidRPr="00396BC1" w:rsidRDefault="005F6FBA" w:rsidP="005F6FBA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96BC1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4739D3CB" w14:textId="20005ED1" w:rsidR="005F6FBA" w:rsidRPr="00396BC1" w:rsidRDefault="00D51D7F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D51D7F">
              <w:rPr>
                <w:rFonts w:ascii="Angsana New" w:hAnsi="Angsana New"/>
                <w:sz w:val="30"/>
                <w:szCs w:val="30"/>
              </w:rPr>
              <w:t>341</w:t>
            </w:r>
            <w:r w:rsidR="00803702">
              <w:rPr>
                <w:rFonts w:ascii="Angsana New" w:hAnsi="Angsana New"/>
                <w:sz w:val="30"/>
                <w:szCs w:val="30"/>
              </w:rPr>
              <w:t>,</w:t>
            </w:r>
            <w:r w:rsidRPr="00D51D7F">
              <w:rPr>
                <w:rFonts w:ascii="Angsana New" w:hAnsi="Angsana New"/>
                <w:sz w:val="30"/>
                <w:szCs w:val="30"/>
              </w:rPr>
              <w:t>721</w:t>
            </w:r>
          </w:p>
        </w:tc>
        <w:tc>
          <w:tcPr>
            <w:tcW w:w="180" w:type="dxa"/>
          </w:tcPr>
          <w:p w14:paraId="107EE386" w14:textId="77777777" w:rsidR="005F6FBA" w:rsidRPr="00396BC1" w:rsidRDefault="005F6FBA" w:rsidP="005F6FB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EEB37CF" w14:textId="0F33AA4B" w:rsidR="005F6FBA" w:rsidRPr="00396BC1" w:rsidRDefault="00D51D7F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="Angsana New" w:hAnsi="Angsana New"/>
                <w:sz w:val="30"/>
                <w:szCs w:val="30"/>
              </w:rPr>
              <w:t>363</w:t>
            </w:r>
            <w:r w:rsidR="005F6FBA" w:rsidRPr="00396BC1">
              <w:rPr>
                <w:rFonts w:ascii="Angsana New" w:hAnsi="Angsana New"/>
                <w:sz w:val="30"/>
                <w:szCs w:val="30"/>
              </w:rPr>
              <w:t>,</w:t>
            </w:r>
            <w:r w:rsidRPr="00D51D7F">
              <w:rPr>
                <w:rFonts w:ascii="Angsana New" w:hAnsi="Angsana New"/>
                <w:sz w:val="30"/>
                <w:szCs w:val="30"/>
              </w:rPr>
              <w:t>706</w:t>
            </w:r>
          </w:p>
        </w:tc>
        <w:tc>
          <w:tcPr>
            <w:tcW w:w="178" w:type="dxa"/>
          </w:tcPr>
          <w:p w14:paraId="50C8FFE0" w14:textId="77777777" w:rsidR="005F6FBA" w:rsidRPr="00396BC1" w:rsidRDefault="005F6FBA" w:rsidP="005F6FB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4A0D21FF" w14:textId="6C47E0F6" w:rsidR="005F6FBA" w:rsidRPr="00396BC1" w:rsidRDefault="00D51D7F" w:rsidP="005F6FBA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51D7F">
              <w:rPr>
                <w:rFonts w:ascii="Angsana New" w:hAnsi="Angsana New"/>
                <w:sz w:val="30"/>
                <w:szCs w:val="30"/>
                <w:lang w:val="en-US"/>
              </w:rPr>
              <w:t>372</w:t>
            </w:r>
            <w:r w:rsidR="0080370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51D7F">
              <w:rPr>
                <w:rFonts w:ascii="Angsana New" w:hAnsi="Angsana New"/>
                <w:sz w:val="30"/>
                <w:szCs w:val="30"/>
                <w:lang w:val="en-US"/>
              </w:rPr>
              <w:t>606</w:t>
            </w:r>
          </w:p>
        </w:tc>
        <w:tc>
          <w:tcPr>
            <w:tcW w:w="180" w:type="dxa"/>
          </w:tcPr>
          <w:p w14:paraId="74DE0382" w14:textId="77777777" w:rsidR="005F6FBA" w:rsidRPr="00396BC1" w:rsidRDefault="005F6FBA" w:rsidP="005F6FBA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04398432" w14:textId="51286212" w:rsidR="005F6FBA" w:rsidRPr="00396BC1" w:rsidRDefault="00D51D7F" w:rsidP="005F6FBA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51D7F">
              <w:rPr>
                <w:rFonts w:ascii="Angsana New" w:hAnsi="Angsana New"/>
                <w:sz w:val="30"/>
                <w:szCs w:val="30"/>
                <w:lang w:val="en-US"/>
              </w:rPr>
              <w:t>309</w:t>
            </w:r>
            <w:r w:rsidR="005F6FBA" w:rsidRPr="00396BC1">
              <w:rPr>
                <w:rFonts w:ascii="Angsana New" w:hAnsi="Angsana New"/>
                <w:sz w:val="30"/>
                <w:szCs w:val="30"/>
              </w:rPr>
              <w:t>,</w:t>
            </w:r>
            <w:r w:rsidRPr="00D51D7F">
              <w:rPr>
                <w:rFonts w:ascii="Angsana New" w:hAnsi="Angsana New"/>
                <w:sz w:val="30"/>
                <w:szCs w:val="30"/>
                <w:lang w:val="en-US"/>
              </w:rPr>
              <w:t>714</w:t>
            </w:r>
          </w:p>
        </w:tc>
      </w:tr>
      <w:tr w:rsidR="005F6FBA" w:rsidRPr="00396BC1" w14:paraId="5D4E8143" w14:textId="77777777" w:rsidTr="002911F6">
        <w:trPr>
          <w:cantSplit/>
        </w:trPr>
        <w:tc>
          <w:tcPr>
            <w:tcW w:w="3510" w:type="dxa"/>
            <w:hideMark/>
          </w:tcPr>
          <w:p w14:paraId="35F603E3" w14:textId="77777777" w:rsidR="005F6FBA" w:rsidRPr="00396BC1" w:rsidRDefault="005F6FBA" w:rsidP="005F6FBA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96BC1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60" w:type="dxa"/>
          </w:tcPr>
          <w:p w14:paraId="39FFEB1D" w14:textId="77777777" w:rsidR="005F6FBA" w:rsidRPr="00396BC1" w:rsidRDefault="005F6FBA" w:rsidP="005F6FBA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9EB9499" w14:textId="77777777" w:rsidR="005F6FBA" w:rsidRPr="00396BC1" w:rsidRDefault="005F6FBA" w:rsidP="005F6FB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DB07BFC" w14:textId="77777777" w:rsidR="005F6FBA" w:rsidRPr="00396BC1" w:rsidRDefault="005F6FBA" w:rsidP="005F6FB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06915A8D" w14:textId="77777777" w:rsidR="005F6FBA" w:rsidRPr="00396BC1" w:rsidRDefault="005F6FBA" w:rsidP="005F6FB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114B8B33" w14:textId="77777777" w:rsidR="005F6FBA" w:rsidRPr="00396BC1" w:rsidRDefault="005F6FBA" w:rsidP="005F6FBA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A27CAF1" w14:textId="77777777" w:rsidR="005F6FBA" w:rsidRPr="00396BC1" w:rsidRDefault="005F6FBA" w:rsidP="005F6FBA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03A147DC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F6FBA" w:rsidRPr="00396BC1" w14:paraId="3C1B856A" w14:textId="77777777" w:rsidTr="002911F6">
        <w:trPr>
          <w:cantSplit/>
        </w:trPr>
        <w:tc>
          <w:tcPr>
            <w:tcW w:w="3510" w:type="dxa"/>
            <w:hideMark/>
          </w:tcPr>
          <w:p w14:paraId="27C1C5FA" w14:textId="1934275A" w:rsidR="005F6FBA" w:rsidRPr="00396BC1" w:rsidRDefault="005F6FBA" w:rsidP="005F6FBA">
            <w:pPr>
              <w:spacing w:line="240" w:lineRule="auto"/>
              <w:ind w:left="104"/>
              <w:rPr>
                <w:rFonts w:ascii="Angsana New" w:hAnsi="Angsana New"/>
                <w:sz w:val="30"/>
                <w:szCs w:val="30"/>
              </w:rPr>
            </w:pPr>
            <w:r w:rsidRPr="00396BC1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D51D7F" w:rsidRPr="00D51D7F">
              <w:rPr>
                <w:rFonts w:ascii="Angsana New" w:hAnsi="Angsana New"/>
                <w:sz w:val="30"/>
                <w:szCs w:val="30"/>
              </w:rPr>
              <w:t>1</w:t>
            </w:r>
            <w:r w:rsidRPr="00396BC1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="00D51D7F" w:rsidRPr="00D51D7F">
              <w:rPr>
                <w:rFonts w:ascii="Angsana New" w:hAnsi="Angsana New"/>
                <w:sz w:val="30"/>
                <w:szCs w:val="30"/>
              </w:rPr>
              <w:t>30</w:t>
            </w:r>
            <w:r w:rsidRPr="00396BC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96BC1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1260" w:type="dxa"/>
          </w:tcPr>
          <w:p w14:paraId="4FD4CB1B" w14:textId="4479E83B" w:rsidR="005F6FBA" w:rsidRPr="00396BC1" w:rsidRDefault="00D51D7F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D51D7F">
              <w:rPr>
                <w:rFonts w:ascii="Angsana New" w:hAnsi="Angsana New"/>
                <w:sz w:val="30"/>
                <w:szCs w:val="30"/>
              </w:rPr>
              <w:t>21</w:t>
            </w:r>
            <w:r w:rsidR="00803702">
              <w:rPr>
                <w:rFonts w:ascii="Angsana New" w:hAnsi="Angsana New"/>
                <w:sz w:val="30"/>
                <w:szCs w:val="30"/>
              </w:rPr>
              <w:t>,</w:t>
            </w:r>
            <w:r w:rsidRPr="00D51D7F">
              <w:rPr>
                <w:rFonts w:ascii="Angsana New" w:hAnsi="Angsana New"/>
                <w:sz w:val="30"/>
                <w:szCs w:val="30"/>
              </w:rPr>
              <w:t>562</w:t>
            </w:r>
          </w:p>
        </w:tc>
        <w:tc>
          <w:tcPr>
            <w:tcW w:w="180" w:type="dxa"/>
          </w:tcPr>
          <w:p w14:paraId="3180A8FF" w14:textId="77777777" w:rsidR="005F6FBA" w:rsidRPr="00396BC1" w:rsidRDefault="005F6FBA" w:rsidP="005F6FB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FDFFE7A" w14:textId="67C2EFF3" w:rsidR="005F6FBA" w:rsidRPr="00396BC1" w:rsidRDefault="00D51D7F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D51D7F">
              <w:rPr>
                <w:rFonts w:ascii="Angsana New" w:hAnsi="Angsana New"/>
                <w:sz w:val="30"/>
                <w:szCs w:val="30"/>
              </w:rPr>
              <w:t>15</w:t>
            </w:r>
            <w:r w:rsidR="005F6FBA" w:rsidRPr="00396BC1">
              <w:rPr>
                <w:rFonts w:ascii="Angsana New" w:hAnsi="Angsana New"/>
                <w:sz w:val="30"/>
                <w:szCs w:val="30"/>
              </w:rPr>
              <w:t>,</w:t>
            </w:r>
            <w:r w:rsidRPr="00D51D7F">
              <w:rPr>
                <w:rFonts w:ascii="Angsana New" w:hAnsi="Angsana New"/>
                <w:sz w:val="30"/>
                <w:szCs w:val="30"/>
              </w:rPr>
              <w:t>291</w:t>
            </w:r>
          </w:p>
        </w:tc>
        <w:tc>
          <w:tcPr>
            <w:tcW w:w="178" w:type="dxa"/>
          </w:tcPr>
          <w:p w14:paraId="3F325EDE" w14:textId="77777777" w:rsidR="005F6FBA" w:rsidRPr="00396BC1" w:rsidRDefault="005F6FBA" w:rsidP="005F6FB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0A6E4E9B" w14:textId="1C7029C1" w:rsidR="005F6FBA" w:rsidRPr="00396BC1" w:rsidRDefault="00D51D7F" w:rsidP="005F6FBA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51D7F">
              <w:rPr>
                <w:rFonts w:ascii="Angsana New" w:hAnsi="Angsana New"/>
                <w:sz w:val="30"/>
                <w:szCs w:val="30"/>
                <w:lang w:val="en-US" w:bidi="th-TH"/>
              </w:rPr>
              <w:t>82</w:t>
            </w:r>
            <w:r w:rsidR="00803702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D51D7F">
              <w:rPr>
                <w:rFonts w:ascii="Angsana New" w:hAnsi="Angsana New"/>
                <w:sz w:val="30"/>
                <w:szCs w:val="30"/>
                <w:lang w:val="en-US" w:bidi="th-TH"/>
              </w:rPr>
              <w:t>599</w:t>
            </w:r>
          </w:p>
        </w:tc>
        <w:tc>
          <w:tcPr>
            <w:tcW w:w="180" w:type="dxa"/>
          </w:tcPr>
          <w:p w14:paraId="44CA4F9F" w14:textId="77777777" w:rsidR="005F6FBA" w:rsidRPr="00396BC1" w:rsidRDefault="005F6FBA" w:rsidP="005F6FBA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205D7343" w14:textId="5FA8DCAB" w:rsidR="005F6FBA" w:rsidRPr="00396BC1" w:rsidRDefault="00D51D7F" w:rsidP="005F6FBA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51D7F">
              <w:rPr>
                <w:rFonts w:ascii="Angsana New" w:hAnsi="Angsana New"/>
                <w:sz w:val="30"/>
                <w:szCs w:val="30"/>
                <w:lang w:val="en-US"/>
              </w:rPr>
              <w:t>77</w:t>
            </w:r>
            <w:r w:rsidR="005F6FBA" w:rsidRPr="00396BC1">
              <w:rPr>
                <w:rFonts w:ascii="Angsana New" w:hAnsi="Angsana New"/>
                <w:sz w:val="30"/>
                <w:szCs w:val="30"/>
              </w:rPr>
              <w:t>,</w:t>
            </w:r>
            <w:r w:rsidRPr="00D51D7F">
              <w:rPr>
                <w:rFonts w:ascii="Angsana New" w:hAnsi="Angsana New"/>
                <w:sz w:val="30"/>
                <w:szCs w:val="30"/>
                <w:lang w:val="en-US"/>
              </w:rPr>
              <w:t>849</w:t>
            </w:r>
          </w:p>
        </w:tc>
      </w:tr>
      <w:tr w:rsidR="005F6FBA" w:rsidRPr="00396BC1" w14:paraId="5803AA88" w14:textId="77777777" w:rsidTr="002911F6">
        <w:trPr>
          <w:cantSplit/>
        </w:trPr>
        <w:tc>
          <w:tcPr>
            <w:tcW w:w="3510" w:type="dxa"/>
            <w:hideMark/>
          </w:tcPr>
          <w:p w14:paraId="06DA1691" w14:textId="08C766E1" w:rsidR="005F6FBA" w:rsidRPr="00396BC1" w:rsidRDefault="005F6FBA" w:rsidP="005F6FBA">
            <w:pPr>
              <w:spacing w:line="240" w:lineRule="auto"/>
              <w:ind w:left="104"/>
              <w:rPr>
                <w:rFonts w:ascii="Angsana New" w:hAnsi="Angsana New"/>
                <w:sz w:val="30"/>
                <w:szCs w:val="30"/>
              </w:rPr>
            </w:pPr>
            <w:r w:rsidRPr="00396BC1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D51D7F" w:rsidRPr="00D51D7F">
              <w:rPr>
                <w:rFonts w:ascii="Angsana New" w:hAnsi="Angsana New"/>
                <w:sz w:val="30"/>
                <w:szCs w:val="30"/>
              </w:rPr>
              <w:t>31</w:t>
            </w:r>
            <w:r w:rsidRPr="00396BC1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="00D51D7F" w:rsidRPr="00D51D7F">
              <w:rPr>
                <w:rFonts w:ascii="Angsana New" w:hAnsi="Angsana New"/>
                <w:sz w:val="30"/>
                <w:szCs w:val="30"/>
              </w:rPr>
              <w:t>60</w:t>
            </w:r>
            <w:r w:rsidRPr="00396BC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96BC1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1260" w:type="dxa"/>
          </w:tcPr>
          <w:p w14:paraId="77A07118" w14:textId="120797CC" w:rsidR="005F6FBA" w:rsidRPr="00396BC1" w:rsidRDefault="00D51D7F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D51D7F">
              <w:rPr>
                <w:rFonts w:ascii="Angsana New" w:hAnsi="Angsana New"/>
                <w:sz w:val="30"/>
                <w:szCs w:val="30"/>
              </w:rPr>
              <w:t>2</w:t>
            </w:r>
            <w:r w:rsidR="00803702">
              <w:rPr>
                <w:rFonts w:ascii="Angsana New" w:hAnsi="Angsana New"/>
                <w:sz w:val="30"/>
                <w:szCs w:val="30"/>
              </w:rPr>
              <w:t>,</w:t>
            </w:r>
            <w:r w:rsidRPr="00D51D7F">
              <w:rPr>
                <w:rFonts w:ascii="Angsana New" w:hAnsi="Angsana New"/>
                <w:sz w:val="30"/>
                <w:szCs w:val="30"/>
              </w:rPr>
              <w:t>650</w:t>
            </w:r>
          </w:p>
        </w:tc>
        <w:tc>
          <w:tcPr>
            <w:tcW w:w="180" w:type="dxa"/>
          </w:tcPr>
          <w:p w14:paraId="611F9D4D" w14:textId="77777777" w:rsidR="005F6FBA" w:rsidRPr="00396BC1" w:rsidRDefault="005F6FBA" w:rsidP="005F6FB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4E28F48" w14:textId="1B87E8E2" w:rsidR="005F6FBA" w:rsidRPr="00396BC1" w:rsidRDefault="00D51D7F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D51D7F">
              <w:rPr>
                <w:rFonts w:ascii="Angsana New" w:hAnsi="Angsana New"/>
                <w:sz w:val="30"/>
                <w:szCs w:val="30"/>
              </w:rPr>
              <w:t>529</w:t>
            </w:r>
          </w:p>
        </w:tc>
        <w:tc>
          <w:tcPr>
            <w:tcW w:w="178" w:type="dxa"/>
          </w:tcPr>
          <w:p w14:paraId="529F7DBE" w14:textId="77777777" w:rsidR="005F6FBA" w:rsidRPr="00396BC1" w:rsidRDefault="005F6FBA" w:rsidP="005F6FB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4BA7D1E4" w14:textId="774F123E" w:rsidR="005F6FBA" w:rsidRPr="00396BC1" w:rsidRDefault="00D51D7F" w:rsidP="005F6FBA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1D7F">
              <w:rPr>
                <w:rFonts w:ascii="Angsana New" w:hAnsi="Angsana New"/>
                <w:sz w:val="30"/>
                <w:szCs w:val="30"/>
                <w:lang w:val="en-US"/>
              </w:rPr>
              <w:t>36</w:t>
            </w:r>
            <w:r w:rsidR="00803702">
              <w:rPr>
                <w:rFonts w:ascii="Angsana New" w:hAnsi="Angsana New"/>
                <w:sz w:val="30"/>
                <w:szCs w:val="30"/>
              </w:rPr>
              <w:t>,</w:t>
            </w:r>
            <w:r w:rsidRPr="00D51D7F">
              <w:rPr>
                <w:rFonts w:ascii="Angsana New" w:hAnsi="Angsana New"/>
                <w:sz w:val="30"/>
                <w:szCs w:val="30"/>
                <w:lang w:val="en-US"/>
              </w:rPr>
              <w:t>746</w:t>
            </w:r>
          </w:p>
        </w:tc>
        <w:tc>
          <w:tcPr>
            <w:tcW w:w="180" w:type="dxa"/>
          </w:tcPr>
          <w:p w14:paraId="002BF8F0" w14:textId="77777777" w:rsidR="005F6FBA" w:rsidRPr="00396BC1" w:rsidRDefault="005F6FBA" w:rsidP="005F6FBA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31F9D240" w14:textId="72E6B989" w:rsidR="005F6FBA" w:rsidRPr="005F6FBA" w:rsidRDefault="00D51D7F" w:rsidP="005F6FBA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1D7F">
              <w:rPr>
                <w:rFonts w:ascii="Angsana New" w:hAnsi="Angsana New"/>
                <w:sz w:val="30"/>
                <w:szCs w:val="30"/>
                <w:lang w:val="en-US"/>
              </w:rPr>
              <w:t>49</w:t>
            </w:r>
            <w:r w:rsidR="005F6FBA" w:rsidRPr="00396BC1">
              <w:rPr>
                <w:rFonts w:ascii="Angsana New" w:hAnsi="Angsana New"/>
                <w:sz w:val="30"/>
                <w:szCs w:val="30"/>
              </w:rPr>
              <w:t>,</w:t>
            </w:r>
            <w:r w:rsidRPr="00D51D7F">
              <w:rPr>
                <w:rFonts w:ascii="Angsana New" w:hAnsi="Angsana New"/>
                <w:sz w:val="30"/>
                <w:szCs w:val="30"/>
                <w:lang w:val="en-US"/>
              </w:rPr>
              <w:t>342</w:t>
            </w:r>
          </w:p>
        </w:tc>
      </w:tr>
      <w:tr w:rsidR="005F6FBA" w:rsidRPr="00396BC1" w14:paraId="2A302B2D" w14:textId="77777777" w:rsidTr="002911F6">
        <w:trPr>
          <w:cantSplit/>
        </w:trPr>
        <w:tc>
          <w:tcPr>
            <w:tcW w:w="3510" w:type="dxa"/>
            <w:hideMark/>
          </w:tcPr>
          <w:p w14:paraId="1FB1FDFF" w14:textId="031B45BF" w:rsidR="005F6FBA" w:rsidRPr="00396BC1" w:rsidRDefault="005F6FBA" w:rsidP="005F6FBA">
            <w:pPr>
              <w:spacing w:line="240" w:lineRule="auto"/>
              <w:ind w:left="104" w:right="-79"/>
              <w:rPr>
                <w:rFonts w:ascii="Angsana New" w:hAnsi="Angsana New"/>
                <w:sz w:val="30"/>
                <w:szCs w:val="30"/>
              </w:rPr>
            </w:pPr>
            <w:r w:rsidRPr="00396BC1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D51D7F" w:rsidRPr="00D51D7F">
              <w:rPr>
                <w:rFonts w:ascii="Angsana New" w:hAnsi="Angsana New"/>
                <w:sz w:val="30"/>
                <w:szCs w:val="30"/>
              </w:rPr>
              <w:t>61</w:t>
            </w:r>
            <w:r w:rsidRPr="00396BC1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="00D51D7F" w:rsidRPr="00D51D7F">
              <w:rPr>
                <w:rFonts w:ascii="Angsana New" w:hAnsi="Angsana New"/>
                <w:sz w:val="30"/>
                <w:szCs w:val="30"/>
              </w:rPr>
              <w:t>90</w:t>
            </w:r>
            <w:r w:rsidRPr="00396BC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96BC1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1260" w:type="dxa"/>
          </w:tcPr>
          <w:p w14:paraId="0A69EA45" w14:textId="271BD974" w:rsidR="005F6FBA" w:rsidRPr="00396BC1" w:rsidRDefault="00D51D7F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D51D7F">
              <w:rPr>
                <w:rFonts w:ascii="Angsana New" w:hAnsi="Angsana New"/>
                <w:sz w:val="30"/>
                <w:szCs w:val="30"/>
              </w:rPr>
              <w:t>940</w:t>
            </w:r>
          </w:p>
        </w:tc>
        <w:tc>
          <w:tcPr>
            <w:tcW w:w="180" w:type="dxa"/>
          </w:tcPr>
          <w:p w14:paraId="1C4D093F" w14:textId="77777777" w:rsidR="005F6FBA" w:rsidRPr="00396BC1" w:rsidRDefault="005F6FBA" w:rsidP="005F6FB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26887DC" w14:textId="5B8A5903" w:rsidR="005F6FBA" w:rsidRPr="00396BC1" w:rsidRDefault="00D51D7F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D51D7F">
              <w:rPr>
                <w:rFonts w:ascii="Angsana New" w:hAnsi="Angsana New"/>
                <w:sz w:val="30"/>
                <w:szCs w:val="30"/>
              </w:rPr>
              <w:t>321</w:t>
            </w:r>
          </w:p>
        </w:tc>
        <w:tc>
          <w:tcPr>
            <w:tcW w:w="178" w:type="dxa"/>
          </w:tcPr>
          <w:p w14:paraId="0F30D1D3" w14:textId="77777777" w:rsidR="005F6FBA" w:rsidRPr="00396BC1" w:rsidRDefault="005F6FBA" w:rsidP="005F6FB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5EEE4964" w14:textId="1449591F" w:rsidR="005F6FBA" w:rsidRPr="00396BC1" w:rsidRDefault="00803702" w:rsidP="00803702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66"/>
              <w:rPr>
                <w:rFonts w:ascii="Angsana New" w:hAnsi="Angsana New"/>
                <w:sz w:val="30"/>
                <w:szCs w:val="30"/>
              </w:rPr>
            </w:pPr>
            <w:r w:rsidRPr="00396BC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68274F1" w14:textId="77777777" w:rsidR="005F6FBA" w:rsidRPr="00396BC1" w:rsidRDefault="005F6FBA" w:rsidP="005F6FBA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05CD25CF" w14:textId="463E580D" w:rsidR="005F6FBA" w:rsidRPr="005F6FBA" w:rsidRDefault="00D51D7F" w:rsidP="005F6FBA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1D7F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5F6FBA" w:rsidRPr="00396BC1">
              <w:rPr>
                <w:rFonts w:ascii="Angsana New" w:hAnsi="Angsana New"/>
                <w:sz w:val="30"/>
                <w:szCs w:val="30"/>
              </w:rPr>
              <w:t>,</w:t>
            </w:r>
            <w:r w:rsidRPr="00D51D7F">
              <w:rPr>
                <w:rFonts w:ascii="Angsana New" w:hAnsi="Angsana New"/>
                <w:sz w:val="30"/>
                <w:szCs w:val="30"/>
                <w:lang w:val="en-US"/>
              </w:rPr>
              <w:t>241</w:t>
            </w:r>
          </w:p>
        </w:tc>
      </w:tr>
      <w:tr w:rsidR="005F6FBA" w:rsidRPr="00396BC1" w14:paraId="37584EAE" w14:textId="77777777" w:rsidTr="002911F6">
        <w:trPr>
          <w:cantSplit/>
        </w:trPr>
        <w:tc>
          <w:tcPr>
            <w:tcW w:w="3510" w:type="dxa"/>
            <w:hideMark/>
          </w:tcPr>
          <w:p w14:paraId="14F520F0" w14:textId="1CB78238" w:rsidR="005F6FBA" w:rsidRPr="00396BC1" w:rsidRDefault="005F6FBA" w:rsidP="005F6FBA">
            <w:pPr>
              <w:spacing w:line="240" w:lineRule="auto"/>
              <w:ind w:left="104"/>
              <w:rPr>
                <w:rFonts w:ascii="Angsana New" w:hAnsi="Angsana New"/>
                <w:sz w:val="30"/>
                <w:szCs w:val="30"/>
              </w:rPr>
            </w:pPr>
            <w:r w:rsidRPr="00396BC1">
              <w:rPr>
                <w:rFonts w:ascii="Angsana New" w:hAnsi="Angsana New"/>
                <w:sz w:val="30"/>
                <w:szCs w:val="30"/>
                <w:cs/>
              </w:rPr>
              <w:t xml:space="preserve">   มากกว่า </w:t>
            </w:r>
            <w:r w:rsidR="00D51D7F" w:rsidRPr="00D51D7F">
              <w:rPr>
                <w:rFonts w:ascii="Angsana New" w:hAnsi="Angsana New"/>
                <w:sz w:val="30"/>
                <w:szCs w:val="30"/>
              </w:rPr>
              <w:t>90</w:t>
            </w:r>
            <w:r w:rsidRPr="00396BC1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FD4486" w14:textId="74FB7EDC" w:rsidR="005F6FBA" w:rsidRPr="00396BC1" w:rsidRDefault="00D51D7F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D51D7F">
              <w:rPr>
                <w:rFonts w:ascii="Angsana New" w:hAnsi="Angsana New"/>
                <w:sz w:val="30"/>
                <w:szCs w:val="30"/>
              </w:rPr>
              <w:t>1</w:t>
            </w:r>
            <w:r w:rsidR="00803702">
              <w:rPr>
                <w:rFonts w:ascii="Angsana New" w:hAnsi="Angsana New"/>
                <w:sz w:val="30"/>
                <w:szCs w:val="30"/>
              </w:rPr>
              <w:t>,</w:t>
            </w:r>
            <w:r w:rsidRPr="00D51D7F">
              <w:rPr>
                <w:rFonts w:ascii="Angsana New" w:hAnsi="Angsana New"/>
                <w:sz w:val="30"/>
                <w:szCs w:val="30"/>
              </w:rPr>
              <w:t>283</w:t>
            </w:r>
          </w:p>
        </w:tc>
        <w:tc>
          <w:tcPr>
            <w:tcW w:w="180" w:type="dxa"/>
          </w:tcPr>
          <w:p w14:paraId="013A780A" w14:textId="77777777" w:rsidR="005F6FBA" w:rsidRPr="00396BC1" w:rsidRDefault="005F6FBA" w:rsidP="005F6FB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1BC351" w14:textId="3F97E0C7" w:rsidR="005F6FBA" w:rsidRPr="00396BC1" w:rsidRDefault="00D51D7F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D51D7F">
              <w:rPr>
                <w:rFonts w:ascii="Angsana New" w:hAnsi="Angsana New"/>
                <w:sz w:val="30"/>
                <w:szCs w:val="30"/>
              </w:rPr>
              <w:t>1</w:t>
            </w:r>
            <w:r w:rsidR="005F6FBA" w:rsidRPr="00396BC1">
              <w:rPr>
                <w:rFonts w:ascii="Angsana New" w:hAnsi="Angsana New"/>
                <w:sz w:val="30"/>
                <w:szCs w:val="30"/>
              </w:rPr>
              <w:t>,</w:t>
            </w:r>
            <w:r w:rsidRPr="00D51D7F">
              <w:rPr>
                <w:rFonts w:ascii="Angsana New" w:hAnsi="Angsana New"/>
                <w:sz w:val="30"/>
                <w:szCs w:val="30"/>
              </w:rPr>
              <w:t>302</w:t>
            </w:r>
          </w:p>
        </w:tc>
        <w:tc>
          <w:tcPr>
            <w:tcW w:w="178" w:type="dxa"/>
          </w:tcPr>
          <w:p w14:paraId="3320D04C" w14:textId="77777777" w:rsidR="005F6FBA" w:rsidRPr="00396BC1" w:rsidRDefault="005F6FBA" w:rsidP="005F6FB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E3B8B2" w14:textId="3CB97406" w:rsidR="005F6FBA" w:rsidRPr="00396BC1" w:rsidRDefault="00D51D7F" w:rsidP="005F6FBA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51D7F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803702">
              <w:rPr>
                <w:rFonts w:ascii="Angsana New" w:hAnsi="Angsana New"/>
                <w:sz w:val="30"/>
                <w:szCs w:val="30"/>
              </w:rPr>
              <w:t>,</w:t>
            </w:r>
            <w:r w:rsidRPr="00D51D7F">
              <w:rPr>
                <w:rFonts w:ascii="Angsana New" w:hAnsi="Angsana New"/>
                <w:sz w:val="30"/>
                <w:szCs w:val="30"/>
                <w:lang w:val="en-US"/>
              </w:rPr>
              <w:t>746</w:t>
            </w:r>
          </w:p>
        </w:tc>
        <w:tc>
          <w:tcPr>
            <w:tcW w:w="180" w:type="dxa"/>
          </w:tcPr>
          <w:p w14:paraId="17314A46" w14:textId="77777777" w:rsidR="005F6FBA" w:rsidRPr="00396BC1" w:rsidRDefault="005F6FBA" w:rsidP="005F6FBA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FB2F74" w14:textId="519B4B34" w:rsidR="005F6FBA" w:rsidRPr="00396BC1" w:rsidRDefault="00D51D7F" w:rsidP="005F6FBA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1D7F">
              <w:rPr>
                <w:rFonts w:ascii="Angsana New" w:hAnsi="Angsana New"/>
                <w:sz w:val="30"/>
                <w:szCs w:val="30"/>
                <w:lang w:val="en-US"/>
              </w:rPr>
              <w:t>385</w:t>
            </w:r>
          </w:p>
        </w:tc>
      </w:tr>
      <w:tr w:rsidR="005F6FBA" w:rsidRPr="00396BC1" w14:paraId="17BBBB56" w14:textId="77777777" w:rsidTr="002911F6">
        <w:trPr>
          <w:cantSplit/>
        </w:trPr>
        <w:tc>
          <w:tcPr>
            <w:tcW w:w="3510" w:type="dxa"/>
            <w:hideMark/>
          </w:tcPr>
          <w:p w14:paraId="51CF455F" w14:textId="77777777" w:rsidR="005F6FBA" w:rsidRPr="00396BC1" w:rsidRDefault="005F6FBA" w:rsidP="005F6FBA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96BC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A53763" w14:textId="31C8BD89" w:rsidR="005F6FBA" w:rsidRPr="007D0A18" w:rsidRDefault="00D51D7F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1D7F">
              <w:rPr>
                <w:rFonts w:ascii="Angsana New" w:hAnsi="Angsana New"/>
                <w:b/>
                <w:bCs/>
                <w:sz w:val="30"/>
                <w:szCs w:val="30"/>
              </w:rPr>
              <w:t>368</w:t>
            </w:r>
            <w:r w:rsidR="00803702" w:rsidRPr="007D0A1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51D7F">
              <w:rPr>
                <w:rFonts w:ascii="Angsana New" w:hAnsi="Angsana New"/>
                <w:b/>
                <w:bCs/>
                <w:sz w:val="30"/>
                <w:szCs w:val="30"/>
              </w:rPr>
              <w:t>156</w:t>
            </w:r>
          </w:p>
        </w:tc>
        <w:tc>
          <w:tcPr>
            <w:tcW w:w="180" w:type="dxa"/>
          </w:tcPr>
          <w:p w14:paraId="384A9DB1" w14:textId="77777777" w:rsidR="005F6FBA" w:rsidRPr="00396BC1" w:rsidRDefault="005F6FBA" w:rsidP="005F6FB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906924" w14:textId="1CCC833C" w:rsidR="005F6FBA" w:rsidRPr="00396BC1" w:rsidRDefault="00D51D7F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1D7F">
              <w:rPr>
                <w:rFonts w:ascii="Angsana New" w:hAnsi="Angsana New"/>
                <w:b/>
                <w:bCs/>
                <w:sz w:val="30"/>
                <w:szCs w:val="30"/>
              </w:rPr>
              <w:t>381</w:t>
            </w:r>
            <w:r w:rsidR="005F6FBA" w:rsidRPr="00396BC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51D7F">
              <w:rPr>
                <w:rFonts w:ascii="Angsana New" w:hAnsi="Angsana New"/>
                <w:b/>
                <w:bCs/>
                <w:sz w:val="30"/>
                <w:szCs w:val="30"/>
              </w:rPr>
              <w:t>149</w:t>
            </w:r>
          </w:p>
        </w:tc>
        <w:tc>
          <w:tcPr>
            <w:tcW w:w="178" w:type="dxa"/>
          </w:tcPr>
          <w:p w14:paraId="3C1E5BC0" w14:textId="77777777" w:rsidR="005F6FBA" w:rsidRPr="00396BC1" w:rsidRDefault="005F6FBA" w:rsidP="005F6FB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B2AE23" w14:textId="01717700" w:rsidR="005F6FBA" w:rsidRPr="00396BC1" w:rsidRDefault="00D51D7F" w:rsidP="005F6FBA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1D7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493</w:t>
            </w:r>
            <w:r w:rsidR="0080370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51D7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697</w:t>
            </w:r>
          </w:p>
        </w:tc>
        <w:tc>
          <w:tcPr>
            <w:tcW w:w="180" w:type="dxa"/>
          </w:tcPr>
          <w:p w14:paraId="28CF694E" w14:textId="77777777" w:rsidR="005F6FBA" w:rsidRPr="00396BC1" w:rsidRDefault="005F6FBA" w:rsidP="005F6FBA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3807A117" w14:textId="71349320" w:rsidR="005F6FBA" w:rsidRPr="00396BC1" w:rsidRDefault="00D51D7F" w:rsidP="005F6FBA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1D7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440</w:t>
            </w:r>
            <w:r w:rsidR="005F6FBA" w:rsidRPr="00396BC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51D7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531</w:t>
            </w:r>
          </w:p>
        </w:tc>
      </w:tr>
      <w:tr w:rsidR="005F6FBA" w:rsidRPr="00396BC1" w14:paraId="7D353598" w14:textId="77777777" w:rsidTr="002911F6">
        <w:trPr>
          <w:cantSplit/>
          <w:trHeight w:val="71"/>
        </w:trPr>
        <w:tc>
          <w:tcPr>
            <w:tcW w:w="3510" w:type="dxa"/>
            <w:vAlign w:val="bottom"/>
            <w:hideMark/>
          </w:tcPr>
          <w:p w14:paraId="180E8CC4" w14:textId="118A2894" w:rsidR="005F6FBA" w:rsidRPr="00396BC1" w:rsidRDefault="005F6FBA" w:rsidP="005F6FBA">
            <w:pPr>
              <w:tabs>
                <w:tab w:val="clear" w:pos="227"/>
                <w:tab w:val="clear" w:pos="454"/>
                <w:tab w:val="left" w:pos="316"/>
              </w:tabs>
              <w:spacing w:line="240" w:lineRule="auto"/>
              <w:ind w:left="370" w:hanging="370"/>
              <w:rPr>
                <w:rFonts w:ascii="Angsana New" w:hAnsi="Angsana New"/>
                <w:sz w:val="30"/>
                <w:szCs w:val="30"/>
              </w:rPr>
            </w:pPr>
            <w:r w:rsidRPr="00396BC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396BC1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 w:rsidRPr="00396BC1">
              <w:rPr>
                <w:rFonts w:ascii="Angsana New" w:hAnsi="Angsana New"/>
                <w:sz w:val="30"/>
                <w:szCs w:val="30"/>
              </w:rPr>
              <w:br/>
            </w:r>
            <w:r w:rsidRPr="00396BC1">
              <w:rPr>
                <w:rFonts w:ascii="Angsana New" w:hAnsi="Angsana New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3AE95D" w14:textId="6E43F1A1" w:rsidR="005F6FBA" w:rsidRPr="007D0A18" w:rsidRDefault="00803702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D0A18">
              <w:rPr>
                <w:rFonts w:ascii="Angsana New" w:hAnsi="Angsana New"/>
                <w:sz w:val="30"/>
                <w:szCs w:val="30"/>
              </w:rPr>
              <w:t>(</w:t>
            </w:r>
            <w:r w:rsidR="00D51D7F" w:rsidRPr="00D51D7F">
              <w:rPr>
                <w:rFonts w:ascii="Angsana New" w:hAnsi="Angsana New"/>
                <w:sz w:val="30"/>
                <w:szCs w:val="30"/>
              </w:rPr>
              <w:t>1</w:t>
            </w:r>
            <w:r w:rsidRPr="007D0A18">
              <w:rPr>
                <w:rFonts w:ascii="Angsana New" w:hAnsi="Angsana New"/>
                <w:sz w:val="30"/>
                <w:szCs w:val="30"/>
              </w:rPr>
              <w:t>,</w:t>
            </w:r>
            <w:r w:rsidR="00D51D7F" w:rsidRPr="00D51D7F">
              <w:rPr>
                <w:rFonts w:ascii="Angsana New" w:hAnsi="Angsana New"/>
                <w:sz w:val="30"/>
                <w:szCs w:val="30"/>
              </w:rPr>
              <w:t>174</w:t>
            </w:r>
            <w:r w:rsidRPr="007D0A1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4C174411" w14:textId="77777777" w:rsidR="005F6FBA" w:rsidRPr="00396BC1" w:rsidRDefault="005F6FBA" w:rsidP="005F6FB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9B0B42" w14:textId="066F880E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6"/>
              <w:rPr>
                <w:rFonts w:ascii="Angsana New" w:hAnsi="Angsana New"/>
                <w:sz w:val="30"/>
                <w:szCs w:val="30"/>
              </w:rPr>
            </w:pPr>
            <w:r w:rsidRPr="00396BC1">
              <w:rPr>
                <w:rFonts w:ascii="Angsana New" w:hAnsi="Angsana New"/>
                <w:sz w:val="30"/>
                <w:szCs w:val="30"/>
              </w:rPr>
              <w:t>(</w:t>
            </w:r>
            <w:r w:rsidR="00D51D7F" w:rsidRPr="00D51D7F">
              <w:rPr>
                <w:rFonts w:ascii="Angsana New" w:hAnsi="Angsana New"/>
                <w:sz w:val="30"/>
                <w:szCs w:val="30"/>
              </w:rPr>
              <w:t>1</w:t>
            </w:r>
            <w:r w:rsidRPr="00396BC1">
              <w:rPr>
                <w:rFonts w:ascii="Angsana New" w:hAnsi="Angsana New"/>
                <w:sz w:val="30"/>
                <w:szCs w:val="30"/>
              </w:rPr>
              <w:t>,</w:t>
            </w:r>
            <w:r w:rsidR="00D51D7F" w:rsidRPr="00D51D7F">
              <w:rPr>
                <w:rFonts w:ascii="Angsana New" w:hAnsi="Angsana New"/>
                <w:sz w:val="30"/>
                <w:szCs w:val="30"/>
              </w:rPr>
              <w:t>071</w:t>
            </w:r>
            <w:r w:rsidRPr="00396BC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78" w:type="dxa"/>
            <w:vAlign w:val="bottom"/>
          </w:tcPr>
          <w:p w14:paraId="5E0BA211" w14:textId="77777777" w:rsidR="005F6FBA" w:rsidRPr="00396BC1" w:rsidRDefault="005F6FBA" w:rsidP="005F6FB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553DC3" w14:textId="43934DB2" w:rsidR="005F6FBA" w:rsidRPr="00396BC1" w:rsidRDefault="00803702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042F6F02" w14:textId="77777777" w:rsidR="005F6FBA" w:rsidRPr="00396BC1" w:rsidRDefault="005F6FBA" w:rsidP="005F6FBA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2AC25B4C" w14:textId="6F47FAA4" w:rsidR="005F6FBA" w:rsidRPr="00396BC1" w:rsidRDefault="005F6FBA" w:rsidP="005F6FB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66"/>
              <w:rPr>
                <w:rFonts w:ascii="Angsana New" w:hAnsi="Angsana New"/>
                <w:sz w:val="30"/>
                <w:szCs w:val="30"/>
              </w:rPr>
            </w:pPr>
            <w:r w:rsidRPr="00396BC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F6FBA" w:rsidRPr="00396BC1" w14:paraId="3E02A0C7" w14:textId="77777777" w:rsidTr="002911F6">
        <w:trPr>
          <w:cantSplit/>
        </w:trPr>
        <w:tc>
          <w:tcPr>
            <w:tcW w:w="3510" w:type="dxa"/>
            <w:hideMark/>
          </w:tcPr>
          <w:p w14:paraId="7D55F0E4" w14:textId="77777777" w:rsidR="005F6FBA" w:rsidRPr="00396BC1" w:rsidRDefault="005F6FBA" w:rsidP="005F6FBA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96BC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075196" w14:textId="0153AF18" w:rsidR="005F6FBA" w:rsidRPr="007D0A18" w:rsidRDefault="00D51D7F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1D7F">
              <w:rPr>
                <w:rFonts w:ascii="Angsana New" w:hAnsi="Angsana New"/>
                <w:b/>
                <w:bCs/>
                <w:sz w:val="30"/>
                <w:szCs w:val="30"/>
              </w:rPr>
              <w:t>366</w:t>
            </w:r>
            <w:r w:rsidR="00803702" w:rsidRPr="007D0A1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51D7F">
              <w:rPr>
                <w:rFonts w:ascii="Angsana New" w:hAnsi="Angsana New"/>
                <w:b/>
                <w:bCs/>
                <w:sz w:val="30"/>
                <w:szCs w:val="30"/>
              </w:rPr>
              <w:t>982</w:t>
            </w:r>
          </w:p>
        </w:tc>
        <w:tc>
          <w:tcPr>
            <w:tcW w:w="180" w:type="dxa"/>
          </w:tcPr>
          <w:p w14:paraId="64D1E3F2" w14:textId="77777777" w:rsidR="005F6FBA" w:rsidRPr="00396BC1" w:rsidRDefault="005F6FBA" w:rsidP="005F6FB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22AFCD" w14:textId="40C967A1" w:rsidR="005F6FBA" w:rsidRPr="00396BC1" w:rsidRDefault="00D51D7F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1D7F">
              <w:rPr>
                <w:rFonts w:ascii="Angsana New" w:hAnsi="Angsana New"/>
                <w:b/>
                <w:bCs/>
                <w:sz w:val="30"/>
                <w:szCs w:val="30"/>
              </w:rPr>
              <w:t>380</w:t>
            </w:r>
            <w:r w:rsidR="005F6FBA" w:rsidRPr="00396BC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51D7F">
              <w:rPr>
                <w:rFonts w:ascii="Angsana New" w:hAnsi="Angsana New"/>
                <w:b/>
                <w:bCs/>
                <w:sz w:val="30"/>
                <w:szCs w:val="30"/>
              </w:rPr>
              <w:t>078</w:t>
            </w:r>
          </w:p>
        </w:tc>
        <w:tc>
          <w:tcPr>
            <w:tcW w:w="178" w:type="dxa"/>
          </w:tcPr>
          <w:p w14:paraId="44BF3319" w14:textId="77777777" w:rsidR="005F6FBA" w:rsidRPr="00396BC1" w:rsidRDefault="005F6FBA" w:rsidP="005F6FB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1827EF" w14:textId="5655DCE8" w:rsidR="005F6FBA" w:rsidRPr="00396BC1" w:rsidRDefault="00D51D7F" w:rsidP="005F6FBA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1D7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493</w:t>
            </w:r>
            <w:r w:rsidR="0080370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51D7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697</w:t>
            </w:r>
          </w:p>
        </w:tc>
        <w:tc>
          <w:tcPr>
            <w:tcW w:w="180" w:type="dxa"/>
          </w:tcPr>
          <w:p w14:paraId="17C10492" w14:textId="77777777" w:rsidR="005F6FBA" w:rsidRPr="00396BC1" w:rsidRDefault="005F6FBA" w:rsidP="005F6FBA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tcBorders>
              <w:top w:val="single" w:sz="2" w:space="0" w:color="auto"/>
              <w:bottom w:val="double" w:sz="4" w:space="0" w:color="auto"/>
            </w:tcBorders>
          </w:tcPr>
          <w:p w14:paraId="62D91B8B" w14:textId="72467B59" w:rsidR="005F6FBA" w:rsidRPr="00396BC1" w:rsidRDefault="00D51D7F" w:rsidP="005F6FBA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1D7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440</w:t>
            </w:r>
            <w:r w:rsidR="005F6FBA" w:rsidRPr="00396BC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51D7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531</w:t>
            </w:r>
          </w:p>
        </w:tc>
      </w:tr>
    </w:tbl>
    <w:p w14:paraId="496E137A" w14:textId="7DC28AD7" w:rsidR="00E7744C" w:rsidRPr="00396BC1" w:rsidRDefault="00E774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69EE395C" w14:textId="6001741A" w:rsidR="007B2822" w:rsidRPr="00396BC1" w:rsidRDefault="007B2822" w:rsidP="00E7744C">
      <w:pPr>
        <w:tabs>
          <w:tab w:val="clear" w:pos="454"/>
          <w:tab w:val="clear" w:pos="680"/>
        </w:tabs>
        <w:ind w:left="540"/>
        <w:rPr>
          <w:rFonts w:asciiTheme="majorBidi" w:hAnsiTheme="majorBidi" w:cstheme="majorBidi"/>
          <w:sz w:val="30"/>
          <w:szCs w:val="30"/>
          <w:cs/>
        </w:rPr>
      </w:pPr>
      <w:r w:rsidRPr="00396BC1">
        <w:rPr>
          <w:rFonts w:asciiTheme="majorBidi" w:hAnsiTheme="majorBidi" w:cstheme="majorBidi"/>
          <w:sz w:val="30"/>
          <w:szCs w:val="30"/>
          <w:cs/>
        </w:rPr>
        <w:t xml:space="preserve">โดยปกติระยะเวลาการให้สินเชื่อแก่ลูกค้าของกลุ่มบริษัทมีระยะเวลาตั้งแต่ </w:t>
      </w:r>
      <w:r w:rsidR="00D51D7F" w:rsidRPr="00D51D7F">
        <w:rPr>
          <w:rFonts w:asciiTheme="majorBidi" w:hAnsiTheme="majorBidi"/>
          <w:sz w:val="30"/>
          <w:szCs w:val="30"/>
        </w:rPr>
        <w:t>30</w:t>
      </w:r>
      <w:r w:rsidRPr="00396BC1">
        <w:rPr>
          <w:rFonts w:asciiTheme="majorBidi" w:hAnsiTheme="majorBidi" w:cstheme="majorBidi"/>
          <w:sz w:val="30"/>
          <w:szCs w:val="30"/>
        </w:rPr>
        <w:t xml:space="preserve"> </w:t>
      </w:r>
      <w:r w:rsidRPr="00396BC1">
        <w:rPr>
          <w:rFonts w:asciiTheme="majorBidi" w:hAnsiTheme="majorBidi" w:cstheme="majorBidi"/>
          <w:sz w:val="30"/>
          <w:szCs w:val="30"/>
          <w:cs/>
        </w:rPr>
        <w:t xml:space="preserve">วัน ถึง </w:t>
      </w:r>
      <w:r w:rsidR="00D51D7F" w:rsidRPr="00D51D7F">
        <w:rPr>
          <w:rFonts w:asciiTheme="majorBidi" w:hAnsiTheme="majorBidi"/>
          <w:sz w:val="30"/>
          <w:szCs w:val="30"/>
        </w:rPr>
        <w:t>150</w:t>
      </w:r>
      <w:r w:rsidRPr="00396BC1">
        <w:rPr>
          <w:rFonts w:asciiTheme="majorBidi" w:hAnsiTheme="majorBidi" w:cstheme="majorBidi"/>
          <w:sz w:val="30"/>
          <w:szCs w:val="30"/>
        </w:rPr>
        <w:t xml:space="preserve"> </w:t>
      </w:r>
      <w:r w:rsidRPr="00396BC1">
        <w:rPr>
          <w:rFonts w:asciiTheme="majorBidi" w:hAnsiTheme="majorBidi" w:cstheme="majorBidi"/>
          <w:sz w:val="30"/>
          <w:szCs w:val="30"/>
          <w:cs/>
        </w:rPr>
        <w:t>วัน</w:t>
      </w:r>
    </w:p>
    <w:p w14:paraId="6090CA5F" w14:textId="77777777" w:rsidR="007B2822" w:rsidRPr="00396BC1" w:rsidRDefault="007B2822" w:rsidP="00671474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1260"/>
        <w:gridCol w:w="178"/>
        <w:gridCol w:w="1262"/>
        <w:gridCol w:w="178"/>
        <w:gridCol w:w="1262"/>
        <w:gridCol w:w="178"/>
        <w:gridCol w:w="1352"/>
      </w:tblGrid>
      <w:tr w:rsidR="00671474" w:rsidRPr="00396BC1" w14:paraId="2C2916CF" w14:textId="77777777" w:rsidTr="002911F6">
        <w:trPr>
          <w:cantSplit/>
          <w:trHeight w:val="20"/>
          <w:tblHeader/>
        </w:trPr>
        <w:tc>
          <w:tcPr>
            <w:tcW w:w="3510" w:type="dxa"/>
          </w:tcPr>
          <w:p w14:paraId="32954655" w14:textId="30148997" w:rsidR="00671474" w:rsidRPr="00396BC1" w:rsidRDefault="00671474" w:rsidP="004C6EC7">
            <w:pPr>
              <w:pStyle w:val="acctfourfigures"/>
              <w:tabs>
                <w:tab w:val="clear" w:pos="765"/>
              </w:tabs>
              <w:spacing w:line="240" w:lineRule="atLeast"/>
              <w:ind w:left="284" w:hanging="284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ค่าเผื่อผลขาดทุนด้านเครดิต</w:t>
            </w:r>
          </w:p>
        </w:tc>
        <w:tc>
          <w:tcPr>
            <w:tcW w:w="2700" w:type="dxa"/>
            <w:gridSpan w:val="3"/>
          </w:tcPr>
          <w:p w14:paraId="40DE1016" w14:textId="6FA0B1E6" w:rsidR="00671474" w:rsidRPr="00396BC1" w:rsidRDefault="00671474" w:rsidP="009D506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396BC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221BE905" w14:textId="77777777" w:rsidR="00671474" w:rsidRPr="00396BC1" w:rsidRDefault="00671474" w:rsidP="009D506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792" w:type="dxa"/>
            <w:gridSpan w:val="3"/>
          </w:tcPr>
          <w:p w14:paraId="23C7342B" w14:textId="59C2E27E" w:rsidR="00671474" w:rsidRPr="00396BC1" w:rsidRDefault="00671474" w:rsidP="009D506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396BC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E5722C" w:rsidRPr="00396BC1" w14:paraId="50AF92EE" w14:textId="77777777" w:rsidTr="002911F6">
        <w:trPr>
          <w:cantSplit/>
          <w:trHeight w:val="20"/>
          <w:tblHeader/>
        </w:trPr>
        <w:tc>
          <w:tcPr>
            <w:tcW w:w="3510" w:type="dxa"/>
          </w:tcPr>
          <w:p w14:paraId="3F5CDE16" w14:textId="28DB7E90" w:rsidR="00E5722C" w:rsidRPr="00396BC1" w:rsidRDefault="00412CCF" w:rsidP="00412CCF">
            <w:pPr>
              <w:pStyle w:val="acctfourfigures"/>
              <w:tabs>
                <w:tab w:val="clear" w:pos="765"/>
              </w:tabs>
              <w:spacing w:line="240" w:lineRule="atLeast"/>
              <w:ind w:left="284" w:hanging="284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 xml:space="preserve">     </w:t>
            </w:r>
            <w:r w:rsidRPr="00396B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7517BFA2" w14:textId="5D4CB3A0" w:rsidR="00E5722C" w:rsidRPr="00396BC1" w:rsidRDefault="00D51D7F" w:rsidP="00E5722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D51D7F"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178" w:type="dxa"/>
            <w:vAlign w:val="bottom"/>
          </w:tcPr>
          <w:p w14:paraId="2B1F9108" w14:textId="77777777" w:rsidR="00E5722C" w:rsidRPr="00396BC1" w:rsidRDefault="00E5722C" w:rsidP="00E5722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750B9806" w14:textId="5C7161B6" w:rsidR="00E5722C" w:rsidRPr="00396BC1" w:rsidRDefault="00D51D7F" w:rsidP="00E5722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D51D7F"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78" w:type="dxa"/>
          </w:tcPr>
          <w:p w14:paraId="58D42041" w14:textId="77777777" w:rsidR="00E5722C" w:rsidRPr="00396BC1" w:rsidRDefault="00E5722C" w:rsidP="00E5722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5CE6440A" w14:textId="5F634EF5" w:rsidR="00E5722C" w:rsidRPr="00396BC1" w:rsidRDefault="00D51D7F" w:rsidP="00E5722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D51D7F"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178" w:type="dxa"/>
            <w:vAlign w:val="bottom"/>
          </w:tcPr>
          <w:p w14:paraId="08CD1917" w14:textId="77777777" w:rsidR="00E5722C" w:rsidRPr="00396BC1" w:rsidRDefault="00E5722C" w:rsidP="00E5722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52" w:type="dxa"/>
            <w:vAlign w:val="bottom"/>
          </w:tcPr>
          <w:p w14:paraId="3F483895" w14:textId="18E9732F" w:rsidR="00E5722C" w:rsidRPr="00396BC1" w:rsidRDefault="00D51D7F" w:rsidP="00E5722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D51D7F"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  <w:t>2567</w:t>
            </w:r>
          </w:p>
        </w:tc>
      </w:tr>
      <w:tr w:rsidR="00E5722C" w:rsidRPr="00396BC1" w14:paraId="46752632" w14:textId="77777777" w:rsidTr="002911F6">
        <w:trPr>
          <w:cantSplit/>
          <w:trHeight w:val="20"/>
          <w:tblHeader/>
        </w:trPr>
        <w:tc>
          <w:tcPr>
            <w:tcW w:w="3510" w:type="dxa"/>
          </w:tcPr>
          <w:p w14:paraId="7AA49664" w14:textId="77777777" w:rsidR="00E5722C" w:rsidRPr="00396BC1" w:rsidRDefault="00E5722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7"/>
            <w:vAlign w:val="bottom"/>
          </w:tcPr>
          <w:p w14:paraId="143EC0BF" w14:textId="6D44DC4E" w:rsidR="00E5722C" w:rsidRPr="00396BC1" w:rsidRDefault="00E5722C" w:rsidP="00E572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396BC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F6FBA" w:rsidRPr="00396BC1" w14:paraId="57366F84" w14:textId="77777777" w:rsidTr="002911F6">
        <w:trPr>
          <w:cantSplit/>
          <w:trHeight w:val="20"/>
        </w:trPr>
        <w:tc>
          <w:tcPr>
            <w:tcW w:w="3510" w:type="dxa"/>
          </w:tcPr>
          <w:p w14:paraId="17471898" w14:textId="7E9B93F8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51D7F" w:rsidRPr="00D51D7F">
              <w:rPr>
                <w:rFonts w:asciiTheme="majorBidi" w:hAnsiTheme="majorBidi"/>
                <w:sz w:val="30"/>
                <w:szCs w:val="30"/>
              </w:rPr>
              <w:t>1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260" w:type="dxa"/>
            <w:vAlign w:val="bottom"/>
          </w:tcPr>
          <w:p w14:paraId="70B8AD52" w14:textId="16A898E8" w:rsidR="005F6FBA" w:rsidRPr="00396BC1" w:rsidRDefault="00D51D7F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A1B6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071</w:t>
            </w:r>
          </w:p>
        </w:tc>
        <w:tc>
          <w:tcPr>
            <w:tcW w:w="178" w:type="dxa"/>
            <w:vAlign w:val="bottom"/>
          </w:tcPr>
          <w:p w14:paraId="77DE2576" w14:textId="77777777" w:rsidR="005F6FBA" w:rsidRPr="00396BC1" w:rsidRDefault="005F6FBA" w:rsidP="005F6FBA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205017AE" w14:textId="30D7A097" w:rsidR="005F6FBA" w:rsidRPr="00396BC1" w:rsidRDefault="00D51D7F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F6FBA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713</w:t>
            </w:r>
          </w:p>
        </w:tc>
        <w:tc>
          <w:tcPr>
            <w:tcW w:w="178" w:type="dxa"/>
            <w:vAlign w:val="bottom"/>
          </w:tcPr>
          <w:p w14:paraId="3BA932C5" w14:textId="77777777" w:rsidR="005F6FBA" w:rsidRPr="00396BC1" w:rsidRDefault="005F6FBA" w:rsidP="005F6FBA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650D911F" w14:textId="34FD637F" w:rsidR="005F6FBA" w:rsidRPr="00396BC1" w:rsidRDefault="00DA1B65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14:paraId="54853F22" w14:textId="77777777" w:rsidR="005F6FBA" w:rsidRPr="00396BC1" w:rsidRDefault="005F6FBA" w:rsidP="005F6FBA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  <w:vAlign w:val="bottom"/>
          </w:tcPr>
          <w:p w14:paraId="16D3D245" w14:textId="02DDD76D" w:rsidR="005F6FBA" w:rsidRPr="00396BC1" w:rsidRDefault="005F6FBA" w:rsidP="005F6FB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66"/>
              <w:rPr>
                <w:rFonts w:ascii="Angsana New" w:hAnsi="Angsana New"/>
                <w:sz w:val="30"/>
                <w:szCs w:val="30"/>
              </w:rPr>
            </w:pPr>
            <w:r w:rsidRPr="00396BC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F6FBA" w:rsidRPr="00396BC1" w14:paraId="7F8D06BB" w14:textId="77777777" w:rsidTr="002911F6">
        <w:trPr>
          <w:cantSplit/>
          <w:trHeight w:val="20"/>
        </w:trPr>
        <w:tc>
          <w:tcPr>
            <w:tcW w:w="3510" w:type="dxa"/>
          </w:tcPr>
          <w:p w14:paraId="5E60FB9C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60C21E04" w14:textId="4556650F" w:rsidR="005F6FBA" w:rsidRPr="00396BC1" w:rsidRDefault="00D51D7F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D51D7F">
              <w:rPr>
                <w:rFonts w:ascii="Angsana New" w:hAnsi="Angsana New"/>
                <w:sz w:val="30"/>
                <w:szCs w:val="30"/>
              </w:rPr>
              <w:t>510</w:t>
            </w:r>
          </w:p>
        </w:tc>
        <w:tc>
          <w:tcPr>
            <w:tcW w:w="178" w:type="dxa"/>
          </w:tcPr>
          <w:p w14:paraId="12066403" w14:textId="77777777" w:rsidR="005F6FBA" w:rsidRPr="00396BC1" w:rsidRDefault="005F6FBA" w:rsidP="005F6FBA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1A37716D" w14:textId="430DB0BF" w:rsidR="005F6FBA" w:rsidRPr="00396BC1" w:rsidRDefault="00D51D7F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1D7F">
              <w:rPr>
                <w:rFonts w:ascii="Angsana New" w:hAnsi="Angsana New"/>
                <w:sz w:val="30"/>
                <w:szCs w:val="30"/>
              </w:rPr>
              <w:t>182</w:t>
            </w:r>
          </w:p>
        </w:tc>
        <w:tc>
          <w:tcPr>
            <w:tcW w:w="178" w:type="dxa"/>
          </w:tcPr>
          <w:p w14:paraId="5C072E20" w14:textId="77777777" w:rsidR="005F6FBA" w:rsidRPr="00396BC1" w:rsidRDefault="005F6FBA" w:rsidP="005F6FBA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1A815F10" w14:textId="77DECBF0" w:rsidR="005F6FBA" w:rsidRPr="00396BC1" w:rsidRDefault="00DA1B65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7028AFB1" w14:textId="77777777" w:rsidR="005F6FBA" w:rsidRPr="00396BC1" w:rsidRDefault="005F6FBA" w:rsidP="005F6FBA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63E9130F" w14:textId="139E1983" w:rsidR="005F6FBA" w:rsidRPr="00396BC1" w:rsidRDefault="005F6FBA" w:rsidP="005F6FB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66"/>
              <w:rPr>
                <w:rFonts w:ascii="Angsana New" w:hAnsi="Angsana New"/>
                <w:sz w:val="30"/>
                <w:szCs w:val="30"/>
              </w:rPr>
            </w:pPr>
            <w:r w:rsidRPr="00396BC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F6FBA" w:rsidRPr="00396BC1" w14:paraId="77BF8D67" w14:textId="77777777" w:rsidTr="002911F6">
        <w:trPr>
          <w:cantSplit/>
          <w:trHeight w:val="20"/>
        </w:trPr>
        <w:tc>
          <w:tcPr>
            <w:tcW w:w="3510" w:type="dxa"/>
          </w:tcPr>
          <w:p w14:paraId="60481D6E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260" w:type="dxa"/>
          </w:tcPr>
          <w:p w14:paraId="55D7AAD8" w14:textId="24995B97" w:rsidR="005F6FBA" w:rsidRPr="00396BC1" w:rsidRDefault="00DA1B65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D51D7F" w:rsidRPr="00D51D7F">
              <w:rPr>
                <w:rFonts w:ascii="Angsana New" w:hAnsi="Angsana New"/>
                <w:sz w:val="30"/>
                <w:szCs w:val="30"/>
              </w:rPr>
              <w:t>407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78" w:type="dxa"/>
          </w:tcPr>
          <w:p w14:paraId="4DC20B77" w14:textId="77777777" w:rsidR="005F6FBA" w:rsidRPr="00396BC1" w:rsidRDefault="005F6FBA" w:rsidP="005F6FBA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283EBCC2" w14:textId="336F54DD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="Angsana New" w:hAnsi="Angsana New"/>
                <w:sz w:val="30"/>
                <w:szCs w:val="30"/>
              </w:rPr>
              <w:t>(</w:t>
            </w:r>
            <w:r w:rsidR="00D51D7F" w:rsidRPr="00D51D7F">
              <w:rPr>
                <w:rFonts w:ascii="Angsana New" w:hAnsi="Angsana New"/>
                <w:sz w:val="30"/>
                <w:szCs w:val="30"/>
              </w:rPr>
              <w:t>824</w:t>
            </w:r>
            <w:r w:rsidRPr="00396BC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78" w:type="dxa"/>
          </w:tcPr>
          <w:p w14:paraId="09DC20DE" w14:textId="77777777" w:rsidR="005F6FBA" w:rsidRPr="00396BC1" w:rsidRDefault="005F6FBA" w:rsidP="005F6FBA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5CE59593" w14:textId="3942A27F" w:rsidR="005F6FBA" w:rsidRPr="00396BC1" w:rsidRDefault="00DA1B65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6EA819B1" w14:textId="77777777" w:rsidR="005F6FBA" w:rsidRPr="00396BC1" w:rsidRDefault="005F6FBA" w:rsidP="005F6FBA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41EE8DB7" w14:textId="334570D0" w:rsidR="005F6FBA" w:rsidRPr="00396BC1" w:rsidRDefault="005F6FBA" w:rsidP="005F6FB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66"/>
              <w:rPr>
                <w:rFonts w:ascii="Angsana New" w:hAnsi="Angsana New"/>
                <w:sz w:val="30"/>
                <w:szCs w:val="30"/>
              </w:rPr>
            </w:pPr>
            <w:r w:rsidRPr="00396BC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F6FBA" w:rsidRPr="00396BC1" w14:paraId="65E91188" w14:textId="77777777" w:rsidTr="002911F6">
        <w:trPr>
          <w:cantSplit/>
          <w:trHeight w:val="20"/>
        </w:trPr>
        <w:tc>
          <w:tcPr>
            <w:tcW w:w="3510" w:type="dxa"/>
          </w:tcPr>
          <w:p w14:paraId="1F3672F4" w14:textId="2B395993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D51D7F" w:rsidRPr="00D51D7F">
              <w:rPr>
                <w:rFonts w:asciiTheme="majorBidi" w:hAnsiTheme="majorBidi"/>
                <w:b/>
                <w:sz w:val="30"/>
                <w:szCs w:val="30"/>
              </w:rPr>
              <w:t>31</w:t>
            </w: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9FA4E1" w14:textId="10EA0F70" w:rsidR="005F6FBA" w:rsidRPr="00396BC1" w:rsidRDefault="00D51D7F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DA1B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174</w:t>
            </w:r>
          </w:p>
        </w:tc>
        <w:tc>
          <w:tcPr>
            <w:tcW w:w="178" w:type="dxa"/>
            <w:vAlign w:val="bottom"/>
          </w:tcPr>
          <w:p w14:paraId="4A850548" w14:textId="77777777" w:rsidR="005F6FBA" w:rsidRPr="00396BC1" w:rsidRDefault="005F6FBA" w:rsidP="005F6FBA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28882D" w14:textId="1E9926F0" w:rsidR="005F6FBA" w:rsidRPr="00396BC1" w:rsidRDefault="00D51D7F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5F6FBA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071</w:t>
            </w:r>
          </w:p>
        </w:tc>
        <w:tc>
          <w:tcPr>
            <w:tcW w:w="178" w:type="dxa"/>
            <w:vAlign w:val="bottom"/>
          </w:tcPr>
          <w:p w14:paraId="69FD0B33" w14:textId="77777777" w:rsidR="005F6FBA" w:rsidRPr="00396BC1" w:rsidRDefault="005F6FBA" w:rsidP="005F6FBA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A39040" w14:textId="3674335B" w:rsidR="005F6FBA" w:rsidRPr="00396BC1" w:rsidRDefault="00DA1B65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14:paraId="3CE1B03B" w14:textId="77777777" w:rsidR="005F6FBA" w:rsidRPr="00396BC1" w:rsidRDefault="005F6FBA" w:rsidP="005F6FBA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329E20" w14:textId="168613AE" w:rsidR="005F6FBA" w:rsidRPr="00396BC1" w:rsidRDefault="005F6FBA" w:rsidP="005F6FB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61C6047C" w14:textId="05C498F2" w:rsidR="00671474" w:rsidRPr="00396BC1" w:rsidRDefault="00671474" w:rsidP="00671474">
      <w:pPr>
        <w:rPr>
          <w:rFonts w:asciiTheme="majorBidi" w:hAnsiTheme="majorBidi" w:cstheme="majorBidi"/>
          <w:sz w:val="30"/>
          <w:szCs w:val="30"/>
        </w:rPr>
      </w:pPr>
    </w:p>
    <w:p w14:paraId="7A96849E" w14:textId="65EF4335" w:rsidR="00671474" w:rsidRPr="00396BC1" w:rsidRDefault="00671474" w:rsidP="006714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7"/>
        <w:jc w:val="both"/>
        <w:rPr>
          <w:rFonts w:asciiTheme="majorBidi" w:hAnsiTheme="majorBidi" w:cstheme="majorBidi"/>
          <w:sz w:val="30"/>
          <w:szCs w:val="30"/>
        </w:rPr>
      </w:pPr>
      <w:r w:rsidRPr="00396BC1">
        <w:rPr>
          <w:rFonts w:asciiTheme="majorBidi" w:hAnsiTheme="majorBidi" w:cstheme="majorBidi"/>
          <w:sz w:val="30"/>
          <w:szCs w:val="30"/>
          <w:cs/>
        </w:rPr>
        <w:t>ข้อมูลเกี่ยวกับความเสี่ยงด้านเครดิตเปิด</w:t>
      </w:r>
      <w:r w:rsidR="007074C5" w:rsidRPr="00396BC1">
        <w:rPr>
          <w:rFonts w:asciiTheme="majorBidi" w:hAnsiTheme="majorBidi" w:cstheme="majorBidi"/>
          <w:sz w:val="30"/>
          <w:szCs w:val="30"/>
          <w:cs/>
        </w:rPr>
        <w:t>เ</w:t>
      </w:r>
      <w:r w:rsidRPr="00396BC1">
        <w:rPr>
          <w:rFonts w:asciiTheme="majorBidi" w:hAnsiTheme="majorBidi" w:cstheme="majorBidi"/>
          <w:sz w:val="30"/>
          <w:szCs w:val="30"/>
          <w:cs/>
        </w:rPr>
        <w:t xml:space="preserve">ผยในหมายเหตุข้อ </w:t>
      </w:r>
      <w:r w:rsidR="00D51D7F" w:rsidRPr="00D51D7F">
        <w:rPr>
          <w:rFonts w:asciiTheme="majorBidi" w:hAnsiTheme="majorBidi"/>
          <w:sz w:val="30"/>
          <w:szCs w:val="30"/>
        </w:rPr>
        <w:t>20</w:t>
      </w:r>
      <w:r w:rsidRPr="00396BC1">
        <w:rPr>
          <w:rFonts w:asciiTheme="majorBidi" w:hAnsiTheme="majorBidi" w:cstheme="majorBidi"/>
          <w:sz w:val="30"/>
          <w:szCs w:val="30"/>
        </w:rPr>
        <w:t xml:space="preserve"> (</w:t>
      </w:r>
      <w:r w:rsidRPr="00396BC1">
        <w:rPr>
          <w:rFonts w:asciiTheme="majorBidi" w:hAnsiTheme="majorBidi" w:cstheme="majorBidi"/>
          <w:sz w:val="30"/>
          <w:szCs w:val="30"/>
          <w:cs/>
        </w:rPr>
        <w:t>ข.</w:t>
      </w:r>
      <w:r w:rsidR="00D51D7F" w:rsidRPr="00D51D7F">
        <w:rPr>
          <w:rFonts w:asciiTheme="majorBidi" w:hAnsiTheme="majorBidi"/>
          <w:sz w:val="30"/>
          <w:szCs w:val="30"/>
        </w:rPr>
        <w:t>1</w:t>
      </w:r>
      <w:r w:rsidRPr="00396BC1">
        <w:rPr>
          <w:rFonts w:asciiTheme="majorBidi" w:hAnsiTheme="majorBidi" w:cstheme="majorBidi"/>
          <w:sz w:val="30"/>
          <w:szCs w:val="30"/>
        </w:rPr>
        <w:t>)</w:t>
      </w:r>
    </w:p>
    <w:p w14:paraId="150F58B9" w14:textId="3624B30A" w:rsidR="00B55BB9" w:rsidRPr="0030671B" w:rsidRDefault="00B55B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30"/>
          <w:szCs w:val="30"/>
          <w:cs/>
        </w:rPr>
      </w:pPr>
    </w:p>
    <w:p w14:paraId="18F8D1D0" w14:textId="77777777" w:rsidR="00525397" w:rsidRPr="00396BC1" w:rsidRDefault="00525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30"/>
          <w:szCs w:val="30"/>
          <w:cs/>
        </w:rPr>
      </w:pPr>
      <w:r w:rsidRPr="00396BC1">
        <w:rPr>
          <w:cs/>
        </w:rPr>
        <w:br w:type="page"/>
      </w:r>
    </w:p>
    <w:p w14:paraId="09625A0A" w14:textId="58178291" w:rsidR="005F59E9" w:rsidRPr="00396BC1" w:rsidRDefault="005F59E9" w:rsidP="005F59E9">
      <w:pPr>
        <w:pStyle w:val="Heading2"/>
        <w:tabs>
          <w:tab w:val="clear" w:pos="340"/>
        </w:tabs>
        <w:ind w:left="540" w:hanging="540"/>
      </w:pPr>
      <w:r w:rsidRPr="00396BC1">
        <w:rPr>
          <w:cs/>
        </w:rPr>
        <w:t>สินค้าคงเหลือ</w:t>
      </w:r>
    </w:p>
    <w:p w14:paraId="1D24D839" w14:textId="77777777" w:rsidR="005F59E9" w:rsidRPr="00396BC1" w:rsidRDefault="005F59E9" w:rsidP="005F59E9">
      <w:pPr>
        <w:pStyle w:val="block"/>
        <w:tabs>
          <w:tab w:val="left" w:pos="567"/>
        </w:tabs>
        <w:spacing w:after="0" w:line="240" w:lineRule="auto"/>
        <w:ind w:left="0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04"/>
        <w:gridCol w:w="1390"/>
        <w:gridCol w:w="245"/>
        <w:gridCol w:w="1393"/>
        <w:gridCol w:w="279"/>
        <w:gridCol w:w="1386"/>
        <w:gridCol w:w="288"/>
        <w:gridCol w:w="1395"/>
      </w:tblGrid>
      <w:tr w:rsidR="006172DC" w:rsidRPr="00396BC1" w14:paraId="516A6552" w14:textId="77777777" w:rsidTr="009D506D">
        <w:trPr>
          <w:cantSplit/>
          <w:trHeight w:val="70"/>
          <w:tblHeader/>
        </w:trPr>
        <w:tc>
          <w:tcPr>
            <w:tcW w:w="2804" w:type="dxa"/>
            <w:vAlign w:val="bottom"/>
          </w:tcPr>
          <w:p w14:paraId="242F0D6A" w14:textId="77777777" w:rsidR="006172DC" w:rsidRPr="00396BC1" w:rsidRDefault="006172DC" w:rsidP="00115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28" w:type="dxa"/>
            <w:gridSpan w:val="3"/>
            <w:vAlign w:val="center"/>
          </w:tcPr>
          <w:p w14:paraId="22B17194" w14:textId="4720665D" w:rsidR="006172DC" w:rsidRPr="00396BC1" w:rsidRDefault="006172DC" w:rsidP="006172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" w:type="dxa"/>
          </w:tcPr>
          <w:p w14:paraId="0C5F0A45" w14:textId="77777777" w:rsidR="006172DC" w:rsidRPr="00396BC1" w:rsidRDefault="006172DC" w:rsidP="001153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69" w:type="dxa"/>
            <w:gridSpan w:val="3"/>
          </w:tcPr>
          <w:p w14:paraId="54BF7EA5" w14:textId="283B8446" w:rsidR="006172DC" w:rsidRPr="00396BC1" w:rsidRDefault="006172DC" w:rsidP="001153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5722C" w:rsidRPr="00396BC1" w14:paraId="6E3B186A" w14:textId="77777777">
        <w:trPr>
          <w:cantSplit/>
          <w:trHeight w:val="70"/>
          <w:tblHeader/>
        </w:trPr>
        <w:tc>
          <w:tcPr>
            <w:tcW w:w="2804" w:type="dxa"/>
            <w:vAlign w:val="bottom"/>
          </w:tcPr>
          <w:p w14:paraId="3696FC5A" w14:textId="77777777" w:rsidR="00E5722C" w:rsidRPr="00396BC1" w:rsidRDefault="00E5722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0" w:type="dxa"/>
            <w:vAlign w:val="center"/>
          </w:tcPr>
          <w:p w14:paraId="595BEB86" w14:textId="09025757" w:rsidR="00E5722C" w:rsidRPr="00396BC1" w:rsidRDefault="00D51D7F" w:rsidP="00E57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/>
                <w:sz w:val="30"/>
                <w:szCs w:val="30"/>
              </w:rPr>
              <w:t>2568</w:t>
            </w:r>
          </w:p>
        </w:tc>
        <w:tc>
          <w:tcPr>
            <w:tcW w:w="245" w:type="dxa"/>
            <w:vAlign w:val="center"/>
          </w:tcPr>
          <w:p w14:paraId="366763EC" w14:textId="77777777" w:rsidR="00E5722C" w:rsidRPr="00396BC1" w:rsidRDefault="00E5722C" w:rsidP="00E57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3" w:type="dxa"/>
            <w:vAlign w:val="center"/>
          </w:tcPr>
          <w:p w14:paraId="37713252" w14:textId="2600E792" w:rsidR="00E5722C" w:rsidRPr="00396BC1" w:rsidRDefault="00D51D7F" w:rsidP="00E57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/>
                <w:sz w:val="30"/>
                <w:szCs w:val="30"/>
              </w:rPr>
              <w:t>2567</w:t>
            </w:r>
          </w:p>
        </w:tc>
        <w:tc>
          <w:tcPr>
            <w:tcW w:w="279" w:type="dxa"/>
          </w:tcPr>
          <w:p w14:paraId="0CA4489D" w14:textId="77777777" w:rsidR="00E5722C" w:rsidRPr="00396BC1" w:rsidRDefault="00E5722C" w:rsidP="00E57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dxa"/>
            <w:vAlign w:val="center"/>
          </w:tcPr>
          <w:p w14:paraId="158253D4" w14:textId="7CDC2009" w:rsidR="00E5722C" w:rsidRPr="00396BC1" w:rsidRDefault="00D51D7F" w:rsidP="00E57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/>
                <w:sz w:val="30"/>
                <w:szCs w:val="30"/>
              </w:rPr>
              <w:t>2568</w:t>
            </w:r>
          </w:p>
        </w:tc>
        <w:tc>
          <w:tcPr>
            <w:tcW w:w="288" w:type="dxa"/>
            <w:vAlign w:val="center"/>
          </w:tcPr>
          <w:p w14:paraId="43D6A69C" w14:textId="77777777" w:rsidR="00E5722C" w:rsidRPr="00396BC1" w:rsidRDefault="00E5722C" w:rsidP="00E57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vAlign w:val="center"/>
          </w:tcPr>
          <w:p w14:paraId="1CC28A29" w14:textId="7561202C" w:rsidR="00E5722C" w:rsidRPr="00396BC1" w:rsidRDefault="00D51D7F" w:rsidP="00E57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/>
                <w:sz w:val="30"/>
                <w:szCs w:val="30"/>
              </w:rPr>
              <w:t>2567</w:t>
            </w:r>
          </w:p>
        </w:tc>
      </w:tr>
      <w:tr w:rsidR="00E5722C" w:rsidRPr="00396BC1" w14:paraId="5F257BCE" w14:textId="77777777" w:rsidTr="003C0BCF">
        <w:trPr>
          <w:trHeight w:val="70"/>
          <w:tblHeader/>
        </w:trPr>
        <w:tc>
          <w:tcPr>
            <w:tcW w:w="2804" w:type="dxa"/>
            <w:vAlign w:val="bottom"/>
          </w:tcPr>
          <w:p w14:paraId="79BDCB69" w14:textId="77777777" w:rsidR="00E5722C" w:rsidRPr="00396BC1" w:rsidRDefault="00E5722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6" w:type="dxa"/>
            <w:gridSpan w:val="7"/>
            <w:vAlign w:val="bottom"/>
          </w:tcPr>
          <w:p w14:paraId="01316612" w14:textId="77777777" w:rsidR="00E5722C" w:rsidRPr="00396BC1" w:rsidRDefault="00E5722C" w:rsidP="00E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96BC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5F6FBA" w:rsidRPr="00396BC1" w14:paraId="311FC54F" w14:textId="77777777" w:rsidTr="003C0BCF">
        <w:tc>
          <w:tcPr>
            <w:tcW w:w="2804" w:type="dxa"/>
          </w:tcPr>
          <w:p w14:paraId="3C0B81AD" w14:textId="4C67E201" w:rsidR="005F6FBA" w:rsidRPr="00396BC1" w:rsidRDefault="005F6FBA" w:rsidP="00872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390" w:type="dxa"/>
          </w:tcPr>
          <w:p w14:paraId="207AA81C" w14:textId="0EAE71BE" w:rsidR="005F6FBA" w:rsidRPr="00396BC1" w:rsidRDefault="00D51D7F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343</w:t>
            </w:r>
            <w:r w:rsidR="005C3DE2" w:rsidRPr="005C3DE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635</w:t>
            </w:r>
          </w:p>
        </w:tc>
        <w:tc>
          <w:tcPr>
            <w:tcW w:w="245" w:type="dxa"/>
            <w:vAlign w:val="bottom"/>
          </w:tcPr>
          <w:p w14:paraId="1C9000FB" w14:textId="77777777" w:rsidR="005F6FBA" w:rsidRPr="00396BC1" w:rsidRDefault="005F6FBA" w:rsidP="005F6FBA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3" w:type="dxa"/>
          </w:tcPr>
          <w:p w14:paraId="5B82699C" w14:textId="7ECC5402" w:rsidR="005F6FBA" w:rsidRPr="00396BC1" w:rsidRDefault="00D51D7F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243</w:t>
            </w:r>
            <w:r w:rsidR="005F6FBA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658</w:t>
            </w:r>
          </w:p>
        </w:tc>
        <w:tc>
          <w:tcPr>
            <w:tcW w:w="279" w:type="dxa"/>
          </w:tcPr>
          <w:p w14:paraId="351A6A00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dxa"/>
          </w:tcPr>
          <w:p w14:paraId="51616428" w14:textId="47AB1466" w:rsidR="005F6FBA" w:rsidRPr="00396BC1" w:rsidRDefault="00D51D7F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54</w:t>
            </w:r>
            <w:r w:rsidR="00DA1B6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929</w:t>
            </w:r>
          </w:p>
        </w:tc>
        <w:tc>
          <w:tcPr>
            <w:tcW w:w="288" w:type="dxa"/>
          </w:tcPr>
          <w:p w14:paraId="204C2A6D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</w:tcPr>
          <w:p w14:paraId="25044D8C" w14:textId="13EFC5DD" w:rsidR="005F6FBA" w:rsidRPr="00396BC1" w:rsidRDefault="00D51D7F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41</w:t>
            </w:r>
            <w:r w:rsidR="005F6FBA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627</w:t>
            </w:r>
          </w:p>
        </w:tc>
      </w:tr>
      <w:tr w:rsidR="005F6FBA" w:rsidRPr="00396BC1" w14:paraId="5B2DF7FA" w14:textId="77777777" w:rsidTr="003C0BCF">
        <w:tc>
          <w:tcPr>
            <w:tcW w:w="2804" w:type="dxa"/>
          </w:tcPr>
          <w:p w14:paraId="2AE12C2F" w14:textId="77777777" w:rsidR="005F6FBA" w:rsidRPr="00396BC1" w:rsidRDefault="005F6FBA" w:rsidP="00872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390" w:type="dxa"/>
          </w:tcPr>
          <w:p w14:paraId="1B68E1AA" w14:textId="21BAE328" w:rsidR="005F6FBA" w:rsidRPr="00396BC1" w:rsidRDefault="00D51D7F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6A7C18" w:rsidRPr="006A7C1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922</w:t>
            </w:r>
          </w:p>
        </w:tc>
        <w:tc>
          <w:tcPr>
            <w:tcW w:w="245" w:type="dxa"/>
            <w:vAlign w:val="bottom"/>
          </w:tcPr>
          <w:p w14:paraId="21A60163" w14:textId="77777777" w:rsidR="005F6FBA" w:rsidRPr="00396BC1" w:rsidRDefault="005F6FBA" w:rsidP="005F6FBA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3" w:type="dxa"/>
          </w:tcPr>
          <w:p w14:paraId="78900981" w14:textId="7CA52D71" w:rsidR="005F6FBA" w:rsidRPr="00396BC1" w:rsidRDefault="00D51D7F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="005F6FBA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528</w:t>
            </w:r>
          </w:p>
        </w:tc>
        <w:tc>
          <w:tcPr>
            <w:tcW w:w="279" w:type="dxa"/>
          </w:tcPr>
          <w:p w14:paraId="48C99233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dxa"/>
          </w:tcPr>
          <w:p w14:paraId="77FA7D93" w14:textId="0D0C5B92" w:rsidR="005F6FBA" w:rsidRPr="00396BC1" w:rsidRDefault="00D51D7F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DA1B6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922</w:t>
            </w:r>
          </w:p>
        </w:tc>
        <w:tc>
          <w:tcPr>
            <w:tcW w:w="288" w:type="dxa"/>
          </w:tcPr>
          <w:p w14:paraId="5FB06271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</w:tcPr>
          <w:p w14:paraId="0CBD7494" w14:textId="4B312226" w:rsidR="005F6FBA" w:rsidRPr="00396BC1" w:rsidRDefault="00D51D7F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="005F6FBA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528</w:t>
            </w:r>
          </w:p>
        </w:tc>
      </w:tr>
      <w:tr w:rsidR="005F6FBA" w:rsidRPr="00396BC1" w14:paraId="31E833AC" w14:textId="77777777" w:rsidTr="00D40D63">
        <w:tc>
          <w:tcPr>
            <w:tcW w:w="2804" w:type="dxa"/>
          </w:tcPr>
          <w:p w14:paraId="0D8F2417" w14:textId="77777777" w:rsidR="005F6FBA" w:rsidRPr="00396BC1" w:rsidRDefault="005F6FBA" w:rsidP="00872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4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390" w:type="dxa"/>
          </w:tcPr>
          <w:p w14:paraId="476839E8" w14:textId="5AFB1717" w:rsidR="005F6FBA" w:rsidRPr="00396BC1" w:rsidRDefault="00D51D7F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63</w:t>
            </w:r>
            <w:r w:rsidR="006A7C18" w:rsidRPr="006A7C1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479</w:t>
            </w:r>
          </w:p>
        </w:tc>
        <w:tc>
          <w:tcPr>
            <w:tcW w:w="245" w:type="dxa"/>
            <w:vAlign w:val="bottom"/>
          </w:tcPr>
          <w:p w14:paraId="048251ED" w14:textId="77777777" w:rsidR="005F6FBA" w:rsidRPr="00396BC1" w:rsidRDefault="005F6FBA" w:rsidP="005F6FBA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3" w:type="dxa"/>
          </w:tcPr>
          <w:p w14:paraId="168DA001" w14:textId="13AF67A8" w:rsidR="005F6FBA" w:rsidRPr="00396BC1" w:rsidRDefault="00D51D7F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67</w:t>
            </w:r>
            <w:r w:rsidR="005F6FBA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275</w:t>
            </w:r>
          </w:p>
        </w:tc>
        <w:tc>
          <w:tcPr>
            <w:tcW w:w="279" w:type="dxa"/>
          </w:tcPr>
          <w:p w14:paraId="524014F6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dxa"/>
          </w:tcPr>
          <w:p w14:paraId="7F710FF5" w14:textId="5578E30A" w:rsidR="005F6FBA" w:rsidRPr="00396BC1" w:rsidRDefault="00D51D7F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63</w:t>
            </w:r>
            <w:r w:rsidR="00DA1B6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479</w:t>
            </w:r>
          </w:p>
        </w:tc>
        <w:tc>
          <w:tcPr>
            <w:tcW w:w="288" w:type="dxa"/>
          </w:tcPr>
          <w:p w14:paraId="2F7E2E1B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</w:tcPr>
          <w:p w14:paraId="16BB7E47" w14:textId="031688CB" w:rsidR="005F6FBA" w:rsidRPr="00396BC1" w:rsidRDefault="00D51D7F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67</w:t>
            </w:r>
            <w:r w:rsidR="005F6FBA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275</w:t>
            </w:r>
          </w:p>
        </w:tc>
      </w:tr>
      <w:tr w:rsidR="005F6FBA" w:rsidRPr="00396BC1" w14:paraId="54504A00" w14:textId="77777777" w:rsidTr="00015507">
        <w:tc>
          <w:tcPr>
            <w:tcW w:w="2804" w:type="dxa"/>
          </w:tcPr>
          <w:p w14:paraId="34132B12" w14:textId="77777777" w:rsidR="005F6FBA" w:rsidRPr="00396BC1" w:rsidRDefault="005F6FBA" w:rsidP="00872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บรรจุภัณฑ์</w:t>
            </w:r>
          </w:p>
        </w:tc>
        <w:tc>
          <w:tcPr>
            <w:tcW w:w="1390" w:type="dxa"/>
          </w:tcPr>
          <w:p w14:paraId="5E68265B" w14:textId="4A59F4A0" w:rsidR="005F6FBA" w:rsidRPr="00396BC1" w:rsidRDefault="00D51D7F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 w:rsidR="006A7C18" w:rsidRPr="006A7C1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157</w:t>
            </w:r>
          </w:p>
        </w:tc>
        <w:tc>
          <w:tcPr>
            <w:tcW w:w="245" w:type="dxa"/>
            <w:vAlign w:val="bottom"/>
          </w:tcPr>
          <w:p w14:paraId="5C946293" w14:textId="77777777" w:rsidR="005F6FBA" w:rsidRPr="00396BC1" w:rsidRDefault="005F6FBA" w:rsidP="005F6FBA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3" w:type="dxa"/>
          </w:tcPr>
          <w:p w14:paraId="4396825C" w14:textId="47B12D7C" w:rsidR="005F6FBA" w:rsidRPr="00396BC1" w:rsidRDefault="00D51D7F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32</w:t>
            </w:r>
            <w:r w:rsidR="005F6FBA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379</w:t>
            </w:r>
          </w:p>
        </w:tc>
        <w:tc>
          <w:tcPr>
            <w:tcW w:w="279" w:type="dxa"/>
          </w:tcPr>
          <w:p w14:paraId="0013DEEA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dxa"/>
          </w:tcPr>
          <w:p w14:paraId="155B622B" w14:textId="4B2C222C" w:rsidR="005F6FBA" w:rsidRPr="00396BC1" w:rsidRDefault="00D51D7F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 w:rsidR="00DA1B6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157</w:t>
            </w:r>
          </w:p>
        </w:tc>
        <w:tc>
          <w:tcPr>
            <w:tcW w:w="288" w:type="dxa"/>
          </w:tcPr>
          <w:p w14:paraId="6DD1D713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</w:tcPr>
          <w:p w14:paraId="2634D807" w14:textId="625F3803" w:rsidR="005F6FBA" w:rsidRPr="00396BC1" w:rsidRDefault="00D51D7F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32</w:t>
            </w:r>
            <w:r w:rsidR="005F6FBA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378</w:t>
            </w:r>
          </w:p>
        </w:tc>
      </w:tr>
      <w:tr w:rsidR="00DA1B65" w:rsidRPr="00396BC1" w14:paraId="5119B919" w14:textId="77777777" w:rsidTr="00015507">
        <w:tc>
          <w:tcPr>
            <w:tcW w:w="2804" w:type="dxa"/>
          </w:tcPr>
          <w:p w14:paraId="47C17654" w14:textId="1FD98374" w:rsidR="00DA1B65" w:rsidRPr="00396BC1" w:rsidRDefault="006A7C18" w:rsidP="00872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390" w:type="dxa"/>
          </w:tcPr>
          <w:p w14:paraId="63E5407E" w14:textId="3CC94935" w:rsidR="00DA1B65" w:rsidRPr="00396BC1" w:rsidRDefault="00D51D7F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813</w:t>
            </w:r>
          </w:p>
        </w:tc>
        <w:tc>
          <w:tcPr>
            <w:tcW w:w="245" w:type="dxa"/>
            <w:vAlign w:val="bottom"/>
          </w:tcPr>
          <w:p w14:paraId="6CE802A7" w14:textId="77777777" w:rsidR="00DA1B65" w:rsidRPr="00396BC1" w:rsidRDefault="00DA1B65" w:rsidP="005F6FBA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3" w:type="dxa"/>
          </w:tcPr>
          <w:p w14:paraId="1BBABB8E" w14:textId="2B8D1A90" w:rsidR="00DA1B65" w:rsidRPr="00396BC1" w:rsidRDefault="005645D1" w:rsidP="00564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65B9E5DD" w14:textId="77777777" w:rsidR="00DA1B65" w:rsidRPr="00396BC1" w:rsidRDefault="00DA1B65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dxa"/>
          </w:tcPr>
          <w:p w14:paraId="27B440BA" w14:textId="51B59127" w:rsidR="00DA1B65" w:rsidRDefault="00D51D7F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813</w:t>
            </w:r>
          </w:p>
        </w:tc>
        <w:tc>
          <w:tcPr>
            <w:tcW w:w="288" w:type="dxa"/>
          </w:tcPr>
          <w:p w14:paraId="4923F98F" w14:textId="77777777" w:rsidR="00DA1B65" w:rsidRPr="00396BC1" w:rsidRDefault="00DA1B65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</w:tcPr>
          <w:p w14:paraId="0429C290" w14:textId="55536F8D" w:rsidR="00DA1B65" w:rsidRPr="00396BC1" w:rsidRDefault="005645D1" w:rsidP="00564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F6FBA" w:rsidRPr="00396BC1" w14:paraId="06B26B3C" w14:textId="77777777" w:rsidTr="00317069">
        <w:tc>
          <w:tcPr>
            <w:tcW w:w="2804" w:type="dxa"/>
          </w:tcPr>
          <w:p w14:paraId="3A14241A" w14:textId="77777777" w:rsidR="005F6FBA" w:rsidRPr="00396BC1" w:rsidRDefault="005F6FBA" w:rsidP="00872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90" w:type="dxa"/>
            <w:tcBorders>
              <w:top w:val="single" w:sz="4" w:space="0" w:color="auto"/>
            </w:tcBorders>
          </w:tcPr>
          <w:p w14:paraId="31B9BD08" w14:textId="0C4E440B" w:rsidR="005F6FBA" w:rsidRPr="00396BC1" w:rsidRDefault="00D51D7F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3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1D7F">
              <w:rPr>
                <w:rFonts w:asciiTheme="majorBidi" w:hAnsiTheme="majorBidi"/>
                <w:b/>
                <w:bCs/>
                <w:sz w:val="30"/>
                <w:szCs w:val="30"/>
              </w:rPr>
              <w:t>455</w:t>
            </w:r>
            <w:r w:rsidR="006A7C18" w:rsidRPr="006A7C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/>
                <w:b/>
                <w:bCs/>
                <w:sz w:val="30"/>
                <w:szCs w:val="30"/>
              </w:rPr>
              <w:t>006</w:t>
            </w:r>
          </w:p>
        </w:tc>
        <w:tc>
          <w:tcPr>
            <w:tcW w:w="245" w:type="dxa"/>
            <w:vAlign w:val="bottom"/>
          </w:tcPr>
          <w:p w14:paraId="3D95AF9A" w14:textId="77777777" w:rsidR="005F6FBA" w:rsidRPr="00396BC1" w:rsidRDefault="005F6FBA" w:rsidP="005F6FBA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3" w:type="dxa"/>
            <w:tcBorders>
              <w:top w:val="single" w:sz="4" w:space="0" w:color="auto"/>
            </w:tcBorders>
          </w:tcPr>
          <w:p w14:paraId="327E7CAA" w14:textId="19446862" w:rsidR="005F6FBA" w:rsidRPr="00396BC1" w:rsidRDefault="00D51D7F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3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370</w:t>
            </w:r>
            <w:r w:rsidR="005F6FBA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840</w:t>
            </w:r>
          </w:p>
        </w:tc>
        <w:tc>
          <w:tcPr>
            <w:tcW w:w="279" w:type="dxa"/>
          </w:tcPr>
          <w:p w14:paraId="398157CE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</w:tcPr>
          <w:p w14:paraId="32124FB4" w14:textId="77A5E685" w:rsidR="005F6FBA" w:rsidRPr="00396BC1" w:rsidRDefault="00D51D7F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3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166</w:t>
            </w:r>
            <w:r w:rsidR="0056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300</w:t>
            </w:r>
          </w:p>
        </w:tc>
        <w:tc>
          <w:tcPr>
            <w:tcW w:w="288" w:type="dxa"/>
          </w:tcPr>
          <w:p w14:paraId="03888C61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</w:tcPr>
          <w:p w14:paraId="287E0C81" w14:textId="48802705" w:rsidR="005F6FBA" w:rsidRPr="00396BC1" w:rsidRDefault="00D51D7F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3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168</w:t>
            </w:r>
            <w:r w:rsidR="005F6FBA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808</w:t>
            </w:r>
          </w:p>
        </w:tc>
      </w:tr>
      <w:tr w:rsidR="005F6FBA" w:rsidRPr="00396BC1" w14:paraId="31C776E5" w14:textId="77777777" w:rsidTr="00317069">
        <w:tc>
          <w:tcPr>
            <w:tcW w:w="2804" w:type="dxa"/>
          </w:tcPr>
          <w:p w14:paraId="05C8A362" w14:textId="6FC23661" w:rsidR="005F6FBA" w:rsidRPr="00396BC1" w:rsidRDefault="005F6FBA" w:rsidP="00872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6"/>
                <w:tab w:val="left" w:pos="588"/>
              </w:tabs>
              <w:spacing w:line="240" w:lineRule="auto"/>
              <w:ind w:left="346" w:hanging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="00872F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A62DAE"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การปรับลดมูลค่าเป็นมูลค่</w:t>
            </w:r>
            <w:r w:rsidR="00C1120D">
              <w:rPr>
                <w:rFonts w:asciiTheme="majorBidi" w:hAnsiTheme="majorBidi" w:cstheme="majorBidi"/>
                <w:sz w:val="30"/>
                <w:szCs w:val="30"/>
                <w:cs/>
              </w:rPr>
              <w:t>า</w:t>
            </w:r>
            <w:r w:rsidR="00C1120D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A62DAE"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สุทธิที่คาดว่าจะได้รับ</w:t>
            </w:r>
          </w:p>
        </w:tc>
        <w:tc>
          <w:tcPr>
            <w:tcW w:w="1390" w:type="dxa"/>
            <w:tcBorders>
              <w:bottom w:val="single" w:sz="4" w:space="0" w:color="auto"/>
            </w:tcBorders>
          </w:tcPr>
          <w:p w14:paraId="7B31E6FB" w14:textId="77777777" w:rsidR="00C1120D" w:rsidRDefault="00C1120D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32"/>
              <w:rPr>
                <w:rFonts w:asciiTheme="majorBidi" w:hAnsiTheme="majorBidi"/>
                <w:sz w:val="30"/>
                <w:szCs w:val="30"/>
              </w:rPr>
            </w:pPr>
          </w:p>
          <w:p w14:paraId="7D309E1F" w14:textId="4BE8B927" w:rsidR="005F6FBA" w:rsidRPr="00396BC1" w:rsidRDefault="006A7C18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  <w:r w:rsidRPr="006A7C18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D51D7F" w:rsidRPr="00D51D7F">
              <w:rPr>
                <w:rFonts w:asciiTheme="majorBidi" w:hAnsiTheme="majorBidi"/>
                <w:sz w:val="30"/>
                <w:szCs w:val="30"/>
              </w:rPr>
              <w:t>921</w:t>
            </w:r>
            <w:r w:rsidRPr="006A7C18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45" w:type="dxa"/>
            <w:vAlign w:val="bottom"/>
          </w:tcPr>
          <w:p w14:paraId="4D2EFBF4" w14:textId="77777777" w:rsidR="005F6FBA" w:rsidRPr="00396BC1" w:rsidRDefault="005F6FBA" w:rsidP="005F6FBA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3" w:type="dxa"/>
            <w:tcBorders>
              <w:bottom w:val="single" w:sz="4" w:space="0" w:color="auto"/>
            </w:tcBorders>
          </w:tcPr>
          <w:p w14:paraId="567548CC" w14:textId="77777777" w:rsidR="00C1120D" w:rsidRDefault="00C1120D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E84A0AD" w14:textId="71001713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51D7F" w:rsidRPr="00D51D7F">
              <w:rPr>
                <w:rFonts w:asciiTheme="majorBidi" w:hAnsiTheme="majorBidi" w:cstheme="majorBidi"/>
                <w:sz w:val="30"/>
                <w:szCs w:val="30"/>
              </w:rPr>
              <w:t>675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9" w:type="dxa"/>
          </w:tcPr>
          <w:p w14:paraId="6114C8F0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14:paraId="1B2DCD6D" w14:textId="77777777" w:rsidR="00C1120D" w:rsidRDefault="00C1120D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56D92F3" w14:textId="2BCE54EC" w:rsidR="005F6FBA" w:rsidRPr="00396BC1" w:rsidRDefault="005645D1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51D7F" w:rsidRPr="00D51D7F">
              <w:rPr>
                <w:rFonts w:asciiTheme="majorBidi" w:hAnsiTheme="majorBidi" w:cstheme="majorBidi"/>
                <w:sz w:val="30"/>
                <w:szCs w:val="30"/>
              </w:rPr>
              <w:t>425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88" w:type="dxa"/>
          </w:tcPr>
          <w:p w14:paraId="07AB6679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</w:tcPr>
          <w:p w14:paraId="623A76CB" w14:textId="77777777" w:rsidR="00C1120D" w:rsidRDefault="00C1120D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586DC8A" w14:textId="3B63B502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51D7F" w:rsidRPr="00D51D7F">
              <w:rPr>
                <w:rFonts w:asciiTheme="majorBidi" w:hAnsiTheme="majorBidi" w:cstheme="majorBidi"/>
                <w:sz w:val="30"/>
                <w:szCs w:val="30"/>
              </w:rPr>
              <w:t>370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F6FBA" w:rsidRPr="00396BC1" w14:paraId="5964C20B" w14:textId="77777777" w:rsidTr="00317069">
        <w:tc>
          <w:tcPr>
            <w:tcW w:w="2804" w:type="dxa"/>
          </w:tcPr>
          <w:p w14:paraId="4E0B1255" w14:textId="1D37F668" w:rsidR="005F6FBA" w:rsidRPr="00396BC1" w:rsidRDefault="005F6FBA" w:rsidP="00872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90" w:type="dxa"/>
            <w:tcBorders>
              <w:top w:val="single" w:sz="4" w:space="0" w:color="auto"/>
            </w:tcBorders>
          </w:tcPr>
          <w:p w14:paraId="19CB32B4" w14:textId="14B2242A" w:rsidR="005F6FBA" w:rsidRPr="00396BC1" w:rsidRDefault="00D51D7F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3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1D7F">
              <w:rPr>
                <w:rFonts w:asciiTheme="majorBidi" w:hAnsiTheme="majorBidi"/>
                <w:b/>
                <w:bCs/>
                <w:sz w:val="30"/>
                <w:szCs w:val="30"/>
              </w:rPr>
              <w:t>454</w:t>
            </w:r>
            <w:r w:rsidR="00AE6F9A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/>
                <w:b/>
                <w:bCs/>
                <w:sz w:val="30"/>
                <w:szCs w:val="30"/>
              </w:rPr>
              <w:t>085</w:t>
            </w:r>
          </w:p>
        </w:tc>
        <w:tc>
          <w:tcPr>
            <w:tcW w:w="245" w:type="dxa"/>
            <w:vAlign w:val="bottom"/>
          </w:tcPr>
          <w:p w14:paraId="2364E57B" w14:textId="77777777" w:rsidR="005F6FBA" w:rsidRPr="00396BC1" w:rsidRDefault="005F6FBA" w:rsidP="005F6FBA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3" w:type="dxa"/>
            <w:tcBorders>
              <w:top w:val="single" w:sz="4" w:space="0" w:color="auto"/>
            </w:tcBorders>
          </w:tcPr>
          <w:p w14:paraId="70C45B19" w14:textId="2CAB0983" w:rsidR="005F6FBA" w:rsidRPr="00396BC1" w:rsidRDefault="00D51D7F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3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370</w:t>
            </w:r>
            <w:r w:rsidR="005F6FBA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165</w:t>
            </w:r>
          </w:p>
        </w:tc>
        <w:tc>
          <w:tcPr>
            <w:tcW w:w="279" w:type="dxa"/>
          </w:tcPr>
          <w:p w14:paraId="37E7CFDC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</w:tcPr>
          <w:p w14:paraId="531DF57A" w14:textId="6609E760" w:rsidR="005F6FBA" w:rsidRPr="00396BC1" w:rsidRDefault="00D51D7F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3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165</w:t>
            </w:r>
            <w:r w:rsidR="0056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875</w:t>
            </w:r>
          </w:p>
        </w:tc>
        <w:tc>
          <w:tcPr>
            <w:tcW w:w="288" w:type="dxa"/>
          </w:tcPr>
          <w:p w14:paraId="3F5F18E5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</w:tcPr>
          <w:p w14:paraId="3E4ADF49" w14:textId="7C1B3979" w:rsidR="005F6FBA" w:rsidRPr="00396BC1" w:rsidRDefault="00D51D7F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3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168</w:t>
            </w:r>
            <w:r w:rsidR="005F6FBA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438</w:t>
            </w:r>
          </w:p>
        </w:tc>
      </w:tr>
      <w:tr w:rsidR="005F6FBA" w:rsidRPr="00396BC1" w14:paraId="7F2FEF13" w14:textId="77777777" w:rsidTr="002A548A">
        <w:tc>
          <w:tcPr>
            <w:tcW w:w="2804" w:type="dxa"/>
          </w:tcPr>
          <w:p w14:paraId="6BA28A0E" w14:textId="0DEA8E06" w:rsidR="005F6FBA" w:rsidRPr="00396BC1" w:rsidRDefault="005F6FBA" w:rsidP="00872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สิทธิในการได้รับคืนสินค้า</w:t>
            </w:r>
          </w:p>
        </w:tc>
        <w:tc>
          <w:tcPr>
            <w:tcW w:w="1390" w:type="dxa"/>
            <w:tcBorders>
              <w:bottom w:val="single" w:sz="4" w:space="0" w:color="auto"/>
            </w:tcBorders>
          </w:tcPr>
          <w:p w14:paraId="559720D6" w14:textId="2977FF0E" w:rsidR="005F6FBA" w:rsidRPr="00396BC1" w:rsidRDefault="00D51D7F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/>
                <w:sz w:val="30"/>
                <w:szCs w:val="30"/>
              </w:rPr>
              <w:t>2</w:t>
            </w:r>
            <w:r w:rsidR="00AF6A89" w:rsidRPr="00AF6A8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/>
                <w:sz w:val="30"/>
                <w:szCs w:val="30"/>
              </w:rPr>
              <w:t>179</w:t>
            </w:r>
          </w:p>
        </w:tc>
        <w:tc>
          <w:tcPr>
            <w:tcW w:w="245" w:type="dxa"/>
            <w:vAlign w:val="bottom"/>
          </w:tcPr>
          <w:p w14:paraId="21D3A55C" w14:textId="77777777" w:rsidR="005F6FBA" w:rsidRPr="00396BC1" w:rsidRDefault="005F6FBA" w:rsidP="005F6FBA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3" w:type="dxa"/>
            <w:tcBorders>
              <w:bottom w:val="single" w:sz="4" w:space="0" w:color="auto"/>
            </w:tcBorders>
          </w:tcPr>
          <w:p w14:paraId="4F7B7850" w14:textId="0B895EDD" w:rsidR="005F6FBA" w:rsidRPr="00396BC1" w:rsidRDefault="00D51D7F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F6FBA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093</w:t>
            </w:r>
          </w:p>
        </w:tc>
        <w:tc>
          <w:tcPr>
            <w:tcW w:w="279" w:type="dxa"/>
          </w:tcPr>
          <w:p w14:paraId="4EC37040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14:paraId="3AB62343" w14:textId="6998E479" w:rsidR="005F6FBA" w:rsidRPr="00396BC1" w:rsidRDefault="005645D1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8" w:type="dxa"/>
          </w:tcPr>
          <w:p w14:paraId="78739D46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</w:tcPr>
          <w:p w14:paraId="066581C4" w14:textId="5F450EF5" w:rsidR="005F6FBA" w:rsidRPr="00396BC1" w:rsidRDefault="005F6FBA" w:rsidP="005F6FB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F6FBA" w:rsidRPr="00396BC1" w14:paraId="474D0ACD" w14:textId="77777777" w:rsidTr="00D40D63">
        <w:tc>
          <w:tcPr>
            <w:tcW w:w="2804" w:type="dxa"/>
          </w:tcPr>
          <w:p w14:paraId="4C290416" w14:textId="64780B66" w:rsidR="005F6FBA" w:rsidRPr="00396BC1" w:rsidRDefault="005F6FBA" w:rsidP="00872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90" w:type="dxa"/>
            <w:tcBorders>
              <w:top w:val="single" w:sz="4" w:space="0" w:color="auto"/>
              <w:bottom w:val="double" w:sz="4" w:space="0" w:color="auto"/>
            </w:tcBorders>
          </w:tcPr>
          <w:p w14:paraId="5C8E921D" w14:textId="5754B5D2" w:rsidR="005F6FBA" w:rsidRPr="00396BC1" w:rsidRDefault="00D51D7F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3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1D7F">
              <w:rPr>
                <w:rFonts w:asciiTheme="majorBidi" w:hAnsiTheme="majorBidi"/>
                <w:b/>
                <w:bCs/>
                <w:sz w:val="30"/>
                <w:szCs w:val="30"/>
              </w:rPr>
              <w:t>456</w:t>
            </w:r>
            <w:r w:rsidR="00AF6A89" w:rsidRPr="00AF6A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/>
                <w:b/>
                <w:bCs/>
                <w:sz w:val="30"/>
                <w:szCs w:val="30"/>
              </w:rPr>
              <w:t>264</w:t>
            </w:r>
          </w:p>
        </w:tc>
        <w:tc>
          <w:tcPr>
            <w:tcW w:w="245" w:type="dxa"/>
            <w:vAlign w:val="bottom"/>
          </w:tcPr>
          <w:p w14:paraId="64883F5F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3" w:type="dxa"/>
            <w:tcBorders>
              <w:top w:val="single" w:sz="4" w:space="0" w:color="auto"/>
              <w:bottom w:val="double" w:sz="4" w:space="0" w:color="auto"/>
            </w:tcBorders>
          </w:tcPr>
          <w:p w14:paraId="59F3FB5F" w14:textId="22F1F387" w:rsidR="005F6FBA" w:rsidRPr="00396BC1" w:rsidRDefault="00D51D7F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3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373</w:t>
            </w:r>
            <w:r w:rsidR="005F6FBA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258</w:t>
            </w:r>
          </w:p>
        </w:tc>
        <w:tc>
          <w:tcPr>
            <w:tcW w:w="279" w:type="dxa"/>
          </w:tcPr>
          <w:p w14:paraId="7FFF5FDF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</w:tcPr>
          <w:p w14:paraId="030DF197" w14:textId="3898CC2B" w:rsidR="005F6FBA" w:rsidRPr="00396BC1" w:rsidRDefault="00D51D7F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3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165</w:t>
            </w:r>
            <w:r w:rsidR="0056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875</w:t>
            </w:r>
          </w:p>
        </w:tc>
        <w:tc>
          <w:tcPr>
            <w:tcW w:w="288" w:type="dxa"/>
          </w:tcPr>
          <w:p w14:paraId="48F9DFD5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</w:tcPr>
          <w:p w14:paraId="350CCE24" w14:textId="53C94112" w:rsidR="005F6FBA" w:rsidRPr="00396BC1" w:rsidRDefault="00D51D7F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3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168</w:t>
            </w:r>
            <w:r w:rsidR="005F6FBA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438</w:t>
            </w:r>
          </w:p>
        </w:tc>
      </w:tr>
      <w:tr w:rsidR="005F6FBA" w:rsidRPr="00396BC1" w14:paraId="4A54BE7E" w14:textId="77777777" w:rsidTr="00D40D63">
        <w:tc>
          <w:tcPr>
            <w:tcW w:w="2804" w:type="dxa"/>
          </w:tcPr>
          <w:p w14:paraId="71A43E80" w14:textId="77777777" w:rsidR="005F6FBA" w:rsidRPr="0030671B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90" w:type="dxa"/>
          </w:tcPr>
          <w:p w14:paraId="44FEA125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5" w:type="dxa"/>
            <w:vAlign w:val="bottom"/>
          </w:tcPr>
          <w:p w14:paraId="7778F0F7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3" w:type="dxa"/>
          </w:tcPr>
          <w:p w14:paraId="75C11C7A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9" w:type="dxa"/>
          </w:tcPr>
          <w:p w14:paraId="0C6E7221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6" w:type="dxa"/>
          </w:tcPr>
          <w:p w14:paraId="041D0E92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8" w:type="dxa"/>
          </w:tcPr>
          <w:p w14:paraId="69C49B74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5" w:type="dxa"/>
          </w:tcPr>
          <w:p w14:paraId="368C959F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F6FBA" w:rsidRPr="00396BC1" w14:paraId="58043BDC" w14:textId="77777777" w:rsidTr="00D40D63">
        <w:tc>
          <w:tcPr>
            <w:tcW w:w="2804" w:type="dxa"/>
          </w:tcPr>
          <w:p w14:paraId="301CB76C" w14:textId="4CA799E9" w:rsidR="005F6FBA" w:rsidRPr="00396BC1" w:rsidRDefault="005F6FBA" w:rsidP="00872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ต้นทุนของสินค้าคงเหลือที่บันทึกรวมในบัญชีต้นทุนขายและบริการ</w:t>
            </w:r>
          </w:p>
        </w:tc>
        <w:tc>
          <w:tcPr>
            <w:tcW w:w="1390" w:type="dxa"/>
          </w:tcPr>
          <w:p w14:paraId="58B5874B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5" w:type="dxa"/>
            <w:vAlign w:val="bottom"/>
          </w:tcPr>
          <w:p w14:paraId="47143903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3" w:type="dxa"/>
          </w:tcPr>
          <w:p w14:paraId="6DDC1016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9" w:type="dxa"/>
          </w:tcPr>
          <w:p w14:paraId="2E6220B1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6" w:type="dxa"/>
          </w:tcPr>
          <w:p w14:paraId="058CF428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8" w:type="dxa"/>
          </w:tcPr>
          <w:p w14:paraId="0B7F4B72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5" w:type="dxa"/>
          </w:tcPr>
          <w:p w14:paraId="2D7E0EA3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F6FBA" w:rsidRPr="00396BC1" w14:paraId="1A3F3DE8" w14:textId="77777777" w:rsidTr="00C20C85">
        <w:tc>
          <w:tcPr>
            <w:tcW w:w="2804" w:type="dxa"/>
          </w:tcPr>
          <w:p w14:paraId="35794D0D" w14:textId="77777777" w:rsidR="005F6FBA" w:rsidRPr="00396BC1" w:rsidRDefault="005F6FBA" w:rsidP="005F6FBA">
            <w:pPr>
              <w:pStyle w:val="ListParagraph"/>
              <w:numPr>
                <w:ilvl w:val="2"/>
                <w:numId w:val="20"/>
              </w:numPr>
              <w:tabs>
                <w:tab w:val="clear" w:pos="1020"/>
              </w:tabs>
              <w:ind w:left="336" w:hanging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390" w:type="dxa"/>
          </w:tcPr>
          <w:p w14:paraId="098DB54E" w14:textId="1BCF3CCF" w:rsidR="005F6FBA" w:rsidRPr="00396BC1" w:rsidRDefault="00D51D7F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687</w:t>
            </w:r>
            <w:r w:rsidR="00A13782" w:rsidRPr="00A1378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573</w:t>
            </w:r>
          </w:p>
        </w:tc>
        <w:tc>
          <w:tcPr>
            <w:tcW w:w="245" w:type="dxa"/>
            <w:vAlign w:val="bottom"/>
          </w:tcPr>
          <w:p w14:paraId="1C71330D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3" w:type="dxa"/>
          </w:tcPr>
          <w:p w14:paraId="3DC038AA" w14:textId="64BF325F" w:rsidR="005F6FBA" w:rsidRPr="00396BC1" w:rsidRDefault="00D51D7F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681</w:t>
            </w:r>
            <w:r w:rsidR="005F6FBA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910</w:t>
            </w:r>
          </w:p>
        </w:tc>
        <w:tc>
          <w:tcPr>
            <w:tcW w:w="279" w:type="dxa"/>
          </w:tcPr>
          <w:p w14:paraId="124A9B6A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dxa"/>
          </w:tcPr>
          <w:p w14:paraId="5338FA30" w14:textId="34F0D4F7" w:rsidR="005F6FBA" w:rsidRPr="00396BC1" w:rsidRDefault="00D51D7F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700</w:t>
            </w:r>
            <w:r w:rsidR="00957E1E" w:rsidRPr="00957E1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510</w:t>
            </w:r>
          </w:p>
        </w:tc>
        <w:tc>
          <w:tcPr>
            <w:tcW w:w="288" w:type="dxa"/>
          </w:tcPr>
          <w:p w14:paraId="4BE2E49E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5" w:type="dxa"/>
          </w:tcPr>
          <w:p w14:paraId="5A6971CA" w14:textId="09C1C86C" w:rsidR="005F6FBA" w:rsidRPr="00396BC1" w:rsidRDefault="00D51D7F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630</w:t>
            </w:r>
            <w:r w:rsidR="005F6FBA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195</w:t>
            </w:r>
          </w:p>
        </w:tc>
      </w:tr>
      <w:tr w:rsidR="005F6FBA" w:rsidRPr="00396BC1" w14:paraId="46098B5A" w14:textId="77777777" w:rsidTr="00C20C85">
        <w:tc>
          <w:tcPr>
            <w:tcW w:w="2804" w:type="dxa"/>
          </w:tcPr>
          <w:p w14:paraId="26F6E1FC" w14:textId="77777777" w:rsidR="005F6FBA" w:rsidRPr="00396BC1" w:rsidRDefault="005F6FBA" w:rsidP="005F6FBA">
            <w:pPr>
              <w:pStyle w:val="ListParagraph"/>
              <w:numPr>
                <w:ilvl w:val="2"/>
                <w:numId w:val="20"/>
              </w:numPr>
              <w:tabs>
                <w:tab w:val="clear" w:pos="1020"/>
              </w:tabs>
              <w:ind w:left="34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การปรับลดมูลค่าเป็นมูลค่า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 </w:t>
            </w: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สุทธิที่คาดว่าจะได้รับ</w:t>
            </w:r>
          </w:p>
        </w:tc>
        <w:tc>
          <w:tcPr>
            <w:tcW w:w="1390" w:type="dxa"/>
          </w:tcPr>
          <w:p w14:paraId="42E2D27D" w14:textId="77777777" w:rsidR="005F6FBA" w:rsidRPr="00EB3CCE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6598C55" w14:textId="304536B0" w:rsidR="005F6FBA" w:rsidRPr="00EB3CCE" w:rsidRDefault="00D51D7F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E31EB2" w:rsidRPr="00EB3CC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209</w:t>
            </w:r>
          </w:p>
        </w:tc>
        <w:tc>
          <w:tcPr>
            <w:tcW w:w="245" w:type="dxa"/>
            <w:vAlign w:val="bottom"/>
          </w:tcPr>
          <w:p w14:paraId="24697677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3" w:type="dxa"/>
          </w:tcPr>
          <w:p w14:paraId="513F5A46" w14:textId="77777777" w:rsidR="005F6FBA" w:rsidRPr="003A55C4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F5A25DF" w14:textId="10B1A606" w:rsidR="005F6FBA" w:rsidRPr="003A55C4" w:rsidRDefault="00D51D7F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636D9" w:rsidRPr="003A55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309</w:t>
            </w:r>
          </w:p>
        </w:tc>
        <w:tc>
          <w:tcPr>
            <w:tcW w:w="279" w:type="dxa"/>
          </w:tcPr>
          <w:p w14:paraId="406BE368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6" w:type="dxa"/>
          </w:tcPr>
          <w:p w14:paraId="17F97024" w14:textId="77777777" w:rsidR="005F6FBA" w:rsidRPr="00D6683B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68CA46F" w14:textId="68A42437" w:rsidR="006072AA" w:rsidRPr="00D6683B" w:rsidRDefault="00D51D7F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072AA" w:rsidRPr="00D6683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612</w:t>
            </w:r>
          </w:p>
        </w:tc>
        <w:tc>
          <w:tcPr>
            <w:tcW w:w="288" w:type="dxa"/>
          </w:tcPr>
          <w:p w14:paraId="1C8CFE08" w14:textId="77777777" w:rsidR="005F6FBA" w:rsidRPr="00D6683B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5" w:type="dxa"/>
          </w:tcPr>
          <w:p w14:paraId="1E696196" w14:textId="77777777" w:rsidR="005F6FBA" w:rsidRPr="00D6683B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84B2650" w14:textId="134E4D41" w:rsidR="005F6FBA" w:rsidRPr="00D6683B" w:rsidRDefault="00D51D7F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F6FBA" w:rsidRPr="00D6683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497</w:t>
            </w:r>
          </w:p>
        </w:tc>
      </w:tr>
      <w:tr w:rsidR="005F6FBA" w:rsidRPr="00396BC1" w14:paraId="3E4A9D04" w14:textId="77777777" w:rsidTr="00C20C85">
        <w:tc>
          <w:tcPr>
            <w:tcW w:w="2804" w:type="dxa"/>
          </w:tcPr>
          <w:p w14:paraId="0736B9DD" w14:textId="741EE2CC" w:rsidR="005F6FBA" w:rsidRPr="00396BC1" w:rsidRDefault="005F6FBA" w:rsidP="005F6FBA">
            <w:pPr>
              <w:pStyle w:val="ListParagraph"/>
              <w:numPr>
                <w:ilvl w:val="2"/>
                <w:numId w:val="20"/>
              </w:numPr>
              <w:tabs>
                <w:tab w:val="clear" w:pos="1020"/>
              </w:tabs>
              <w:ind w:left="34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กลับรายการการปรับลด   </w:t>
            </w: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   มูลค่า</w:t>
            </w:r>
          </w:p>
        </w:tc>
        <w:tc>
          <w:tcPr>
            <w:tcW w:w="1390" w:type="dxa"/>
          </w:tcPr>
          <w:p w14:paraId="7D092393" w14:textId="77777777" w:rsidR="005F6FBA" w:rsidRPr="00EB3CCE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098E352" w14:textId="2DEB7A81" w:rsidR="005F6FBA" w:rsidRPr="00EB3CCE" w:rsidRDefault="00957E1E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  <w:r w:rsidRPr="00EB3CC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51D7F" w:rsidRPr="00D51D7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31EB2" w:rsidRPr="00EB3CC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51D7F" w:rsidRPr="00D51D7F">
              <w:rPr>
                <w:rFonts w:asciiTheme="majorBidi" w:hAnsiTheme="majorBidi" w:cstheme="majorBidi"/>
                <w:sz w:val="30"/>
                <w:szCs w:val="30"/>
              </w:rPr>
              <w:t>550</w:t>
            </w:r>
            <w:r w:rsidRPr="00EB3CC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5" w:type="dxa"/>
            <w:vAlign w:val="bottom"/>
          </w:tcPr>
          <w:p w14:paraId="54556FB1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3" w:type="dxa"/>
          </w:tcPr>
          <w:p w14:paraId="4202C06C" w14:textId="77777777" w:rsidR="005F6FBA" w:rsidRPr="003A55C4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98A848E" w14:textId="2227E80B" w:rsidR="005F6FBA" w:rsidRPr="003A55C4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  <w:r w:rsidRPr="003A55C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51D7F" w:rsidRPr="00D51D7F">
              <w:rPr>
                <w:rFonts w:asciiTheme="majorBidi" w:hAnsiTheme="majorBidi" w:cstheme="majorBidi"/>
                <w:sz w:val="30"/>
                <w:szCs w:val="30"/>
              </w:rPr>
              <w:t>370</w:t>
            </w:r>
            <w:r w:rsidRPr="003A55C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9" w:type="dxa"/>
          </w:tcPr>
          <w:p w14:paraId="520C44C7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6" w:type="dxa"/>
          </w:tcPr>
          <w:p w14:paraId="69CC286E" w14:textId="77777777" w:rsidR="005645D1" w:rsidRPr="00D6683B" w:rsidRDefault="005645D1" w:rsidP="002B2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8AA38C5" w14:textId="5837F10E" w:rsidR="006072AA" w:rsidRPr="00D6683B" w:rsidRDefault="006072AA" w:rsidP="00D66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6683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8" w:type="dxa"/>
          </w:tcPr>
          <w:p w14:paraId="7550A917" w14:textId="77777777" w:rsidR="005F6FBA" w:rsidRPr="00D6683B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5" w:type="dxa"/>
          </w:tcPr>
          <w:p w14:paraId="47455BBA" w14:textId="77777777" w:rsidR="005F6FBA" w:rsidRPr="00D6683B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4D519C6" w14:textId="297225B5" w:rsidR="005F6FBA" w:rsidRPr="00D6683B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  <w:r w:rsidRPr="00D6683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51D7F" w:rsidRPr="00D51D7F">
              <w:rPr>
                <w:rFonts w:asciiTheme="majorBidi" w:hAnsiTheme="majorBidi" w:cstheme="majorBidi"/>
                <w:sz w:val="30"/>
                <w:szCs w:val="30"/>
              </w:rPr>
              <w:t>286</w:t>
            </w:r>
            <w:r w:rsidRPr="00D6683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F6FBA" w:rsidRPr="00396BC1" w14:paraId="2F69D522" w14:textId="77777777" w:rsidTr="00271F48">
        <w:tc>
          <w:tcPr>
            <w:tcW w:w="2804" w:type="dxa"/>
          </w:tcPr>
          <w:p w14:paraId="4F76855C" w14:textId="182E780B" w:rsidR="005F6FBA" w:rsidRPr="00396BC1" w:rsidRDefault="005F6FBA" w:rsidP="00872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90" w:type="dxa"/>
            <w:tcBorders>
              <w:top w:val="single" w:sz="4" w:space="0" w:color="auto"/>
              <w:bottom w:val="double" w:sz="4" w:space="0" w:color="auto"/>
            </w:tcBorders>
          </w:tcPr>
          <w:p w14:paraId="10E6EB46" w14:textId="335BEE7E" w:rsidR="005F6FBA" w:rsidRPr="00396BC1" w:rsidRDefault="00D51D7F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3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690</w:t>
            </w:r>
            <w:r w:rsidR="00957E1E" w:rsidRPr="00957E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232</w:t>
            </w:r>
          </w:p>
        </w:tc>
        <w:tc>
          <w:tcPr>
            <w:tcW w:w="245" w:type="dxa"/>
            <w:vAlign w:val="bottom"/>
          </w:tcPr>
          <w:p w14:paraId="05DC8F89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3" w:type="dxa"/>
            <w:tcBorders>
              <w:top w:val="single" w:sz="4" w:space="0" w:color="auto"/>
              <w:bottom w:val="double" w:sz="4" w:space="0" w:color="auto"/>
            </w:tcBorders>
          </w:tcPr>
          <w:p w14:paraId="797B2999" w14:textId="6C154AF3" w:rsidR="005F6FBA" w:rsidRPr="00396BC1" w:rsidRDefault="00D51D7F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3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684</w:t>
            </w:r>
            <w:r w:rsidR="005F6FBA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849</w:t>
            </w:r>
          </w:p>
        </w:tc>
        <w:tc>
          <w:tcPr>
            <w:tcW w:w="279" w:type="dxa"/>
          </w:tcPr>
          <w:p w14:paraId="04F7C095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</w:tcPr>
          <w:p w14:paraId="2FA3BA1E" w14:textId="73336D94" w:rsidR="005F6FBA" w:rsidRPr="00396BC1" w:rsidRDefault="00D51D7F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3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702</w:t>
            </w:r>
            <w:r w:rsidR="00F520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122</w:t>
            </w:r>
          </w:p>
        </w:tc>
        <w:tc>
          <w:tcPr>
            <w:tcW w:w="288" w:type="dxa"/>
          </w:tcPr>
          <w:p w14:paraId="3727EE43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</w:tcPr>
          <w:p w14:paraId="11EC4042" w14:textId="78A9B14D" w:rsidR="005F6FBA" w:rsidRPr="00396BC1" w:rsidRDefault="00D51D7F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3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632</w:t>
            </w:r>
            <w:r w:rsidR="005F6FBA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406</w:t>
            </w:r>
          </w:p>
        </w:tc>
      </w:tr>
    </w:tbl>
    <w:p w14:paraId="78BB833B" w14:textId="77777777" w:rsidR="00810F71" w:rsidRPr="00396BC1" w:rsidRDefault="00810F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30"/>
          <w:szCs w:val="30"/>
        </w:rPr>
      </w:pPr>
    </w:p>
    <w:p w14:paraId="2206B3EB" w14:textId="77777777" w:rsidR="00E13876" w:rsidRPr="00396BC1" w:rsidRDefault="00E138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30"/>
          <w:szCs w:val="30"/>
        </w:rPr>
      </w:pPr>
    </w:p>
    <w:p w14:paraId="4E8CE593" w14:textId="77777777" w:rsidR="00E13876" w:rsidRPr="00396BC1" w:rsidRDefault="00E138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30"/>
          <w:szCs w:val="30"/>
        </w:rPr>
      </w:pPr>
    </w:p>
    <w:p w14:paraId="0A2232D3" w14:textId="7630F0A5" w:rsidR="00E13876" w:rsidRPr="00396BC1" w:rsidRDefault="00E138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30"/>
          <w:szCs w:val="30"/>
          <w:cs/>
        </w:rPr>
        <w:sectPr w:rsidR="00E13876" w:rsidRPr="00396BC1" w:rsidSect="008A116F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gNumType w:start="18"/>
          <w:cols w:space="720"/>
          <w:docGrid w:linePitch="360"/>
        </w:sectPr>
      </w:pPr>
    </w:p>
    <w:p w14:paraId="5D048857" w14:textId="77777777" w:rsidR="00BB3A3B" w:rsidRPr="00396BC1" w:rsidRDefault="00BB3A3B" w:rsidP="00FD384C">
      <w:pPr>
        <w:pStyle w:val="Heading2"/>
        <w:tabs>
          <w:tab w:val="clear" w:pos="340"/>
          <w:tab w:val="clear" w:pos="540"/>
        </w:tabs>
        <w:ind w:left="549" w:hanging="540"/>
        <w:rPr>
          <w:cs/>
        </w:rPr>
      </w:pPr>
      <w:r w:rsidRPr="00396BC1">
        <w:rPr>
          <w:cs/>
        </w:rPr>
        <w:t>เงินลงทุนในบริษัทย่อย</w:t>
      </w:r>
    </w:p>
    <w:p w14:paraId="1D07814C" w14:textId="5A396B9C" w:rsidR="00BB3A3B" w:rsidRPr="00396BC1" w:rsidRDefault="00BB3A3B" w:rsidP="00335913">
      <w:pPr>
        <w:pStyle w:val="block"/>
        <w:spacing w:after="0" w:line="240" w:lineRule="auto"/>
        <w:ind w:left="0"/>
        <w:jc w:val="both"/>
        <w:rPr>
          <w:rFonts w:asciiTheme="majorBidi" w:hAnsiTheme="majorBidi" w:cstheme="majorBidi"/>
          <w:sz w:val="20"/>
          <w:lang w:bidi="th-TH"/>
        </w:rPr>
      </w:pPr>
    </w:p>
    <w:p w14:paraId="07E529FA" w14:textId="646583C8" w:rsidR="00820FBC" w:rsidRPr="00396BC1" w:rsidRDefault="00820FBC" w:rsidP="00820FBC">
      <w:pPr>
        <w:pStyle w:val="block"/>
        <w:spacing w:after="0" w:line="240" w:lineRule="auto"/>
        <w:ind w:left="540"/>
        <w:jc w:val="both"/>
        <w:rPr>
          <w:rFonts w:asciiTheme="majorBidi" w:hAnsiTheme="majorBidi" w:cstheme="majorBidi"/>
          <w:sz w:val="30"/>
          <w:szCs w:val="30"/>
          <w:lang w:bidi="th-TH"/>
        </w:rPr>
      </w:pPr>
      <w:r w:rsidRPr="00396BC1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เงินลงทุนในบริษัทย่อย ณ วันที่ </w:t>
      </w:r>
      <w:r w:rsidR="00D51D7F" w:rsidRPr="00D51D7F">
        <w:rPr>
          <w:rFonts w:asciiTheme="majorBidi" w:hAnsiTheme="majorBidi"/>
          <w:sz w:val="30"/>
          <w:szCs w:val="30"/>
          <w:lang w:val="en-US" w:bidi="th-TH"/>
        </w:rPr>
        <w:t>31</w:t>
      </w:r>
      <w:r w:rsidRPr="00396BC1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396BC1">
        <w:rPr>
          <w:rFonts w:asciiTheme="majorBidi" w:hAnsiTheme="majorBidi" w:cstheme="majorBidi"/>
          <w:sz w:val="30"/>
          <w:szCs w:val="30"/>
          <w:cs/>
          <w:lang w:bidi="th-TH"/>
        </w:rPr>
        <w:t xml:space="preserve">ธันวาคม </w:t>
      </w:r>
      <w:r w:rsidR="00D51D7F" w:rsidRPr="00D51D7F">
        <w:rPr>
          <w:rFonts w:asciiTheme="majorBidi" w:hAnsiTheme="majorBidi"/>
          <w:sz w:val="30"/>
          <w:szCs w:val="30"/>
          <w:lang w:val="en-US" w:bidi="th-TH"/>
        </w:rPr>
        <w:t>2568</w:t>
      </w:r>
      <w:r w:rsidRPr="00396BC1">
        <w:rPr>
          <w:rFonts w:asciiTheme="majorBidi" w:hAnsiTheme="majorBidi"/>
          <w:sz w:val="30"/>
          <w:szCs w:val="30"/>
          <w:lang w:val="en-US" w:bidi="th-TH"/>
        </w:rPr>
        <w:t xml:space="preserve"> </w:t>
      </w:r>
      <w:r w:rsidRPr="00396BC1">
        <w:rPr>
          <w:rFonts w:asciiTheme="majorBidi" w:hAnsiTheme="majorBidi"/>
          <w:sz w:val="30"/>
          <w:szCs w:val="30"/>
          <w:cs/>
          <w:lang w:val="en-US" w:bidi="th-TH"/>
        </w:rPr>
        <w:t xml:space="preserve">และ </w:t>
      </w:r>
      <w:r w:rsidR="00D51D7F" w:rsidRPr="00D51D7F">
        <w:rPr>
          <w:rFonts w:asciiTheme="majorBidi" w:hAnsiTheme="majorBidi"/>
          <w:sz w:val="30"/>
          <w:szCs w:val="30"/>
          <w:lang w:val="en-US" w:bidi="th-TH"/>
        </w:rPr>
        <w:t>2567</w:t>
      </w:r>
      <w:r w:rsidRPr="00396BC1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396BC1">
        <w:rPr>
          <w:rFonts w:asciiTheme="majorBidi" w:hAnsiTheme="majorBidi" w:cstheme="majorBidi"/>
          <w:sz w:val="30"/>
          <w:szCs w:val="30"/>
          <w:cs/>
          <w:lang w:bidi="th-TH"/>
        </w:rPr>
        <w:t>และเงินปันผล</w:t>
      </w:r>
      <w:r w:rsidRPr="00396BC1">
        <w:rPr>
          <w:rFonts w:asciiTheme="majorBidi" w:hAnsiTheme="majorBidi" w:cstheme="majorBidi"/>
          <w:sz w:val="30"/>
          <w:szCs w:val="30"/>
          <w:cs/>
        </w:rPr>
        <w:t>รับจากเงินลงทุน</w:t>
      </w:r>
      <w:r w:rsidRPr="00396BC1">
        <w:rPr>
          <w:rFonts w:asciiTheme="majorBidi" w:hAnsiTheme="majorBidi" w:cstheme="majorBidi"/>
          <w:sz w:val="30"/>
          <w:szCs w:val="30"/>
          <w:cs/>
          <w:lang w:bidi="th-TH"/>
        </w:rPr>
        <w:t>ดังกล่าวสำหรับปีสิ้นสุดวันเดียวกัน</w:t>
      </w:r>
      <w:r w:rsidRPr="00396BC1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396BC1">
        <w:rPr>
          <w:rFonts w:asciiTheme="majorBidi" w:hAnsiTheme="majorBidi" w:cstheme="majorBidi"/>
          <w:sz w:val="30"/>
          <w:szCs w:val="30"/>
          <w:cs/>
          <w:lang w:bidi="th-TH"/>
        </w:rPr>
        <w:t>มีดังนี้</w:t>
      </w:r>
    </w:p>
    <w:p w14:paraId="6C95F594" w14:textId="77777777" w:rsidR="00820FBC" w:rsidRPr="00396BC1" w:rsidRDefault="00820FBC" w:rsidP="00335913">
      <w:pPr>
        <w:pStyle w:val="block"/>
        <w:spacing w:after="0" w:line="240" w:lineRule="auto"/>
        <w:ind w:left="0"/>
        <w:jc w:val="both"/>
        <w:rPr>
          <w:rFonts w:asciiTheme="majorBidi" w:hAnsiTheme="majorBidi" w:cstheme="majorBidi"/>
          <w:sz w:val="20"/>
          <w:lang w:bidi="th-TH"/>
        </w:rPr>
      </w:pPr>
    </w:p>
    <w:tbl>
      <w:tblPr>
        <w:tblW w:w="144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709"/>
        <w:gridCol w:w="2341"/>
        <w:gridCol w:w="630"/>
        <w:gridCol w:w="281"/>
        <w:gridCol w:w="619"/>
        <w:gridCol w:w="281"/>
        <w:gridCol w:w="619"/>
        <w:gridCol w:w="284"/>
        <w:gridCol w:w="644"/>
        <w:gridCol w:w="274"/>
        <w:gridCol w:w="651"/>
        <w:gridCol w:w="281"/>
        <w:gridCol w:w="619"/>
        <w:gridCol w:w="270"/>
        <w:gridCol w:w="579"/>
        <w:gridCol w:w="236"/>
        <w:gridCol w:w="574"/>
        <w:gridCol w:w="298"/>
        <w:gridCol w:w="618"/>
        <w:gridCol w:w="236"/>
        <w:gridCol w:w="646"/>
        <w:gridCol w:w="255"/>
        <w:gridCol w:w="15"/>
        <w:gridCol w:w="603"/>
        <w:gridCol w:w="236"/>
        <w:gridCol w:w="664"/>
        <w:gridCol w:w="27"/>
      </w:tblGrid>
      <w:tr w:rsidR="00BB3A3B" w:rsidRPr="00396BC1" w14:paraId="0217A595" w14:textId="77777777" w:rsidTr="008377EE">
        <w:trPr>
          <w:tblHeader/>
        </w:trPr>
        <w:tc>
          <w:tcPr>
            <w:tcW w:w="1709" w:type="dxa"/>
          </w:tcPr>
          <w:p w14:paraId="43F80DC9" w14:textId="77777777" w:rsidR="00BB3A3B" w:rsidRPr="00396BC1" w:rsidRDefault="00BB3A3B" w:rsidP="00B11DF5">
            <w:pPr>
              <w:pStyle w:val="block"/>
              <w:spacing w:after="0" w:line="280" w:lineRule="exact"/>
              <w:ind w:left="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341" w:type="dxa"/>
            <w:tcBorders>
              <w:left w:val="nil"/>
            </w:tcBorders>
          </w:tcPr>
          <w:p w14:paraId="1E35B54F" w14:textId="77777777" w:rsidR="00BB3A3B" w:rsidRPr="00396BC1" w:rsidRDefault="00BB3A3B" w:rsidP="00B11DF5">
            <w:pPr>
              <w:pStyle w:val="block"/>
              <w:spacing w:after="0" w:line="280" w:lineRule="exact"/>
              <w:ind w:left="-108" w:right="-108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440" w:type="dxa"/>
            <w:gridSpan w:val="25"/>
          </w:tcPr>
          <w:p w14:paraId="0D7950A6" w14:textId="77777777" w:rsidR="00BB3A3B" w:rsidRPr="00396BC1" w:rsidRDefault="00BB3A3B" w:rsidP="00B11DF5">
            <w:pPr>
              <w:pStyle w:val="acctmergecolhdg"/>
              <w:spacing w:line="280" w:lineRule="exact"/>
              <w:rPr>
                <w:rFonts w:asciiTheme="majorBidi" w:hAnsiTheme="majorBidi" w:cstheme="majorBidi"/>
                <w:b w:val="0"/>
                <w:bCs/>
                <w:szCs w:val="22"/>
                <w:cs/>
                <w:lang w:bidi="th-TH"/>
              </w:rPr>
            </w:pPr>
            <w:r w:rsidRPr="00396BC1">
              <w:rPr>
                <w:rFonts w:asciiTheme="majorBidi" w:hAnsiTheme="majorBidi" w:cstheme="majorBidi"/>
                <w:b w:val="0"/>
                <w:bCs/>
                <w:szCs w:val="22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BB3A3B" w:rsidRPr="00396BC1" w14:paraId="5A7CFC02" w14:textId="77777777" w:rsidTr="008377EE">
        <w:trPr>
          <w:tblHeader/>
        </w:trPr>
        <w:tc>
          <w:tcPr>
            <w:tcW w:w="1709" w:type="dxa"/>
          </w:tcPr>
          <w:p w14:paraId="6037FE39" w14:textId="77777777" w:rsidR="00BB3A3B" w:rsidRPr="00396BC1" w:rsidRDefault="00BB3A3B" w:rsidP="00B11DF5">
            <w:pPr>
              <w:pStyle w:val="block"/>
              <w:spacing w:after="0" w:line="280" w:lineRule="exact"/>
              <w:ind w:left="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341" w:type="dxa"/>
            <w:tcBorders>
              <w:left w:val="nil"/>
            </w:tcBorders>
            <w:vAlign w:val="bottom"/>
          </w:tcPr>
          <w:p w14:paraId="5F20BA48" w14:textId="77777777" w:rsidR="00BB3A3B" w:rsidRPr="00396BC1" w:rsidRDefault="00BB3A3B" w:rsidP="00B11DF5">
            <w:pPr>
              <w:pStyle w:val="block"/>
              <w:spacing w:after="0" w:line="280" w:lineRule="exact"/>
              <w:ind w:left="-108" w:right="-108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396BC1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ลักษณะธุรกิจ</w:t>
            </w:r>
          </w:p>
        </w:tc>
        <w:tc>
          <w:tcPr>
            <w:tcW w:w="1530" w:type="dxa"/>
            <w:gridSpan w:val="3"/>
            <w:vAlign w:val="bottom"/>
          </w:tcPr>
          <w:p w14:paraId="05974A61" w14:textId="77777777" w:rsidR="00BB3A3B" w:rsidRPr="00396BC1" w:rsidRDefault="00BB3A3B" w:rsidP="00B11DF5">
            <w:pPr>
              <w:pStyle w:val="block"/>
              <w:spacing w:after="0" w:line="280" w:lineRule="exact"/>
              <w:ind w:left="0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396BC1">
              <w:rPr>
                <w:rFonts w:asciiTheme="majorBidi" w:hAnsiTheme="majorBidi" w:cstheme="majorBidi"/>
                <w:szCs w:val="22"/>
                <w:cs/>
                <w:lang w:bidi="th-TH"/>
              </w:rPr>
              <w:t>สัดส่วน</w:t>
            </w:r>
          </w:p>
          <w:p w14:paraId="180D2622" w14:textId="77777777" w:rsidR="00BB3A3B" w:rsidRPr="00396BC1" w:rsidRDefault="00BB3A3B" w:rsidP="00B11DF5">
            <w:pPr>
              <w:pStyle w:val="block"/>
              <w:spacing w:after="0" w:line="280" w:lineRule="exact"/>
              <w:ind w:left="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96BC1">
              <w:rPr>
                <w:rFonts w:asciiTheme="majorBidi" w:hAnsiTheme="majorBidi" w:cstheme="majorBidi"/>
                <w:szCs w:val="22"/>
                <w:cs/>
                <w:lang w:bidi="th-TH"/>
              </w:rPr>
              <w:t>ความเป็นเจ้าของ</w:t>
            </w:r>
          </w:p>
        </w:tc>
        <w:tc>
          <w:tcPr>
            <w:tcW w:w="281" w:type="dxa"/>
            <w:vAlign w:val="bottom"/>
          </w:tcPr>
          <w:p w14:paraId="4B7CB759" w14:textId="77777777" w:rsidR="00BB3A3B" w:rsidRPr="00396BC1" w:rsidRDefault="00BB3A3B" w:rsidP="00B11DF5">
            <w:pPr>
              <w:pStyle w:val="acctfourfigures"/>
              <w:tabs>
                <w:tab w:val="clear" w:pos="765"/>
              </w:tabs>
              <w:spacing w:line="28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547" w:type="dxa"/>
            <w:gridSpan w:val="3"/>
            <w:vAlign w:val="bottom"/>
          </w:tcPr>
          <w:p w14:paraId="0A92B8BD" w14:textId="77777777" w:rsidR="00BB3A3B" w:rsidRPr="00396BC1" w:rsidRDefault="00BB3A3B" w:rsidP="00B11DF5">
            <w:pPr>
              <w:pStyle w:val="block"/>
              <w:spacing w:after="0" w:line="280" w:lineRule="exact"/>
              <w:ind w:left="0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39C5D140" w14:textId="77777777" w:rsidR="00BB3A3B" w:rsidRPr="00396BC1" w:rsidRDefault="00BB3A3B" w:rsidP="00B11DF5">
            <w:pPr>
              <w:pStyle w:val="block"/>
              <w:spacing w:after="0" w:line="280" w:lineRule="exact"/>
              <w:ind w:left="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96BC1">
              <w:rPr>
                <w:rFonts w:asciiTheme="majorBidi" w:hAnsiTheme="majorBidi" w:cstheme="majorBidi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274" w:type="dxa"/>
            <w:vAlign w:val="bottom"/>
          </w:tcPr>
          <w:p w14:paraId="74F94CA1" w14:textId="77777777" w:rsidR="00BB3A3B" w:rsidRPr="00396BC1" w:rsidRDefault="00BB3A3B" w:rsidP="00B11DF5">
            <w:pPr>
              <w:pStyle w:val="acctfourfigures"/>
              <w:tabs>
                <w:tab w:val="clear" w:pos="765"/>
              </w:tabs>
              <w:spacing w:line="28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551" w:type="dxa"/>
            <w:gridSpan w:val="3"/>
            <w:vAlign w:val="bottom"/>
          </w:tcPr>
          <w:p w14:paraId="1AFDA82A" w14:textId="77777777" w:rsidR="00BB3A3B" w:rsidRPr="00396BC1" w:rsidRDefault="00BB3A3B" w:rsidP="00B11DF5">
            <w:pPr>
              <w:pStyle w:val="acctfourfigures"/>
              <w:tabs>
                <w:tab w:val="clear" w:pos="765"/>
              </w:tabs>
              <w:spacing w:line="280" w:lineRule="exac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1029077C" w14:textId="77777777" w:rsidR="00BB3A3B" w:rsidRPr="00396BC1" w:rsidRDefault="00BB3A3B" w:rsidP="00B11DF5">
            <w:pPr>
              <w:pStyle w:val="acctfourfigures"/>
              <w:tabs>
                <w:tab w:val="clear" w:pos="765"/>
              </w:tabs>
              <w:spacing w:line="280" w:lineRule="exact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396BC1">
              <w:rPr>
                <w:rFonts w:asciiTheme="majorBidi" w:hAnsiTheme="majorBidi" w:cstheme="majorBidi"/>
                <w:szCs w:val="22"/>
                <w:cs/>
                <w:lang w:bidi="th-TH"/>
              </w:rPr>
              <w:t>ราคาทุน</w:t>
            </w:r>
          </w:p>
        </w:tc>
        <w:tc>
          <w:tcPr>
            <w:tcW w:w="270" w:type="dxa"/>
            <w:vAlign w:val="bottom"/>
          </w:tcPr>
          <w:p w14:paraId="1110EAAE" w14:textId="77777777" w:rsidR="00BB3A3B" w:rsidRPr="00396BC1" w:rsidRDefault="00BB3A3B" w:rsidP="00B11DF5">
            <w:pPr>
              <w:pStyle w:val="acctfourfigures"/>
              <w:tabs>
                <w:tab w:val="clear" w:pos="765"/>
              </w:tabs>
              <w:spacing w:line="28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89" w:type="dxa"/>
            <w:gridSpan w:val="3"/>
            <w:vAlign w:val="bottom"/>
          </w:tcPr>
          <w:p w14:paraId="5107C564" w14:textId="77777777" w:rsidR="00BB3A3B" w:rsidRPr="00396BC1" w:rsidRDefault="00BB3A3B" w:rsidP="00B11DF5">
            <w:pPr>
              <w:pStyle w:val="acctfourfigures"/>
              <w:tabs>
                <w:tab w:val="clear" w:pos="765"/>
              </w:tabs>
              <w:spacing w:line="280" w:lineRule="exac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322C5F4D" w14:textId="77777777" w:rsidR="00BB3A3B" w:rsidRPr="00396BC1" w:rsidRDefault="00BB3A3B" w:rsidP="00B11DF5">
            <w:pPr>
              <w:pStyle w:val="acctfourfigures"/>
              <w:tabs>
                <w:tab w:val="clear" w:pos="765"/>
              </w:tabs>
              <w:spacing w:line="280" w:lineRule="exact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396BC1">
              <w:rPr>
                <w:rFonts w:asciiTheme="majorBidi" w:hAnsiTheme="majorBidi" w:cstheme="majorBidi"/>
                <w:szCs w:val="22"/>
                <w:cs/>
                <w:lang w:bidi="th-TH"/>
              </w:rPr>
              <w:t>การด้อยค่า</w:t>
            </w:r>
          </w:p>
        </w:tc>
        <w:tc>
          <w:tcPr>
            <w:tcW w:w="298" w:type="dxa"/>
            <w:vAlign w:val="bottom"/>
          </w:tcPr>
          <w:p w14:paraId="6B50DBDF" w14:textId="77777777" w:rsidR="00BB3A3B" w:rsidRPr="00396BC1" w:rsidRDefault="00BB3A3B" w:rsidP="00B11DF5">
            <w:pPr>
              <w:pStyle w:val="acctfourfigures"/>
              <w:tabs>
                <w:tab w:val="clear" w:pos="765"/>
              </w:tabs>
              <w:spacing w:line="28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500" w:type="dxa"/>
            <w:gridSpan w:val="3"/>
            <w:vAlign w:val="bottom"/>
          </w:tcPr>
          <w:p w14:paraId="180FDE1E" w14:textId="77777777" w:rsidR="00BB3A3B" w:rsidRPr="00396BC1" w:rsidRDefault="00BB3A3B" w:rsidP="00B11DF5">
            <w:pPr>
              <w:pStyle w:val="acctfourfigures"/>
              <w:tabs>
                <w:tab w:val="clear" w:pos="765"/>
              </w:tabs>
              <w:spacing w:line="280" w:lineRule="exac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33C8F227" w14:textId="77777777" w:rsidR="00BB3A3B" w:rsidRPr="00396BC1" w:rsidRDefault="00BB3A3B" w:rsidP="00B11DF5">
            <w:pPr>
              <w:pStyle w:val="acctfourfigures"/>
              <w:tabs>
                <w:tab w:val="clear" w:pos="765"/>
              </w:tabs>
              <w:spacing w:line="280" w:lineRule="exact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396BC1">
              <w:rPr>
                <w:rFonts w:asciiTheme="majorBidi" w:hAnsiTheme="majorBidi" w:cstheme="majorBidi"/>
                <w:szCs w:val="22"/>
                <w:cs/>
                <w:lang w:bidi="th-TH"/>
              </w:rPr>
              <w:t>ราคาทุน</w:t>
            </w:r>
            <w:r w:rsidRPr="00396BC1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  <w:r w:rsidRPr="00396BC1">
              <w:rPr>
                <w:rFonts w:asciiTheme="majorBidi" w:hAnsiTheme="majorBidi" w:cstheme="majorBidi"/>
                <w:szCs w:val="22"/>
                <w:cs/>
                <w:lang w:bidi="th-TH"/>
              </w:rPr>
              <w:t>สุทธิ</w:t>
            </w:r>
          </w:p>
        </w:tc>
        <w:tc>
          <w:tcPr>
            <w:tcW w:w="270" w:type="dxa"/>
            <w:gridSpan w:val="2"/>
          </w:tcPr>
          <w:p w14:paraId="3EFE800F" w14:textId="77777777" w:rsidR="00BB3A3B" w:rsidRPr="00396BC1" w:rsidRDefault="00BB3A3B" w:rsidP="00B11DF5">
            <w:pPr>
              <w:pStyle w:val="acctfourfigures"/>
              <w:tabs>
                <w:tab w:val="clear" w:pos="765"/>
              </w:tabs>
              <w:spacing w:line="28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530" w:type="dxa"/>
            <w:gridSpan w:val="4"/>
          </w:tcPr>
          <w:p w14:paraId="44839AA3" w14:textId="77777777" w:rsidR="00BB3A3B" w:rsidRPr="00396BC1" w:rsidRDefault="00BB3A3B" w:rsidP="00B11DF5">
            <w:pPr>
              <w:pStyle w:val="acctfourfigures"/>
              <w:tabs>
                <w:tab w:val="clear" w:pos="765"/>
              </w:tabs>
              <w:spacing w:line="280" w:lineRule="exac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396BC1">
              <w:rPr>
                <w:rFonts w:asciiTheme="majorBidi" w:hAnsiTheme="majorBidi" w:cstheme="majorBidi"/>
                <w:szCs w:val="22"/>
                <w:cs/>
                <w:lang w:bidi="th-TH"/>
              </w:rPr>
              <w:t>เงินปันผลรับ</w:t>
            </w:r>
          </w:p>
          <w:p w14:paraId="07D03B3B" w14:textId="77777777" w:rsidR="00BB3A3B" w:rsidRPr="00396BC1" w:rsidRDefault="00BB3A3B" w:rsidP="00B11DF5">
            <w:pPr>
              <w:pStyle w:val="acctfourfigures"/>
              <w:tabs>
                <w:tab w:val="clear" w:pos="765"/>
              </w:tabs>
              <w:spacing w:line="280" w:lineRule="exact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396BC1">
              <w:rPr>
                <w:rFonts w:asciiTheme="majorBidi" w:hAnsiTheme="majorBidi" w:cstheme="majorBidi"/>
                <w:szCs w:val="22"/>
                <w:cs/>
                <w:lang w:bidi="th-TH"/>
              </w:rPr>
              <w:t>สำหรับปี</w:t>
            </w:r>
          </w:p>
        </w:tc>
      </w:tr>
      <w:tr w:rsidR="005F6FBA" w:rsidRPr="00396BC1" w14:paraId="27DC8DA8" w14:textId="77777777" w:rsidTr="008377EE">
        <w:trPr>
          <w:gridAfter w:val="1"/>
          <w:wAfter w:w="27" w:type="dxa"/>
          <w:tblHeader/>
        </w:trPr>
        <w:tc>
          <w:tcPr>
            <w:tcW w:w="1709" w:type="dxa"/>
          </w:tcPr>
          <w:p w14:paraId="07DCADB3" w14:textId="77777777" w:rsidR="005F6FBA" w:rsidRPr="00396BC1" w:rsidRDefault="005F6FBA" w:rsidP="005F6FBA">
            <w:pPr>
              <w:pStyle w:val="block"/>
              <w:spacing w:after="0" w:line="280" w:lineRule="exact"/>
              <w:ind w:left="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341" w:type="dxa"/>
            <w:tcBorders>
              <w:left w:val="nil"/>
            </w:tcBorders>
          </w:tcPr>
          <w:p w14:paraId="38005EC1" w14:textId="77777777" w:rsidR="005F6FBA" w:rsidRPr="00396BC1" w:rsidRDefault="005F6FBA" w:rsidP="005F6FBA">
            <w:pPr>
              <w:pStyle w:val="block"/>
              <w:spacing w:after="0" w:line="280" w:lineRule="exact"/>
              <w:ind w:left="-108" w:right="-108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630" w:type="dxa"/>
          </w:tcPr>
          <w:p w14:paraId="013FEAD5" w14:textId="57E5F791" w:rsidR="005F6FBA" w:rsidRPr="00396BC1" w:rsidRDefault="00D51D7F" w:rsidP="005F6FBA">
            <w:pPr>
              <w:pStyle w:val="BodyText"/>
              <w:tabs>
                <w:tab w:val="decimal" w:pos="856"/>
              </w:tabs>
              <w:spacing w:after="0" w:line="280" w:lineRule="exact"/>
              <w:ind w:left="-108" w:right="-1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51D7F">
              <w:rPr>
                <w:rFonts w:asciiTheme="majorBidi" w:hAnsiTheme="majorBidi"/>
                <w:sz w:val="22"/>
                <w:szCs w:val="22"/>
              </w:rPr>
              <w:t>2568</w:t>
            </w:r>
          </w:p>
        </w:tc>
        <w:tc>
          <w:tcPr>
            <w:tcW w:w="281" w:type="dxa"/>
          </w:tcPr>
          <w:p w14:paraId="0C20A341" w14:textId="77777777" w:rsidR="005F6FBA" w:rsidRPr="00396BC1" w:rsidRDefault="005F6FBA" w:rsidP="005F6FBA">
            <w:pPr>
              <w:pStyle w:val="acctfourfigures"/>
              <w:tabs>
                <w:tab w:val="clear" w:pos="765"/>
              </w:tabs>
              <w:spacing w:line="28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9" w:type="dxa"/>
          </w:tcPr>
          <w:p w14:paraId="5B23BF18" w14:textId="5CD0DBC3" w:rsidR="005F6FBA" w:rsidRPr="00396BC1" w:rsidRDefault="00D51D7F" w:rsidP="005F6FBA">
            <w:pPr>
              <w:pStyle w:val="BodyText"/>
              <w:tabs>
                <w:tab w:val="decimal" w:pos="856"/>
              </w:tabs>
              <w:spacing w:after="0" w:line="280" w:lineRule="exact"/>
              <w:ind w:left="-108" w:right="-1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51D7F">
              <w:rPr>
                <w:rFonts w:asciiTheme="majorBidi" w:hAnsiTheme="majorBidi"/>
                <w:sz w:val="22"/>
                <w:szCs w:val="22"/>
              </w:rPr>
              <w:t>2567</w:t>
            </w:r>
          </w:p>
        </w:tc>
        <w:tc>
          <w:tcPr>
            <w:tcW w:w="281" w:type="dxa"/>
          </w:tcPr>
          <w:p w14:paraId="0566CFD4" w14:textId="77777777" w:rsidR="005F6FBA" w:rsidRPr="00396BC1" w:rsidRDefault="005F6FBA" w:rsidP="005F6FBA">
            <w:pPr>
              <w:pStyle w:val="acctfourfigures"/>
              <w:tabs>
                <w:tab w:val="clear" w:pos="765"/>
              </w:tabs>
              <w:spacing w:line="28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9" w:type="dxa"/>
          </w:tcPr>
          <w:p w14:paraId="543FBA8D" w14:textId="2C6A0E70" w:rsidR="005F6FBA" w:rsidRPr="00396BC1" w:rsidRDefault="00D51D7F" w:rsidP="005F6FBA">
            <w:pPr>
              <w:pStyle w:val="BodyText"/>
              <w:tabs>
                <w:tab w:val="decimal" w:pos="856"/>
              </w:tabs>
              <w:spacing w:after="0" w:line="280" w:lineRule="exact"/>
              <w:ind w:left="-108" w:right="-1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51D7F">
              <w:rPr>
                <w:rFonts w:asciiTheme="majorBidi" w:hAnsiTheme="majorBidi"/>
                <w:sz w:val="22"/>
                <w:szCs w:val="22"/>
              </w:rPr>
              <w:t>2568</w:t>
            </w:r>
          </w:p>
        </w:tc>
        <w:tc>
          <w:tcPr>
            <w:tcW w:w="284" w:type="dxa"/>
          </w:tcPr>
          <w:p w14:paraId="2BE49874" w14:textId="77777777" w:rsidR="005F6FBA" w:rsidRPr="00396BC1" w:rsidRDefault="005F6FBA" w:rsidP="005F6FBA">
            <w:pPr>
              <w:pStyle w:val="acctfourfigures"/>
              <w:tabs>
                <w:tab w:val="clear" w:pos="765"/>
              </w:tabs>
              <w:spacing w:line="28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4" w:type="dxa"/>
          </w:tcPr>
          <w:p w14:paraId="7BB95CD3" w14:textId="30B1EBC5" w:rsidR="005F6FBA" w:rsidRPr="00396BC1" w:rsidRDefault="00D51D7F" w:rsidP="005F6FBA">
            <w:pPr>
              <w:pStyle w:val="BodyText"/>
              <w:tabs>
                <w:tab w:val="decimal" w:pos="856"/>
              </w:tabs>
              <w:spacing w:after="0" w:line="280" w:lineRule="exact"/>
              <w:ind w:left="-108" w:right="-1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51D7F">
              <w:rPr>
                <w:rFonts w:asciiTheme="majorBidi" w:hAnsiTheme="majorBidi"/>
                <w:sz w:val="22"/>
                <w:szCs w:val="22"/>
              </w:rPr>
              <w:t>2567</w:t>
            </w:r>
          </w:p>
        </w:tc>
        <w:tc>
          <w:tcPr>
            <w:tcW w:w="274" w:type="dxa"/>
          </w:tcPr>
          <w:p w14:paraId="112AFDD2" w14:textId="77777777" w:rsidR="005F6FBA" w:rsidRPr="00396BC1" w:rsidRDefault="005F6FBA" w:rsidP="005F6FBA">
            <w:pPr>
              <w:pStyle w:val="block"/>
              <w:spacing w:after="0" w:line="280" w:lineRule="exact"/>
              <w:ind w:left="-18" w:firstLine="18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651" w:type="dxa"/>
          </w:tcPr>
          <w:p w14:paraId="39581BCF" w14:textId="75A08656" w:rsidR="005F6FBA" w:rsidRPr="00396BC1" w:rsidRDefault="00D51D7F" w:rsidP="005F6FBA">
            <w:pPr>
              <w:pStyle w:val="BodyText"/>
              <w:tabs>
                <w:tab w:val="decimal" w:pos="856"/>
              </w:tabs>
              <w:spacing w:after="0" w:line="280" w:lineRule="exact"/>
              <w:ind w:left="-108" w:right="-1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51D7F">
              <w:rPr>
                <w:rFonts w:asciiTheme="majorBidi" w:hAnsiTheme="majorBidi"/>
                <w:sz w:val="22"/>
                <w:szCs w:val="22"/>
              </w:rPr>
              <w:t>2568</w:t>
            </w:r>
          </w:p>
        </w:tc>
        <w:tc>
          <w:tcPr>
            <w:tcW w:w="281" w:type="dxa"/>
          </w:tcPr>
          <w:p w14:paraId="042FA8B9" w14:textId="77777777" w:rsidR="005F6FBA" w:rsidRPr="00396BC1" w:rsidRDefault="005F6FBA" w:rsidP="005F6FBA">
            <w:pPr>
              <w:pStyle w:val="acctfourfigures"/>
              <w:tabs>
                <w:tab w:val="clear" w:pos="765"/>
              </w:tabs>
              <w:spacing w:line="28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9" w:type="dxa"/>
          </w:tcPr>
          <w:p w14:paraId="3368707D" w14:textId="2C9AE6AC" w:rsidR="005F6FBA" w:rsidRPr="00396BC1" w:rsidRDefault="00D51D7F" w:rsidP="005F6FBA">
            <w:pPr>
              <w:pStyle w:val="BodyText"/>
              <w:tabs>
                <w:tab w:val="decimal" w:pos="856"/>
              </w:tabs>
              <w:spacing w:after="0" w:line="280" w:lineRule="exact"/>
              <w:ind w:left="-108" w:right="-1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51D7F">
              <w:rPr>
                <w:rFonts w:asciiTheme="majorBidi" w:hAnsiTheme="majorBidi"/>
                <w:sz w:val="22"/>
                <w:szCs w:val="22"/>
              </w:rPr>
              <w:t>2567</w:t>
            </w:r>
          </w:p>
        </w:tc>
        <w:tc>
          <w:tcPr>
            <w:tcW w:w="270" w:type="dxa"/>
          </w:tcPr>
          <w:p w14:paraId="48B0367D" w14:textId="77777777" w:rsidR="005F6FBA" w:rsidRPr="00396BC1" w:rsidRDefault="005F6FBA" w:rsidP="005F6FBA">
            <w:pPr>
              <w:pStyle w:val="block"/>
              <w:spacing w:after="0" w:line="280" w:lineRule="exact"/>
              <w:ind w:left="-18" w:firstLine="18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579" w:type="dxa"/>
          </w:tcPr>
          <w:p w14:paraId="2B273367" w14:textId="22BB9956" w:rsidR="005F6FBA" w:rsidRPr="00396BC1" w:rsidRDefault="00D51D7F" w:rsidP="005F6FBA">
            <w:pPr>
              <w:pStyle w:val="BodyText"/>
              <w:tabs>
                <w:tab w:val="decimal" w:pos="856"/>
              </w:tabs>
              <w:spacing w:after="0" w:line="280" w:lineRule="exact"/>
              <w:ind w:left="-108" w:right="-1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51D7F">
              <w:rPr>
                <w:rFonts w:asciiTheme="majorBidi" w:hAnsiTheme="majorBidi"/>
                <w:sz w:val="22"/>
                <w:szCs w:val="22"/>
              </w:rPr>
              <w:t>2568</w:t>
            </w:r>
          </w:p>
        </w:tc>
        <w:tc>
          <w:tcPr>
            <w:tcW w:w="236" w:type="dxa"/>
          </w:tcPr>
          <w:p w14:paraId="19EBAFAA" w14:textId="77777777" w:rsidR="005F6FBA" w:rsidRPr="00396BC1" w:rsidRDefault="005F6FBA" w:rsidP="005F6FBA">
            <w:pPr>
              <w:pStyle w:val="acctfourfigures"/>
              <w:tabs>
                <w:tab w:val="clear" w:pos="765"/>
              </w:tabs>
              <w:spacing w:line="28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</w:tcPr>
          <w:p w14:paraId="01BEDDE9" w14:textId="2EEF1C18" w:rsidR="005F6FBA" w:rsidRPr="00396BC1" w:rsidRDefault="00D51D7F" w:rsidP="005F6FBA">
            <w:pPr>
              <w:pStyle w:val="BodyText"/>
              <w:tabs>
                <w:tab w:val="decimal" w:pos="856"/>
              </w:tabs>
              <w:spacing w:after="0" w:line="280" w:lineRule="exact"/>
              <w:ind w:left="-108" w:right="-1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51D7F">
              <w:rPr>
                <w:rFonts w:asciiTheme="majorBidi" w:hAnsiTheme="majorBidi"/>
                <w:sz w:val="22"/>
                <w:szCs w:val="22"/>
              </w:rPr>
              <w:t>2567</w:t>
            </w:r>
          </w:p>
        </w:tc>
        <w:tc>
          <w:tcPr>
            <w:tcW w:w="298" w:type="dxa"/>
          </w:tcPr>
          <w:p w14:paraId="1253DC42" w14:textId="77777777" w:rsidR="005F6FBA" w:rsidRPr="00396BC1" w:rsidRDefault="005F6FBA" w:rsidP="005F6FBA">
            <w:pPr>
              <w:pStyle w:val="acctfourfigures"/>
              <w:tabs>
                <w:tab w:val="clear" w:pos="765"/>
              </w:tabs>
              <w:spacing w:line="28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8" w:type="dxa"/>
          </w:tcPr>
          <w:p w14:paraId="363594B0" w14:textId="2EA7049C" w:rsidR="005F6FBA" w:rsidRPr="00396BC1" w:rsidRDefault="00D51D7F" w:rsidP="005F6FBA">
            <w:pPr>
              <w:pStyle w:val="BodyText"/>
              <w:tabs>
                <w:tab w:val="decimal" w:pos="856"/>
              </w:tabs>
              <w:spacing w:after="0" w:line="280" w:lineRule="exact"/>
              <w:ind w:left="-108" w:right="-1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51D7F">
              <w:rPr>
                <w:rFonts w:asciiTheme="majorBidi" w:hAnsiTheme="majorBidi"/>
                <w:sz w:val="22"/>
                <w:szCs w:val="22"/>
              </w:rPr>
              <w:t>2568</w:t>
            </w:r>
          </w:p>
        </w:tc>
        <w:tc>
          <w:tcPr>
            <w:tcW w:w="236" w:type="dxa"/>
          </w:tcPr>
          <w:p w14:paraId="40960412" w14:textId="77777777" w:rsidR="005F6FBA" w:rsidRPr="00396BC1" w:rsidRDefault="005F6FBA" w:rsidP="005F6FBA">
            <w:pPr>
              <w:pStyle w:val="acctfourfigures"/>
              <w:tabs>
                <w:tab w:val="clear" w:pos="765"/>
              </w:tabs>
              <w:spacing w:line="28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6" w:type="dxa"/>
          </w:tcPr>
          <w:p w14:paraId="5627021A" w14:textId="23C1A488" w:rsidR="005F6FBA" w:rsidRPr="00396BC1" w:rsidRDefault="00D51D7F" w:rsidP="005F6FBA">
            <w:pPr>
              <w:pStyle w:val="BodyText"/>
              <w:tabs>
                <w:tab w:val="decimal" w:pos="856"/>
              </w:tabs>
              <w:spacing w:after="0" w:line="280" w:lineRule="exact"/>
              <w:ind w:left="-108" w:right="-1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51D7F">
              <w:rPr>
                <w:rFonts w:asciiTheme="majorBidi" w:hAnsiTheme="majorBidi"/>
                <w:sz w:val="22"/>
                <w:szCs w:val="22"/>
              </w:rPr>
              <w:t>2567</w:t>
            </w:r>
          </w:p>
        </w:tc>
        <w:tc>
          <w:tcPr>
            <w:tcW w:w="255" w:type="dxa"/>
          </w:tcPr>
          <w:p w14:paraId="318877F0" w14:textId="77777777" w:rsidR="005F6FBA" w:rsidRPr="00396BC1" w:rsidRDefault="005F6FBA" w:rsidP="005F6FBA">
            <w:pPr>
              <w:pStyle w:val="acctfourfigures"/>
              <w:tabs>
                <w:tab w:val="clear" w:pos="765"/>
              </w:tabs>
              <w:spacing w:line="28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8" w:type="dxa"/>
            <w:gridSpan w:val="2"/>
          </w:tcPr>
          <w:p w14:paraId="5B6DF985" w14:textId="3F0AB6A8" w:rsidR="005F6FBA" w:rsidRPr="00396BC1" w:rsidRDefault="00D51D7F" w:rsidP="005F6FBA">
            <w:pPr>
              <w:pStyle w:val="BodyText"/>
              <w:tabs>
                <w:tab w:val="decimal" w:pos="856"/>
              </w:tabs>
              <w:spacing w:after="0" w:line="280" w:lineRule="exact"/>
              <w:ind w:left="-108" w:right="-1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51D7F">
              <w:rPr>
                <w:rFonts w:asciiTheme="majorBidi" w:hAnsiTheme="majorBidi"/>
                <w:sz w:val="22"/>
                <w:szCs w:val="22"/>
              </w:rPr>
              <w:t>2568</w:t>
            </w:r>
          </w:p>
        </w:tc>
        <w:tc>
          <w:tcPr>
            <w:tcW w:w="236" w:type="dxa"/>
          </w:tcPr>
          <w:p w14:paraId="250A3A29" w14:textId="77777777" w:rsidR="005F6FBA" w:rsidRPr="00396BC1" w:rsidRDefault="005F6FBA" w:rsidP="005F6FBA">
            <w:pPr>
              <w:pStyle w:val="acctfourfigures"/>
              <w:tabs>
                <w:tab w:val="clear" w:pos="765"/>
              </w:tabs>
              <w:spacing w:line="28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4" w:type="dxa"/>
          </w:tcPr>
          <w:p w14:paraId="1465FE61" w14:textId="48172BEF" w:rsidR="005F6FBA" w:rsidRPr="00396BC1" w:rsidRDefault="00D51D7F" w:rsidP="005F6FBA">
            <w:pPr>
              <w:pStyle w:val="BodyText"/>
              <w:tabs>
                <w:tab w:val="decimal" w:pos="856"/>
              </w:tabs>
              <w:spacing w:after="0" w:line="280" w:lineRule="exact"/>
              <w:ind w:left="-108" w:right="-1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51D7F">
              <w:rPr>
                <w:rFonts w:asciiTheme="majorBidi" w:hAnsiTheme="majorBidi"/>
                <w:sz w:val="22"/>
                <w:szCs w:val="22"/>
              </w:rPr>
              <w:t>2567</w:t>
            </w:r>
          </w:p>
        </w:tc>
      </w:tr>
      <w:tr w:rsidR="005F6FBA" w:rsidRPr="00396BC1" w14:paraId="0605E674" w14:textId="77777777" w:rsidTr="008377EE">
        <w:trPr>
          <w:tblHeader/>
        </w:trPr>
        <w:tc>
          <w:tcPr>
            <w:tcW w:w="1709" w:type="dxa"/>
          </w:tcPr>
          <w:p w14:paraId="53332545" w14:textId="77777777" w:rsidR="005F6FBA" w:rsidRPr="00396BC1" w:rsidRDefault="005F6FBA" w:rsidP="005F6FBA">
            <w:pPr>
              <w:pStyle w:val="block"/>
              <w:spacing w:after="0" w:line="280" w:lineRule="exact"/>
              <w:ind w:left="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341" w:type="dxa"/>
            <w:tcBorders>
              <w:left w:val="nil"/>
            </w:tcBorders>
          </w:tcPr>
          <w:p w14:paraId="6C29AD98" w14:textId="77777777" w:rsidR="005F6FBA" w:rsidRPr="00396BC1" w:rsidRDefault="005F6FBA" w:rsidP="005F6FBA">
            <w:pPr>
              <w:pStyle w:val="block"/>
              <w:spacing w:after="0" w:line="280" w:lineRule="exact"/>
              <w:ind w:left="-108" w:right="-108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530" w:type="dxa"/>
            <w:gridSpan w:val="3"/>
          </w:tcPr>
          <w:p w14:paraId="15F57EC8" w14:textId="77777777" w:rsidR="005F6FBA" w:rsidRPr="00396BC1" w:rsidRDefault="005F6FBA" w:rsidP="005F6FBA">
            <w:pPr>
              <w:pStyle w:val="block"/>
              <w:spacing w:after="0" w:line="280" w:lineRule="exact"/>
              <w:ind w:left="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96BC1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(ร้อยละ)</w:t>
            </w:r>
          </w:p>
        </w:tc>
        <w:tc>
          <w:tcPr>
            <w:tcW w:w="281" w:type="dxa"/>
          </w:tcPr>
          <w:p w14:paraId="060D7B21" w14:textId="77777777" w:rsidR="005F6FBA" w:rsidRPr="00396BC1" w:rsidRDefault="005F6FBA" w:rsidP="005F6FBA">
            <w:pPr>
              <w:pStyle w:val="block"/>
              <w:spacing w:after="0" w:line="280" w:lineRule="exact"/>
              <w:ind w:left="-18" w:firstLine="18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29" w:type="dxa"/>
            <w:gridSpan w:val="21"/>
          </w:tcPr>
          <w:p w14:paraId="4E394481" w14:textId="77777777" w:rsidR="005F6FBA" w:rsidRPr="00396BC1" w:rsidRDefault="005F6FBA" w:rsidP="005F6FBA">
            <w:pPr>
              <w:pStyle w:val="acctfourfigures"/>
              <w:tabs>
                <w:tab w:val="clear" w:pos="765"/>
              </w:tabs>
              <w:spacing w:line="280" w:lineRule="exact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  <w:r w:rsidRPr="00396BC1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(พันบาท</w:t>
            </w:r>
            <w:r w:rsidRPr="00396BC1">
              <w:rPr>
                <w:rFonts w:asciiTheme="majorBidi" w:hAnsiTheme="majorBidi" w:cstheme="majorBidi"/>
                <w:i/>
                <w:iCs/>
                <w:szCs w:val="22"/>
              </w:rPr>
              <w:t>)</w:t>
            </w:r>
          </w:p>
        </w:tc>
      </w:tr>
      <w:tr w:rsidR="005F6FBA" w:rsidRPr="00396BC1" w14:paraId="6972A751" w14:textId="77777777" w:rsidTr="00644011">
        <w:trPr>
          <w:gridAfter w:val="1"/>
          <w:wAfter w:w="27" w:type="dxa"/>
        </w:trPr>
        <w:tc>
          <w:tcPr>
            <w:tcW w:w="1709" w:type="dxa"/>
          </w:tcPr>
          <w:p w14:paraId="2B669E99" w14:textId="24614339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  <w:r w:rsidRPr="00396BC1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บริษัทย่อยทางตรง</w:t>
            </w:r>
          </w:p>
        </w:tc>
        <w:tc>
          <w:tcPr>
            <w:tcW w:w="2341" w:type="dxa"/>
            <w:tcBorders>
              <w:left w:val="nil"/>
            </w:tcBorders>
          </w:tcPr>
          <w:p w14:paraId="1ADF1EBD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7CAAF340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1" w:type="dxa"/>
          </w:tcPr>
          <w:p w14:paraId="4542E01A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19" w:type="dxa"/>
          </w:tcPr>
          <w:p w14:paraId="319C170B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1" w:type="dxa"/>
          </w:tcPr>
          <w:p w14:paraId="4C2CD36B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19" w:type="dxa"/>
          </w:tcPr>
          <w:p w14:paraId="6EB78237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4" w:type="dxa"/>
          </w:tcPr>
          <w:p w14:paraId="110B69BA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44" w:type="dxa"/>
          </w:tcPr>
          <w:p w14:paraId="7DE3ADDA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2291879F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1" w:type="dxa"/>
          </w:tcPr>
          <w:p w14:paraId="440CA951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81" w:type="dxa"/>
          </w:tcPr>
          <w:p w14:paraId="34C85800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9" w:type="dxa"/>
          </w:tcPr>
          <w:p w14:paraId="04E4CE19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58C33D3E" w14:textId="77777777" w:rsidR="005F6FBA" w:rsidRPr="00396BC1" w:rsidRDefault="005F6FBA" w:rsidP="005F6FB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9" w:type="dxa"/>
          </w:tcPr>
          <w:p w14:paraId="55115B26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36" w:type="dxa"/>
          </w:tcPr>
          <w:p w14:paraId="15E2A2AA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</w:tcPr>
          <w:p w14:paraId="32870FC7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dxa"/>
          </w:tcPr>
          <w:p w14:paraId="02750BBB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18" w:type="dxa"/>
          </w:tcPr>
          <w:p w14:paraId="5F4FAE84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36" w:type="dxa"/>
          </w:tcPr>
          <w:p w14:paraId="0EE6F6E5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6" w:type="dxa"/>
          </w:tcPr>
          <w:p w14:paraId="4D9A59C0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55" w:type="dxa"/>
          </w:tcPr>
          <w:p w14:paraId="3571FB2F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8" w:type="dxa"/>
            <w:gridSpan w:val="2"/>
          </w:tcPr>
          <w:p w14:paraId="70BE0B25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</w:tcPr>
          <w:p w14:paraId="45BE78D0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4" w:type="dxa"/>
          </w:tcPr>
          <w:p w14:paraId="372D8C78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</w:tr>
      <w:tr w:rsidR="005F6FBA" w:rsidRPr="00396BC1" w14:paraId="24F1BEF0" w14:textId="77777777" w:rsidTr="00644011">
        <w:trPr>
          <w:gridAfter w:val="1"/>
          <w:wAfter w:w="27" w:type="dxa"/>
        </w:trPr>
        <w:tc>
          <w:tcPr>
            <w:tcW w:w="1709" w:type="dxa"/>
          </w:tcPr>
          <w:p w14:paraId="338FF8CA" w14:textId="65CFA9EE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5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96BC1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บางกอกดรัก จำกัด</w:t>
            </w:r>
          </w:p>
        </w:tc>
        <w:tc>
          <w:tcPr>
            <w:tcW w:w="2341" w:type="dxa"/>
            <w:tcBorders>
              <w:left w:val="nil"/>
            </w:tcBorders>
          </w:tcPr>
          <w:p w14:paraId="35481F8C" w14:textId="0F566931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96BC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จำหน่ายอาหารเสริม เวชสำอาง </w:t>
            </w:r>
            <w:r w:rsidRPr="00396BC1"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Pr="00396BC1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เครื่องสำอาง และเวชภัณฑ์ยา</w:t>
            </w:r>
          </w:p>
        </w:tc>
        <w:tc>
          <w:tcPr>
            <w:tcW w:w="630" w:type="dxa"/>
          </w:tcPr>
          <w:p w14:paraId="21BF6A2C" w14:textId="77777777" w:rsidR="0035287B" w:rsidRPr="00396BC1" w:rsidRDefault="0035287B" w:rsidP="0035287B">
            <w:pPr>
              <w:pStyle w:val="acctfourfigures"/>
              <w:tabs>
                <w:tab w:val="clear" w:pos="765"/>
                <w:tab w:val="decimal" w:pos="318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2DE9482E" w14:textId="227B515C" w:rsidR="005F6FBA" w:rsidRPr="00396BC1" w:rsidRDefault="00D51D7F" w:rsidP="0035287B">
            <w:pPr>
              <w:pStyle w:val="acctfourfigures"/>
              <w:tabs>
                <w:tab w:val="clear" w:pos="765"/>
                <w:tab w:val="decimal" w:pos="318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51D7F">
              <w:rPr>
                <w:rFonts w:asciiTheme="majorBidi" w:hAnsiTheme="majorBidi"/>
                <w:szCs w:val="22"/>
                <w:lang w:val="en-US" w:bidi="th-TH"/>
              </w:rPr>
              <w:t>99</w:t>
            </w:r>
            <w:r w:rsidR="0035287B" w:rsidRPr="00396BC1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 w:rsidRPr="00D51D7F">
              <w:rPr>
                <w:rFonts w:asciiTheme="majorBidi" w:hAnsiTheme="majorBidi"/>
                <w:szCs w:val="22"/>
                <w:lang w:val="en-US" w:bidi="th-TH"/>
              </w:rPr>
              <w:t>99</w:t>
            </w:r>
            <w:r w:rsidR="0035287B" w:rsidRPr="00396BC1">
              <w:rPr>
                <w:rFonts w:asciiTheme="majorBidi" w:hAnsiTheme="majorBidi" w:cstheme="majorBidi"/>
                <w:szCs w:val="22"/>
                <w:lang w:val="en-US" w:bidi="th-TH"/>
              </w:rPr>
              <w:t>%</w:t>
            </w:r>
          </w:p>
        </w:tc>
        <w:tc>
          <w:tcPr>
            <w:tcW w:w="281" w:type="dxa"/>
          </w:tcPr>
          <w:p w14:paraId="6982D7A3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493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619" w:type="dxa"/>
          </w:tcPr>
          <w:p w14:paraId="1ACCCB9E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318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5D485A56" w14:textId="4429D475" w:rsidR="005F6FBA" w:rsidRPr="00396BC1" w:rsidRDefault="00D51D7F" w:rsidP="005F6FBA">
            <w:pPr>
              <w:pStyle w:val="acctfourfigures"/>
              <w:tabs>
                <w:tab w:val="clear" w:pos="765"/>
                <w:tab w:val="decimal" w:pos="318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51D7F">
              <w:rPr>
                <w:rFonts w:asciiTheme="majorBidi" w:hAnsiTheme="majorBidi"/>
                <w:szCs w:val="22"/>
                <w:lang w:val="en-US" w:bidi="th-TH"/>
              </w:rPr>
              <w:t>99</w:t>
            </w:r>
            <w:r w:rsidR="005F6FBA" w:rsidRPr="00396BC1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 w:rsidRPr="00D51D7F">
              <w:rPr>
                <w:rFonts w:asciiTheme="majorBidi" w:hAnsiTheme="majorBidi"/>
                <w:szCs w:val="22"/>
                <w:lang w:val="en-US" w:bidi="th-TH"/>
              </w:rPr>
              <w:t>99</w:t>
            </w:r>
            <w:r w:rsidR="005F6FBA" w:rsidRPr="00396BC1">
              <w:rPr>
                <w:rFonts w:asciiTheme="majorBidi" w:hAnsiTheme="majorBidi" w:cstheme="majorBidi"/>
                <w:szCs w:val="22"/>
                <w:lang w:val="en-US" w:bidi="th-TH"/>
              </w:rPr>
              <w:t>%</w:t>
            </w:r>
          </w:p>
        </w:tc>
        <w:tc>
          <w:tcPr>
            <w:tcW w:w="281" w:type="dxa"/>
          </w:tcPr>
          <w:p w14:paraId="3BBE8C01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19" w:type="dxa"/>
          </w:tcPr>
          <w:p w14:paraId="3DC21AB9" w14:textId="77777777" w:rsidR="005F6FBA" w:rsidRDefault="005F6FBA" w:rsidP="005F6FBA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6632EF28" w14:textId="55D05953" w:rsidR="0035287B" w:rsidRPr="00396BC1" w:rsidRDefault="00D51D7F" w:rsidP="005F6FBA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51D7F">
              <w:rPr>
                <w:rFonts w:asciiTheme="majorBidi" w:hAnsiTheme="majorBidi" w:cstheme="majorBidi"/>
                <w:szCs w:val="22"/>
                <w:lang w:val="en-US" w:bidi="th-TH"/>
              </w:rPr>
              <w:t>10</w:t>
            </w:r>
            <w:r w:rsidR="0035287B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D51D7F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284" w:type="dxa"/>
          </w:tcPr>
          <w:p w14:paraId="4B0DBD47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44" w:type="dxa"/>
          </w:tcPr>
          <w:p w14:paraId="5EA0B8BF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05B31956" w14:textId="4F2CB4CE" w:rsidR="005F6FBA" w:rsidRPr="00396BC1" w:rsidRDefault="00D51D7F" w:rsidP="005F6FBA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51D7F">
              <w:rPr>
                <w:rFonts w:asciiTheme="majorBidi" w:hAnsiTheme="majorBidi"/>
                <w:szCs w:val="22"/>
                <w:lang w:val="en-US" w:bidi="th-TH"/>
              </w:rPr>
              <w:t>10</w:t>
            </w:r>
            <w:r w:rsidR="005F6FBA" w:rsidRPr="00396BC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D51D7F">
              <w:rPr>
                <w:rFonts w:asciiTheme="majorBidi" w:hAnsiTheme="majorBidi"/>
                <w:szCs w:val="22"/>
                <w:lang w:val="en-US" w:bidi="th-TH"/>
              </w:rPr>
              <w:t>000</w:t>
            </w:r>
          </w:p>
        </w:tc>
        <w:tc>
          <w:tcPr>
            <w:tcW w:w="274" w:type="dxa"/>
          </w:tcPr>
          <w:p w14:paraId="42DFACEB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1" w:type="dxa"/>
          </w:tcPr>
          <w:p w14:paraId="50DC1ADF" w14:textId="77777777" w:rsidR="005F6FBA" w:rsidRDefault="005F6FBA" w:rsidP="005F6FBA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13E7D699" w14:textId="6EDA2491" w:rsidR="0035287B" w:rsidRPr="00396BC1" w:rsidRDefault="00D51D7F" w:rsidP="005F6FBA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51D7F">
              <w:rPr>
                <w:rFonts w:asciiTheme="majorBidi" w:hAnsiTheme="majorBidi" w:cstheme="majorBidi"/>
                <w:szCs w:val="22"/>
                <w:lang w:val="en-US" w:bidi="th-TH"/>
              </w:rPr>
              <w:t>10</w:t>
            </w:r>
            <w:r w:rsidR="0035287B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D51D7F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281" w:type="dxa"/>
          </w:tcPr>
          <w:p w14:paraId="40205970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459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619" w:type="dxa"/>
          </w:tcPr>
          <w:p w14:paraId="73EE736D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7DFD3CD9" w14:textId="108767EC" w:rsidR="005F6FBA" w:rsidRPr="00396BC1" w:rsidRDefault="00D51D7F" w:rsidP="005F6FBA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51D7F">
              <w:rPr>
                <w:rFonts w:asciiTheme="majorBidi" w:hAnsiTheme="majorBidi"/>
                <w:szCs w:val="22"/>
                <w:lang w:val="en-US" w:bidi="th-TH"/>
              </w:rPr>
              <w:t>10</w:t>
            </w:r>
            <w:r w:rsidR="005F6FBA" w:rsidRPr="00396BC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D51D7F">
              <w:rPr>
                <w:rFonts w:asciiTheme="majorBidi" w:hAnsiTheme="majorBidi"/>
                <w:szCs w:val="22"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77144FAF" w14:textId="77777777" w:rsidR="005F6FBA" w:rsidRPr="00396BC1" w:rsidRDefault="005F6FBA" w:rsidP="005F6FB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9" w:type="dxa"/>
          </w:tcPr>
          <w:p w14:paraId="58F1FF4B" w14:textId="77777777" w:rsidR="005F6FBA" w:rsidRDefault="005F6FBA" w:rsidP="005F6FBA">
            <w:pPr>
              <w:pStyle w:val="acctfourfigures"/>
              <w:tabs>
                <w:tab w:val="clear" w:pos="765"/>
                <w:tab w:val="decimal" w:pos="289"/>
              </w:tabs>
              <w:spacing w:line="240" w:lineRule="auto"/>
              <w:ind w:left="-92" w:right="-43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36623FDB" w14:textId="56DBD2CF" w:rsidR="0035287B" w:rsidRPr="00396BC1" w:rsidRDefault="0035287B" w:rsidP="005F6FBA">
            <w:pPr>
              <w:pStyle w:val="acctfourfigures"/>
              <w:tabs>
                <w:tab w:val="clear" w:pos="765"/>
                <w:tab w:val="decimal" w:pos="289"/>
              </w:tabs>
              <w:spacing w:line="240" w:lineRule="auto"/>
              <w:ind w:left="-92" w:right="-43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72387EE2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459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574" w:type="dxa"/>
          </w:tcPr>
          <w:p w14:paraId="7C68AB7E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286"/>
              </w:tabs>
              <w:spacing w:line="240" w:lineRule="auto"/>
              <w:ind w:left="-92" w:right="-43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568809AB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286"/>
              </w:tabs>
              <w:spacing w:line="240" w:lineRule="auto"/>
              <w:ind w:left="-92" w:right="-43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96BC1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98" w:type="dxa"/>
          </w:tcPr>
          <w:p w14:paraId="3BE7B991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18" w:type="dxa"/>
          </w:tcPr>
          <w:p w14:paraId="0835A280" w14:textId="77777777" w:rsidR="005F6FBA" w:rsidRDefault="005F6FBA" w:rsidP="005F6FBA">
            <w:pPr>
              <w:pStyle w:val="acctfourfigures"/>
              <w:tabs>
                <w:tab w:val="clear" w:pos="765"/>
                <w:tab w:val="decimal" w:pos="496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3A8151E5" w14:textId="6BAAAFE9" w:rsidR="0035287B" w:rsidRPr="00396BC1" w:rsidRDefault="00D51D7F" w:rsidP="005F6FBA">
            <w:pPr>
              <w:pStyle w:val="acctfourfigures"/>
              <w:tabs>
                <w:tab w:val="clear" w:pos="765"/>
                <w:tab w:val="decimal" w:pos="496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51D7F">
              <w:rPr>
                <w:rFonts w:asciiTheme="majorBidi" w:hAnsiTheme="majorBidi" w:cstheme="majorBidi"/>
                <w:szCs w:val="22"/>
                <w:lang w:val="en-US" w:bidi="th-TH"/>
              </w:rPr>
              <w:t>10</w:t>
            </w:r>
            <w:r w:rsidR="0035287B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D51D7F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236" w:type="dxa"/>
          </w:tcPr>
          <w:p w14:paraId="0E2F97CF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364"/>
              </w:tabs>
              <w:spacing w:line="240" w:lineRule="auto"/>
              <w:ind w:left="-92" w:right="-43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646" w:type="dxa"/>
          </w:tcPr>
          <w:p w14:paraId="16E65DB5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496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6795957B" w14:textId="35346368" w:rsidR="005F6FBA" w:rsidRPr="00396BC1" w:rsidRDefault="00D51D7F" w:rsidP="005F6FBA">
            <w:pPr>
              <w:pStyle w:val="acctfourfigures"/>
              <w:tabs>
                <w:tab w:val="clear" w:pos="765"/>
                <w:tab w:val="decimal" w:pos="496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51D7F">
              <w:rPr>
                <w:rFonts w:asciiTheme="majorBidi" w:hAnsiTheme="majorBidi"/>
                <w:szCs w:val="22"/>
                <w:lang w:val="en-US" w:bidi="th-TH"/>
              </w:rPr>
              <w:t>10</w:t>
            </w:r>
            <w:r w:rsidR="005F6FBA" w:rsidRPr="00396BC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D51D7F">
              <w:rPr>
                <w:rFonts w:asciiTheme="majorBidi" w:hAnsiTheme="majorBidi"/>
                <w:szCs w:val="22"/>
                <w:lang w:val="en-US" w:bidi="th-TH"/>
              </w:rPr>
              <w:t>000</w:t>
            </w:r>
          </w:p>
        </w:tc>
        <w:tc>
          <w:tcPr>
            <w:tcW w:w="255" w:type="dxa"/>
          </w:tcPr>
          <w:p w14:paraId="70948325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364"/>
              </w:tabs>
              <w:spacing w:line="240" w:lineRule="auto"/>
              <w:ind w:left="-92" w:right="-43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618" w:type="dxa"/>
            <w:gridSpan w:val="2"/>
          </w:tcPr>
          <w:p w14:paraId="538E93BC" w14:textId="77777777" w:rsidR="005F6FBA" w:rsidRDefault="005F6FBA" w:rsidP="005F6FBA">
            <w:pPr>
              <w:pStyle w:val="acctfourfigures"/>
              <w:tabs>
                <w:tab w:val="clear" w:pos="765"/>
                <w:tab w:val="decimal" w:pos="496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774ECBB0" w14:textId="066D7180" w:rsidR="0035287B" w:rsidRPr="00396BC1" w:rsidRDefault="00D51D7F" w:rsidP="005F6FBA">
            <w:pPr>
              <w:pStyle w:val="acctfourfigures"/>
              <w:tabs>
                <w:tab w:val="clear" w:pos="765"/>
                <w:tab w:val="decimal" w:pos="496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51D7F">
              <w:rPr>
                <w:rFonts w:asciiTheme="majorBidi" w:hAnsiTheme="majorBidi" w:cstheme="majorBidi"/>
                <w:szCs w:val="22"/>
                <w:lang w:val="en-US" w:bidi="th-TH"/>
              </w:rPr>
              <w:t>43</w:t>
            </w:r>
            <w:r w:rsidR="0035287B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D51D7F">
              <w:rPr>
                <w:rFonts w:asciiTheme="majorBidi" w:hAnsiTheme="majorBidi" w:cstheme="majorBidi"/>
                <w:szCs w:val="22"/>
                <w:lang w:val="en-US" w:bidi="th-TH"/>
              </w:rPr>
              <w:t>999</w:t>
            </w:r>
          </w:p>
        </w:tc>
        <w:tc>
          <w:tcPr>
            <w:tcW w:w="236" w:type="dxa"/>
          </w:tcPr>
          <w:p w14:paraId="24E92091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364"/>
              </w:tabs>
              <w:spacing w:line="240" w:lineRule="auto"/>
              <w:ind w:left="-92" w:right="-43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664" w:type="dxa"/>
          </w:tcPr>
          <w:p w14:paraId="455EC3D0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496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0BF72FCF" w14:textId="7FA60D5A" w:rsidR="005F6FBA" w:rsidRPr="00396BC1" w:rsidRDefault="00D51D7F" w:rsidP="005F6FBA">
            <w:pPr>
              <w:pStyle w:val="acctfourfigures"/>
              <w:tabs>
                <w:tab w:val="clear" w:pos="765"/>
                <w:tab w:val="decimal" w:pos="485"/>
              </w:tabs>
              <w:spacing w:line="240" w:lineRule="auto"/>
              <w:ind w:left="-92" w:right="-43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51D7F">
              <w:rPr>
                <w:rFonts w:asciiTheme="majorBidi" w:hAnsiTheme="majorBidi" w:cstheme="majorBidi"/>
                <w:szCs w:val="22"/>
                <w:lang w:val="en-US" w:bidi="th-TH"/>
              </w:rPr>
              <w:t>59</w:t>
            </w:r>
            <w:r w:rsidR="005F6FBA" w:rsidRPr="00396BC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D51D7F">
              <w:rPr>
                <w:rFonts w:asciiTheme="majorBidi" w:hAnsiTheme="majorBidi" w:cstheme="majorBidi"/>
                <w:szCs w:val="22"/>
                <w:lang w:val="en-US" w:bidi="th-TH"/>
              </w:rPr>
              <w:t>998</w:t>
            </w:r>
          </w:p>
        </w:tc>
      </w:tr>
      <w:tr w:rsidR="005F6FBA" w:rsidRPr="00396BC1" w14:paraId="4B74DB79" w14:textId="77777777" w:rsidTr="00644011">
        <w:trPr>
          <w:gridAfter w:val="1"/>
          <w:wAfter w:w="27" w:type="dxa"/>
        </w:trPr>
        <w:tc>
          <w:tcPr>
            <w:tcW w:w="1709" w:type="dxa"/>
          </w:tcPr>
          <w:p w14:paraId="6936D381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right="-108" w:hanging="15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96BC1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ฟาร์ม่า อัลลิอันซ์ จำกัด</w:t>
            </w:r>
          </w:p>
        </w:tc>
        <w:tc>
          <w:tcPr>
            <w:tcW w:w="2341" w:type="dxa"/>
            <w:tcBorders>
              <w:left w:val="nil"/>
            </w:tcBorders>
          </w:tcPr>
          <w:p w14:paraId="775CDF4A" w14:textId="4EC15ED2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96BC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จำหน่ายยาและให้คำปรึกษาด้าน </w:t>
            </w:r>
            <w:r w:rsidRPr="00396BC1"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Pr="00396BC1">
              <w:rPr>
                <w:rFonts w:asciiTheme="majorBidi" w:hAnsiTheme="majorBidi" w:cstheme="majorBidi"/>
                <w:sz w:val="22"/>
                <w:szCs w:val="22"/>
                <w:cs/>
              </w:rPr>
              <w:t>การบริหารงานและการจัดส่ง</w:t>
            </w:r>
          </w:p>
        </w:tc>
        <w:tc>
          <w:tcPr>
            <w:tcW w:w="630" w:type="dxa"/>
          </w:tcPr>
          <w:p w14:paraId="7F841612" w14:textId="77777777" w:rsidR="0035287B" w:rsidRPr="00396BC1" w:rsidRDefault="0035287B" w:rsidP="0035287B">
            <w:pPr>
              <w:pStyle w:val="acctfourfigures"/>
              <w:tabs>
                <w:tab w:val="clear" w:pos="765"/>
                <w:tab w:val="decimal" w:pos="318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2FFF2D5C" w14:textId="1DC7B268" w:rsidR="005F6FBA" w:rsidRPr="00396BC1" w:rsidRDefault="00D51D7F" w:rsidP="0035287B">
            <w:pPr>
              <w:pStyle w:val="acctfourfigures"/>
              <w:tabs>
                <w:tab w:val="clear" w:pos="765"/>
                <w:tab w:val="decimal" w:pos="318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51D7F">
              <w:rPr>
                <w:rFonts w:asciiTheme="majorBidi" w:hAnsiTheme="majorBidi"/>
                <w:szCs w:val="22"/>
                <w:lang w:val="en-US" w:bidi="th-TH"/>
              </w:rPr>
              <w:t>99</w:t>
            </w:r>
            <w:r w:rsidR="0035287B" w:rsidRPr="00396BC1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 w:rsidRPr="00D51D7F">
              <w:rPr>
                <w:rFonts w:asciiTheme="majorBidi" w:hAnsiTheme="majorBidi"/>
                <w:szCs w:val="22"/>
                <w:lang w:val="en-US" w:bidi="th-TH"/>
              </w:rPr>
              <w:t>99</w:t>
            </w:r>
            <w:r w:rsidR="0035287B" w:rsidRPr="00396BC1">
              <w:rPr>
                <w:rFonts w:asciiTheme="majorBidi" w:hAnsiTheme="majorBidi" w:cstheme="majorBidi"/>
                <w:szCs w:val="22"/>
                <w:lang w:val="en-US" w:bidi="th-TH"/>
              </w:rPr>
              <w:t>%</w:t>
            </w:r>
          </w:p>
        </w:tc>
        <w:tc>
          <w:tcPr>
            <w:tcW w:w="281" w:type="dxa"/>
          </w:tcPr>
          <w:p w14:paraId="6B7BE1CF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493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619" w:type="dxa"/>
          </w:tcPr>
          <w:p w14:paraId="67BD3E30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318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39501127" w14:textId="3FF82AE6" w:rsidR="005F6FBA" w:rsidRPr="00396BC1" w:rsidRDefault="00D51D7F" w:rsidP="005F6FBA">
            <w:pPr>
              <w:pStyle w:val="acctfourfigures"/>
              <w:tabs>
                <w:tab w:val="clear" w:pos="765"/>
                <w:tab w:val="decimal" w:pos="318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51D7F">
              <w:rPr>
                <w:rFonts w:asciiTheme="majorBidi" w:hAnsiTheme="majorBidi"/>
                <w:szCs w:val="22"/>
                <w:lang w:val="en-US" w:bidi="th-TH"/>
              </w:rPr>
              <w:t>99</w:t>
            </w:r>
            <w:r w:rsidR="005F6FBA" w:rsidRPr="00396BC1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 w:rsidRPr="00D51D7F">
              <w:rPr>
                <w:rFonts w:asciiTheme="majorBidi" w:hAnsiTheme="majorBidi"/>
                <w:szCs w:val="22"/>
                <w:lang w:val="en-US" w:bidi="th-TH"/>
              </w:rPr>
              <w:t>99</w:t>
            </w:r>
            <w:r w:rsidR="005F6FBA" w:rsidRPr="00396BC1">
              <w:rPr>
                <w:rFonts w:asciiTheme="majorBidi" w:hAnsiTheme="majorBidi" w:cstheme="majorBidi"/>
                <w:szCs w:val="22"/>
                <w:lang w:val="en-US" w:bidi="th-TH"/>
              </w:rPr>
              <w:t>%</w:t>
            </w:r>
          </w:p>
        </w:tc>
        <w:tc>
          <w:tcPr>
            <w:tcW w:w="281" w:type="dxa"/>
          </w:tcPr>
          <w:p w14:paraId="4FAEC934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19" w:type="dxa"/>
          </w:tcPr>
          <w:p w14:paraId="3768BC1A" w14:textId="77777777" w:rsidR="005F6FBA" w:rsidRDefault="005F6FBA" w:rsidP="005F6FBA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1339C144" w14:textId="15E6B6C8" w:rsidR="0035287B" w:rsidRPr="00396BC1" w:rsidRDefault="00D51D7F" w:rsidP="005F6FBA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51D7F">
              <w:rPr>
                <w:rFonts w:asciiTheme="majorBidi" w:hAnsiTheme="majorBidi" w:cstheme="majorBidi"/>
                <w:szCs w:val="22"/>
                <w:lang w:val="en-US" w:bidi="th-TH"/>
              </w:rPr>
              <w:t>40</w:t>
            </w:r>
            <w:r w:rsidR="0035287B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D51D7F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284" w:type="dxa"/>
          </w:tcPr>
          <w:p w14:paraId="29B7FBC9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44" w:type="dxa"/>
          </w:tcPr>
          <w:p w14:paraId="62F01F8F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33B0A7DD" w14:textId="20E21D69" w:rsidR="005F6FBA" w:rsidRPr="00396BC1" w:rsidRDefault="00D51D7F" w:rsidP="005F6FBA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51D7F">
              <w:rPr>
                <w:rFonts w:asciiTheme="majorBidi" w:hAnsiTheme="majorBidi"/>
                <w:szCs w:val="22"/>
                <w:lang w:val="en-US" w:bidi="th-TH"/>
              </w:rPr>
              <w:t>40</w:t>
            </w:r>
            <w:r w:rsidR="005F6FBA" w:rsidRPr="00396BC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D51D7F">
              <w:rPr>
                <w:rFonts w:asciiTheme="majorBidi" w:hAnsiTheme="majorBidi"/>
                <w:szCs w:val="22"/>
                <w:lang w:val="en-US" w:bidi="th-TH"/>
              </w:rPr>
              <w:t>000</w:t>
            </w:r>
          </w:p>
        </w:tc>
        <w:tc>
          <w:tcPr>
            <w:tcW w:w="274" w:type="dxa"/>
          </w:tcPr>
          <w:p w14:paraId="1B24A2E7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1" w:type="dxa"/>
          </w:tcPr>
          <w:p w14:paraId="4EE4A0D4" w14:textId="77777777" w:rsidR="005F6FBA" w:rsidRDefault="005F6FBA" w:rsidP="005F6FBA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3C140354" w14:textId="15C7252E" w:rsidR="0035287B" w:rsidRPr="00396BC1" w:rsidRDefault="00D51D7F" w:rsidP="005F6FBA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51D7F">
              <w:rPr>
                <w:rFonts w:asciiTheme="majorBidi" w:hAnsiTheme="majorBidi" w:cstheme="majorBidi"/>
                <w:szCs w:val="22"/>
                <w:lang w:val="en-US" w:bidi="th-TH"/>
              </w:rPr>
              <w:t>40</w:t>
            </w:r>
            <w:r w:rsidR="0035287B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D51D7F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281" w:type="dxa"/>
          </w:tcPr>
          <w:p w14:paraId="66D07A9D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459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619" w:type="dxa"/>
          </w:tcPr>
          <w:p w14:paraId="5139B4E7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0C9FB0EA" w14:textId="15ED96E9" w:rsidR="005F6FBA" w:rsidRPr="00396BC1" w:rsidRDefault="00D51D7F" w:rsidP="005F6FBA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51D7F">
              <w:rPr>
                <w:rFonts w:asciiTheme="majorBidi" w:hAnsiTheme="majorBidi"/>
                <w:szCs w:val="22"/>
                <w:lang w:val="en-US" w:bidi="th-TH"/>
              </w:rPr>
              <w:t>40</w:t>
            </w:r>
            <w:r w:rsidR="005F6FBA" w:rsidRPr="00396BC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D51D7F">
              <w:rPr>
                <w:rFonts w:asciiTheme="majorBidi" w:hAnsiTheme="majorBidi"/>
                <w:szCs w:val="22"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6552B5E8" w14:textId="77777777" w:rsidR="005F6FBA" w:rsidRPr="00396BC1" w:rsidRDefault="005F6FBA" w:rsidP="005F6FB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9" w:type="dxa"/>
          </w:tcPr>
          <w:p w14:paraId="2BEA6611" w14:textId="77777777" w:rsidR="005F6FBA" w:rsidRDefault="005F6FBA" w:rsidP="005F6FBA">
            <w:pPr>
              <w:pStyle w:val="acctfourfigures"/>
              <w:tabs>
                <w:tab w:val="clear" w:pos="765"/>
                <w:tab w:val="decimal" w:pos="289"/>
              </w:tabs>
              <w:spacing w:line="240" w:lineRule="auto"/>
              <w:ind w:left="-92" w:right="-43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36C1AA28" w14:textId="5A5A70F1" w:rsidR="0035287B" w:rsidRPr="00396BC1" w:rsidRDefault="0035287B" w:rsidP="005F6FBA">
            <w:pPr>
              <w:pStyle w:val="acctfourfigures"/>
              <w:tabs>
                <w:tab w:val="clear" w:pos="765"/>
                <w:tab w:val="decimal" w:pos="289"/>
              </w:tabs>
              <w:spacing w:line="240" w:lineRule="auto"/>
              <w:ind w:left="-92" w:right="-43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EA995E0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459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574" w:type="dxa"/>
          </w:tcPr>
          <w:p w14:paraId="0AE787F2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286"/>
              </w:tabs>
              <w:spacing w:line="240" w:lineRule="auto"/>
              <w:ind w:left="-92" w:right="-43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6F571305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286"/>
              </w:tabs>
              <w:spacing w:line="240" w:lineRule="auto"/>
              <w:ind w:left="-92" w:right="-43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96BC1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98" w:type="dxa"/>
          </w:tcPr>
          <w:p w14:paraId="7A81AB49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18" w:type="dxa"/>
          </w:tcPr>
          <w:p w14:paraId="36A3958B" w14:textId="77777777" w:rsidR="005F6FBA" w:rsidRDefault="005F6FBA" w:rsidP="005F6FBA">
            <w:pPr>
              <w:pStyle w:val="acctfourfigures"/>
              <w:tabs>
                <w:tab w:val="clear" w:pos="765"/>
                <w:tab w:val="decimal" w:pos="496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0157F4A6" w14:textId="1A229482" w:rsidR="0035287B" w:rsidRPr="00396BC1" w:rsidRDefault="00D51D7F" w:rsidP="005F6FBA">
            <w:pPr>
              <w:pStyle w:val="acctfourfigures"/>
              <w:tabs>
                <w:tab w:val="clear" w:pos="765"/>
                <w:tab w:val="decimal" w:pos="496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51D7F">
              <w:rPr>
                <w:rFonts w:asciiTheme="majorBidi" w:hAnsiTheme="majorBidi" w:cstheme="majorBidi"/>
                <w:szCs w:val="22"/>
                <w:lang w:val="en-US" w:bidi="th-TH"/>
              </w:rPr>
              <w:t>40</w:t>
            </w:r>
            <w:r w:rsidR="0035287B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D51D7F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236" w:type="dxa"/>
          </w:tcPr>
          <w:p w14:paraId="26512221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364"/>
              </w:tabs>
              <w:spacing w:line="240" w:lineRule="auto"/>
              <w:ind w:left="-92" w:right="-43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646" w:type="dxa"/>
          </w:tcPr>
          <w:p w14:paraId="4F9E4D32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496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6A828201" w14:textId="37867900" w:rsidR="005F6FBA" w:rsidRPr="00396BC1" w:rsidRDefault="00D51D7F" w:rsidP="005F6FBA">
            <w:pPr>
              <w:pStyle w:val="acctfourfigures"/>
              <w:tabs>
                <w:tab w:val="clear" w:pos="765"/>
                <w:tab w:val="decimal" w:pos="496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51D7F">
              <w:rPr>
                <w:rFonts w:asciiTheme="majorBidi" w:hAnsiTheme="majorBidi"/>
                <w:szCs w:val="22"/>
                <w:lang w:val="en-US" w:bidi="th-TH"/>
              </w:rPr>
              <w:t>40</w:t>
            </w:r>
            <w:r w:rsidR="005F6FBA" w:rsidRPr="00396BC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D51D7F">
              <w:rPr>
                <w:rFonts w:asciiTheme="majorBidi" w:hAnsiTheme="majorBidi"/>
                <w:szCs w:val="22"/>
                <w:lang w:val="en-US" w:bidi="th-TH"/>
              </w:rPr>
              <w:t>000</w:t>
            </w:r>
          </w:p>
        </w:tc>
        <w:tc>
          <w:tcPr>
            <w:tcW w:w="255" w:type="dxa"/>
          </w:tcPr>
          <w:p w14:paraId="2BC2440F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364"/>
              </w:tabs>
              <w:spacing w:line="240" w:lineRule="auto"/>
              <w:ind w:left="-92" w:right="-43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618" w:type="dxa"/>
            <w:gridSpan w:val="2"/>
          </w:tcPr>
          <w:p w14:paraId="166B6C71" w14:textId="77777777" w:rsidR="005F6FBA" w:rsidRDefault="005F6FBA" w:rsidP="005F6FBA">
            <w:pPr>
              <w:pStyle w:val="acctfourfigures"/>
              <w:tabs>
                <w:tab w:val="clear" w:pos="765"/>
                <w:tab w:val="decimal" w:pos="496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2C457843" w14:textId="3241FC1F" w:rsidR="0035287B" w:rsidRPr="00396BC1" w:rsidRDefault="00D51D7F" w:rsidP="005F6FBA">
            <w:pPr>
              <w:pStyle w:val="acctfourfigures"/>
              <w:tabs>
                <w:tab w:val="clear" w:pos="765"/>
                <w:tab w:val="decimal" w:pos="496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51D7F">
              <w:rPr>
                <w:rFonts w:asciiTheme="majorBidi" w:hAnsiTheme="majorBidi" w:cstheme="majorBidi"/>
                <w:szCs w:val="22"/>
                <w:lang w:val="en-US" w:bidi="th-TH"/>
              </w:rPr>
              <w:t>8</w:t>
            </w:r>
            <w:r w:rsidR="0035287B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D51D7F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236" w:type="dxa"/>
          </w:tcPr>
          <w:p w14:paraId="0023663B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364"/>
              </w:tabs>
              <w:spacing w:line="240" w:lineRule="auto"/>
              <w:ind w:left="-92" w:right="-43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664" w:type="dxa"/>
          </w:tcPr>
          <w:p w14:paraId="32A8238C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289"/>
              </w:tabs>
              <w:spacing w:line="240" w:lineRule="auto"/>
              <w:ind w:left="-92" w:right="-43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7A19D106" w14:textId="7C8A4CC0" w:rsidR="005F6FBA" w:rsidRPr="00396BC1" w:rsidRDefault="00D51D7F" w:rsidP="005F6FBA">
            <w:pPr>
              <w:pStyle w:val="acctfourfigures"/>
              <w:tabs>
                <w:tab w:val="clear" w:pos="765"/>
                <w:tab w:val="decimal" w:pos="496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51D7F">
              <w:rPr>
                <w:rFonts w:asciiTheme="majorBidi" w:hAnsiTheme="majorBidi" w:cstheme="majorBidi"/>
                <w:szCs w:val="22"/>
                <w:lang w:val="en-US" w:bidi="th-TH"/>
              </w:rPr>
              <w:t>7</w:t>
            </w:r>
            <w:r w:rsidR="005F6FBA" w:rsidRPr="00396BC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D51D7F">
              <w:rPr>
                <w:rFonts w:asciiTheme="majorBidi" w:hAnsiTheme="majorBidi" w:cstheme="majorBidi"/>
                <w:szCs w:val="22"/>
                <w:lang w:val="en-US" w:bidi="th-TH"/>
              </w:rPr>
              <w:t>200</w:t>
            </w:r>
          </w:p>
        </w:tc>
      </w:tr>
      <w:tr w:rsidR="005F6FBA" w:rsidRPr="00396BC1" w14:paraId="497F7F16" w14:textId="77777777" w:rsidTr="00644011">
        <w:trPr>
          <w:gridAfter w:val="1"/>
          <w:wAfter w:w="27" w:type="dxa"/>
        </w:trPr>
        <w:tc>
          <w:tcPr>
            <w:tcW w:w="1709" w:type="dxa"/>
          </w:tcPr>
          <w:p w14:paraId="5D149A61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2341" w:type="dxa"/>
            <w:tcBorders>
              <w:left w:val="nil"/>
            </w:tcBorders>
          </w:tcPr>
          <w:p w14:paraId="7A736AE1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</w:tcPr>
          <w:p w14:paraId="38D82C4E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8287BD5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19" w:type="dxa"/>
          </w:tcPr>
          <w:p w14:paraId="24238FDE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3530A4C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19" w:type="dxa"/>
          </w:tcPr>
          <w:p w14:paraId="23BEC680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84" w:type="dxa"/>
          </w:tcPr>
          <w:p w14:paraId="68D1DB84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44" w:type="dxa"/>
          </w:tcPr>
          <w:p w14:paraId="55DF3E94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4" w:type="dxa"/>
          </w:tcPr>
          <w:p w14:paraId="7070959F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51" w:type="dxa"/>
            <w:tcBorders>
              <w:top w:val="single" w:sz="4" w:space="0" w:color="auto"/>
              <w:bottom w:val="double" w:sz="4" w:space="0" w:color="auto"/>
            </w:tcBorders>
          </w:tcPr>
          <w:p w14:paraId="2A28D725" w14:textId="3968E30E" w:rsidR="005F6FBA" w:rsidRPr="00396BC1" w:rsidRDefault="00D51D7F" w:rsidP="005F6FBA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D51D7F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50</w:t>
            </w:r>
            <w:r w:rsidR="0035287B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000</w:t>
            </w:r>
          </w:p>
        </w:tc>
        <w:tc>
          <w:tcPr>
            <w:tcW w:w="281" w:type="dxa"/>
          </w:tcPr>
          <w:p w14:paraId="7BD26CF2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459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19" w:type="dxa"/>
            <w:tcBorders>
              <w:top w:val="single" w:sz="4" w:space="0" w:color="auto"/>
              <w:bottom w:val="double" w:sz="4" w:space="0" w:color="auto"/>
            </w:tcBorders>
          </w:tcPr>
          <w:p w14:paraId="52AA7D31" w14:textId="0398E785" w:rsidR="005F6FBA" w:rsidRPr="00396BC1" w:rsidRDefault="00D51D7F" w:rsidP="005F6FBA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D51D7F">
              <w:rPr>
                <w:rFonts w:asciiTheme="majorBidi" w:hAnsiTheme="majorBidi"/>
                <w:b/>
                <w:szCs w:val="22"/>
                <w:lang w:val="en-US" w:bidi="th-TH"/>
              </w:rPr>
              <w:t>50</w:t>
            </w:r>
            <w:r w:rsidR="005F6FBA" w:rsidRPr="00396BC1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,</w:t>
            </w:r>
            <w:r w:rsidRPr="00D51D7F">
              <w:rPr>
                <w:rFonts w:asciiTheme="majorBidi" w:hAnsiTheme="majorBidi"/>
                <w:b/>
                <w:szCs w:val="22"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7191B59C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459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579" w:type="dxa"/>
            <w:tcBorders>
              <w:top w:val="single" w:sz="4" w:space="0" w:color="auto"/>
              <w:bottom w:val="double" w:sz="4" w:space="0" w:color="auto"/>
            </w:tcBorders>
          </w:tcPr>
          <w:p w14:paraId="7DF128B0" w14:textId="79ED0156" w:rsidR="005F6FBA" w:rsidRPr="00396BC1" w:rsidRDefault="0035287B" w:rsidP="005F6FBA">
            <w:pPr>
              <w:pStyle w:val="acctfourfigures"/>
              <w:tabs>
                <w:tab w:val="clear" w:pos="765"/>
                <w:tab w:val="decimal" w:pos="289"/>
              </w:tabs>
              <w:spacing w:line="240" w:lineRule="auto"/>
              <w:ind w:left="-92" w:right="-43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7B2F46E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459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574" w:type="dxa"/>
            <w:tcBorders>
              <w:top w:val="single" w:sz="4" w:space="0" w:color="auto"/>
              <w:bottom w:val="double" w:sz="4" w:space="0" w:color="auto"/>
            </w:tcBorders>
          </w:tcPr>
          <w:p w14:paraId="1757E99E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286"/>
              </w:tabs>
              <w:spacing w:line="240" w:lineRule="auto"/>
              <w:ind w:left="-92" w:right="-43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396BC1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-</w:t>
            </w:r>
          </w:p>
        </w:tc>
        <w:tc>
          <w:tcPr>
            <w:tcW w:w="298" w:type="dxa"/>
          </w:tcPr>
          <w:p w14:paraId="22AA1B15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18" w:type="dxa"/>
            <w:tcBorders>
              <w:top w:val="single" w:sz="4" w:space="0" w:color="auto"/>
              <w:bottom w:val="double" w:sz="4" w:space="0" w:color="auto"/>
            </w:tcBorders>
          </w:tcPr>
          <w:p w14:paraId="72DDAF72" w14:textId="5D6A0F12" w:rsidR="005F6FBA" w:rsidRPr="00396BC1" w:rsidRDefault="00D51D7F" w:rsidP="005F6FBA">
            <w:pPr>
              <w:pStyle w:val="acctfourfigures"/>
              <w:tabs>
                <w:tab w:val="clear" w:pos="765"/>
                <w:tab w:val="decimal" w:pos="496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D51D7F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50</w:t>
            </w:r>
            <w:r w:rsidR="0035287B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000</w:t>
            </w:r>
          </w:p>
        </w:tc>
        <w:tc>
          <w:tcPr>
            <w:tcW w:w="236" w:type="dxa"/>
          </w:tcPr>
          <w:p w14:paraId="3DA098CF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364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</w:p>
        </w:tc>
        <w:tc>
          <w:tcPr>
            <w:tcW w:w="646" w:type="dxa"/>
            <w:tcBorders>
              <w:top w:val="single" w:sz="4" w:space="0" w:color="auto"/>
              <w:bottom w:val="double" w:sz="4" w:space="0" w:color="auto"/>
            </w:tcBorders>
          </w:tcPr>
          <w:p w14:paraId="5513025B" w14:textId="1726A3CA" w:rsidR="005F6FBA" w:rsidRPr="00396BC1" w:rsidRDefault="00D51D7F" w:rsidP="005F6FBA">
            <w:pPr>
              <w:pStyle w:val="acctfourfigures"/>
              <w:tabs>
                <w:tab w:val="clear" w:pos="765"/>
                <w:tab w:val="decimal" w:pos="496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D51D7F">
              <w:rPr>
                <w:rFonts w:asciiTheme="majorBidi" w:hAnsiTheme="majorBidi"/>
                <w:b/>
                <w:szCs w:val="22"/>
                <w:lang w:val="en-US" w:bidi="th-TH"/>
              </w:rPr>
              <w:t>50</w:t>
            </w:r>
            <w:r w:rsidR="005F6FBA" w:rsidRPr="00396BC1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,</w:t>
            </w:r>
            <w:r w:rsidRPr="00D51D7F">
              <w:rPr>
                <w:rFonts w:asciiTheme="majorBidi" w:hAnsiTheme="majorBidi"/>
                <w:b/>
                <w:szCs w:val="22"/>
                <w:lang w:val="en-US" w:bidi="th-TH"/>
              </w:rPr>
              <w:t>000</w:t>
            </w:r>
          </w:p>
        </w:tc>
        <w:tc>
          <w:tcPr>
            <w:tcW w:w="255" w:type="dxa"/>
          </w:tcPr>
          <w:p w14:paraId="554E4FFF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364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1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85FDBE7" w14:textId="42312741" w:rsidR="005F6FBA" w:rsidRPr="00396BC1" w:rsidRDefault="00D51D7F" w:rsidP="005F6FBA">
            <w:pPr>
              <w:pStyle w:val="acctfourfigures"/>
              <w:tabs>
                <w:tab w:val="clear" w:pos="765"/>
                <w:tab w:val="decimal" w:pos="496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D51D7F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51</w:t>
            </w:r>
            <w:r w:rsidR="0035287B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999</w:t>
            </w:r>
          </w:p>
        </w:tc>
        <w:tc>
          <w:tcPr>
            <w:tcW w:w="236" w:type="dxa"/>
          </w:tcPr>
          <w:p w14:paraId="508406D5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364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</w:tcPr>
          <w:p w14:paraId="7406F204" w14:textId="2A3375E4" w:rsidR="005F6FBA" w:rsidRPr="00396BC1" w:rsidRDefault="00D51D7F" w:rsidP="00ED4AF2">
            <w:pPr>
              <w:pStyle w:val="acctfourfigures"/>
              <w:tabs>
                <w:tab w:val="clear" w:pos="765"/>
                <w:tab w:val="decimal" w:pos="496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D51D7F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67</w:t>
            </w:r>
            <w:r w:rsidR="005F6FBA" w:rsidRPr="00396BC1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198</w:t>
            </w:r>
          </w:p>
        </w:tc>
      </w:tr>
      <w:tr w:rsidR="005F6FBA" w:rsidRPr="00396BC1" w14:paraId="6E3123D1" w14:textId="77777777" w:rsidTr="0001345C">
        <w:trPr>
          <w:gridAfter w:val="1"/>
          <w:wAfter w:w="27" w:type="dxa"/>
        </w:trPr>
        <w:tc>
          <w:tcPr>
            <w:tcW w:w="1709" w:type="dxa"/>
          </w:tcPr>
          <w:p w14:paraId="692C7984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41" w:type="dxa"/>
            <w:tcBorders>
              <w:left w:val="nil"/>
            </w:tcBorders>
          </w:tcPr>
          <w:p w14:paraId="6A3EA5ED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</w:tcPr>
          <w:p w14:paraId="0070614C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2515F2C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19" w:type="dxa"/>
          </w:tcPr>
          <w:p w14:paraId="36BD0E87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DE31382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19" w:type="dxa"/>
          </w:tcPr>
          <w:p w14:paraId="5B701A1F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84" w:type="dxa"/>
          </w:tcPr>
          <w:p w14:paraId="76A7046E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44" w:type="dxa"/>
          </w:tcPr>
          <w:p w14:paraId="0061E2C1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4" w:type="dxa"/>
          </w:tcPr>
          <w:p w14:paraId="4644C414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51" w:type="dxa"/>
            <w:tcBorders>
              <w:top w:val="single" w:sz="4" w:space="0" w:color="auto"/>
            </w:tcBorders>
          </w:tcPr>
          <w:p w14:paraId="5723156C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left="-92" w:right="-65"/>
              <w:rPr>
                <w:rFonts w:asciiTheme="majorBidi" w:hAnsiTheme="majorBidi"/>
                <w:b/>
                <w:szCs w:val="22"/>
                <w:lang w:val="en-US" w:bidi="th-TH"/>
              </w:rPr>
            </w:pPr>
          </w:p>
        </w:tc>
        <w:tc>
          <w:tcPr>
            <w:tcW w:w="281" w:type="dxa"/>
          </w:tcPr>
          <w:p w14:paraId="77F9B682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459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19" w:type="dxa"/>
            <w:tcBorders>
              <w:top w:val="single" w:sz="4" w:space="0" w:color="auto"/>
            </w:tcBorders>
          </w:tcPr>
          <w:p w14:paraId="41DB971B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left="-92" w:right="-65"/>
              <w:rPr>
                <w:rFonts w:asciiTheme="majorBidi" w:hAnsiTheme="majorBidi"/>
                <w:b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2040C6A5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459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579" w:type="dxa"/>
            <w:tcBorders>
              <w:top w:val="single" w:sz="4" w:space="0" w:color="auto"/>
            </w:tcBorders>
          </w:tcPr>
          <w:p w14:paraId="701167A1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289"/>
              </w:tabs>
              <w:spacing w:line="240" w:lineRule="auto"/>
              <w:ind w:left="-92" w:right="-43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66C17476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459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574" w:type="dxa"/>
            <w:tcBorders>
              <w:top w:val="single" w:sz="4" w:space="0" w:color="auto"/>
            </w:tcBorders>
          </w:tcPr>
          <w:p w14:paraId="269DBF24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286"/>
              </w:tabs>
              <w:spacing w:line="240" w:lineRule="auto"/>
              <w:ind w:left="-92" w:right="-43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8" w:type="dxa"/>
          </w:tcPr>
          <w:p w14:paraId="0CBA8D9D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18" w:type="dxa"/>
            <w:tcBorders>
              <w:top w:val="single" w:sz="4" w:space="0" w:color="auto"/>
            </w:tcBorders>
          </w:tcPr>
          <w:p w14:paraId="6BD78917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496"/>
              </w:tabs>
              <w:spacing w:line="240" w:lineRule="auto"/>
              <w:ind w:left="-92" w:right="-65"/>
              <w:rPr>
                <w:rFonts w:asciiTheme="majorBidi" w:hAnsiTheme="majorBidi"/>
                <w:b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46B31504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364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</w:p>
        </w:tc>
        <w:tc>
          <w:tcPr>
            <w:tcW w:w="646" w:type="dxa"/>
            <w:tcBorders>
              <w:top w:val="single" w:sz="4" w:space="0" w:color="auto"/>
            </w:tcBorders>
          </w:tcPr>
          <w:p w14:paraId="5F3A1663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496"/>
              </w:tabs>
              <w:spacing w:line="240" w:lineRule="auto"/>
              <w:ind w:left="-92" w:right="-65"/>
              <w:rPr>
                <w:rFonts w:asciiTheme="majorBidi" w:hAnsiTheme="majorBidi"/>
                <w:b/>
                <w:szCs w:val="22"/>
                <w:lang w:val="en-US" w:bidi="th-TH"/>
              </w:rPr>
            </w:pPr>
          </w:p>
        </w:tc>
        <w:tc>
          <w:tcPr>
            <w:tcW w:w="255" w:type="dxa"/>
          </w:tcPr>
          <w:p w14:paraId="5279CF4C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364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18" w:type="dxa"/>
            <w:gridSpan w:val="2"/>
            <w:tcBorders>
              <w:top w:val="single" w:sz="4" w:space="0" w:color="auto"/>
            </w:tcBorders>
          </w:tcPr>
          <w:p w14:paraId="26126FB3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496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2C53FEBE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364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64" w:type="dxa"/>
            <w:tcBorders>
              <w:top w:val="single" w:sz="4" w:space="0" w:color="auto"/>
            </w:tcBorders>
          </w:tcPr>
          <w:p w14:paraId="2D609B43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left="-92" w:right="-43"/>
              <w:rPr>
                <w:rFonts w:asciiTheme="majorBidi" w:hAnsiTheme="majorBidi"/>
                <w:b/>
                <w:bCs/>
                <w:szCs w:val="22"/>
                <w:lang w:val="en-US" w:bidi="th-TH"/>
              </w:rPr>
            </w:pPr>
          </w:p>
        </w:tc>
      </w:tr>
      <w:tr w:rsidR="005F6FBA" w:rsidRPr="00396BC1" w14:paraId="605DD02B" w14:textId="77777777" w:rsidTr="0001345C">
        <w:trPr>
          <w:gridAfter w:val="1"/>
          <w:wAfter w:w="27" w:type="dxa"/>
        </w:trPr>
        <w:tc>
          <w:tcPr>
            <w:tcW w:w="1709" w:type="dxa"/>
          </w:tcPr>
          <w:p w14:paraId="07AFD611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41" w:type="dxa"/>
            <w:tcBorders>
              <w:left w:val="nil"/>
            </w:tcBorders>
          </w:tcPr>
          <w:p w14:paraId="7FB3F1E2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</w:tcPr>
          <w:p w14:paraId="355375A5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DD50F3C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19" w:type="dxa"/>
          </w:tcPr>
          <w:p w14:paraId="51B657E6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B56E9FF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19" w:type="dxa"/>
          </w:tcPr>
          <w:p w14:paraId="305BB481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84" w:type="dxa"/>
          </w:tcPr>
          <w:p w14:paraId="49287CAC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44" w:type="dxa"/>
          </w:tcPr>
          <w:p w14:paraId="3143BB16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4" w:type="dxa"/>
          </w:tcPr>
          <w:p w14:paraId="0E6D045A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51" w:type="dxa"/>
          </w:tcPr>
          <w:p w14:paraId="074C9D82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left="-92" w:right="-65"/>
              <w:rPr>
                <w:rFonts w:asciiTheme="majorBidi" w:hAnsiTheme="majorBidi"/>
                <w:b/>
                <w:szCs w:val="22"/>
                <w:lang w:val="en-US" w:bidi="th-TH"/>
              </w:rPr>
            </w:pPr>
          </w:p>
        </w:tc>
        <w:tc>
          <w:tcPr>
            <w:tcW w:w="281" w:type="dxa"/>
          </w:tcPr>
          <w:p w14:paraId="2143292B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459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19" w:type="dxa"/>
          </w:tcPr>
          <w:p w14:paraId="288F1F27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left="-92" w:right="-65"/>
              <w:rPr>
                <w:rFonts w:asciiTheme="majorBidi" w:hAnsiTheme="majorBidi"/>
                <w:b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15AAEE6B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459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579" w:type="dxa"/>
          </w:tcPr>
          <w:p w14:paraId="59892AC7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289"/>
              </w:tabs>
              <w:spacing w:line="240" w:lineRule="auto"/>
              <w:ind w:left="-92" w:right="-43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7E3AFF10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459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574" w:type="dxa"/>
          </w:tcPr>
          <w:p w14:paraId="385802CC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286"/>
              </w:tabs>
              <w:spacing w:line="240" w:lineRule="auto"/>
              <w:ind w:left="-92" w:right="-43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8" w:type="dxa"/>
          </w:tcPr>
          <w:p w14:paraId="23701ADC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18" w:type="dxa"/>
          </w:tcPr>
          <w:p w14:paraId="1EC34017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496"/>
              </w:tabs>
              <w:spacing w:line="240" w:lineRule="auto"/>
              <w:ind w:left="-92" w:right="-65"/>
              <w:rPr>
                <w:rFonts w:asciiTheme="majorBidi" w:hAnsiTheme="majorBidi"/>
                <w:b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437E87D9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364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</w:p>
        </w:tc>
        <w:tc>
          <w:tcPr>
            <w:tcW w:w="646" w:type="dxa"/>
          </w:tcPr>
          <w:p w14:paraId="682E7356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496"/>
              </w:tabs>
              <w:spacing w:line="240" w:lineRule="auto"/>
              <w:ind w:left="-92" w:right="-65"/>
              <w:rPr>
                <w:rFonts w:asciiTheme="majorBidi" w:hAnsiTheme="majorBidi"/>
                <w:b/>
                <w:szCs w:val="22"/>
                <w:lang w:val="en-US" w:bidi="th-TH"/>
              </w:rPr>
            </w:pPr>
          </w:p>
        </w:tc>
        <w:tc>
          <w:tcPr>
            <w:tcW w:w="255" w:type="dxa"/>
          </w:tcPr>
          <w:p w14:paraId="590B8C79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364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18" w:type="dxa"/>
            <w:gridSpan w:val="2"/>
          </w:tcPr>
          <w:p w14:paraId="2B18DCD1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496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73DC161D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364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64" w:type="dxa"/>
          </w:tcPr>
          <w:p w14:paraId="5D494EB8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left="-92" w:right="-43"/>
              <w:rPr>
                <w:rFonts w:asciiTheme="majorBidi" w:hAnsiTheme="majorBidi"/>
                <w:b/>
                <w:bCs/>
                <w:szCs w:val="22"/>
                <w:lang w:val="en-US" w:bidi="th-TH"/>
              </w:rPr>
            </w:pPr>
          </w:p>
        </w:tc>
      </w:tr>
      <w:tr w:rsidR="005F6FBA" w:rsidRPr="00396BC1" w14:paraId="68FA8102" w14:textId="77777777" w:rsidTr="0001345C">
        <w:trPr>
          <w:gridAfter w:val="1"/>
          <w:wAfter w:w="27" w:type="dxa"/>
        </w:trPr>
        <w:tc>
          <w:tcPr>
            <w:tcW w:w="1709" w:type="dxa"/>
          </w:tcPr>
          <w:p w14:paraId="47045A05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41" w:type="dxa"/>
            <w:tcBorders>
              <w:left w:val="nil"/>
            </w:tcBorders>
          </w:tcPr>
          <w:p w14:paraId="0CFE54A6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</w:tcPr>
          <w:p w14:paraId="14022E30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2B29EA9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19" w:type="dxa"/>
          </w:tcPr>
          <w:p w14:paraId="097D8E38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0C59F23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19" w:type="dxa"/>
          </w:tcPr>
          <w:p w14:paraId="2876BC4F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84" w:type="dxa"/>
          </w:tcPr>
          <w:p w14:paraId="6E22FE2F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44" w:type="dxa"/>
          </w:tcPr>
          <w:p w14:paraId="4F7E48F5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4" w:type="dxa"/>
          </w:tcPr>
          <w:p w14:paraId="3AC1D0D2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51" w:type="dxa"/>
          </w:tcPr>
          <w:p w14:paraId="3874DEC2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left="-92" w:right="-65"/>
              <w:rPr>
                <w:rFonts w:asciiTheme="majorBidi" w:hAnsiTheme="majorBidi"/>
                <w:b/>
                <w:szCs w:val="22"/>
                <w:lang w:val="en-US" w:bidi="th-TH"/>
              </w:rPr>
            </w:pPr>
          </w:p>
        </w:tc>
        <w:tc>
          <w:tcPr>
            <w:tcW w:w="281" w:type="dxa"/>
          </w:tcPr>
          <w:p w14:paraId="7692837A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459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19" w:type="dxa"/>
          </w:tcPr>
          <w:p w14:paraId="6DCAD8B4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left="-92" w:right="-65"/>
              <w:rPr>
                <w:rFonts w:asciiTheme="majorBidi" w:hAnsiTheme="majorBidi"/>
                <w:b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19E8551F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459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579" w:type="dxa"/>
          </w:tcPr>
          <w:p w14:paraId="0116571D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289"/>
              </w:tabs>
              <w:spacing w:line="240" w:lineRule="auto"/>
              <w:ind w:left="-92" w:right="-43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5118A6A3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459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574" w:type="dxa"/>
          </w:tcPr>
          <w:p w14:paraId="39BD9069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286"/>
              </w:tabs>
              <w:spacing w:line="240" w:lineRule="auto"/>
              <w:ind w:left="-92" w:right="-43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8" w:type="dxa"/>
          </w:tcPr>
          <w:p w14:paraId="3859DF3E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18" w:type="dxa"/>
          </w:tcPr>
          <w:p w14:paraId="6AD611DB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496"/>
              </w:tabs>
              <w:spacing w:line="240" w:lineRule="auto"/>
              <w:ind w:left="-92" w:right="-65"/>
              <w:rPr>
                <w:rFonts w:asciiTheme="majorBidi" w:hAnsiTheme="majorBidi"/>
                <w:b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3177F193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364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</w:p>
        </w:tc>
        <w:tc>
          <w:tcPr>
            <w:tcW w:w="646" w:type="dxa"/>
          </w:tcPr>
          <w:p w14:paraId="617B6759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496"/>
              </w:tabs>
              <w:spacing w:line="240" w:lineRule="auto"/>
              <w:ind w:left="-92" w:right="-65"/>
              <w:rPr>
                <w:rFonts w:asciiTheme="majorBidi" w:hAnsiTheme="majorBidi"/>
                <w:b/>
                <w:szCs w:val="22"/>
                <w:lang w:val="en-US" w:bidi="th-TH"/>
              </w:rPr>
            </w:pPr>
          </w:p>
        </w:tc>
        <w:tc>
          <w:tcPr>
            <w:tcW w:w="255" w:type="dxa"/>
          </w:tcPr>
          <w:p w14:paraId="56389E18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364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18" w:type="dxa"/>
            <w:gridSpan w:val="2"/>
          </w:tcPr>
          <w:p w14:paraId="5515D39D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496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41640028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364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64" w:type="dxa"/>
          </w:tcPr>
          <w:p w14:paraId="3466DB5E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left="-92" w:right="-43"/>
              <w:rPr>
                <w:rFonts w:asciiTheme="majorBidi" w:hAnsiTheme="majorBidi"/>
                <w:b/>
                <w:bCs/>
                <w:szCs w:val="22"/>
                <w:lang w:val="en-US" w:bidi="th-TH"/>
              </w:rPr>
            </w:pPr>
          </w:p>
        </w:tc>
      </w:tr>
      <w:tr w:rsidR="005F6FBA" w:rsidRPr="00396BC1" w14:paraId="63147081" w14:textId="77777777" w:rsidTr="0001345C">
        <w:trPr>
          <w:gridAfter w:val="1"/>
          <w:wAfter w:w="27" w:type="dxa"/>
        </w:trPr>
        <w:tc>
          <w:tcPr>
            <w:tcW w:w="1709" w:type="dxa"/>
          </w:tcPr>
          <w:p w14:paraId="5EB5262F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41" w:type="dxa"/>
            <w:tcBorders>
              <w:left w:val="nil"/>
            </w:tcBorders>
          </w:tcPr>
          <w:p w14:paraId="6686BCE0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</w:tcPr>
          <w:p w14:paraId="5A08DB7A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0D8CC10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19" w:type="dxa"/>
          </w:tcPr>
          <w:p w14:paraId="38193524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A1869D0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19" w:type="dxa"/>
          </w:tcPr>
          <w:p w14:paraId="55A03231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84" w:type="dxa"/>
          </w:tcPr>
          <w:p w14:paraId="7DB275A3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44" w:type="dxa"/>
          </w:tcPr>
          <w:p w14:paraId="4257E760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4" w:type="dxa"/>
          </w:tcPr>
          <w:p w14:paraId="41541CC6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51" w:type="dxa"/>
          </w:tcPr>
          <w:p w14:paraId="52E0BC08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left="-92" w:right="-65"/>
              <w:rPr>
                <w:rFonts w:asciiTheme="majorBidi" w:hAnsiTheme="majorBidi"/>
                <w:b/>
                <w:szCs w:val="22"/>
                <w:lang w:val="en-US" w:bidi="th-TH"/>
              </w:rPr>
            </w:pPr>
          </w:p>
        </w:tc>
        <w:tc>
          <w:tcPr>
            <w:tcW w:w="281" w:type="dxa"/>
          </w:tcPr>
          <w:p w14:paraId="129A7286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459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19" w:type="dxa"/>
          </w:tcPr>
          <w:p w14:paraId="4A283C92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left="-92" w:right="-65"/>
              <w:rPr>
                <w:rFonts w:asciiTheme="majorBidi" w:hAnsiTheme="majorBidi"/>
                <w:b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04A8883B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459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579" w:type="dxa"/>
          </w:tcPr>
          <w:p w14:paraId="507EF515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289"/>
              </w:tabs>
              <w:spacing w:line="240" w:lineRule="auto"/>
              <w:ind w:left="-92" w:right="-43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318D0291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459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574" w:type="dxa"/>
          </w:tcPr>
          <w:p w14:paraId="09A849A6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286"/>
              </w:tabs>
              <w:spacing w:line="240" w:lineRule="auto"/>
              <w:ind w:left="-92" w:right="-43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8" w:type="dxa"/>
          </w:tcPr>
          <w:p w14:paraId="181E1809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18" w:type="dxa"/>
          </w:tcPr>
          <w:p w14:paraId="558CC39F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496"/>
              </w:tabs>
              <w:spacing w:line="240" w:lineRule="auto"/>
              <w:ind w:left="-92" w:right="-65"/>
              <w:rPr>
                <w:rFonts w:asciiTheme="majorBidi" w:hAnsiTheme="majorBidi"/>
                <w:b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14398700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364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</w:p>
        </w:tc>
        <w:tc>
          <w:tcPr>
            <w:tcW w:w="646" w:type="dxa"/>
          </w:tcPr>
          <w:p w14:paraId="7DFCD57A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496"/>
              </w:tabs>
              <w:spacing w:line="240" w:lineRule="auto"/>
              <w:ind w:left="-92" w:right="-65"/>
              <w:rPr>
                <w:rFonts w:asciiTheme="majorBidi" w:hAnsiTheme="majorBidi"/>
                <w:b/>
                <w:szCs w:val="22"/>
                <w:lang w:val="en-US" w:bidi="th-TH"/>
              </w:rPr>
            </w:pPr>
          </w:p>
        </w:tc>
        <w:tc>
          <w:tcPr>
            <w:tcW w:w="255" w:type="dxa"/>
          </w:tcPr>
          <w:p w14:paraId="67969849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364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18" w:type="dxa"/>
            <w:gridSpan w:val="2"/>
          </w:tcPr>
          <w:p w14:paraId="175D292D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496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6C01521A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364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64" w:type="dxa"/>
          </w:tcPr>
          <w:p w14:paraId="09B7967A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left="-92" w:right="-43"/>
              <w:rPr>
                <w:rFonts w:asciiTheme="majorBidi" w:hAnsiTheme="majorBidi"/>
                <w:b/>
                <w:bCs/>
                <w:szCs w:val="22"/>
                <w:lang w:val="en-US" w:bidi="th-TH"/>
              </w:rPr>
            </w:pPr>
          </w:p>
        </w:tc>
      </w:tr>
      <w:tr w:rsidR="005F6FBA" w:rsidRPr="00396BC1" w14:paraId="4B8FAE2F" w14:textId="77777777" w:rsidTr="0001345C">
        <w:trPr>
          <w:gridAfter w:val="1"/>
          <w:wAfter w:w="27" w:type="dxa"/>
        </w:trPr>
        <w:tc>
          <w:tcPr>
            <w:tcW w:w="1709" w:type="dxa"/>
          </w:tcPr>
          <w:p w14:paraId="4DA98294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41" w:type="dxa"/>
            <w:tcBorders>
              <w:left w:val="nil"/>
            </w:tcBorders>
          </w:tcPr>
          <w:p w14:paraId="7B03535C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</w:tcPr>
          <w:p w14:paraId="49A1EA54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3A786BC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19" w:type="dxa"/>
          </w:tcPr>
          <w:p w14:paraId="2CE8BB8E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7700795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19" w:type="dxa"/>
          </w:tcPr>
          <w:p w14:paraId="1FDFC688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84" w:type="dxa"/>
          </w:tcPr>
          <w:p w14:paraId="66D01C5B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44" w:type="dxa"/>
          </w:tcPr>
          <w:p w14:paraId="58DCBDCD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4" w:type="dxa"/>
          </w:tcPr>
          <w:p w14:paraId="276A4D25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51" w:type="dxa"/>
          </w:tcPr>
          <w:p w14:paraId="341E5EF5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left="-92" w:right="-65"/>
              <w:rPr>
                <w:rFonts w:asciiTheme="majorBidi" w:hAnsiTheme="majorBidi"/>
                <w:b/>
                <w:szCs w:val="22"/>
                <w:lang w:val="en-US" w:bidi="th-TH"/>
              </w:rPr>
            </w:pPr>
          </w:p>
        </w:tc>
        <w:tc>
          <w:tcPr>
            <w:tcW w:w="281" w:type="dxa"/>
          </w:tcPr>
          <w:p w14:paraId="0C2DA0AB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459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19" w:type="dxa"/>
          </w:tcPr>
          <w:p w14:paraId="4D79746C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left="-92" w:right="-65"/>
              <w:rPr>
                <w:rFonts w:asciiTheme="majorBidi" w:hAnsiTheme="majorBidi"/>
                <w:b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477424D5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459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579" w:type="dxa"/>
          </w:tcPr>
          <w:p w14:paraId="4DB5D1CD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289"/>
              </w:tabs>
              <w:spacing w:line="240" w:lineRule="auto"/>
              <w:ind w:left="-92" w:right="-43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533E77D1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459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574" w:type="dxa"/>
          </w:tcPr>
          <w:p w14:paraId="1E877EAB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286"/>
              </w:tabs>
              <w:spacing w:line="240" w:lineRule="auto"/>
              <w:ind w:left="-92" w:right="-43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8" w:type="dxa"/>
          </w:tcPr>
          <w:p w14:paraId="4F13359F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18" w:type="dxa"/>
          </w:tcPr>
          <w:p w14:paraId="2EFCE3E3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496"/>
              </w:tabs>
              <w:spacing w:line="240" w:lineRule="auto"/>
              <w:ind w:left="-92" w:right="-65"/>
              <w:rPr>
                <w:rFonts w:asciiTheme="majorBidi" w:hAnsiTheme="majorBidi"/>
                <w:b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36BF4E1D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364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</w:p>
        </w:tc>
        <w:tc>
          <w:tcPr>
            <w:tcW w:w="646" w:type="dxa"/>
          </w:tcPr>
          <w:p w14:paraId="64246F6C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496"/>
              </w:tabs>
              <w:spacing w:line="240" w:lineRule="auto"/>
              <w:ind w:left="-92" w:right="-65"/>
              <w:rPr>
                <w:rFonts w:asciiTheme="majorBidi" w:hAnsiTheme="majorBidi"/>
                <w:b/>
                <w:szCs w:val="22"/>
                <w:lang w:val="en-US" w:bidi="th-TH"/>
              </w:rPr>
            </w:pPr>
          </w:p>
        </w:tc>
        <w:tc>
          <w:tcPr>
            <w:tcW w:w="255" w:type="dxa"/>
          </w:tcPr>
          <w:p w14:paraId="64D3679C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364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18" w:type="dxa"/>
            <w:gridSpan w:val="2"/>
          </w:tcPr>
          <w:p w14:paraId="1D3AC2A9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496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724A91F4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364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64" w:type="dxa"/>
          </w:tcPr>
          <w:p w14:paraId="31CE1F33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left="-92" w:right="-43"/>
              <w:rPr>
                <w:rFonts w:asciiTheme="majorBidi" w:hAnsiTheme="majorBidi"/>
                <w:b/>
                <w:bCs/>
                <w:szCs w:val="22"/>
                <w:lang w:val="en-US" w:bidi="th-TH"/>
              </w:rPr>
            </w:pPr>
          </w:p>
        </w:tc>
      </w:tr>
      <w:tr w:rsidR="005F6FBA" w:rsidRPr="00396BC1" w14:paraId="0A3CE1B3" w14:textId="77777777" w:rsidTr="0001345C">
        <w:trPr>
          <w:gridAfter w:val="1"/>
          <w:wAfter w:w="27" w:type="dxa"/>
        </w:trPr>
        <w:tc>
          <w:tcPr>
            <w:tcW w:w="1709" w:type="dxa"/>
          </w:tcPr>
          <w:p w14:paraId="18F31B43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41" w:type="dxa"/>
            <w:tcBorders>
              <w:left w:val="nil"/>
            </w:tcBorders>
          </w:tcPr>
          <w:p w14:paraId="41699DAD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</w:tcPr>
          <w:p w14:paraId="0BD2C281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F7C7B5F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19" w:type="dxa"/>
          </w:tcPr>
          <w:p w14:paraId="5595C14E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D25A659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19" w:type="dxa"/>
          </w:tcPr>
          <w:p w14:paraId="586B9C71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84" w:type="dxa"/>
          </w:tcPr>
          <w:p w14:paraId="335D7B7C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44" w:type="dxa"/>
          </w:tcPr>
          <w:p w14:paraId="2457151F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</w:p>
        </w:tc>
        <w:tc>
          <w:tcPr>
            <w:tcW w:w="274" w:type="dxa"/>
          </w:tcPr>
          <w:p w14:paraId="3BD20E45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51" w:type="dxa"/>
          </w:tcPr>
          <w:p w14:paraId="047A35E7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left="-92" w:right="-65"/>
              <w:rPr>
                <w:rFonts w:asciiTheme="majorBidi" w:hAnsiTheme="majorBidi"/>
                <w:b/>
                <w:szCs w:val="22"/>
                <w:lang w:val="en-US" w:bidi="th-TH"/>
              </w:rPr>
            </w:pPr>
          </w:p>
        </w:tc>
        <w:tc>
          <w:tcPr>
            <w:tcW w:w="281" w:type="dxa"/>
          </w:tcPr>
          <w:p w14:paraId="5F72814F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459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19" w:type="dxa"/>
          </w:tcPr>
          <w:p w14:paraId="46D79BD9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left="-92" w:right="-65"/>
              <w:rPr>
                <w:rFonts w:asciiTheme="majorBidi" w:hAnsiTheme="majorBidi"/>
                <w:b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5882C01A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459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579" w:type="dxa"/>
          </w:tcPr>
          <w:p w14:paraId="2B109158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289"/>
              </w:tabs>
              <w:spacing w:line="240" w:lineRule="auto"/>
              <w:ind w:left="-92" w:right="-43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35A4A606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459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574" w:type="dxa"/>
          </w:tcPr>
          <w:p w14:paraId="088211D8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286"/>
              </w:tabs>
              <w:spacing w:line="240" w:lineRule="auto"/>
              <w:ind w:left="-92" w:right="-43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8" w:type="dxa"/>
          </w:tcPr>
          <w:p w14:paraId="00F340E6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18" w:type="dxa"/>
          </w:tcPr>
          <w:p w14:paraId="0F0D583A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496"/>
              </w:tabs>
              <w:spacing w:line="240" w:lineRule="auto"/>
              <w:ind w:left="-92" w:right="-65"/>
              <w:rPr>
                <w:rFonts w:asciiTheme="majorBidi" w:hAnsiTheme="majorBidi"/>
                <w:b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0DFE640B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364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</w:p>
        </w:tc>
        <w:tc>
          <w:tcPr>
            <w:tcW w:w="646" w:type="dxa"/>
          </w:tcPr>
          <w:p w14:paraId="7350B719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496"/>
              </w:tabs>
              <w:spacing w:line="240" w:lineRule="auto"/>
              <w:ind w:left="-92" w:right="-65"/>
              <w:rPr>
                <w:rFonts w:asciiTheme="majorBidi" w:hAnsiTheme="majorBidi"/>
                <w:b/>
                <w:szCs w:val="22"/>
                <w:lang w:val="en-US" w:bidi="th-TH"/>
              </w:rPr>
            </w:pPr>
          </w:p>
        </w:tc>
        <w:tc>
          <w:tcPr>
            <w:tcW w:w="255" w:type="dxa"/>
          </w:tcPr>
          <w:p w14:paraId="7A8D2C02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364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18" w:type="dxa"/>
            <w:gridSpan w:val="2"/>
          </w:tcPr>
          <w:p w14:paraId="14DE3CF1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496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2CD4B8E7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364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64" w:type="dxa"/>
          </w:tcPr>
          <w:p w14:paraId="77C6371A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left="-92" w:right="-43"/>
              <w:rPr>
                <w:rFonts w:asciiTheme="majorBidi" w:hAnsiTheme="majorBidi"/>
                <w:b/>
                <w:bCs/>
                <w:szCs w:val="22"/>
                <w:lang w:val="en-US" w:bidi="th-TH"/>
              </w:rPr>
            </w:pPr>
          </w:p>
        </w:tc>
      </w:tr>
      <w:tr w:rsidR="005F6FBA" w:rsidRPr="00396BC1" w14:paraId="5F7AFF15" w14:textId="77777777" w:rsidTr="0001345C">
        <w:trPr>
          <w:gridAfter w:val="1"/>
          <w:wAfter w:w="27" w:type="dxa"/>
        </w:trPr>
        <w:tc>
          <w:tcPr>
            <w:tcW w:w="1709" w:type="dxa"/>
          </w:tcPr>
          <w:p w14:paraId="6A301C35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41" w:type="dxa"/>
            <w:tcBorders>
              <w:left w:val="nil"/>
            </w:tcBorders>
          </w:tcPr>
          <w:p w14:paraId="52B71D28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</w:tcPr>
          <w:p w14:paraId="55E663B1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28B672E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19" w:type="dxa"/>
          </w:tcPr>
          <w:p w14:paraId="3901F613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B4A10BF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19" w:type="dxa"/>
          </w:tcPr>
          <w:p w14:paraId="037131B4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84" w:type="dxa"/>
          </w:tcPr>
          <w:p w14:paraId="288C705A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44" w:type="dxa"/>
          </w:tcPr>
          <w:p w14:paraId="2EBEFBBF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4" w:type="dxa"/>
          </w:tcPr>
          <w:p w14:paraId="6FCC9A10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51" w:type="dxa"/>
          </w:tcPr>
          <w:p w14:paraId="173F4330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left="-92" w:right="-65"/>
              <w:rPr>
                <w:rFonts w:asciiTheme="majorBidi" w:hAnsiTheme="majorBidi"/>
                <w:b/>
                <w:szCs w:val="22"/>
                <w:lang w:val="en-US" w:bidi="th-TH"/>
              </w:rPr>
            </w:pPr>
          </w:p>
        </w:tc>
        <w:tc>
          <w:tcPr>
            <w:tcW w:w="281" w:type="dxa"/>
          </w:tcPr>
          <w:p w14:paraId="71014726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459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19" w:type="dxa"/>
          </w:tcPr>
          <w:p w14:paraId="59137E48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left="-92" w:right="-65"/>
              <w:rPr>
                <w:rFonts w:asciiTheme="majorBidi" w:hAnsiTheme="majorBidi"/>
                <w:b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5BE06533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459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579" w:type="dxa"/>
          </w:tcPr>
          <w:p w14:paraId="4A973596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289"/>
              </w:tabs>
              <w:spacing w:line="240" w:lineRule="auto"/>
              <w:ind w:left="-92" w:right="-43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25EF9017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459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574" w:type="dxa"/>
          </w:tcPr>
          <w:p w14:paraId="7277789A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286"/>
              </w:tabs>
              <w:spacing w:line="240" w:lineRule="auto"/>
              <w:ind w:left="-92" w:right="-43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8" w:type="dxa"/>
          </w:tcPr>
          <w:p w14:paraId="6C5A9943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18" w:type="dxa"/>
          </w:tcPr>
          <w:p w14:paraId="6AB6A024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496"/>
              </w:tabs>
              <w:spacing w:line="240" w:lineRule="auto"/>
              <w:ind w:left="-92" w:right="-65"/>
              <w:rPr>
                <w:rFonts w:asciiTheme="majorBidi" w:hAnsiTheme="majorBidi"/>
                <w:b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7B2A6834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364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</w:p>
        </w:tc>
        <w:tc>
          <w:tcPr>
            <w:tcW w:w="646" w:type="dxa"/>
          </w:tcPr>
          <w:p w14:paraId="24EC9F02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496"/>
              </w:tabs>
              <w:spacing w:line="240" w:lineRule="auto"/>
              <w:ind w:left="-92" w:right="-65"/>
              <w:rPr>
                <w:rFonts w:asciiTheme="majorBidi" w:hAnsiTheme="majorBidi"/>
                <w:b/>
                <w:szCs w:val="22"/>
                <w:lang w:val="en-US" w:bidi="th-TH"/>
              </w:rPr>
            </w:pPr>
          </w:p>
        </w:tc>
        <w:tc>
          <w:tcPr>
            <w:tcW w:w="255" w:type="dxa"/>
          </w:tcPr>
          <w:p w14:paraId="249CDCFB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364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18" w:type="dxa"/>
            <w:gridSpan w:val="2"/>
          </w:tcPr>
          <w:p w14:paraId="30D64713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496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27717F18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364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64" w:type="dxa"/>
          </w:tcPr>
          <w:p w14:paraId="4825715E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left="-92" w:right="-43"/>
              <w:rPr>
                <w:rFonts w:asciiTheme="majorBidi" w:hAnsiTheme="majorBidi"/>
                <w:b/>
                <w:bCs/>
                <w:szCs w:val="22"/>
                <w:lang w:val="en-US" w:bidi="th-TH"/>
              </w:rPr>
            </w:pPr>
          </w:p>
        </w:tc>
      </w:tr>
      <w:tr w:rsidR="005F6FBA" w:rsidRPr="00396BC1" w14:paraId="387CBAE3" w14:textId="77777777" w:rsidTr="0001345C">
        <w:trPr>
          <w:gridAfter w:val="1"/>
          <w:wAfter w:w="27" w:type="dxa"/>
        </w:trPr>
        <w:tc>
          <w:tcPr>
            <w:tcW w:w="1709" w:type="dxa"/>
          </w:tcPr>
          <w:p w14:paraId="2EFE87A6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41" w:type="dxa"/>
            <w:tcBorders>
              <w:left w:val="nil"/>
            </w:tcBorders>
          </w:tcPr>
          <w:p w14:paraId="75A6B269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</w:tcPr>
          <w:p w14:paraId="17174E73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4293F42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19" w:type="dxa"/>
          </w:tcPr>
          <w:p w14:paraId="6D6CAAA1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CDAD2CD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19" w:type="dxa"/>
          </w:tcPr>
          <w:p w14:paraId="71D60D76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84" w:type="dxa"/>
          </w:tcPr>
          <w:p w14:paraId="3BCF65F9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44" w:type="dxa"/>
          </w:tcPr>
          <w:p w14:paraId="1E87CFE9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4" w:type="dxa"/>
          </w:tcPr>
          <w:p w14:paraId="5B3FD7F0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51" w:type="dxa"/>
          </w:tcPr>
          <w:p w14:paraId="3B4BF82A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left="-92" w:right="-65"/>
              <w:rPr>
                <w:rFonts w:asciiTheme="majorBidi" w:hAnsiTheme="majorBidi"/>
                <w:b/>
                <w:szCs w:val="22"/>
                <w:lang w:val="en-US" w:bidi="th-TH"/>
              </w:rPr>
            </w:pPr>
          </w:p>
        </w:tc>
        <w:tc>
          <w:tcPr>
            <w:tcW w:w="281" w:type="dxa"/>
          </w:tcPr>
          <w:p w14:paraId="6C7C4543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459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19" w:type="dxa"/>
          </w:tcPr>
          <w:p w14:paraId="767A0BA8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left="-92" w:right="-65"/>
              <w:rPr>
                <w:rFonts w:asciiTheme="majorBidi" w:hAnsiTheme="majorBidi"/>
                <w:b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431E10A9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459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579" w:type="dxa"/>
          </w:tcPr>
          <w:p w14:paraId="7371FB22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289"/>
              </w:tabs>
              <w:spacing w:line="240" w:lineRule="auto"/>
              <w:ind w:left="-92" w:right="-43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76BC3C16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459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574" w:type="dxa"/>
          </w:tcPr>
          <w:p w14:paraId="2E5A1832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286"/>
              </w:tabs>
              <w:spacing w:line="240" w:lineRule="auto"/>
              <w:ind w:left="-92" w:right="-43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8" w:type="dxa"/>
          </w:tcPr>
          <w:p w14:paraId="515F07E9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18" w:type="dxa"/>
          </w:tcPr>
          <w:p w14:paraId="45BF5601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496"/>
              </w:tabs>
              <w:spacing w:line="240" w:lineRule="auto"/>
              <w:ind w:left="-92" w:right="-65"/>
              <w:rPr>
                <w:rFonts w:asciiTheme="majorBidi" w:hAnsiTheme="majorBidi"/>
                <w:b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58532E77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364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</w:p>
        </w:tc>
        <w:tc>
          <w:tcPr>
            <w:tcW w:w="646" w:type="dxa"/>
          </w:tcPr>
          <w:p w14:paraId="0A2A7DB9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496"/>
              </w:tabs>
              <w:spacing w:line="240" w:lineRule="auto"/>
              <w:ind w:left="-92" w:right="-65"/>
              <w:rPr>
                <w:rFonts w:asciiTheme="majorBidi" w:hAnsiTheme="majorBidi"/>
                <w:b/>
                <w:szCs w:val="22"/>
                <w:lang w:val="en-US" w:bidi="th-TH"/>
              </w:rPr>
            </w:pPr>
          </w:p>
        </w:tc>
        <w:tc>
          <w:tcPr>
            <w:tcW w:w="255" w:type="dxa"/>
          </w:tcPr>
          <w:p w14:paraId="1B25EAAA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364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18" w:type="dxa"/>
            <w:gridSpan w:val="2"/>
          </w:tcPr>
          <w:p w14:paraId="18A8480A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496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0AE057AA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364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64" w:type="dxa"/>
          </w:tcPr>
          <w:p w14:paraId="5B8FD8CB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left="-92" w:right="-43"/>
              <w:rPr>
                <w:rFonts w:asciiTheme="majorBidi" w:hAnsiTheme="majorBidi"/>
                <w:b/>
                <w:bCs/>
                <w:szCs w:val="22"/>
                <w:lang w:val="en-US" w:bidi="th-TH"/>
              </w:rPr>
            </w:pPr>
          </w:p>
        </w:tc>
      </w:tr>
      <w:tr w:rsidR="005F6FBA" w:rsidRPr="00396BC1" w14:paraId="54DA262C" w14:textId="77777777" w:rsidTr="0001345C">
        <w:trPr>
          <w:gridAfter w:val="1"/>
          <w:wAfter w:w="27" w:type="dxa"/>
        </w:trPr>
        <w:tc>
          <w:tcPr>
            <w:tcW w:w="1709" w:type="dxa"/>
          </w:tcPr>
          <w:p w14:paraId="3DC60DDC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41" w:type="dxa"/>
            <w:tcBorders>
              <w:left w:val="nil"/>
            </w:tcBorders>
          </w:tcPr>
          <w:p w14:paraId="720E89A2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</w:tcPr>
          <w:p w14:paraId="32C30E74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00E42B3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19" w:type="dxa"/>
          </w:tcPr>
          <w:p w14:paraId="3E21763D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4C1D842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19" w:type="dxa"/>
          </w:tcPr>
          <w:p w14:paraId="3B9211C7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84" w:type="dxa"/>
          </w:tcPr>
          <w:p w14:paraId="6DC0C2CD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44" w:type="dxa"/>
          </w:tcPr>
          <w:p w14:paraId="16FE2591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4" w:type="dxa"/>
          </w:tcPr>
          <w:p w14:paraId="2EF3DF27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51" w:type="dxa"/>
          </w:tcPr>
          <w:p w14:paraId="5CC4ACD7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left="-92" w:right="-65"/>
              <w:rPr>
                <w:rFonts w:asciiTheme="majorBidi" w:hAnsiTheme="majorBidi"/>
                <w:b/>
                <w:szCs w:val="22"/>
                <w:lang w:val="en-US" w:bidi="th-TH"/>
              </w:rPr>
            </w:pPr>
          </w:p>
        </w:tc>
        <w:tc>
          <w:tcPr>
            <w:tcW w:w="281" w:type="dxa"/>
          </w:tcPr>
          <w:p w14:paraId="00278D80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459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19" w:type="dxa"/>
          </w:tcPr>
          <w:p w14:paraId="086C0F5E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left="-92" w:right="-65"/>
              <w:rPr>
                <w:rFonts w:asciiTheme="majorBidi" w:hAnsiTheme="majorBidi"/>
                <w:b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34962E8A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459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579" w:type="dxa"/>
          </w:tcPr>
          <w:p w14:paraId="00843E7E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289"/>
              </w:tabs>
              <w:spacing w:line="240" w:lineRule="auto"/>
              <w:ind w:left="-92" w:right="-43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6C5E0E3F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459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574" w:type="dxa"/>
          </w:tcPr>
          <w:p w14:paraId="6F557E5C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286"/>
              </w:tabs>
              <w:spacing w:line="240" w:lineRule="auto"/>
              <w:ind w:left="-92" w:right="-43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8" w:type="dxa"/>
          </w:tcPr>
          <w:p w14:paraId="3DDD7999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18" w:type="dxa"/>
          </w:tcPr>
          <w:p w14:paraId="748EA4E4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496"/>
              </w:tabs>
              <w:spacing w:line="240" w:lineRule="auto"/>
              <w:ind w:left="-92" w:right="-65"/>
              <w:rPr>
                <w:rFonts w:asciiTheme="majorBidi" w:hAnsiTheme="majorBidi"/>
                <w:b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1F58B584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364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</w:p>
        </w:tc>
        <w:tc>
          <w:tcPr>
            <w:tcW w:w="646" w:type="dxa"/>
          </w:tcPr>
          <w:p w14:paraId="29385801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496"/>
              </w:tabs>
              <w:spacing w:line="240" w:lineRule="auto"/>
              <w:ind w:left="-92" w:right="-65"/>
              <w:rPr>
                <w:rFonts w:asciiTheme="majorBidi" w:hAnsiTheme="majorBidi"/>
                <w:b/>
                <w:szCs w:val="22"/>
                <w:lang w:val="en-US" w:bidi="th-TH"/>
              </w:rPr>
            </w:pPr>
          </w:p>
        </w:tc>
        <w:tc>
          <w:tcPr>
            <w:tcW w:w="255" w:type="dxa"/>
          </w:tcPr>
          <w:p w14:paraId="7194EA0A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364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18" w:type="dxa"/>
            <w:gridSpan w:val="2"/>
          </w:tcPr>
          <w:p w14:paraId="78E36D00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496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47D9A471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364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64" w:type="dxa"/>
          </w:tcPr>
          <w:p w14:paraId="03865E3E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left="-92" w:right="-43"/>
              <w:rPr>
                <w:rFonts w:asciiTheme="majorBidi" w:hAnsiTheme="majorBidi"/>
                <w:b/>
                <w:bCs/>
                <w:szCs w:val="22"/>
                <w:lang w:val="en-US" w:bidi="th-TH"/>
              </w:rPr>
            </w:pPr>
          </w:p>
        </w:tc>
      </w:tr>
      <w:tr w:rsidR="005F6FBA" w:rsidRPr="00396BC1" w14:paraId="1E6A8951" w14:textId="77777777" w:rsidTr="0001345C">
        <w:trPr>
          <w:gridAfter w:val="1"/>
          <w:wAfter w:w="27" w:type="dxa"/>
        </w:trPr>
        <w:tc>
          <w:tcPr>
            <w:tcW w:w="1709" w:type="dxa"/>
          </w:tcPr>
          <w:p w14:paraId="26D94F6D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41" w:type="dxa"/>
            <w:tcBorders>
              <w:left w:val="nil"/>
            </w:tcBorders>
          </w:tcPr>
          <w:p w14:paraId="79C8BD45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</w:tcPr>
          <w:p w14:paraId="2511F482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CDDDD31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19" w:type="dxa"/>
          </w:tcPr>
          <w:p w14:paraId="267B82F5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B5BC8E4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19" w:type="dxa"/>
          </w:tcPr>
          <w:p w14:paraId="3B36D581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84" w:type="dxa"/>
          </w:tcPr>
          <w:p w14:paraId="41A98750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44" w:type="dxa"/>
          </w:tcPr>
          <w:p w14:paraId="1FB8CC8D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4" w:type="dxa"/>
          </w:tcPr>
          <w:p w14:paraId="0F8BF173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51" w:type="dxa"/>
          </w:tcPr>
          <w:p w14:paraId="06BA9369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left="-92" w:right="-65"/>
              <w:rPr>
                <w:rFonts w:asciiTheme="majorBidi" w:hAnsiTheme="majorBidi"/>
                <w:b/>
                <w:szCs w:val="22"/>
                <w:lang w:val="en-US" w:bidi="th-TH"/>
              </w:rPr>
            </w:pPr>
          </w:p>
        </w:tc>
        <w:tc>
          <w:tcPr>
            <w:tcW w:w="281" w:type="dxa"/>
          </w:tcPr>
          <w:p w14:paraId="3EB5D353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459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19" w:type="dxa"/>
          </w:tcPr>
          <w:p w14:paraId="6078E91F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left="-92" w:right="-65"/>
              <w:rPr>
                <w:rFonts w:asciiTheme="majorBidi" w:hAnsiTheme="majorBidi"/>
                <w:b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19943F87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459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579" w:type="dxa"/>
          </w:tcPr>
          <w:p w14:paraId="6755DBC8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289"/>
              </w:tabs>
              <w:spacing w:line="240" w:lineRule="auto"/>
              <w:ind w:left="-92" w:right="-43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63DD7B45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459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574" w:type="dxa"/>
          </w:tcPr>
          <w:p w14:paraId="42CEEA52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286"/>
              </w:tabs>
              <w:spacing w:line="240" w:lineRule="auto"/>
              <w:ind w:left="-92" w:right="-43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8" w:type="dxa"/>
          </w:tcPr>
          <w:p w14:paraId="170026FB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18" w:type="dxa"/>
          </w:tcPr>
          <w:p w14:paraId="7BE420D4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496"/>
              </w:tabs>
              <w:spacing w:line="240" w:lineRule="auto"/>
              <w:ind w:left="-92" w:right="-65"/>
              <w:rPr>
                <w:rFonts w:asciiTheme="majorBidi" w:hAnsiTheme="majorBidi"/>
                <w:b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79CC6750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364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</w:p>
        </w:tc>
        <w:tc>
          <w:tcPr>
            <w:tcW w:w="646" w:type="dxa"/>
          </w:tcPr>
          <w:p w14:paraId="31A46378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496"/>
              </w:tabs>
              <w:spacing w:line="240" w:lineRule="auto"/>
              <w:ind w:left="-92" w:right="-65"/>
              <w:rPr>
                <w:rFonts w:asciiTheme="majorBidi" w:hAnsiTheme="majorBidi"/>
                <w:b/>
                <w:szCs w:val="22"/>
                <w:lang w:val="en-US" w:bidi="th-TH"/>
              </w:rPr>
            </w:pPr>
          </w:p>
        </w:tc>
        <w:tc>
          <w:tcPr>
            <w:tcW w:w="255" w:type="dxa"/>
          </w:tcPr>
          <w:p w14:paraId="0A88D2BB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364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18" w:type="dxa"/>
            <w:gridSpan w:val="2"/>
          </w:tcPr>
          <w:p w14:paraId="3E090522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496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7B16C1D7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364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64" w:type="dxa"/>
          </w:tcPr>
          <w:p w14:paraId="331742CD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left="-92" w:right="-43"/>
              <w:rPr>
                <w:rFonts w:asciiTheme="majorBidi" w:hAnsiTheme="majorBidi"/>
                <w:b/>
                <w:bCs/>
                <w:szCs w:val="22"/>
                <w:lang w:val="en-US" w:bidi="th-TH"/>
              </w:rPr>
            </w:pPr>
          </w:p>
        </w:tc>
      </w:tr>
      <w:tr w:rsidR="00F3518C" w:rsidRPr="00396BC1" w14:paraId="61F9E54C" w14:textId="77777777" w:rsidTr="0001345C">
        <w:trPr>
          <w:gridAfter w:val="1"/>
          <w:wAfter w:w="27" w:type="dxa"/>
        </w:trPr>
        <w:tc>
          <w:tcPr>
            <w:tcW w:w="1709" w:type="dxa"/>
          </w:tcPr>
          <w:p w14:paraId="1CA14ABC" w14:textId="77777777" w:rsidR="00F3518C" w:rsidRPr="00396BC1" w:rsidRDefault="00F3518C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41" w:type="dxa"/>
            <w:tcBorders>
              <w:left w:val="nil"/>
            </w:tcBorders>
          </w:tcPr>
          <w:p w14:paraId="72BCD327" w14:textId="77777777" w:rsidR="00F3518C" w:rsidRPr="00396BC1" w:rsidRDefault="00F3518C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</w:tcPr>
          <w:p w14:paraId="50FD7C99" w14:textId="77777777" w:rsidR="00F3518C" w:rsidRPr="00396BC1" w:rsidRDefault="00F3518C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7A1D61F" w14:textId="77777777" w:rsidR="00F3518C" w:rsidRPr="00396BC1" w:rsidRDefault="00F3518C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19" w:type="dxa"/>
          </w:tcPr>
          <w:p w14:paraId="06A02341" w14:textId="77777777" w:rsidR="00F3518C" w:rsidRPr="00396BC1" w:rsidRDefault="00F3518C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8752CBC" w14:textId="77777777" w:rsidR="00F3518C" w:rsidRPr="00396BC1" w:rsidRDefault="00F3518C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19" w:type="dxa"/>
          </w:tcPr>
          <w:p w14:paraId="52420402" w14:textId="77777777" w:rsidR="00F3518C" w:rsidRPr="00396BC1" w:rsidRDefault="00F3518C" w:rsidP="005F6FBA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84" w:type="dxa"/>
          </w:tcPr>
          <w:p w14:paraId="49A0A727" w14:textId="77777777" w:rsidR="00F3518C" w:rsidRPr="00396BC1" w:rsidRDefault="00F3518C" w:rsidP="005F6FBA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44" w:type="dxa"/>
          </w:tcPr>
          <w:p w14:paraId="3339689F" w14:textId="77777777" w:rsidR="00F3518C" w:rsidRPr="00396BC1" w:rsidRDefault="00F3518C" w:rsidP="005F6FBA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4" w:type="dxa"/>
          </w:tcPr>
          <w:p w14:paraId="3C6F735A" w14:textId="77777777" w:rsidR="00F3518C" w:rsidRPr="00396BC1" w:rsidRDefault="00F3518C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51" w:type="dxa"/>
          </w:tcPr>
          <w:p w14:paraId="1AA92A80" w14:textId="77777777" w:rsidR="00F3518C" w:rsidRPr="00396BC1" w:rsidRDefault="00F3518C" w:rsidP="005F6FBA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left="-92" w:right="-65"/>
              <w:rPr>
                <w:rFonts w:asciiTheme="majorBidi" w:hAnsiTheme="majorBidi"/>
                <w:b/>
                <w:szCs w:val="22"/>
                <w:lang w:val="en-US" w:bidi="th-TH"/>
              </w:rPr>
            </w:pPr>
          </w:p>
        </w:tc>
        <w:tc>
          <w:tcPr>
            <w:tcW w:w="281" w:type="dxa"/>
          </w:tcPr>
          <w:p w14:paraId="66D02C11" w14:textId="77777777" w:rsidR="00F3518C" w:rsidRPr="00396BC1" w:rsidRDefault="00F3518C" w:rsidP="005F6FBA">
            <w:pPr>
              <w:pStyle w:val="acctfourfigures"/>
              <w:tabs>
                <w:tab w:val="clear" w:pos="765"/>
                <w:tab w:val="decimal" w:pos="459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19" w:type="dxa"/>
          </w:tcPr>
          <w:p w14:paraId="5B377186" w14:textId="77777777" w:rsidR="00F3518C" w:rsidRPr="00396BC1" w:rsidRDefault="00F3518C" w:rsidP="005F6FBA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left="-92" w:right="-65"/>
              <w:rPr>
                <w:rFonts w:asciiTheme="majorBidi" w:hAnsiTheme="majorBidi"/>
                <w:b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790B0A5A" w14:textId="77777777" w:rsidR="00F3518C" w:rsidRPr="00396BC1" w:rsidRDefault="00F3518C" w:rsidP="005F6FBA">
            <w:pPr>
              <w:pStyle w:val="acctfourfigures"/>
              <w:tabs>
                <w:tab w:val="clear" w:pos="765"/>
                <w:tab w:val="decimal" w:pos="459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579" w:type="dxa"/>
          </w:tcPr>
          <w:p w14:paraId="37991562" w14:textId="77777777" w:rsidR="00F3518C" w:rsidRPr="00396BC1" w:rsidRDefault="00F3518C" w:rsidP="005F6FBA">
            <w:pPr>
              <w:pStyle w:val="acctfourfigures"/>
              <w:tabs>
                <w:tab w:val="clear" w:pos="765"/>
                <w:tab w:val="decimal" w:pos="289"/>
              </w:tabs>
              <w:spacing w:line="240" w:lineRule="auto"/>
              <w:ind w:left="-92" w:right="-43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06D61FA8" w14:textId="77777777" w:rsidR="00F3518C" w:rsidRPr="00396BC1" w:rsidRDefault="00F3518C" w:rsidP="005F6FBA">
            <w:pPr>
              <w:pStyle w:val="acctfourfigures"/>
              <w:tabs>
                <w:tab w:val="clear" w:pos="765"/>
                <w:tab w:val="decimal" w:pos="459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574" w:type="dxa"/>
          </w:tcPr>
          <w:p w14:paraId="5F891558" w14:textId="77777777" w:rsidR="00F3518C" w:rsidRPr="00396BC1" w:rsidRDefault="00F3518C" w:rsidP="005F6FBA">
            <w:pPr>
              <w:pStyle w:val="acctfourfigures"/>
              <w:tabs>
                <w:tab w:val="clear" w:pos="765"/>
                <w:tab w:val="decimal" w:pos="286"/>
              </w:tabs>
              <w:spacing w:line="240" w:lineRule="auto"/>
              <w:ind w:left="-92" w:right="-43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8" w:type="dxa"/>
          </w:tcPr>
          <w:p w14:paraId="2904BC58" w14:textId="77777777" w:rsidR="00F3518C" w:rsidRPr="00396BC1" w:rsidRDefault="00F3518C" w:rsidP="005F6FBA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18" w:type="dxa"/>
          </w:tcPr>
          <w:p w14:paraId="35BA3A9C" w14:textId="77777777" w:rsidR="00F3518C" w:rsidRPr="00396BC1" w:rsidRDefault="00F3518C" w:rsidP="005F6FBA">
            <w:pPr>
              <w:pStyle w:val="acctfourfigures"/>
              <w:tabs>
                <w:tab w:val="clear" w:pos="765"/>
                <w:tab w:val="decimal" w:pos="496"/>
              </w:tabs>
              <w:spacing w:line="240" w:lineRule="auto"/>
              <w:ind w:left="-92" w:right="-65"/>
              <w:rPr>
                <w:rFonts w:asciiTheme="majorBidi" w:hAnsiTheme="majorBidi"/>
                <w:b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446746D1" w14:textId="77777777" w:rsidR="00F3518C" w:rsidRPr="00396BC1" w:rsidRDefault="00F3518C" w:rsidP="005F6FBA">
            <w:pPr>
              <w:pStyle w:val="acctfourfigures"/>
              <w:tabs>
                <w:tab w:val="clear" w:pos="765"/>
                <w:tab w:val="decimal" w:pos="364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</w:p>
        </w:tc>
        <w:tc>
          <w:tcPr>
            <w:tcW w:w="646" w:type="dxa"/>
          </w:tcPr>
          <w:p w14:paraId="49149917" w14:textId="77777777" w:rsidR="00F3518C" w:rsidRPr="00396BC1" w:rsidRDefault="00F3518C" w:rsidP="005F6FBA">
            <w:pPr>
              <w:pStyle w:val="acctfourfigures"/>
              <w:tabs>
                <w:tab w:val="clear" w:pos="765"/>
                <w:tab w:val="decimal" w:pos="496"/>
              </w:tabs>
              <w:spacing w:line="240" w:lineRule="auto"/>
              <w:ind w:left="-92" w:right="-65"/>
              <w:rPr>
                <w:rFonts w:asciiTheme="majorBidi" w:hAnsiTheme="majorBidi"/>
                <w:b/>
                <w:szCs w:val="22"/>
                <w:lang w:val="en-US" w:bidi="th-TH"/>
              </w:rPr>
            </w:pPr>
          </w:p>
        </w:tc>
        <w:tc>
          <w:tcPr>
            <w:tcW w:w="255" w:type="dxa"/>
          </w:tcPr>
          <w:p w14:paraId="3641E70A" w14:textId="77777777" w:rsidR="00F3518C" w:rsidRPr="00396BC1" w:rsidRDefault="00F3518C" w:rsidP="005F6FBA">
            <w:pPr>
              <w:pStyle w:val="acctfourfigures"/>
              <w:tabs>
                <w:tab w:val="clear" w:pos="765"/>
                <w:tab w:val="decimal" w:pos="364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18" w:type="dxa"/>
            <w:gridSpan w:val="2"/>
          </w:tcPr>
          <w:p w14:paraId="194942C0" w14:textId="77777777" w:rsidR="00F3518C" w:rsidRPr="00396BC1" w:rsidRDefault="00F3518C" w:rsidP="005F6FBA">
            <w:pPr>
              <w:pStyle w:val="acctfourfigures"/>
              <w:tabs>
                <w:tab w:val="clear" w:pos="765"/>
                <w:tab w:val="decimal" w:pos="496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2A928A9B" w14:textId="77777777" w:rsidR="00F3518C" w:rsidRPr="00396BC1" w:rsidRDefault="00F3518C" w:rsidP="005F6FBA">
            <w:pPr>
              <w:pStyle w:val="acctfourfigures"/>
              <w:tabs>
                <w:tab w:val="clear" w:pos="765"/>
                <w:tab w:val="decimal" w:pos="364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64" w:type="dxa"/>
          </w:tcPr>
          <w:p w14:paraId="52DC2164" w14:textId="77777777" w:rsidR="00F3518C" w:rsidRPr="00396BC1" w:rsidRDefault="00F3518C" w:rsidP="005F6FBA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left="-92" w:right="-43"/>
              <w:rPr>
                <w:rFonts w:asciiTheme="majorBidi" w:hAnsiTheme="majorBidi"/>
                <w:b/>
                <w:bCs/>
                <w:szCs w:val="22"/>
                <w:lang w:val="en-US" w:bidi="th-TH"/>
              </w:rPr>
            </w:pPr>
          </w:p>
        </w:tc>
      </w:tr>
      <w:tr w:rsidR="005F6FBA" w:rsidRPr="00396BC1" w14:paraId="783DB52E" w14:textId="77777777" w:rsidTr="0001345C">
        <w:trPr>
          <w:gridAfter w:val="1"/>
          <w:wAfter w:w="27" w:type="dxa"/>
        </w:trPr>
        <w:tc>
          <w:tcPr>
            <w:tcW w:w="1709" w:type="dxa"/>
          </w:tcPr>
          <w:p w14:paraId="31F5537C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41" w:type="dxa"/>
            <w:tcBorders>
              <w:left w:val="nil"/>
            </w:tcBorders>
          </w:tcPr>
          <w:p w14:paraId="2B90822E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</w:tcPr>
          <w:p w14:paraId="61DEF926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20909DC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19" w:type="dxa"/>
          </w:tcPr>
          <w:p w14:paraId="6FCC1BB4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44FBFFB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19" w:type="dxa"/>
          </w:tcPr>
          <w:p w14:paraId="0284AFC4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84" w:type="dxa"/>
          </w:tcPr>
          <w:p w14:paraId="3757B2CB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44" w:type="dxa"/>
          </w:tcPr>
          <w:p w14:paraId="3A72DF41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4" w:type="dxa"/>
          </w:tcPr>
          <w:p w14:paraId="63EB925C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51" w:type="dxa"/>
          </w:tcPr>
          <w:p w14:paraId="5F5AB3C7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left="-92" w:right="-65"/>
              <w:rPr>
                <w:rFonts w:asciiTheme="majorBidi" w:hAnsiTheme="majorBidi"/>
                <w:b/>
                <w:szCs w:val="22"/>
                <w:lang w:val="en-US" w:bidi="th-TH"/>
              </w:rPr>
            </w:pPr>
          </w:p>
        </w:tc>
        <w:tc>
          <w:tcPr>
            <w:tcW w:w="281" w:type="dxa"/>
          </w:tcPr>
          <w:p w14:paraId="35AFC9C3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459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19" w:type="dxa"/>
          </w:tcPr>
          <w:p w14:paraId="33DC09F8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left="-92" w:right="-65"/>
              <w:rPr>
                <w:rFonts w:asciiTheme="majorBidi" w:hAnsiTheme="majorBidi"/>
                <w:b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1B77378D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459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579" w:type="dxa"/>
          </w:tcPr>
          <w:p w14:paraId="479AE880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289"/>
              </w:tabs>
              <w:spacing w:line="240" w:lineRule="auto"/>
              <w:ind w:left="-92" w:right="-43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1CD64CE5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459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574" w:type="dxa"/>
          </w:tcPr>
          <w:p w14:paraId="6450B139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286"/>
              </w:tabs>
              <w:spacing w:line="240" w:lineRule="auto"/>
              <w:ind w:left="-92" w:right="-43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8" w:type="dxa"/>
          </w:tcPr>
          <w:p w14:paraId="06ABD537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18" w:type="dxa"/>
          </w:tcPr>
          <w:p w14:paraId="091F5BFA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496"/>
              </w:tabs>
              <w:spacing w:line="240" w:lineRule="auto"/>
              <w:ind w:left="-92" w:right="-65"/>
              <w:rPr>
                <w:rFonts w:asciiTheme="majorBidi" w:hAnsiTheme="majorBidi"/>
                <w:b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131833C1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364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</w:p>
        </w:tc>
        <w:tc>
          <w:tcPr>
            <w:tcW w:w="646" w:type="dxa"/>
          </w:tcPr>
          <w:p w14:paraId="228633DA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496"/>
              </w:tabs>
              <w:spacing w:line="240" w:lineRule="auto"/>
              <w:ind w:left="-92" w:right="-65"/>
              <w:rPr>
                <w:rFonts w:asciiTheme="majorBidi" w:hAnsiTheme="majorBidi"/>
                <w:b/>
                <w:szCs w:val="22"/>
                <w:lang w:val="en-US" w:bidi="th-TH"/>
              </w:rPr>
            </w:pPr>
          </w:p>
        </w:tc>
        <w:tc>
          <w:tcPr>
            <w:tcW w:w="255" w:type="dxa"/>
          </w:tcPr>
          <w:p w14:paraId="118009A4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364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18" w:type="dxa"/>
            <w:gridSpan w:val="2"/>
          </w:tcPr>
          <w:p w14:paraId="77FE8B14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496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7B2A6870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364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64" w:type="dxa"/>
          </w:tcPr>
          <w:p w14:paraId="24F5795D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left="-92" w:right="-43"/>
              <w:rPr>
                <w:rFonts w:asciiTheme="majorBidi" w:hAnsiTheme="majorBidi"/>
                <w:b/>
                <w:bCs/>
                <w:szCs w:val="22"/>
                <w:lang w:val="en-US" w:bidi="th-TH"/>
              </w:rPr>
            </w:pPr>
          </w:p>
        </w:tc>
      </w:tr>
      <w:tr w:rsidR="005F6FBA" w:rsidRPr="00396BC1" w14:paraId="478CEAE3" w14:textId="77777777" w:rsidTr="00B05787">
        <w:trPr>
          <w:gridAfter w:val="1"/>
          <w:wAfter w:w="27" w:type="dxa"/>
        </w:trPr>
        <w:tc>
          <w:tcPr>
            <w:tcW w:w="1709" w:type="dxa"/>
          </w:tcPr>
          <w:p w14:paraId="3A7C371E" w14:textId="359BA35E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396BC1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บริษัทย่อยทางอ้อม</w:t>
            </w:r>
          </w:p>
        </w:tc>
        <w:tc>
          <w:tcPr>
            <w:tcW w:w="2341" w:type="dxa"/>
            <w:tcBorders>
              <w:left w:val="nil"/>
            </w:tcBorders>
          </w:tcPr>
          <w:p w14:paraId="4A5B5F6D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</w:tcPr>
          <w:p w14:paraId="2E68B729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2475C37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19" w:type="dxa"/>
          </w:tcPr>
          <w:p w14:paraId="06A965ED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BB7F491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19" w:type="dxa"/>
          </w:tcPr>
          <w:p w14:paraId="4B2E2360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84" w:type="dxa"/>
          </w:tcPr>
          <w:p w14:paraId="440FFA1F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44" w:type="dxa"/>
          </w:tcPr>
          <w:p w14:paraId="33FB4A22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4" w:type="dxa"/>
          </w:tcPr>
          <w:p w14:paraId="4A57D025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51" w:type="dxa"/>
          </w:tcPr>
          <w:p w14:paraId="25D8F475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81" w:type="dxa"/>
          </w:tcPr>
          <w:p w14:paraId="0F26FE41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459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19" w:type="dxa"/>
          </w:tcPr>
          <w:p w14:paraId="65F4BD9B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459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791AD3C6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459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579" w:type="dxa"/>
          </w:tcPr>
          <w:p w14:paraId="153B456C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364"/>
              </w:tabs>
              <w:spacing w:line="240" w:lineRule="auto"/>
              <w:ind w:left="-92" w:right="-43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1DE308B1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459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574" w:type="dxa"/>
          </w:tcPr>
          <w:p w14:paraId="29D13A94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364"/>
              </w:tabs>
              <w:spacing w:line="240" w:lineRule="auto"/>
              <w:ind w:left="-92" w:right="-43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8" w:type="dxa"/>
          </w:tcPr>
          <w:p w14:paraId="5AC11628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18" w:type="dxa"/>
          </w:tcPr>
          <w:p w14:paraId="3C7BE6EE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496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78570F99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364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</w:p>
        </w:tc>
        <w:tc>
          <w:tcPr>
            <w:tcW w:w="646" w:type="dxa"/>
          </w:tcPr>
          <w:p w14:paraId="3EFE6A4D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459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55" w:type="dxa"/>
          </w:tcPr>
          <w:p w14:paraId="4140E06B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364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18" w:type="dxa"/>
            <w:gridSpan w:val="2"/>
          </w:tcPr>
          <w:p w14:paraId="70EE378B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92" w:right="-43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7DD5C50E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364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64" w:type="dxa"/>
          </w:tcPr>
          <w:p w14:paraId="0CF5AA24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240"/>
              </w:tabs>
              <w:spacing w:line="240" w:lineRule="auto"/>
              <w:ind w:left="-92" w:right="-43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</w:tr>
      <w:tr w:rsidR="00AA291C" w:rsidRPr="00396BC1" w14:paraId="61502B8B" w14:textId="77777777" w:rsidTr="00837574">
        <w:trPr>
          <w:gridAfter w:val="1"/>
          <w:wAfter w:w="27" w:type="dxa"/>
        </w:trPr>
        <w:tc>
          <w:tcPr>
            <w:tcW w:w="4050" w:type="dxa"/>
            <w:gridSpan w:val="2"/>
          </w:tcPr>
          <w:p w14:paraId="675342AA" w14:textId="4D49C299" w:rsidR="00AA291C" w:rsidRPr="00396BC1" w:rsidRDefault="00AA291C" w:rsidP="00AA2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 xml:space="preserve">-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2"/>
                <w:szCs w:val="22"/>
                <w:cs/>
              </w:rPr>
              <w:t>ลงทุนผ่าน</w:t>
            </w:r>
            <w:r w:rsidRPr="00AA291C">
              <w:rPr>
                <w:rFonts w:asciiTheme="majorBidi" w:hAnsiTheme="majorBidi"/>
                <w:b/>
                <w:bCs/>
                <w:i/>
                <w:iCs/>
                <w:sz w:val="22"/>
                <w:szCs w:val="22"/>
                <w:cs/>
              </w:rPr>
              <w:t>บริษัท ฟาร์ม่า อัลลิอันซ์ จำกัด</w:t>
            </w:r>
          </w:p>
        </w:tc>
        <w:tc>
          <w:tcPr>
            <w:tcW w:w="630" w:type="dxa"/>
          </w:tcPr>
          <w:p w14:paraId="00316295" w14:textId="77777777" w:rsidR="00AA291C" w:rsidRPr="00396BC1" w:rsidRDefault="00AA291C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19F940C" w14:textId="77777777" w:rsidR="00AA291C" w:rsidRPr="00396BC1" w:rsidRDefault="00AA291C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19" w:type="dxa"/>
          </w:tcPr>
          <w:p w14:paraId="61FF4063" w14:textId="77777777" w:rsidR="00AA291C" w:rsidRPr="00396BC1" w:rsidRDefault="00AA291C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8560EBD" w14:textId="77777777" w:rsidR="00AA291C" w:rsidRPr="00396BC1" w:rsidRDefault="00AA291C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19" w:type="dxa"/>
          </w:tcPr>
          <w:p w14:paraId="38802F9E" w14:textId="77777777" w:rsidR="00AA291C" w:rsidRPr="00396BC1" w:rsidRDefault="00AA291C" w:rsidP="005F6FBA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84" w:type="dxa"/>
          </w:tcPr>
          <w:p w14:paraId="28AF9AC4" w14:textId="77777777" w:rsidR="00AA291C" w:rsidRPr="00396BC1" w:rsidRDefault="00AA291C" w:rsidP="005F6FBA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44" w:type="dxa"/>
          </w:tcPr>
          <w:p w14:paraId="73D106ED" w14:textId="77777777" w:rsidR="00AA291C" w:rsidRPr="00396BC1" w:rsidRDefault="00AA291C" w:rsidP="005F6FBA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4" w:type="dxa"/>
          </w:tcPr>
          <w:p w14:paraId="35039501" w14:textId="77777777" w:rsidR="00AA291C" w:rsidRPr="00396BC1" w:rsidRDefault="00AA291C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51" w:type="dxa"/>
          </w:tcPr>
          <w:p w14:paraId="65781835" w14:textId="77777777" w:rsidR="00AA291C" w:rsidRPr="00396BC1" w:rsidRDefault="00AA291C" w:rsidP="005F6FBA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81" w:type="dxa"/>
          </w:tcPr>
          <w:p w14:paraId="4B45A915" w14:textId="77777777" w:rsidR="00AA291C" w:rsidRPr="00396BC1" w:rsidRDefault="00AA291C" w:rsidP="005F6FBA">
            <w:pPr>
              <w:pStyle w:val="acctfourfigures"/>
              <w:tabs>
                <w:tab w:val="clear" w:pos="765"/>
                <w:tab w:val="decimal" w:pos="459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19" w:type="dxa"/>
          </w:tcPr>
          <w:p w14:paraId="4A745FD2" w14:textId="77777777" w:rsidR="00AA291C" w:rsidRPr="00396BC1" w:rsidRDefault="00AA291C" w:rsidP="005F6FBA">
            <w:pPr>
              <w:pStyle w:val="acctfourfigures"/>
              <w:tabs>
                <w:tab w:val="clear" w:pos="765"/>
                <w:tab w:val="decimal" w:pos="459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6D8CE948" w14:textId="77777777" w:rsidR="00AA291C" w:rsidRPr="00396BC1" w:rsidRDefault="00AA291C" w:rsidP="005F6FBA">
            <w:pPr>
              <w:pStyle w:val="acctfourfigures"/>
              <w:tabs>
                <w:tab w:val="clear" w:pos="765"/>
                <w:tab w:val="decimal" w:pos="459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579" w:type="dxa"/>
          </w:tcPr>
          <w:p w14:paraId="51DE61DF" w14:textId="77777777" w:rsidR="00AA291C" w:rsidRPr="00396BC1" w:rsidRDefault="00AA291C" w:rsidP="005F6FBA">
            <w:pPr>
              <w:pStyle w:val="acctfourfigures"/>
              <w:tabs>
                <w:tab w:val="clear" w:pos="765"/>
                <w:tab w:val="decimal" w:pos="364"/>
              </w:tabs>
              <w:spacing w:line="240" w:lineRule="auto"/>
              <w:ind w:left="-92" w:right="-43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5B5D8572" w14:textId="77777777" w:rsidR="00AA291C" w:rsidRPr="00396BC1" w:rsidRDefault="00AA291C" w:rsidP="005F6FBA">
            <w:pPr>
              <w:pStyle w:val="acctfourfigures"/>
              <w:tabs>
                <w:tab w:val="clear" w:pos="765"/>
                <w:tab w:val="decimal" w:pos="459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574" w:type="dxa"/>
          </w:tcPr>
          <w:p w14:paraId="2DD553A9" w14:textId="77777777" w:rsidR="00AA291C" w:rsidRPr="00396BC1" w:rsidRDefault="00AA291C" w:rsidP="005F6FBA">
            <w:pPr>
              <w:pStyle w:val="acctfourfigures"/>
              <w:tabs>
                <w:tab w:val="clear" w:pos="765"/>
                <w:tab w:val="decimal" w:pos="364"/>
              </w:tabs>
              <w:spacing w:line="240" w:lineRule="auto"/>
              <w:ind w:left="-92" w:right="-43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8" w:type="dxa"/>
          </w:tcPr>
          <w:p w14:paraId="6BF74DCA" w14:textId="77777777" w:rsidR="00AA291C" w:rsidRPr="00396BC1" w:rsidRDefault="00AA291C" w:rsidP="005F6FBA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18" w:type="dxa"/>
          </w:tcPr>
          <w:p w14:paraId="09701E98" w14:textId="77777777" w:rsidR="00AA291C" w:rsidRPr="00396BC1" w:rsidRDefault="00AA291C" w:rsidP="005F6FBA">
            <w:pPr>
              <w:pStyle w:val="acctfourfigures"/>
              <w:tabs>
                <w:tab w:val="clear" w:pos="765"/>
                <w:tab w:val="decimal" w:pos="496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2D526963" w14:textId="77777777" w:rsidR="00AA291C" w:rsidRPr="00396BC1" w:rsidRDefault="00AA291C" w:rsidP="005F6FBA">
            <w:pPr>
              <w:pStyle w:val="acctfourfigures"/>
              <w:tabs>
                <w:tab w:val="clear" w:pos="765"/>
                <w:tab w:val="decimal" w:pos="364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</w:p>
        </w:tc>
        <w:tc>
          <w:tcPr>
            <w:tcW w:w="646" w:type="dxa"/>
          </w:tcPr>
          <w:p w14:paraId="4DA1CF55" w14:textId="77777777" w:rsidR="00AA291C" w:rsidRPr="00396BC1" w:rsidRDefault="00AA291C" w:rsidP="005F6FBA">
            <w:pPr>
              <w:pStyle w:val="acctfourfigures"/>
              <w:tabs>
                <w:tab w:val="clear" w:pos="765"/>
                <w:tab w:val="decimal" w:pos="459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55" w:type="dxa"/>
          </w:tcPr>
          <w:p w14:paraId="539BDDF3" w14:textId="77777777" w:rsidR="00AA291C" w:rsidRPr="00396BC1" w:rsidRDefault="00AA291C" w:rsidP="005F6FBA">
            <w:pPr>
              <w:pStyle w:val="acctfourfigures"/>
              <w:tabs>
                <w:tab w:val="clear" w:pos="765"/>
                <w:tab w:val="decimal" w:pos="364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18" w:type="dxa"/>
            <w:gridSpan w:val="2"/>
          </w:tcPr>
          <w:p w14:paraId="1D9E869A" w14:textId="77777777" w:rsidR="00AA291C" w:rsidRPr="00396BC1" w:rsidRDefault="00AA291C" w:rsidP="005F6FBA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92" w:right="-43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659E74D2" w14:textId="77777777" w:rsidR="00AA291C" w:rsidRPr="00396BC1" w:rsidRDefault="00AA291C" w:rsidP="005F6FBA">
            <w:pPr>
              <w:pStyle w:val="acctfourfigures"/>
              <w:tabs>
                <w:tab w:val="clear" w:pos="765"/>
                <w:tab w:val="decimal" w:pos="364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64" w:type="dxa"/>
          </w:tcPr>
          <w:p w14:paraId="0AF482F2" w14:textId="77777777" w:rsidR="00AA291C" w:rsidRPr="00396BC1" w:rsidRDefault="00AA291C" w:rsidP="005F6FBA">
            <w:pPr>
              <w:pStyle w:val="acctfourfigures"/>
              <w:tabs>
                <w:tab w:val="clear" w:pos="765"/>
                <w:tab w:val="decimal" w:pos="240"/>
              </w:tabs>
              <w:spacing w:line="240" w:lineRule="auto"/>
              <w:ind w:left="-92" w:right="-43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</w:tr>
      <w:tr w:rsidR="005F6FBA" w:rsidRPr="00396BC1" w14:paraId="75CD14B4" w14:textId="77777777" w:rsidTr="00644011">
        <w:trPr>
          <w:gridAfter w:val="1"/>
          <w:wAfter w:w="27" w:type="dxa"/>
        </w:trPr>
        <w:tc>
          <w:tcPr>
            <w:tcW w:w="1709" w:type="dxa"/>
          </w:tcPr>
          <w:p w14:paraId="6BBC0D76" w14:textId="28EEB214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right="-108" w:hanging="15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96BC1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บางกอก เมดิก้า จำกัด</w:t>
            </w:r>
          </w:p>
        </w:tc>
        <w:tc>
          <w:tcPr>
            <w:tcW w:w="2341" w:type="dxa"/>
            <w:tcBorders>
              <w:left w:val="nil"/>
            </w:tcBorders>
          </w:tcPr>
          <w:p w14:paraId="285D68D2" w14:textId="6D91282D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96BC1">
              <w:rPr>
                <w:rFonts w:asciiTheme="majorBidi" w:hAnsiTheme="majorBidi" w:cstheme="majorBidi"/>
                <w:sz w:val="22"/>
                <w:szCs w:val="22"/>
                <w:cs/>
              </w:rPr>
              <w:t>จำหน่ายยา เวชภัณฑ์ สำหรับรักษาโรค</w:t>
            </w:r>
            <w:r w:rsidRPr="00396BC1"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Pr="00396BC1">
              <w:rPr>
                <w:rFonts w:asciiTheme="majorBidi" w:hAnsiTheme="majorBidi" w:cstheme="majorBidi"/>
                <w:sz w:val="22"/>
                <w:szCs w:val="22"/>
                <w:cs/>
              </w:rPr>
              <w:t>ในสัตว์ และยาบำรุงสัตว์ทุกชนิด</w:t>
            </w:r>
          </w:p>
        </w:tc>
        <w:tc>
          <w:tcPr>
            <w:tcW w:w="630" w:type="dxa"/>
          </w:tcPr>
          <w:p w14:paraId="333183FE" w14:textId="77777777" w:rsidR="007F3E28" w:rsidRPr="00396BC1" w:rsidRDefault="007F3E28" w:rsidP="007F3E28">
            <w:pPr>
              <w:pStyle w:val="acctfourfigures"/>
              <w:tabs>
                <w:tab w:val="clear" w:pos="765"/>
                <w:tab w:val="decimal" w:pos="318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</w:rPr>
            </w:pPr>
          </w:p>
          <w:p w14:paraId="228B0AFF" w14:textId="586A0214" w:rsidR="005F6FBA" w:rsidRPr="00396BC1" w:rsidRDefault="00D51D7F" w:rsidP="007F3E28">
            <w:pPr>
              <w:pStyle w:val="acctfourfigures"/>
              <w:tabs>
                <w:tab w:val="clear" w:pos="765"/>
                <w:tab w:val="decimal" w:pos="318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</w:rPr>
            </w:pPr>
            <w:r w:rsidRPr="00D51D7F">
              <w:rPr>
                <w:rFonts w:asciiTheme="majorBidi" w:hAnsiTheme="majorBidi" w:cstheme="majorBidi"/>
                <w:szCs w:val="22"/>
                <w:lang w:val="en-US" w:bidi="th-TH"/>
              </w:rPr>
              <w:t>99</w:t>
            </w:r>
            <w:r w:rsidR="007F3E28" w:rsidRPr="00396BC1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 w:rsidRPr="00D51D7F">
              <w:rPr>
                <w:rFonts w:asciiTheme="majorBidi" w:hAnsiTheme="majorBidi" w:cstheme="majorBidi"/>
                <w:szCs w:val="22"/>
                <w:lang w:val="en-US" w:bidi="th-TH"/>
              </w:rPr>
              <w:t>99</w:t>
            </w:r>
            <w:r w:rsidR="007F3E28" w:rsidRPr="00396BC1">
              <w:rPr>
                <w:rFonts w:asciiTheme="majorBidi" w:hAnsiTheme="majorBidi" w:cstheme="majorBidi"/>
                <w:szCs w:val="22"/>
                <w:lang w:val="en-US" w:bidi="th-TH"/>
              </w:rPr>
              <w:t>%</w:t>
            </w:r>
          </w:p>
        </w:tc>
        <w:tc>
          <w:tcPr>
            <w:tcW w:w="281" w:type="dxa"/>
          </w:tcPr>
          <w:p w14:paraId="4B318FC9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19" w:type="dxa"/>
          </w:tcPr>
          <w:p w14:paraId="1C7B967E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318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</w:rPr>
            </w:pPr>
          </w:p>
          <w:p w14:paraId="4765DFDF" w14:textId="1F32048C" w:rsidR="005F6FBA" w:rsidRPr="00396BC1" w:rsidRDefault="00D51D7F" w:rsidP="005F6FBA">
            <w:pPr>
              <w:pStyle w:val="acctfourfigures"/>
              <w:tabs>
                <w:tab w:val="clear" w:pos="765"/>
                <w:tab w:val="decimal" w:pos="318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D51D7F">
              <w:rPr>
                <w:rFonts w:asciiTheme="majorBidi" w:hAnsiTheme="majorBidi" w:cstheme="majorBidi"/>
                <w:szCs w:val="22"/>
                <w:lang w:val="en-US" w:bidi="th-TH"/>
              </w:rPr>
              <w:t>99</w:t>
            </w:r>
            <w:r w:rsidR="005F6FBA" w:rsidRPr="00396BC1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 w:rsidRPr="00D51D7F">
              <w:rPr>
                <w:rFonts w:asciiTheme="majorBidi" w:hAnsiTheme="majorBidi" w:cstheme="majorBidi"/>
                <w:szCs w:val="22"/>
                <w:lang w:val="en-US" w:bidi="th-TH"/>
              </w:rPr>
              <w:t>99</w:t>
            </w:r>
            <w:r w:rsidR="005F6FBA" w:rsidRPr="00396BC1">
              <w:rPr>
                <w:rFonts w:asciiTheme="majorBidi" w:hAnsiTheme="majorBidi" w:cstheme="majorBidi"/>
                <w:szCs w:val="22"/>
                <w:lang w:val="en-US" w:bidi="th-TH"/>
              </w:rPr>
              <w:t>%</w:t>
            </w:r>
          </w:p>
        </w:tc>
        <w:tc>
          <w:tcPr>
            <w:tcW w:w="281" w:type="dxa"/>
          </w:tcPr>
          <w:p w14:paraId="2A4A3D4A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19" w:type="dxa"/>
          </w:tcPr>
          <w:p w14:paraId="701E938A" w14:textId="77777777" w:rsidR="005F6FBA" w:rsidRDefault="005F6FBA" w:rsidP="005F6FBA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7D1DFA19" w14:textId="180268E9" w:rsidR="007F3E28" w:rsidRPr="00396BC1" w:rsidRDefault="00D51D7F" w:rsidP="005F6FBA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51D7F">
              <w:rPr>
                <w:rFonts w:asciiTheme="majorBidi" w:hAnsiTheme="majorBidi" w:cstheme="majorBidi"/>
                <w:szCs w:val="22"/>
                <w:lang w:val="en-US" w:bidi="th-TH"/>
              </w:rPr>
              <w:t>5</w:t>
            </w:r>
            <w:r w:rsidR="007F3E28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D51D7F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284" w:type="dxa"/>
          </w:tcPr>
          <w:p w14:paraId="02109675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44" w:type="dxa"/>
          </w:tcPr>
          <w:p w14:paraId="008AE48D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5168C644" w14:textId="45C281D4" w:rsidR="005F6FBA" w:rsidRPr="00396BC1" w:rsidRDefault="00D51D7F" w:rsidP="005F6FBA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51D7F">
              <w:rPr>
                <w:rFonts w:asciiTheme="majorBidi" w:hAnsiTheme="majorBidi" w:cstheme="majorBidi"/>
                <w:szCs w:val="22"/>
                <w:lang w:val="en-US" w:bidi="th-TH"/>
              </w:rPr>
              <w:t>5</w:t>
            </w:r>
            <w:r w:rsidR="005F6FBA" w:rsidRPr="00396BC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D51D7F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274" w:type="dxa"/>
          </w:tcPr>
          <w:p w14:paraId="3B8B0EA6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51" w:type="dxa"/>
            <w:tcBorders>
              <w:bottom w:val="nil"/>
            </w:tcBorders>
          </w:tcPr>
          <w:p w14:paraId="60BDCF05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81" w:type="dxa"/>
          </w:tcPr>
          <w:p w14:paraId="6CBBCF0D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459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19" w:type="dxa"/>
            <w:tcBorders>
              <w:bottom w:val="nil"/>
            </w:tcBorders>
          </w:tcPr>
          <w:p w14:paraId="7C031690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459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1D85816F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459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579" w:type="dxa"/>
            <w:tcBorders>
              <w:bottom w:val="nil"/>
            </w:tcBorders>
          </w:tcPr>
          <w:p w14:paraId="25C34130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364"/>
              </w:tabs>
              <w:spacing w:line="240" w:lineRule="auto"/>
              <w:ind w:left="-92" w:right="-43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4EA89B50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459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574" w:type="dxa"/>
            <w:tcBorders>
              <w:bottom w:val="nil"/>
            </w:tcBorders>
          </w:tcPr>
          <w:p w14:paraId="355B33D7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364"/>
              </w:tabs>
              <w:spacing w:line="240" w:lineRule="auto"/>
              <w:ind w:left="-92" w:right="-43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8" w:type="dxa"/>
          </w:tcPr>
          <w:p w14:paraId="06E0888A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18" w:type="dxa"/>
            <w:tcBorders>
              <w:bottom w:val="nil"/>
            </w:tcBorders>
          </w:tcPr>
          <w:p w14:paraId="6EE2C9E8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496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0D68B6D4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364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</w:p>
        </w:tc>
        <w:tc>
          <w:tcPr>
            <w:tcW w:w="646" w:type="dxa"/>
            <w:tcBorders>
              <w:bottom w:val="nil"/>
            </w:tcBorders>
          </w:tcPr>
          <w:p w14:paraId="053AAC13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459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55" w:type="dxa"/>
          </w:tcPr>
          <w:p w14:paraId="36E80C33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364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18" w:type="dxa"/>
            <w:gridSpan w:val="2"/>
            <w:tcBorders>
              <w:bottom w:val="nil"/>
            </w:tcBorders>
          </w:tcPr>
          <w:p w14:paraId="7F28DC50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92" w:right="-43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5D98D675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364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64" w:type="dxa"/>
            <w:tcBorders>
              <w:bottom w:val="nil"/>
            </w:tcBorders>
          </w:tcPr>
          <w:p w14:paraId="4B6827D6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240"/>
              </w:tabs>
              <w:spacing w:line="240" w:lineRule="auto"/>
              <w:ind w:left="-92" w:right="-43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</w:tr>
      <w:tr w:rsidR="005F6FBA" w:rsidRPr="00396BC1" w14:paraId="0579CBAE" w14:textId="77777777" w:rsidTr="00644011">
        <w:trPr>
          <w:gridAfter w:val="1"/>
          <w:wAfter w:w="27" w:type="dxa"/>
        </w:trPr>
        <w:tc>
          <w:tcPr>
            <w:tcW w:w="1709" w:type="dxa"/>
          </w:tcPr>
          <w:p w14:paraId="794CBA94" w14:textId="0100DAF9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right="-108" w:hanging="15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96BC1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ฟาร์ม่าไลน์ จำกัด</w:t>
            </w:r>
          </w:p>
        </w:tc>
        <w:tc>
          <w:tcPr>
            <w:tcW w:w="2341" w:type="dxa"/>
            <w:tcBorders>
              <w:left w:val="nil"/>
            </w:tcBorders>
          </w:tcPr>
          <w:p w14:paraId="0F9EAC44" w14:textId="27E5C33D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96BC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จำหน่ายยารักษาโรค อาหารเสริม </w:t>
            </w:r>
            <w:r w:rsidRPr="00396BC1"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Pr="00396BC1">
              <w:rPr>
                <w:rFonts w:asciiTheme="majorBidi" w:hAnsiTheme="majorBidi" w:cstheme="majorBidi"/>
                <w:sz w:val="22"/>
                <w:szCs w:val="22"/>
                <w:cs/>
              </w:rPr>
              <w:t>สมุนไพร และเวชภัณฑ์</w:t>
            </w:r>
          </w:p>
        </w:tc>
        <w:tc>
          <w:tcPr>
            <w:tcW w:w="630" w:type="dxa"/>
          </w:tcPr>
          <w:p w14:paraId="710713EA" w14:textId="77777777" w:rsidR="007F3E28" w:rsidRPr="00396BC1" w:rsidRDefault="007F3E28" w:rsidP="007F3E28">
            <w:pPr>
              <w:pStyle w:val="acctfourfigures"/>
              <w:tabs>
                <w:tab w:val="clear" w:pos="765"/>
                <w:tab w:val="decimal" w:pos="318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</w:rPr>
            </w:pPr>
          </w:p>
          <w:p w14:paraId="554360C7" w14:textId="021CFCB6" w:rsidR="005F6FBA" w:rsidRPr="00396BC1" w:rsidRDefault="00D51D7F" w:rsidP="007F3E28">
            <w:pPr>
              <w:pStyle w:val="acctfourfigures"/>
              <w:tabs>
                <w:tab w:val="clear" w:pos="765"/>
                <w:tab w:val="decimal" w:pos="318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</w:rPr>
            </w:pPr>
            <w:r w:rsidRPr="00D51D7F">
              <w:rPr>
                <w:rFonts w:asciiTheme="majorBidi" w:hAnsiTheme="majorBidi" w:cstheme="majorBidi"/>
                <w:szCs w:val="22"/>
                <w:lang w:val="en-US"/>
              </w:rPr>
              <w:t>59</w:t>
            </w:r>
            <w:r w:rsidR="007F3E28" w:rsidRPr="00396BC1">
              <w:rPr>
                <w:rFonts w:asciiTheme="majorBidi" w:hAnsiTheme="majorBidi" w:cstheme="majorBidi"/>
                <w:szCs w:val="22"/>
              </w:rPr>
              <w:t>.</w:t>
            </w:r>
            <w:r w:rsidRPr="00D51D7F">
              <w:rPr>
                <w:rFonts w:asciiTheme="majorBidi" w:hAnsiTheme="majorBidi" w:cstheme="majorBidi"/>
                <w:szCs w:val="22"/>
                <w:lang w:val="en-US"/>
              </w:rPr>
              <w:t>99</w:t>
            </w:r>
            <w:r w:rsidR="007F3E28" w:rsidRPr="00396BC1">
              <w:rPr>
                <w:rFonts w:asciiTheme="majorBidi" w:hAnsiTheme="majorBidi" w:cstheme="majorBidi"/>
                <w:szCs w:val="22"/>
              </w:rPr>
              <w:t>%</w:t>
            </w:r>
          </w:p>
        </w:tc>
        <w:tc>
          <w:tcPr>
            <w:tcW w:w="281" w:type="dxa"/>
          </w:tcPr>
          <w:p w14:paraId="14E4955A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19" w:type="dxa"/>
          </w:tcPr>
          <w:p w14:paraId="4B2AEA20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318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</w:rPr>
            </w:pPr>
          </w:p>
          <w:p w14:paraId="2042561E" w14:textId="149B1BF3" w:rsidR="005F6FBA" w:rsidRPr="00396BC1" w:rsidRDefault="00D51D7F" w:rsidP="005F6FBA">
            <w:pPr>
              <w:pStyle w:val="acctfourfigures"/>
              <w:tabs>
                <w:tab w:val="clear" w:pos="765"/>
                <w:tab w:val="decimal" w:pos="318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D51D7F">
              <w:rPr>
                <w:rFonts w:asciiTheme="majorBidi" w:hAnsiTheme="majorBidi" w:cstheme="majorBidi"/>
                <w:szCs w:val="22"/>
                <w:lang w:val="en-US"/>
              </w:rPr>
              <w:t>59</w:t>
            </w:r>
            <w:r w:rsidR="005F6FBA" w:rsidRPr="00396BC1">
              <w:rPr>
                <w:rFonts w:asciiTheme="majorBidi" w:hAnsiTheme="majorBidi" w:cstheme="majorBidi"/>
                <w:szCs w:val="22"/>
              </w:rPr>
              <w:t>.</w:t>
            </w:r>
            <w:r w:rsidRPr="00D51D7F">
              <w:rPr>
                <w:rFonts w:asciiTheme="majorBidi" w:hAnsiTheme="majorBidi" w:cstheme="majorBidi"/>
                <w:szCs w:val="22"/>
                <w:lang w:val="en-US"/>
              </w:rPr>
              <w:t>99</w:t>
            </w:r>
            <w:r w:rsidR="005F6FBA" w:rsidRPr="00396BC1">
              <w:rPr>
                <w:rFonts w:asciiTheme="majorBidi" w:hAnsiTheme="majorBidi" w:cstheme="majorBidi"/>
                <w:szCs w:val="22"/>
              </w:rPr>
              <w:t>%</w:t>
            </w:r>
          </w:p>
        </w:tc>
        <w:tc>
          <w:tcPr>
            <w:tcW w:w="281" w:type="dxa"/>
          </w:tcPr>
          <w:p w14:paraId="2BEE8E1F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19" w:type="dxa"/>
          </w:tcPr>
          <w:p w14:paraId="16722572" w14:textId="77777777" w:rsidR="005F6FBA" w:rsidRDefault="005F6FBA" w:rsidP="005F6FBA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79CF1134" w14:textId="2F1AA7A4" w:rsidR="007F3E28" w:rsidRPr="00396BC1" w:rsidRDefault="00D51D7F" w:rsidP="005F6FBA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51D7F">
              <w:rPr>
                <w:rFonts w:asciiTheme="majorBidi" w:hAnsiTheme="majorBidi" w:cstheme="majorBidi"/>
                <w:szCs w:val="22"/>
                <w:lang w:val="en-US" w:bidi="th-TH"/>
              </w:rPr>
              <w:t>20</w:t>
            </w:r>
            <w:r w:rsidR="007F3E28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D51D7F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284" w:type="dxa"/>
          </w:tcPr>
          <w:p w14:paraId="17D3DED8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44" w:type="dxa"/>
          </w:tcPr>
          <w:p w14:paraId="5FFF24DD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3618CE20" w14:textId="483E10FE" w:rsidR="005F6FBA" w:rsidRPr="00396BC1" w:rsidRDefault="00D51D7F" w:rsidP="005F6FBA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51D7F">
              <w:rPr>
                <w:rFonts w:asciiTheme="majorBidi" w:hAnsiTheme="majorBidi" w:cstheme="majorBidi"/>
                <w:szCs w:val="22"/>
                <w:lang w:val="en-US" w:bidi="th-TH"/>
              </w:rPr>
              <w:t>20</w:t>
            </w:r>
            <w:r w:rsidR="005F6FBA" w:rsidRPr="00396BC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D51D7F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274" w:type="dxa"/>
          </w:tcPr>
          <w:p w14:paraId="70A86A4E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51" w:type="dxa"/>
            <w:tcBorders>
              <w:bottom w:val="nil"/>
            </w:tcBorders>
          </w:tcPr>
          <w:p w14:paraId="08031386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81" w:type="dxa"/>
          </w:tcPr>
          <w:p w14:paraId="79109F6B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459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19" w:type="dxa"/>
            <w:tcBorders>
              <w:bottom w:val="nil"/>
            </w:tcBorders>
          </w:tcPr>
          <w:p w14:paraId="0DC0BE5D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459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3653BE3E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459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579" w:type="dxa"/>
            <w:tcBorders>
              <w:bottom w:val="nil"/>
            </w:tcBorders>
          </w:tcPr>
          <w:p w14:paraId="45B61CCD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364"/>
              </w:tabs>
              <w:spacing w:line="240" w:lineRule="auto"/>
              <w:ind w:left="-92" w:right="-43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767BBADD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459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574" w:type="dxa"/>
            <w:tcBorders>
              <w:bottom w:val="nil"/>
            </w:tcBorders>
          </w:tcPr>
          <w:p w14:paraId="03BC9AB0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364"/>
              </w:tabs>
              <w:spacing w:line="240" w:lineRule="auto"/>
              <w:ind w:left="-92" w:right="-43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8" w:type="dxa"/>
          </w:tcPr>
          <w:p w14:paraId="758702B6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18" w:type="dxa"/>
            <w:tcBorders>
              <w:bottom w:val="nil"/>
            </w:tcBorders>
          </w:tcPr>
          <w:p w14:paraId="578009D6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496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66062B2F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364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</w:p>
        </w:tc>
        <w:tc>
          <w:tcPr>
            <w:tcW w:w="646" w:type="dxa"/>
            <w:tcBorders>
              <w:bottom w:val="nil"/>
            </w:tcBorders>
          </w:tcPr>
          <w:p w14:paraId="15B39F1D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459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55" w:type="dxa"/>
          </w:tcPr>
          <w:p w14:paraId="26EBEABC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364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18" w:type="dxa"/>
            <w:gridSpan w:val="2"/>
            <w:tcBorders>
              <w:bottom w:val="nil"/>
            </w:tcBorders>
          </w:tcPr>
          <w:p w14:paraId="439907E9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92" w:right="-43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60D158C6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364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64" w:type="dxa"/>
            <w:tcBorders>
              <w:bottom w:val="nil"/>
            </w:tcBorders>
          </w:tcPr>
          <w:p w14:paraId="5A4789AE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240"/>
              </w:tabs>
              <w:spacing w:line="240" w:lineRule="auto"/>
              <w:ind w:left="-92" w:right="-43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</w:tr>
      <w:tr w:rsidR="005F6FBA" w:rsidRPr="00396BC1" w14:paraId="6D132501" w14:textId="77777777" w:rsidTr="006F706F">
        <w:trPr>
          <w:gridAfter w:val="1"/>
          <w:wAfter w:w="27" w:type="dxa"/>
        </w:trPr>
        <w:tc>
          <w:tcPr>
            <w:tcW w:w="1709" w:type="dxa"/>
          </w:tcPr>
          <w:p w14:paraId="05FA6D3C" w14:textId="2539C941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right="-108" w:hanging="15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96BC1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บีริช (ประเทศไทย) จำกัด</w:t>
            </w:r>
          </w:p>
        </w:tc>
        <w:tc>
          <w:tcPr>
            <w:tcW w:w="2341" w:type="dxa"/>
            <w:tcBorders>
              <w:left w:val="nil"/>
            </w:tcBorders>
          </w:tcPr>
          <w:p w14:paraId="733D38D0" w14:textId="153A5CA3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96BC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ส่งออกและจำหน่ายเวชสำอาง </w:t>
            </w:r>
            <w:r w:rsidRPr="00396BC1"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Pr="00396BC1">
              <w:rPr>
                <w:rFonts w:asciiTheme="majorBidi" w:hAnsiTheme="majorBidi" w:cstheme="majorBidi"/>
                <w:sz w:val="22"/>
                <w:szCs w:val="22"/>
                <w:cs/>
              </w:rPr>
              <w:t>เวชภัณฑ์ยา ยารักษาโรค อาหาร</w:t>
            </w:r>
            <w:r w:rsidRPr="00396BC1"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Pr="00396BC1">
              <w:rPr>
                <w:rFonts w:asciiTheme="majorBidi" w:hAnsiTheme="majorBidi" w:cstheme="majorBidi"/>
                <w:sz w:val="22"/>
                <w:szCs w:val="22"/>
                <w:cs/>
              </w:rPr>
              <w:t>เสริมสมุนไพร และเครื่องสำอาง</w:t>
            </w:r>
          </w:p>
        </w:tc>
        <w:tc>
          <w:tcPr>
            <w:tcW w:w="630" w:type="dxa"/>
          </w:tcPr>
          <w:p w14:paraId="7CC27BC7" w14:textId="77777777" w:rsidR="007F3E28" w:rsidRPr="00396BC1" w:rsidRDefault="007F3E28" w:rsidP="007F3E28">
            <w:pPr>
              <w:pStyle w:val="acctfourfigures"/>
              <w:tabs>
                <w:tab w:val="clear" w:pos="765"/>
                <w:tab w:val="decimal" w:pos="318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</w:rPr>
            </w:pPr>
          </w:p>
          <w:p w14:paraId="4C1386D1" w14:textId="77777777" w:rsidR="007F3E28" w:rsidRPr="00396BC1" w:rsidRDefault="007F3E28" w:rsidP="007F3E28">
            <w:pPr>
              <w:pStyle w:val="acctfourfigures"/>
              <w:tabs>
                <w:tab w:val="clear" w:pos="765"/>
                <w:tab w:val="decimal" w:pos="318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</w:rPr>
            </w:pPr>
          </w:p>
          <w:p w14:paraId="0EB96F3D" w14:textId="51690A63" w:rsidR="005F6FBA" w:rsidRPr="00396BC1" w:rsidRDefault="00D51D7F" w:rsidP="007F3E28">
            <w:pPr>
              <w:pStyle w:val="acctfourfigures"/>
              <w:tabs>
                <w:tab w:val="clear" w:pos="765"/>
                <w:tab w:val="decimal" w:pos="318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</w:rPr>
            </w:pPr>
            <w:r w:rsidRPr="00D51D7F">
              <w:rPr>
                <w:rFonts w:asciiTheme="majorBidi" w:hAnsiTheme="majorBidi" w:cstheme="majorBidi"/>
                <w:szCs w:val="22"/>
                <w:lang w:val="en-US"/>
              </w:rPr>
              <w:t>89</w:t>
            </w:r>
            <w:r w:rsidR="007F3E28" w:rsidRPr="00396BC1">
              <w:rPr>
                <w:rFonts w:asciiTheme="majorBidi" w:hAnsiTheme="majorBidi" w:cstheme="majorBidi"/>
                <w:szCs w:val="22"/>
              </w:rPr>
              <w:t>.</w:t>
            </w:r>
            <w:r w:rsidRPr="00D51D7F">
              <w:rPr>
                <w:rFonts w:asciiTheme="majorBidi" w:hAnsiTheme="majorBidi" w:cstheme="majorBidi"/>
                <w:szCs w:val="22"/>
                <w:lang w:val="en-US"/>
              </w:rPr>
              <w:t>99</w:t>
            </w:r>
            <w:r w:rsidR="007F3E28" w:rsidRPr="00396BC1">
              <w:rPr>
                <w:rFonts w:asciiTheme="majorBidi" w:hAnsiTheme="majorBidi" w:cstheme="majorBidi"/>
                <w:szCs w:val="22"/>
              </w:rPr>
              <w:t>%</w:t>
            </w:r>
          </w:p>
        </w:tc>
        <w:tc>
          <w:tcPr>
            <w:tcW w:w="281" w:type="dxa"/>
          </w:tcPr>
          <w:p w14:paraId="7AED2B62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19" w:type="dxa"/>
          </w:tcPr>
          <w:p w14:paraId="7CA5C740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318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</w:rPr>
            </w:pPr>
          </w:p>
          <w:p w14:paraId="7ED9E97E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318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</w:rPr>
            </w:pPr>
          </w:p>
          <w:p w14:paraId="77A63F97" w14:textId="48577F8E" w:rsidR="005F6FBA" w:rsidRPr="00396BC1" w:rsidRDefault="00D51D7F" w:rsidP="005F6FBA">
            <w:pPr>
              <w:pStyle w:val="acctfourfigures"/>
              <w:tabs>
                <w:tab w:val="clear" w:pos="765"/>
                <w:tab w:val="decimal" w:pos="318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D51D7F">
              <w:rPr>
                <w:rFonts w:asciiTheme="majorBidi" w:hAnsiTheme="majorBidi" w:cstheme="majorBidi"/>
                <w:szCs w:val="22"/>
                <w:lang w:val="en-US"/>
              </w:rPr>
              <w:t>89</w:t>
            </w:r>
            <w:r w:rsidR="005F6FBA" w:rsidRPr="00396BC1">
              <w:rPr>
                <w:rFonts w:asciiTheme="majorBidi" w:hAnsiTheme="majorBidi" w:cstheme="majorBidi"/>
                <w:szCs w:val="22"/>
              </w:rPr>
              <w:t>.</w:t>
            </w:r>
            <w:r w:rsidRPr="00D51D7F">
              <w:rPr>
                <w:rFonts w:asciiTheme="majorBidi" w:hAnsiTheme="majorBidi" w:cstheme="majorBidi"/>
                <w:szCs w:val="22"/>
                <w:lang w:val="en-US"/>
              </w:rPr>
              <w:t>99</w:t>
            </w:r>
            <w:r w:rsidR="005F6FBA" w:rsidRPr="00396BC1">
              <w:rPr>
                <w:rFonts w:asciiTheme="majorBidi" w:hAnsiTheme="majorBidi" w:cstheme="majorBidi"/>
                <w:szCs w:val="22"/>
              </w:rPr>
              <w:t>%</w:t>
            </w:r>
          </w:p>
        </w:tc>
        <w:tc>
          <w:tcPr>
            <w:tcW w:w="281" w:type="dxa"/>
          </w:tcPr>
          <w:p w14:paraId="3FE280C3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19" w:type="dxa"/>
          </w:tcPr>
          <w:p w14:paraId="415AB1F2" w14:textId="77777777" w:rsidR="005F6FBA" w:rsidRDefault="005F6FBA" w:rsidP="005F6FBA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1C284928" w14:textId="77777777" w:rsidR="007F3E28" w:rsidRDefault="007F3E28" w:rsidP="005F6FBA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6F728AE2" w14:textId="123D409F" w:rsidR="007F3E28" w:rsidRPr="00396BC1" w:rsidRDefault="00D51D7F" w:rsidP="005F6FBA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51D7F">
              <w:rPr>
                <w:rFonts w:asciiTheme="majorBidi" w:hAnsiTheme="majorBidi" w:cstheme="majorBidi"/>
                <w:szCs w:val="22"/>
                <w:lang w:val="en-US" w:bidi="th-TH"/>
              </w:rPr>
              <w:t>10</w:t>
            </w:r>
            <w:r w:rsidR="007F3E28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D51D7F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284" w:type="dxa"/>
          </w:tcPr>
          <w:p w14:paraId="1846FC56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44" w:type="dxa"/>
          </w:tcPr>
          <w:p w14:paraId="19472E76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5ACE302B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764B2902" w14:textId="2C4691A5" w:rsidR="005F6FBA" w:rsidRPr="00396BC1" w:rsidRDefault="00D51D7F" w:rsidP="005F6FBA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51D7F">
              <w:rPr>
                <w:rFonts w:asciiTheme="majorBidi" w:hAnsiTheme="majorBidi" w:cstheme="majorBidi"/>
                <w:szCs w:val="22"/>
                <w:lang w:val="en-US" w:bidi="th-TH"/>
              </w:rPr>
              <w:t>10</w:t>
            </w:r>
            <w:r w:rsidR="005F6FBA" w:rsidRPr="00396BC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D51D7F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274" w:type="dxa"/>
          </w:tcPr>
          <w:p w14:paraId="3C7133A7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51" w:type="dxa"/>
          </w:tcPr>
          <w:p w14:paraId="5DD7664F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81" w:type="dxa"/>
          </w:tcPr>
          <w:p w14:paraId="2B7CB9F8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459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19" w:type="dxa"/>
          </w:tcPr>
          <w:p w14:paraId="6AF72DB1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459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27A0CDE6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459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579" w:type="dxa"/>
          </w:tcPr>
          <w:p w14:paraId="5F07A7ED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364"/>
              </w:tabs>
              <w:spacing w:line="240" w:lineRule="auto"/>
              <w:ind w:left="-92" w:right="-43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43C211DA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459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574" w:type="dxa"/>
          </w:tcPr>
          <w:p w14:paraId="0733C179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364"/>
              </w:tabs>
              <w:spacing w:line="240" w:lineRule="auto"/>
              <w:ind w:left="-92" w:right="-43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8" w:type="dxa"/>
          </w:tcPr>
          <w:p w14:paraId="6791FA4C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18" w:type="dxa"/>
          </w:tcPr>
          <w:p w14:paraId="663C306A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496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2E1A478C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364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</w:p>
        </w:tc>
        <w:tc>
          <w:tcPr>
            <w:tcW w:w="646" w:type="dxa"/>
          </w:tcPr>
          <w:p w14:paraId="4137950F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459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55" w:type="dxa"/>
          </w:tcPr>
          <w:p w14:paraId="0C5E3A11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364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18" w:type="dxa"/>
            <w:gridSpan w:val="2"/>
          </w:tcPr>
          <w:p w14:paraId="15E65AF2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92" w:right="-43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413BB54E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364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64" w:type="dxa"/>
          </w:tcPr>
          <w:p w14:paraId="2AA73E70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240"/>
              </w:tabs>
              <w:spacing w:line="240" w:lineRule="auto"/>
              <w:ind w:left="-92" w:right="-43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</w:tr>
      <w:tr w:rsidR="00AA291C" w:rsidRPr="00396BC1" w14:paraId="777AE9D0" w14:textId="77777777" w:rsidTr="00182A23">
        <w:trPr>
          <w:gridAfter w:val="1"/>
          <w:wAfter w:w="27" w:type="dxa"/>
        </w:trPr>
        <w:tc>
          <w:tcPr>
            <w:tcW w:w="4050" w:type="dxa"/>
            <w:gridSpan w:val="2"/>
          </w:tcPr>
          <w:p w14:paraId="278B4CBA" w14:textId="03766DD5" w:rsidR="00AA291C" w:rsidRPr="00396BC1" w:rsidRDefault="00AA291C" w:rsidP="00AA2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 xml:space="preserve">-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2"/>
                <w:szCs w:val="22"/>
                <w:cs/>
              </w:rPr>
              <w:t>ลงทุนผ่าน</w:t>
            </w:r>
            <w:r w:rsidRPr="00AA291C">
              <w:rPr>
                <w:rFonts w:asciiTheme="majorBidi" w:hAnsiTheme="majorBidi"/>
                <w:b/>
                <w:bCs/>
                <w:i/>
                <w:iCs/>
                <w:sz w:val="22"/>
                <w:szCs w:val="22"/>
                <w:cs/>
              </w:rPr>
              <w:t>บริษัท บางกอกดรัก จำกัด</w:t>
            </w:r>
          </w:p>
        </w:tc>
        <w:tc>
          <w:tcPr>
            <w:tcW w:w="630" w:type="dxa"/>
          </w:tcPr>
          <w:p w14:paraId="260B4D2B" w14:textId="77777777" w:rsidR="00AA291C" w:rsidRPr="00396BC1" w:rsidRDefault="00AA291C" w:rsidP="007F3E28">
            <w:pPr>
              <w:pStyle w:val="acctfourfigures"/>
              <w:tabs>
                <w:tab w:val="clear" w:pos="765"/>
                <w:tab w:val="decimal" w:pos="318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1" w:type="dxa"/>
          </w:tcPr>
          <w:p w14:paraId="1A9C3D0B" w14:textId="77777777" w:rsidR="00AA291C" w:rsidRPr="00396BC1" w:rsidRDefault="00AA291C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19" w:type="dxa"/>
          </w:tcPr>
          <w:p w14:paraId="76DEA157" w14:textId="77777777" w:rsidR="00AA291C" w:rsidRPr="00396BC1" w:rsidRDefault="00AA291C" w:rsidP="005F6FBA">
            <w:pPr>
              <w:pStyle w:val="acctfourfigures"/>
              <w:tabs>
                <w:tab w:val="clear" w:pos="765"/>
                <w:tab w:val="decimal" w:pos="318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1" w:type="dxa"/>
          </w:tcPr>
          <w:p w14:paraId="55E07858" w14:textId="77777777" w:rsidR="00AA291C" w:rsidRPr="00396BC1" w:rsidRDefault="00AA291C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19" w:type="dxa"/>
          </w:tcPr>
          <w:p w14:paraId="1F75BDFC" w14:textId="77777777" w:rsidR="00AA291C" w:rsidRDefault="00AA291C" w:rsidP="005F6FBA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84" w:type="dxa"/>
          </w:tcPr>
          <w:p w14:paraId="03062340" w14:textId="77777777" w:rsidR="00AA291C" w:rsidRPr="00396BC1" w:rsidRDefault="00AA291C" w:rsidP="005F6FBA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44" w:type="dxa"/>
          </w:tcPr>
          <w:p w14:paraId="1D82F24B" w14:textId="77777777" w:rsidR="00AA291C" w:rsidRPr="00396BC1" w:rsidRDefault="00AA291C" w:rsidP="005F6FBA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4" w:type="dxa"/>
          </w:tcPr>
          <w:p w14:paraId="4395E8E3" w14:textId="77777777" w:rsidR="00AA291C" w:rsidRPr="00396BC1" w:rsidRDefault="00AA291C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51" w:type="dxa"/>
          </w:tcPr>
          <w:p w14:paraId="69141B70" w14:textId="77777777" w:rsidR="00AA291C" w:rsidRPr="00396BC1" w:rsidRDefault="00AA291C" w:rsidP="005F6FBA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81" w:type="dxa"/>
          </w:tcPr>
          <w:p w14:paraId="436D82C3" w14:textId="77777777" w:rsidR="00AA291C" w:rsidRPr="00396BC1" w:rsidRDefault="00AA291C" w:rsidP="005F6FBA">
            <w:pPr>
              <w:pStyle w:val="acctfourfigures"/>
              <w:tabs>
                <w:tab w:val="clear" w:pos="765"/>
                <w:tab w:val="decimal" w:pos="459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19" w:type="dxa"/>
          </w:tcPr>
          <w:p w14:paraId="5B3E3BF8" w14:textId="77777777" w:rsidR="00AA291C" w:rsidRPr="00396BC1" w:rsidRDefault="00AA291C" w:rsidP="005F6FBA">
            <w:pPr>
              <w:pStyle w:val="acctfourfigures"/>
              <w:tabs>
                <w:tab w:val="clear" w:pos="765"/>
                <w:tab w:val="decimal" w:pos="459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7D8F7DB8" w14:textId="77777777" w:rsidR="00AA291C" w:rsidRPr="00396BC1" w:rsidRDefault="00AA291C" w:rsidP="005F6FBA">
            <w:pPr>
              <w:pStyle w:val="acctfourfigures"/>
              <w:tabs>
                <w:tab w:val="clear" w:pos="765"/>
                <w:tab w:val="decimal" w:pos="459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579" w:type="dxa"/>
          </w:tcPr>
          <w:p w14:paraId="04D6F9E1" w14:textId="77777777" w:rsidR="00AA291C" w:rsidRPr="00396BC1" w:rsidRDefault="00AA291C" w:rsidP="005F6FBA">
            <w:pPr>
              <w:pStyle w:val="acctfourfigures"/>
              <w:tabs>
                <w:tab w:val="clear" w:pos="765"/>
                <w:tab w:val="decimal" w:pos="364"/>
              </w:tabs>
              <w:spacing w:line="240" w:lineRule="auto"/>
              <w:ind w:left="-92" w:right="-43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463CCDEE" w14:textId="77777777" w:rsidR="00AA291C" w:rsidRPr="00396BC1" w:rsidRDefault="00AA291C" w:rsidP="005F6FBA">
            <w:pPr>
              <w:pStyle w:val="acctfourfigures"/>
              <w:tabs>
                <w:tab w:val="clear" w:pos="765"/>
                <w:tab w:val="decimal" w:pos="459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574" w:type="dxa"/>
          </w:tcPr>
          <w:p w14:paraId="25B50F36" w14:textId="77777777" w:rsidR="00AA291C" w:rsidRPr="00396BC1" w:rsidRDefault="00AA291C" w:rsidP="005F6FBA">
            <w:pPr>
              <w:pStyle w:val="acctfourfigures"/>
              <w:tabs>
                <w:tab w:val="clear" w:pos="765"/>
                <w:tab w:val="decimal" w:pos="364"/>
              </w:tabs>
              <w:spacing w:line="240" w:lineRule="auto"/>
              <w:ind w:left="-92" w:right="-43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8" w:type="dxa"/>
          </w:tcPr>
          <w:p w14:paraId="2E1545BD" w14:textId="77777777" w:rsidR="00AA291C" w:rsidRPr="00396BC1" w:rsidRDefault="00AA291C" w:rsidP="005F6FBA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18" w:type="dxa"/>
          </w:tcPr>
          <w:p w14:paraId="01212334" w14:textId="77777777" w:rsidR="00AA291C" w:rsidRPr="00396BC1" w:rsidRDefault="00AA291C" w:rsidP="005F6FBA">
            <w:pPr>
              <w:pStyle w:val="acctfourfigures"/>
              <w:tabs>
                <w:tab w:val="clear" w:pos="765"/>
                <w:tab w:val="decimal" w:pos="496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6F503690" w14:textId="77777777" w:rsidR="00AA291C" w:rsidRPr="00396BC1" w:rsidRDefault="00AA291C" w:rsidP="005F6FBA">
            <w:pPr>
              <w:pStyle w:val="acctfourfigures"/>
              <w:tabs>
                <w:tab w:val="clear" w:pos="765"/>
                <w:tab w:val="decimal" w:pos="364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</w:p>
        </w:tc>
        <w:tc>
          <w:tcPr>
            <w:tcW w:w="646" w:type="dxa"/>
          </w:tcPr>
          <w:p w14:paraId="734A26C0" w14:textId="77777777" w:rsidR="00AA291C" w:rsidRPr="00396BC1" w:rsidRDefault="00AA291C" w:rsidP="005F6FBA">
            <w:pPr>
              <w:pStyle w:val="acctfourfigures"/>
              <w:tabs>
                <w:tab w:val="clear" w:pos="765"/>
                <w:tab w:val="decimal" w:pos="459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55" w:type="dxa"/>
          </w:tcPr>
          <w:p w14:paraId="7EBD8377" w14:textId="77777777" w:rsidR="00AA291C" w:rsidRPr="00396BC1" w:rsidRDefault="00AA291C" w:rsidP="005F6FBA">
            <w:pPr>
              <w:pStyle w:val="acctfourfigures"/>
              <w:tabs>
                <w:tab w:val="clear" w:pos="765"/>
                <w:tab w:val="decimal" w:pos="364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18" w:type="dxa"/>
            <w:gridSpan w:val="2"/>
          </w:tcPr>
          <w:p w14:paraId="476965D7" w14:textId="77777777" w:rsidR="00AA291C" w:rsidRPr="00396BC1" w:rsidRDefault="00AA291C" w:rsidP="005F6FBA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92" w:right="-43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3174BB74" w14:textId="77777777" w:rsidR="00AA291C" w:rsidRPr="00396BC1" w:rsidRDefault="00AA291C" w:rsidP="005F6FBA">
            <w:pPr>
              <w:pStyle w:val="acctfourfigures"/>
              <w:tabs>
                <w:tab w:val="clear" w:pos="765"/>
                <w:tab w:val="decimal" w:pos="364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64" w:type="dxa"/>
          </w:tcPr>
          <w:p w14:paraId="66481C84" w14:textId="77777777" w:rsidR="00AA291C" w:rsidRPr="00396BC1" w:rsidRDefault="00AA291C" w:rsidP="005F6FBA">
            <w:pPr>
              <w:pStyle w:val="acctfourfigures"/>
              <w:tabs>
                <w:tab w:val="clear" w:pos="765"/>
                <w:tab w:val="decimal" w:pos="240"/>
              </w:tabs>
              <w:spacing w:line="240" w:lineRule="auto"/>
              <w:ind w:left="-92" w:right="-43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</w:tr>
      <w:tr w:rsidR="005F6FBA" w:rsidRPr="00396BC1" w14:paraId="7F5C69AE" w14:textId="77777777" w:rsidTr="006F706F">
        <w:trPr>
          <w:gridAfter w:val="1"/>
          <w:wAfter w:w="27" w:type="dxa"/>
        </w:trPr>
        <w:tc>
          <w:tcPr>
            <w:tcW w:w="1709" w:type="dxa"/>
          </w:tcPr>
          <w:p w14:paraId="4822B409" w14:textId="7F61D3CE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right="-108" w:hanging="15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96BC1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บีเคดี วีว่า จำกัด</w:t>
            </w:r>
          </w:p>
        </w:tc>
        <w:tc>
          <w:tcPr>
            <w:tcW w:w="2341" w:type="dxa"/>
            <w:tcBorders>
              <w:left w:val="nil"/>
            </w:tcBorders>
          </w:tcPr>
          <w:p w14:paraId="1A20E64F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96BC1">
              <w:rPr>
                <w:rFonts w:asciiTheme="majorBidi" w:hAnsiTheme="majorBidi"/>
                <w:sz w:val="22"/>
                <w:szCs w:val="22"/>
                <w:cs/>
              </w:rPr>
              <w:t xml:space="preserve">ขายส่ง และขายปลีก สำหรับยาแผนปัจจุบัน ผลิตภัณฑ์เสริมอาหาร เวชสำอาง เครื่องสำอาง ยาสามัญประจำบ้าน ผลิตภัณฑ์สมุนไพรขายทั่วไป </w:t>
            </w:r>
          </w:p>
          <w:p w14:paraId="76618965" w14:textId="7B3032FF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96BC1">
              <w:rPr>
                <w:rFonts w:asciiTheme="majorBidi" w:hAnsiTheme="majorBidi"/>
                <w:sz w:val="22"/>
                <w:szCs w:val="22"/>
                <w:cs/>
              </w:rPr>
              <w:t>และเครื่องมือแพทย์ และประกอบธุรกิจตลาดแบบตรงสำหรับผลิตภัณฑ์ข้างต้น</w:t>
            </w:r>
          </w:p>
        </w:tc>
        <w:tc>
          <w:tcPr>
            <w:tcW w:w="630" w:type="dxa"/>
          </w:tcPr>
          <w:p w14:paraId="57A07395" w14:textId="77777777" w:rsidR="007F3E28" w:rsidRPr="00396BC1" w:rsidRDefault="007F3E28" w:rsidP="007F3E28">
            <w:pPr>
              <w:pStyle w:val="acctfourfigures"/>
              <w:tabs>
                <w:tab w:val="clear" w:pos="765"/>
                <w:tab w:val="decimal" w:pos="318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417EFD96" w14:textId="77777777" w:rsidR="007F3E28" w:rsidRPr="00396BC1" w:rsidRDefault="007F3E28" w:rsidP="007F3E28">
            <w:pPr>
              <w:pStyle w:val="acctfourfigures"/>
              <w:tabs>
                <w:tab w:val="clear" w:pos="765"/>
                <w:tab w:val="decimal" w:pos="318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3FD330E5" w14:textId="77777777" w:rsidR="007F3E28" w:rsidRPr="00396BC1" w:rsidRDefault="007F3E28" w:rsidP="007F3E28">
            <w:pPr>
              <w:pStyle w:val="acctfourfigures"/>
              <w:tabs>
                <w:tab w:val="clear" w:pos="765"/>
                <w:tab w:val="decimal" w:pos="318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24078D05" w14:textId="77777777" w:rsidR="007F3E28" w:rsidRPr="00396BC1" w:rsidRDefault="007F3E28" w:rsidP="007F3E28">
            <w:pPr>
              <w:pStyle w:val="acctfourfigures"/>
              <w:tabs>
                <w:tab w:val="clear" w:pos="765"/>
                <w:tab w:val="decimal" w:pos="318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50B9CBC3" w14:textId="77777777" w:rsidR="007F3E28" w:rsidRPr="00396BC1" w:rsidRDefault="007F3E28" w:rsidP="007F3E28">
            <w:pPr>
              <w:pStyle w:val="acctfourfigures"/>
              <w:tabs>
                <w:tab w:val="clear" w:pos="765"/>
                <w:tab w:val="decimal" w:pos="318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16E0D683" w14:textId="79919D0D" w:rsidR="005F6FBA" w:rsidRPr="00396BC1" w:rsidRDefault="00D51D7F" w:rsidP="007F3E28">
            <w:pPr>
              <w:pStyle w:val="acctfourfigures"/>
              <w:tabs>
                <w:tab w:val="clear" w:pos="765"/>
                <w:tab w:val="decimal" w:pos="318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51D7F">
              <w:rPr>
                <w:rFonts w:asciiTheme="majorBidi" w:hAnsiTheme="majorBidi" w:cstheme="majorBidi"/>
                <w:szCs w:val="22"/>
                <w:lang w:val="en-US" w:bidi="th-TH"/>
              </w:rPr>
              <w:t>99</w:t>
            </w:r>
            <w:r w:rsidR="007F3E28" w:rsidRPr="00396BC1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 w:rsidRPr="00D51D7F">
              <w:rPr>
                <w:rFonts w:asciiTheme="majorBidi" w:hAnsiTheme="majorBidi" w:cstheme="majorBidi"/>
                <w:szCs w:val="22"/>
                <w:lang w:val="en-US" w:bidi="th-TH"/>
              </w:rPr>
              <w:t>98</w:t>
            </w:r>
            <w:r w:rsidR="007F3E28" w:rsidRPr="00396BC1">
              <w:rPr>
                <w:rFonts w:asciiTheme="majorBidi" w:hAnsiTheme="majorBidi" w:cstheme="majorBidi"/>
                <w:szCs w:val="22"/>
                <w:lang w:val="en-US" w:bidi="th-TH"/>
              </w:rPr>
              <w:t>%</w:t>
            </w:r>
          </w:p>
        </w:tc>
        <w:tc>
          <w:tcPr>
            <w:tcW w:w="281" w:type="dxa"/>
          </w:tcPr>
          <w:p w14:paraId="4A922BF1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19" w:type="dxa"/>
          </w:tcPr>
          <w:p w14:paraId="434404B0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318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2374AA2F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318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4DB18EA3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318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2FB9DA95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318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08035807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318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64AC99E9" w14:textId="268A4A3E" w:rsidR="005F6FBA" w:rsidRPr="00396BC1" w:rsidRDefault="00D51D7F" w:rsidP="005F6FBA">
            <w:pPr>
              <w:pStyle w:val="acctfourfigures"/>
              <w:tabs>
                <w:tab w:val="clear" w:pos="765"/>
                <w:tab w:val="decimal" w:pos="318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</w:rPr>
            </w:pPr>
            <w:r w:rsidRPr="00D51D7F">
              <w:rPr>
                <w:rFonts w:asciiTheme="majorBidi" w:hAnsiTheme="majorBidi" w:cstheme="majorBidi"/>
                <w:szCs w:val="22"/>
                <w:lang w:val="en-US" w:bidi="th-TH"/>
              </w:rPr>
              <w:t>99</w:t>
            </w:r>
            <w:r w:rsidR="005F6FBA" w:rsidRPr="00396BC1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 w:rsidRPr="00D51D7F">
              <w:rPr>
                <w:rFonts w:asciiTheme="majorBidi" w:hAnsiTheme="majorBidi" w:cstheme="majorBidi"/>
                <w:szCs w:val="22"/>
                <w:lang w:val="en-US" w:bidi="th-TH"/>
              </w:rPr>
              <w:t>98</w:t>
            </w:r>
            <w:r w:rsidR="005F6FBA" w:rsidRPr="00396BC1">
              <w:rPr>
                <w:rFonts w:asciiTheme="majorBidi" w:hAnsiTheme="majorBidi" w:cstheme="majorBidi"/>
                <w:szCs w:val="22"/>
                <w:lang w:val="en-US" w:bidi="th-TH"/>
              </w:rPr>
              <w:t>%</w:t>
            </w:r>
          </w:p>
        </w:tc>
        <w:tc>
          <w:tcPr>
            <w:tcW w:w="281" w:type="dxa"/>
          </w:tcPr>
          <w:p w14:paraId="4C9965EC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19" w:type="dxa"/>
          </w:tcPr>
          <w:p w14:paraId="2F48B40F" w14:textId="77777777" w:rsidR="005F6FBA" w:rsidRDefault="005F6FBA" w:rsidP="005F6FBA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433574BB" w14:textId="77777777" w:rsidR="007F3E28" w:rsidRDefault="007F3E28" w:rsidP="005F6FBA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52EA46E4" w14:textId="77777777" w:rsidR="007F3E28" w:rsidRDefault="007F3E28" w:rsidP="005F6FBA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42E733F6" w14:textId="77777777" w:rsidR="007F3E28" w:rsidRDefault="007F3E28" w:rsidP="005F6FBA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21EC9ADC" w14:textId="77777777" w:rsidR="007F3E28" w:rsidRDefault="007F3E28" w:rsidP="005F6FBA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33E7E640" w14:textId="16D30D6F" w:rsidR="007F3E28" w:rsidRPr="00396BC1" w:rsidRDefault="00D51D7F" w:rsidP="005F6FBA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51D7F"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  <w:r w:rsidR="007F3E28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D51D7F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284" w:type="dxa"/>
          </w:tcPr>
          <w:p w14:paraId="62790515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44" w:type="dxa"/>
          </w:tcPr>
          <w:p w14:paraId="688C15CC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612D1DE1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1AE03AB9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273999F5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67D4222B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57C4DCAE" w14:textId="42013AA4" w:rsidR="005F6FBA" w:rsidRPr="00396BC1" w:rsidRDefault="00D51D7F" w:rsidP="005F6FBA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51D7F"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  <w:r w:rsidR="005F6FBA" w:rsidRPr="00396BC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D51D7F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274" w:type="dxa"/>
          </w:tcPr>
          <w:p w14:paraId="3652E830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51" w:type="dxa"/>
          </w:tcPr>
          <w:p w14:paraId="25A23F46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81" w:type="dxa"/>
          </w:tcPr>
          <w:p w14:paraId="5C621EFE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459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19" w:type="dxa"/>
          </w:tcPr>
          <w:p w14:paraId="3B4BE9D0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459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6A55ADD9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459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579" w:type="dxa"/>
          </w:tcPr>
          <w:p w14:paraId="73FB3D23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364"/>
              </w:tabs>
              <w:spacing w:line="240" w:lineRule="auto"/>
              <w:ind w:left="-92" w:right="-43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086569B8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459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574" w:type="dxa"/>
          </w:tcPr>
          <w:p w14:paraId="35957104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364"/>
              </w:tabs>
              <w:spacing w:line="240" w:lineRule="auto"/>
              <w:ind w:left="-92" w:right="-43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8" w:type="dxa"/>
          </w:tcPr>
          <w:p w14:paraId="411D70A2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18" w:type="dxa"/>
          </w:tcPr>
          <w:p w14:paraId="2176C9F3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496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652E339C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364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</w:p>
        </w:tc>
        <w:tc>
          <w:tcPr>
            <w:tcW w:w="646" w:type="dxa"/>
          </w:tcPr>
          <w:p w14:paraId="387EDAB0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459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55" w:type="dxa"/>
          </w:tcPr>
          <w:p w14:paraId="759864CE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364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18" w:type="dxa"/>
            <w:gridSpan w:val="2"/>
          </w:tcPr>
          <w:p w14:paraId="72602EFD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92" w:right="-43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6EF79F5C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364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64" w:type="dxa"/>
          </w:tcPr>
          <w:p w14:paraId="2CA98B94" w14:textId="77777777" w:rsidR="005F6FBA" w:rsidRPr="00396BC1" w:rsidRDefault="005F6FBA" w:rsidP="005F6FBA">
            <w:pPr>
              <w:pStyle w:val="acctfourfigures"/>
              <w:tabs>
                <w:tab w:val="clear" w:pos="765"/>
                <w:tab w:val="decimal" w:pos="240"/>
              </w:tabs>
              <w:spacing w:line="240" w:lineRule="auto"/>
              <w:ind w:left="-92" w:right="-43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</w:tr>
    </w:tbl>
    <w:p w14:paraId="0450CFC8" w14:textId="77777777" w:rsidR="00644011" w:rsidRPr="00396BC1" w:rsidRDefault="00644011" w:rsidP="006172DC">
      <w:pPr>
        <w:pStyle w:val="block"/>
        <w:spacing w:after="0" w:line="240" w:lineRule="auto"/>
        <w:ind w:left="540" w:right="-134"/>
        <w:jc w:val="thaiDistribute"/>
        <w:rPr>
          <w:rFonts w:asciiTheme="majorBidi" w:hAnsiTheme="majorBidi" w:cstheme="majorBidi"/>
          <w:sz w:val="20"/>
        </w:rPr>
      </w:pPr>
    </w:p>
    <w:p w14:paraId="1AD15244" w14:textId="77777777" w:rsidR="00810F71" w:rsidRPr="00396BC1" w:rsidRDefault="00EC7021" w:rsidP="006172DC">
      <w:pPr>
        <w:pStyle w:val="block"/>
        <w:spacing w:after="0" w:line="240" w:lineRule="auto"/>
        <w:ind w:left="540" w:right="-134"/>
        <w:jc w:val="thaiDistribute"/>
        <w:rPr>
          <w:rFonts w:asciiTheme="majorBidi" w:hAnsiTheme="majorBidi" w:cstheme="majorBidi"/>
          <w:sz w:val="30"/>
          <w:szCs w:val="30"/>
        </w:rPr>
      </w:pPr>
      <w:r w:rsidRPr="00396BC1">
        <w:rPr>
          <w:rFonts w:asciiTheme="majorBidi" w:hAnsiTheme="majorBidi" w:cstheme="majorBidi"/>
          <w:sz w:val="30"/>
          <w:szCs w:val="30"/>
          <w:cs/>
          <w:lang w:bidi="th-TH"/>
        </w:rPr>
        <w:t>บริษัทย่อยทั้งหมดจดทะเบียนจัดตั้งและดำเนินธุรกิจในประเทศไทย</w:t>
      </w:r>
    </w:p>
    <w:p w14:paraId="6ABC7830" w14:textId="4C980C6D" w:rsidR="00812C77" w:rsidRPr="00396BC1" w:rsidRDefault="00812C77" w:rsidP="006172DC">
      <w:pPr>
        <w:pStyle w:val="block"/>
        <w:spacing w:after="0" w:line="240" w:lineRule="auto"/>
        <w:ind w:left="540" w:right="-134"/>
        <w:jc w:val="thaiDistribute"/>
        <w:rPr>
          <w:rFonts w:asciiTheme="majorBidi" w:hAnsiTheme="majorBidi" w:cstheme="majorBidi"/>
          <w:sz w:val="30"/>
          <w:szCs w:val="30"/>
        </w:rPr>
        <w:sectPr w:rsidR="00812C77" w:rsidRPr="00396BC1" w:rsidSect="00644011">
          <w:headerReference w:type="default" r:id="rId13"/>
          <w:footerReference w:type="default" r:id="rId14"/>
          <w:pgSz w:w="16834" w:h="11909" w:orient="landscape" w:code="9"/>
          <w:pgMar w:top="691" w:right="1152" w:bottom="720" w:left="1152" w:header="720" w:footer="720" w:gutter="0"/>
          <w:cols w:space="720"/>
          <w:docGrid w:linePitch="360"/>
        </w:sectPr>
      </w:pPr>
    </w:p>
    <w:p w14:paraId="7F8BDBC9" w14:textId="6AC0DA04" w:rsidR="00812C77" w:rsidRPr="00396BC1" w:rsidRDefault="00812C77" w:rsidP="00812C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396BC1">
        <w:rPr>
          <w:rFonts w:ascii="Angsana New" w:hAnsi="Angsana New"/>
          <w:spacing w:val="-2"/>
          <w:sz w:val="30"/>
          <w:szCs w:val="30"/>
          <w:cs/>
        </w:rPr>
        <w:t xml:space="preserve">เมื่อวันที่ </w:t>
      </w:r>
      <w:r w:rsidR="00D51D7F" w:rsidRPr="00D51D7F">
        <w:rPr>
          <w:rFonts w:ascii="Angsana New" w:hAnsi="Angsana New"/>
          <w:spacing w:val="-2"/>
          <w:sz w:val="30"/>
          <w:szCs w:val="30"/>
        </w:rPr>
        <w:t>20</w:t>
      </w:r>
      <w:r w:rsidRPr="00396BC1">
        <w:rPr>
          <w:rFonts w:ascii="Angsana New" w:hAnsi="Angsana New"/>
          <w:spacing w:val="-2"/>
          <w:sz w:val="30"/>
          <w:szCs w:val="30"/>
          <w:cs/>
        </w:rPr>
        <w:t xml:space="preserve"> มิถุนายน </w:t>
      </w:r>
      <w:r w:rsidR="00D51D7F" w:rsidRPr="00D51D7F">
        <w:rPr>
          <w:rFonts w:ascii="Angsana New" w:hAnsi="Angsana New"/>
          <w:spacing w:val="-2"/>
          <w:sz w:val="30"/>
          <w:szCs w:val="30"/>
        </w:rPr>
        <w:t>2567</w:t>
      </w:r>
      <w:r w:rsidRPr="00396BC1">
        <w:rPr>
          <w:rFonts w:ascii="Angsana New" w:hAnsi="Angsana New"/>
          <w:spacing w:val="-2"/>
          <w:sz w:val="30"/>
          <w:szCs w:val="30"/>
          <w:cs/>
        </w:rPr>
        <w:t xml:space="preserve"> ที่ประชุมคณะกรรมการบริษัท บางกอก ดรัก จำกัด ซึ่งเป็นบริษัทย่อยของบริษัท</w:t>
      </w:r>
      <w:r w:rsidRPr="00396BC1">
        <w:rPr>
          <w:rFonts w:ascii="Angsana New" w:hAnsi="Angsana New"/>
          <w:spacing w:val="-2"/>
          <w:sz w:val="30"/>
          <w:szCs w:val="30"/>
        </w:rPr>
        <w:t xml:space="preserve"> </w:t>
      </w:r>
      <w:r w:rsidRPr="00396BC1">
        <w:rPr>
          <w:rFonts w:ascii="Angsana New" w:hAnsi="Angsana New"/>
          <w:spacing w:val="-2"/>
          <w:sz w:val="30"/>
          <w:szCs w:val="30"/>
          <w:cs/>
        </w:rPr>
        <w:t xml:space="preserve">มีมติให้จัดตั้งบริษัทย่อยใหม่ชื่อ บริษัท บีเคดี วีว่า จำกัด เพื่อดำเนินธุรกิจหลักเกี่ยวกับขายส่ง และขายปลีก สำหรับยาแผนปัจจุบัน ผลิตภัณฑ์เสริมอาหาร เวชสำอาง เครื่องสำอาง ยาสามัญประจำบ้าน ผลิตภัณฑ์สมุนไพรขายทั่วไป </w:t>
      </w:r>
      <w:r w:rsidRPr="00396BC1">
        <w:rPr>
          <w:rFonts w:ascii="Angsana New" w:hAnsi="Angsana New"/>
          <w:spacing w:val="-2"/>
          <w:sz w:val="30"/>
          <w:szCs w:val="30"/>
        </w:rPr>
        <w:br/>
      </w:r>
      <w:r w:rsidRPr="00396BC1">
        <w:rPr>
          <w:rFonts w:ascii="Angsana New" w:hAnsi="Angsana New"/>
          <w:spacing w:val="-2"/>
          <w:sz w:val="30"/>
          <w:szCs w:val="30"/>
          <w:cs/>
        </w:rPr>
        <w:t xml:space="preserve">และเครื่องมือแพทย์ และประกอบธุรกิจตลาดแบบตรงสำหรับผลิตภัณฑ์ข้างต้น โดยมีทุนจดทะเบียน </w:t>
      </w:r>
      <w:r w:rsidR="00D51D7F" w:rsidRPr="00D51D7F">
        <w:rPr>
          <w:rFonts w:ascii="Angsana New" w:hAnsi="Angsana New"/>
          <w:spacing w:val="-2"/>
          <w:sz w:val="30"/>
          <w:szCs w:val="30"/>
        </w:rPr>
        <w:t>10</w:t>
      </w:r>
      <w:r w:rsidRPr="00396BC1">
        <w:rPr>
          <w:rFonts w:ascii="Angsana New" w:hAnsi="Angsana New"/>
          <w:spacing w:val="-2"/>
          <w:sz w:val="30"/>
          <w:szCs w:val="30"/>
        </w:rPr>
        <w:t>,</w:t>
      </w:r>
      <w:r w:rsidR="00D51D7F" w:rsidRPr="00D51D7F">
        <w:rPr>
          <w:rFonts w:ascii="Angsana New" w:hAnsi="Angsana New"/>
          <w:spacing w:val="-2"/>
          <w:sz w:val="30"/>
          <w:szCs w:val="30"/>
        </w:rPr>
        <w:t>000</w:t>
      </w:r>
      <w:r w:rsidRPr="00396BC1">
        <w:rPr>
          <w:rFonts w:ascii="Angsana New" w:hAnsi="Angsana New"/>
          <w:spacing w:val="-2"/>
          <w:sz w:val="30"/>
          <w:szCs w:val="30"/>
          <w:cs/>
        </w:rPr>
        <w:t xml:space="preserve"> หุ้น มูลค่าหุ้นละ </w:t>
      </w:r>
      <w:r w:rsidR="00D51D7F" w:rsidRPr="00D51D7F">
        <w:rPr>
          <w:rFonts w:ascii="Angsana New" w:hAnsi="Angsana New"/>
          <w:spacing w:val="-2"/>
          <w:sz w:val="30"/>
          <w:szCs w:val="30"/>
        </w:rPr>
        <w:t>100</w:t>
      </w:r>
      <w:r w:rsidRPr="00396BC1">
        <w:rPr>
          <w:rFonts w:ascii="Angsana New" w:hAnsi="Angsana New"/>
          <w:spacing w:val="-2"/>
          <w:sz w:val="30"/>
          <w:szCs w:val="30"/>
          <w:cs/>
        </w:rPr>
        <w:t xml:space="preserve"> บาท รวมเป็นเงิน </w:t>
      </w:r>
      <w:r w:rsidR="00D51D7F" w:rsidRPr="00D51D7F">
        <w:rPr>
          <w:rFonts w:ascii="Angsana New" w:hAnsi="Angsana New"/>
          <w:spacing w:val="-2"/>
          <w:sz w:val="30"/>
          <w:szCs w:val="30"/>
        </w:rPr>
        <w:t>1</w:t>
      </w:r>
      <w:r w:rsidRPr="00396BC1">
        <w:rPr>
          <w:rFonts w:ascii="Angsana New" w:hAnsi="Angsana New"/>
          <w:spacing w:val="-2"/>
          <w:sz w:val="30"/>
          <w:szCs w:val="30"/>
        </w:rPr>
        <w:t>,</w:t>
      </w:r>
      <w:r w:rsidR="00D51D7F" w:rsidRPr="00D51D7F">
        <w:rPr>
          <w:rFonts w:ascii="Angsana New" w:hAnsi="Angsana New"/>
          <w:spacing w:val="-2"/>
          <w:sz w:val="30"/>
          <w:szCs w:val="30"/>
        </w:rPr>
        <w:t>000</w:t>
      </w:r>
      <w:r w:rsidRPr="00396BC1">
        <w:rPr>
          <w:rFonts w:ascii="Angsana New" w:hAnsi="Angsana New"/>
          <w:spacing w:val="-2"/>
          <w:sz w:val="30"/>
          <w:szCs w:val="30"/>
        </w:rPr>
        <w:t>,</w:t>
      </w:r>
      <w:r w:rsidR="00D51D7F" w:rsidRPr="00D51D7F">
        <w:rPr>
          <w:rFonts w:ascii="Angsana New" w:hAnsi="Angsana New"/>
          <w:spacing w:val="-2"/>
          <w:sz w:val="30"/>
          <w:szCs w:val="30"/>
        </w:rPr>
        <w:t>000</w:t>
      </w:r>
      <w:r w:rsidRPr="00396BC1">
        <w:rPr>
          <w:rFonts w:ascii="Angsana New" w:hAnsi="Angsana New"/>
          <w:spacing w:val="-2"/>
          <w:sz w:val="30"/>
          <w:szCs w:val="30"/>
          <w:cs/>
        </w:rPr>
        <w:t xml:space="preserve"> บาท ทั้งนี้ บริษัท บางกอก ดรัก จำกัด ถือหุ้นร้อยละ </w:t>
      </w:r>
      <w:r w:rsidR="00D51D7F" w:rsidRPr="00D51D7F">
        <w:rPr>
          <w:rFonts w:ascii="Angsana New" w:hAnsi="Angsana New"/>
          <w:spacing w:val="-2"/>
          <w:sz w:val="30"/>
          <w:szCs w:val="30"/>
        </w:rPr>
        <w:t>99</w:t>
      </w:r>
      <w:r w:rsidRPr="00396BC1">
        <w:rPr>
          <w:rFonts w:ascii="Angsana New" w:hAnsi="Angsana New"/>
          <w:spacing w:val="-2"/>
          <w:sz w:val="30"/>
          <w:szCs w:val="30"/>
        </w:rPr>
        <w:t>.</w:t>
      </w:r>
      <w:r w:rsidR="00D51D7F" w:rsidRPr="00D51D7F">
        <w:rPr>
          <w:rFonts w:ascii="Angsana New" w:hAnsi="Angsana New"/>
          <w:spacing w:val="-2"/>
          <w:sz w:val="30"/>
          <w:szCs w:val="30"/>
        </w:rPr>
        <w:t>98</w:t>
      </w:r>
      <w:r w:rsidRPr="00396BC1">
        <w:rPr>
          <w:rFonts w:ascii="Angsana New" w:hAnsi="Angsana New"/>
          <w:spacing w:val="-2"/>
          <w:sz w:val="30"/>
          <w:szCs w:val="30"/>
          <w:cs/>
        </w:rPr>
        <w:t xml:space="preserve"> บริษัทย่อยดังกล่าวจดทะเบียนจัดตั้งบริษัทกับกระทรวงพาณิชย์แล้วเมื่อวันที่ </w:t>
      </w:r>
      <w:r w:rsidR="00D51D7F" w:rsidRPr="00D51D7F">
        <w:rPr>
          <w:rFonts w:ascii="Angsana New" w:hAnsi="Angsana New"/>
          <w:spacing w:val="-2"/>
          <w:sz w:val="30"/>
          <w:szCs w:val="30"/>
        </w:rPr>
        <w:t>21</w:t>
      </w:r>
      <w:r w:rsidRPr="00396BC1">
        <w:rPr>
          <w:rFonts w:ascii="Angsana New" w:hAnsi="Angsana New"/>
          <w:spacing w:val="-2"/>
          <w:sz w:val="30"/>
          <w:szCs w:val="30"/>
          <w:cs/>
        </w:rPr>
        <w:t xml:space="preserve"> มิถุนายน </w:t>
      </w:r>
      <w:r w:rsidR="00D51D7F" w:rsidRPr="00D51D7F">
        <w:rPr>
          <w:rFonts w:ascii="Angsana New" w:hAnsi="Angsana New"/>
          <w:spacing w:val="-2"/>
          <w:sz w:val="30"/>
          <w:szCs w:val="30"/>
        </w:rPr>
        <w:t>2567</w:t>
      </w:r>
      <w:r w:rsidRPr="00396BC1">
        <w:rPr>
          <w:rFonts w:ascii="Angsana New" w:hAnsi="Angsana New"/>
          <w:spacing w:val="-2"/>
          <w:sz w:val="30"/>
          <w:szCs w:val="30"/>
          <w:cs/>
        </w:rPr>
        <w:t xml:space="preserve"> และชำระค่าหุ้นตามสัดส่วนการลงทุนดังกล่าวแล้วในวันที่ </w:t>
      </w:r>
      <w:r w:rsidR="00D51D7F" w:rsidRPr="00D51D7F">
        <w:rPr>
          <w:rFonts w:ascii="Angsana New" w:hAnsi="Angsana New"/>
          <w:spacing w:val="-2"/>
          <w:sz w:val="30"/>
          <w:szCs w:val="30"/>
        </w:rPr>
        <w:t>15</w:t>
      </w:r>
      <w:r w:rsidRPr="00396BC1">
        <w:rPr>
          <w:rFonts w:ascii="Angsana New" w:hAnsi="Angsana New"/>
          <w:spacing w:val="-2"/>
          <w:sz w:val="30"/>
          <w:szCs w:val="30"/>
          <w:cs/>
        </w:rPr>
        <w:t xml:space="preserve"> กรกฎาคม </w:t>
      </w:r>
      <w:r w:rsidR="00D51D7F" w:rsidRPr="00D51D7F">
        <w:rPr>
          <w:rFonts w:ascii="Angsana New" w:hAnsi="Angsana New"/>
          <w:spacing w:val="-2"/>
          <w:sz w:val="30"/>
          <w:szCs w:val="30"/>
        </w:rPr>
        <w:t>2567</w:t>
      </w:r>
    </w:p>
    <w:p w14:paraId="63F8A01A" w14:textId="77777777" w:rsidR="00812C77" w:rsidRPr="00396BC1" w:rsidRDefault="00812C77" w:rsidP="00812C7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B5BC54B" w14:textId="5D3C16E3" w:rsidR="006437F7" w:rsidRPr="00396BC1" w:rsidRDefault="006437F7" w:rsidP="006437F7">
      <w:pPr>
        <w:pStyle w:val="Heading2"/>
        <w:tabs>
          <w:tab w:val="clear" w:pos="340"/>
        </w:tabs>
        <w:ind w:left="540" w:hanging="540"/>
      </w:pPr>
      <w:r w:rsidRPr="00396BC1">
        <w:rPr>
          <w:cs/>
        </w:rPr>
        <w:t>เงินฝากสถาบันการเงินที่มีข้อจำกัดในการใช้</w:t>
      </w:r>
    </w:p>
    <w:p w14:paraId="6AACB1C0" w14:textId="77777777" w:rsidR="006437F7" w:rsidRPr="00396BC1" w:rsidRDefault="006437F7" w:rsidP="007848E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E2BF4FA" w14:textId="4977DCBE" w:rsidR="00AD56B8" w:rsidRPr="00396BC1" w:rsidRDefault="006437F7" w:rsidP="006437F7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96BC1">
        <w:rPr>
          <w:rFonts w:asciiTheme="majorBidi" w:hAnsiTheme="majorBidi" w:cstheme="majorBidi"/>
          <w:spacing w:val="2"/>
          <w:sz w:val="30"/>
          <w:szCs w:val="30"/>
          <w:cs/>
        </w:rPr>
        <w:t xml:space="preserve">ณ วันที่ </w:t>
      </w:r>
      <w:r w:rsidR="00D51D7F" w:rsidRPr="00D51D7F">
        <w:rPr>
          <w:rFonts w:asciiTheme="majorBidi" w:hAnsiTheme="majorBidi"/>
          <w:spacing w:val="2"/>
          <w:sz w:val="30"/>
          <w:szCs w:val="30"/>
        </w:rPr>
        <w:t>31</w:t>
      </w:r>
      <w:r w:rsidRPr="00396BC1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396BC1">
        <w:rPr>
          <w:rFonts w:asciiTheme="majorBidi" w:hAnsiTheme="majorBidi" w:cstheme="majorBidi"/>
          <w:spacing w:val="2"/>
          <w:sz w:val="30"/>
          <w:szCs w:val="30"/>
          <w:cs/>
        </w:rPr>
        <w:t xml:space="preserve">ธันวาคม </w:t>
      </w:r>
      <w:r w:rsidR="00D51D7F" w:rsidRPr="00D51D7F">
        <w:rPr>
          <w:rFonts w:asciiTheme="majorBidi" w:hAnsiTheme="majorBidi"/>
          <w:spacing w:val="2"/>
          <w:sz w:val="30"/>
          <w:szCs w:val="30"/>
        </w:rPr>
        <w:t>2568</w:t>
      </w:r>
      <w:r w:rsidRPr="00396BC1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9A3A1B" w:rsidRPr="00396BC1">
        <w:rPr>
          <w:rFonts w:asciiTheme="majorBidi" w:hAnsiTheme="majorBidi" w:cstheme="majorBidi"/>
          <w:spacing w:val="2"/>
          <w:sz w:val="30"/>
          <w:szCs w:val="30"/>
          <w:cs/>
        </w:rPr>
        <w:t>เงินฝาก</w:t>
      </w:r>
      <w:r w:rsidRPr="00396BC1">
        <w:rPr>
          <w:rFonts w:asciiTheme="majorBidi" w:hAnsiTheme="majorBidi" w:cstheme="majorBidi"/>
          <w:spacing w:val="2"/>
          <w:sz w:val="30"/>
          <w:szCs w:val="30"/>
          <w:cs/>
        </w:rPr>
        <w:t>สถาบันการเงิน</w:t>
      </w:r>
      <w:r w:rsidR="009A3A1B" w:rsidRPr="00396BC1">
        <w:rPr>
          <w:rFonts w:asciiTheme="majorBidi" w:hAnsiTheme="majorBidi" w:cstheme="majorBidi"/>
          <w:spacing w:val="2"/>
          <w:sz w:val="30"/>
          <w:szCs w:val="30"/>
          <w:cs/>
        </w:rPr>
        <w:t>ที่มีข้อจำกัดในการใช้</w:t>
      </w:r>
      <w:r w:rsidR="007425C8" w:rsidRPr="00396BC1">
        <w:rPr>
          <w:rFonts w:asciiTheme="majorBidi" w:hAnsiTheme="majorBidi" w:cstheme="majorBidi"/>
          <w:spacing w:val="2"/>
          <w:sz w:val="30"/>
          <w:szCs w:val="30"/>
          <w:cs/>
        </w:rPr>
        <w:t>ของกลุ่มบริษัท</w:t>
      </w:r>
      <w:r w:rsidRPr="00396BC1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="003125BD" w:rsidRPr="00396BC1">
        <w:rPr>
          <w:rFonts w:asciiTheme="majorBidi" w:hAnsiTheme="majorBidi" w:cstheme="majorBidi"/>
          <w:spacing w:val="2"/>
          <w:sz w:val="30"/>
          <w:szCs w:val="30"/>
          <w:cs/>
        </w:rPr>
        <w:t>จำนวน</w:t>
      </w:r>
      <w:r w:rsidR="00D917BF" w:rsidRPr="00396BC1">
        <w:rPr>
          <w:rFonts w:asciiTheme="majorBidi" w:hAnsiTheme="majorBidi" w:cstheme="majorBidi"/>
          <w:spacing w:val="2"/>
          <w:sz w:val="30"/>
          <w:szCs w:val="30"/>
          <w:cs/>
        </w:rPr>
        <w:t>เงิน</w:t>
      </w:r>
      <w:r w:rsidR="00104C0B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D51D7F" w:rsidRPr="00D51D7F">
        <w:rPr>
          <w:rFonts w:asciiTheme="majorBidi" w:hAnsiTheme="majorBidi" w:cstheme="majorBidi"/>
          <w:spacing w:val="2"/>
          <w:sz w:val="30"/>
          <w:szCs w:val="30"/>
        </w:rPr>
        <w:t>21</w:t>
      </w:r>
      <w:r w:rsidR="00104C0B">
        <w:rPr>
          <w:rFonts w:asciiTheme="majorBidi" w:hAnsiTheme="majorBidi" w:cstheme="majorBidi"/>
          <w:spacing w:val="2"/>
          <w:sz w:val="30"/>
          <w:szCs w:val="30"/>
        </w:rPr>
        <w:t>.</w:t>
      </w:r>
      <w:r w:rsidR="00D51D7F" w:rsidRPr="00D51D7F">
        <w:rPr>
          <w:rFonts w:asciiTheme="majorBidi" w:hAnsiTheme="majorBidi" w:cstheme="majorBidi"/>
          <w:spacing w:val="2"/>
          <w:sz w:val="30"/>
          <w:szCs w:val="30"/>
        </w:rPr>
        <w:t>0</w:t>
      </w:r>
      <w:r w:rsidR="00DE4CDE" w:rsidRPr="00396BC1">
        <w:rPr>
          <w:rFonts w:asciiTheme="majorBidi" w:hAnsiTheme="majorBidi"/>
          <w:color w:val="000000" w:themeColor="text1"/>
          <w:spacing w:val="2"/>
          <w:sz w:val="30"/>
          <w:szCs w:val="30"/>
        </w:rPr>
        <w:t xml:space="preserve"> </w:t>
      </w:r>
      <w:r w:rsidR="00303449" w:rsidRPr="00396BC1">
        <w:rPr>
          <w:rFonts w:asciiTheme="majorBidi" w:hAnsiTheme="majorBidi" w:cstheme="majorBidi"/>
          <w:spacing w:val="2"/>
          <w:sz w:val="30"/>
          <w:szCs w:val="30"/>
          <w:cs/>
        </w:rPr>
        <w:t>ล้านบาท</w:t>
      </w:r>
      <w:r w:rsidR="00241F97" w:rsidRPr="00396BC1">
        <w:rPr>
          <w:rFonts w:asciiTheme="majorBidi" w:hAnsiTheme="majorBidi" w:cstheme="majorBidi"/>
          <w:spacing w:val="6"/>
          <w:sz w:val="30"/>
          <w:szCs w:val="30"/>
        </w:rPr>
        <w:br/>
      </w:r>
      <w:r w:rsidR="00D92EBB" w:rsidRPr="00396BC1">
        <w:rPr>
          <w:rFonts w:asciiTheme="majorBidi" w:hAnsiTheme="majorBidi" w:cstheme="majorBidi"/>
          <w:i/>
          <w:iCs/>
          <w:spacing w:val="6"/>
          <w:sz w:val="30"/>
          <w:szCs w:val="30"/>
        </w:rPr>
        <w:t>(</w:t>
      </w:r>
      <w:r w:rsidR="00D51D7F" w:rsidRPr="00D51D7F">
        <w:rPr>
          <w:rFonts w:asciiTheme="majorBidi" w:hAnsiTheme="majorBidi"/>
          <w:i/>
          <w:spacing w:val="6"/>
          <w:sz w:val="30"/>
          <w:szCs w:val="30"/>
        </w:rPr>
        <w:t>2567</w:t>
      </w:r>
      <w:r w:rsidR="00D92EBB" w:rsidRPr="00396BC1">
        <w:rPr>
          <w:rFonts w:asciiTheme="majorBidi" w:hAnsiTheme="majorBidi" w:cstheme="majorBidi"/>
          <w:i/>
          <w:iCs/>
          <w:spacing w:val="6"/>
          <w:sz w:val="30"/>
          <w:szCs w:val="30"/>
        </w:rPr>
        <w:t xml:space="preserve">: </w:t>
      </w:r>
      <w:r w:rsidR="00D51D7F" w:rsidRPr="00D51D7F">
        <w:rPr>
          <w:rFonts w:asciiTheme="majorBidi" w:hAnsiTheme="majorBidi"/>
          <w:i/>
          <w:spacing w:val="6"/>
          <w:sz w:val="30"/>
          <w:szCs w:val="30"/>
        </w:rPr>
        <w:t>20</w:t>
      </w:r>
      <w:r w:rsidR="005F6FBA">
        <w:rPr>
          <w:rFonts w:asciiTheme="majorBidi" w:hAnsiTheme="majorBidi"/>
          <w:i/>
          <w:spacing w:val="6"/>
          <w:sz w:val="30"/>
          <w:szCs w:val="30"/>
        </w:rPr>
        <w:t>.</w:t>
      </w:r>
      <w:r w:rsidR="00D51D7F" w:rsidRPr="00D51D7F">
        <w:rPr>
          <w:rFonts w:asciiTheme="majorBidi" w:hAnsiTheme="majorBidi"/>
          <w:i/>
          <w:spacing w:val="6"/>
          <w:sz w:val="30"/>
          <w:szCs w:val="30"/>
        </w:rPr>
        <w:t>9</w:t>
      </w:r>
      <w:r w:rsidR="00D92EBB" w:rsidRPr="00396BC1">
        <w:rPr>
          <w:rFonts w:asciiTheme="majorBidi" w:hAnsiTheme="majorBidi" w:cstheme="majorBidi"/>
          <w:i/>
          <w:iCs/>
          <w:spacing w:val="6"/>
          <w:sz w:val="30"/>
          <w:szCs w:val="30"/>
        </w:rPr>
        <w:t xml:space="preserve"> </w:t>
      </w:r>
      <w:r w:rsidR="00D92EBB" w:rsidRPr="00396BC1">
        <w:rPr>
          <w:rFonts w:asciiTheme="majorBidi" w:hAnsiTheme="majorBidi" w:cstheme="majorBidi"/>
          <w:i/>
          <w:iCs/>
          <w:spacing w:val="6"/>
          <w:sz w:val="30"/>
          <w:szCs w:val="30"/>
          <w:cs/>
        </w:rPr>
        <w:t>ล้านบาท</w:t>
      </w:r>
      <w:r w:rsidR="00D92EBB" w:rsidRPr="00396BC1">
        <w:rPr>
          <w:rFonts w:asciiTheme="majorBidi" w:hAnsiTheme="majorBidi" w:cstheme="majorBidi"/>
          <w:i/>
          <w:iCs/>
          <w:spacing w:val="6"/>
          <w:sz w:val="30"/>
          <w:szCs w:val="30"/>
        </w:rPr>
        <w:t xml:space="preserve">) </w:t>
      </w:r>
      <w:r w:rsidR="004C3D06" w:rsidRPr="00396BC1">
        <w:rPr>
          <w:rFonts w:asciiTheme="majorBidi" w:hAnsiTheme="majorBidi" w:cstheme="majorBidi"/>
          <w:spacing w:val="6"/>
          <w:sz w:val="30"/>
          <w:szCs w:val="30"/>
          <w:cs/>
        </w:rPr>
        <w:t>ถูกใช้เป็นหลัก</w:t>
      </w:r>
      <w:r w:rsidR="00614A29" w:rsidRPr="00396BC1">
        <w:rPr>
          <w:rFonts w:asciiTheme="majorBidi" w:hAnsiTheme="majorBidi" w:cstheme="majorBidi"/>
          <w:spacing w:val="6"/>
          <w:sz w:val="30"/>
          <w:szCs w:val="30"/>
          <w:cs/>
        </w:rPr>
        <w:t>ประกันวงเงินเบิกเกินบัญชีและวงเงินกู้ที่ได้รับจากสถาบันการเงินหลายแห่ง และของบริษัทจำนวนเงิน</w:t>
      </w:r>
      <w:r w:rsidR="00104C0B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="00D51D7F" w:rsidRPr="00D51D7F">
        <w:rPr>
          <w:rFonts w:asciiTheme="majorBidi" w:hAnsiTheme="majorBidi" w:cstheme="majorBidi"/>
          <w:spacing w:val="6"/>
          <w:sz w:val="30"/>
          <w:szCs w:val="30"/>
        </w:rPr>
        <w:t>20</w:t>
      </w:r>
      <w:r w:rsidR="00104C0B">
        <w:rPr>
          <w:rFonts w:asciiTheme="majorBidi" w:hAnsiTheme="majorBidi" w:cstheme="majorBidi"/>
          <w:spacing w:val="6"/>
          <w:sz w:val="30"/>
          <w:szCs w:val="30"/>
        </w:rPr>
        <w:t>.</w:t>
      </w:r>
      <w:r w:rsidR="00D51D7F" w:rsidRPr="00D51D7F">
        <w:rPr>
          <w:rFonts w:asciiTheme="majorBidi" w:hAnsiTheme="majorBidi" w:cstheme="majorBidi"/>
          <w:spacing w:val="6"/>
          <w:sz w:val="30"/>
          <w:szCs w:val="30"/>
        </w:rPr>
        <w:t>1</w:t>
      </w:r>
      <w:r w:rsidR="00DE4CDE" w:rsidRPr="00396BC1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="00F5238B" w:rsidRPr="00396BC1">
        <w:rPr>
          <w:rFonts w:asciiTheme="majorBidi" w:hAnsiTheme="majorBidi" w:cstheme="majorBidi"/>
          <w:spacing w:val="6"/>
          <w:sz w:val="30"/>
          <w:szCs w:val="30"/>
          <w:cs/>
        </w:rPr>
        <w:t>ล้าน</w:t>
      </w:r>
      <w:r w:rsidR="003125BD" w:rsidRPr="00396BC1">
        <w:rPr>
          <w:rFonts w:asciiTheme="majorBidi" w:hAnsiTheme="majorBidi" w:cstheme="majorBidi"/>
          <w:spacing w:val="6"/>
          <w:sz w:val="30"/>
          <w:szCs w:val="30"/>
          <w:cs/>
        </w:rPr>
        <w:t xml:space="preserve">บาท </w:t>
      </w:r>
      <w:r w:rsidR="003125BD" w:rsidRPr="00396BC1">
        <w:rPr>
          <w:rFonts w:asciiTheme="majorBidi" w:hAnsiTheme="majorBidi" w:cstheme="majorBidi"/>
          <w:i/>
          <w:iCs/>
          <w:spacing w:val="6"/>
          <w:sz w:val="30"/>
          <w:szCs w:val="30"/>
          <w:cs/>
        </w:rPr>
        <w:t>(</w:t>
      </w:r>
      <w:r w:rsidR="00D51D7F" w:rsidRPr="00D51D7F">
        <w:rPr>
          <w:rFonts w:asciiTheme="majorBidi" w:hAnsiTheme="majorBidi"/>
          <w:i/>
          <w:spacing w:val="6"/>
          <w:sz w:val="30"/>
          <w:szCs w:val="30"/>
        </w:rPr>
        <w:t>2567</w:t>
      </w:r>
      <w:r w:rsidR="003125BD" w:rsidRPr="00396BC1">
        <w:rPr>
          <w:rFonts w:asciiTheme="majorBidi" w:hAnsiTheme="majorBidi" w:cstheme="majorBidi"/>
          <w:i/>
          <w:iCs/>
          <w:spacing w:val="6"/>
          <w:sz w:val="30"/>
          <w:szCs w:val="30"/>
        </w:rPr>
        <w:t xml:space="preserve">: </w:t>
      </w:r>
      <w:r w:rsidR="00D51D7F" w:rsidRPr="00D51D7F">
        <w:rPr>
          <w:rFonts w:asciiTheme="majorBidi" w:hAnsiTheme="majorBidi"/>
          <w:i/>
          <w:spacing w:val="6"/>
          <w:sz w:val="30"/>
          <w:szCs w:val="30"/>
        </w:rPr>
        <w:t>20</w:t>
      </w:r>
      <w:r w:rsidR="00E46349" w:rsidRPr="00396BC1">
        <w:rPr>
          <w:rFonts w:asciiTheme="majorBidi" w:hAnsiTheme="majorBidi" w:cstheme="majorBidi"/>
          <w:i/>
          <w:iCs/>
          <w:spacing w:val="6"/>
          <w:sz w:val="30"/>
          <w:szCs w:val="30"/>
        </w:rPr>
        <w:t>.</w:t>
      </w:r>
      <w:r w:rsidR="00D51D7F" w:rsidRPr="00D51D7F">
        <w:rPr>
          <w:rFonts w:asciiTheme="majorBidi" w:hAnsiTheme="majorBidi"/>
          <w:i/>
          <w:spacing w:val="6"/>
          <w:sz w:val="30"/>
          <w:szCs w:val="30"/>
        </w:rPr>
        <w:t>1</w:t>
      </w:r>
      <w:r w:rsidR="003125BD" w:rsidRPr="00396BC1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="003125BD" w:rsidRPr="00396BC1">
        <w:rPr>
          <w:rFonts w:asciiTheme="majorBidi" w:hAnsiTheme="majorBidi" w:cstheme="majorBidi"/>
          <w:i/>
          <w:iCs/>
          <w:spacing w:val="6"/>
          <w:sz w:val="30"/>
          <w:szCs w:val="30"/>
          <w:cs/>
        </w:rPr>
        <w:t>ล้านบาท)</w:t>
      </w:r>
      <w:r w:rsidR="00E46349" w:rsidRPr="00396BC1">
        <w:rPr>
          <w:rFonts w:asciiTheme="majorBidi" w:hAnsiTheme="majorBidi" w:cstheme="majorBidi"/>
          <w:spacing w:val="6"/>
          <w:sz w:val="30"/>
          <w:szCs w:val="30"/>
          <w:cs/>
        </w:rPr>
        <w:t xml:space="preserve"> ถูกใช้</w:t>
      </w:r>
      <w:r w:rsidR="00371E1C" w:rsidRPr="00396BC1">
        <w:rPr>
          <w:rFonts w:asciiTheme="majorBidi" w:hAnsiTheme="majorBidi" w:cstheme="majorBidi"/>
          <w:spacing w:val="6"/>
          <w:sz w:val="30"/>
          <w:szCs w:val="30"/>
          <w:cs/>
        </w:rPr>
        <w:t>เป็น</w:t>
      </w:r>
      <w:r w:rsidR="009A3A1B" w:rsidRPr="00396BC1">
        <w:rPr>
          <w:rFonts w:asciiTheme="majorBidi" w:hAnsiTheme="majorBidi" w:cstheme="majorBidi"/>
          <w:spacing w:val="4"/>
          <w:sz w:val="30"/>
          <w:szCs w:val="30"/>
          <w:cs/>
        </w:rPr>
        <w:t>หลักประกันวงเงินเบิกเกินบัญชี</w:t>
      </w:r>
      <w:r w:rsidR="00371E1C" w:rsidRPr="00396BC1">
        <w:rPr>
          <w:rFonts w:asciiTheme="majorBidi" w:hAnsiTheme="majorBidi" w:cstheme="majorBidi"/>
          <w:spacing w:val="4"/>
          <w:sz w:val="30"/>
          <w:szCs w:val="30"/>
          <w:cs/>
        </w:rPr>
        <w:t>ที่ได้รับจากสถาบันการเงิน</w:t>
      </w:r>
      <w:r w:rsidR="009A3A1B" w:rsidRPr="00396BC1">
        <w:rPr>
          <w:rFonts w:asciiTheme="majorBidi" w:hAnsiTheme="majorBidi" w:cstheme="majorBidi"/>
          <w:spacing w:val="4"/>
          <w:sz w:val="30"/>
          <w:szCs w:val="30"/>
          <w:cs/>
        </w:rPr>
        <w:t>แห่งหนึ่ง</w:t>
      </w:r>
      <w:r w:rsidR="009A3A1B" w:rsidRPr="00396BC1">
        <w:rPr>
          <w:rFonts w:asciiTheme="majorBidi" w:hAnsiTheme="majorBidi" w:cstheme="majorBidi"/>
          <w:spacing w:val="6"/>
          <w:sz w:val="30"/>
          <w:szCs w:val="30"/>
          <w:cs/>
        </w:rPr>
        <w:t xml:space="preserve"> </w:t>
      </w:r>
      <w:r w:rsidR="00AD56B8" w:rsidRPr="00396BC1">
        <w:rPr>
          <w:rFonts w:asciiTheme="majorBidi" w:hAnsiTheme="majorBidi" w:cstheme="majorBidi"/>
          <w:i/>
          <w:iCs/>
          <w:sz w:val="30"/>
          <w:szCs w:val="30"/>
          <w:cs/>
        </w:rPr>
        <w:t>(ดูหมายเหตุข้อ</w:t>
      </w:r>
      <w:r w:rsidR="00AD56B8" w:rsidRPr="00396BC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D51D7F" w:rsidRPr="00D51D7F">
        <w:rPr>
          <w:rFonts w:asciiTheme="majorBidi" w:hAnsiTheme="majorBidi"/>
          <w:i/>
          <w:sz w:val="30"/>
          <w:szCs w:val="30"/>
        </w:rPr>
        <w:t>13</w:t>
      </w:r>
      <w:r w:rsidR="00AD56B8" w:rsidRPr="00396BC1">
        <w:rPr>
          <w:rFonts w:asciiTheme="majorBidi" w:hAnsiTheme="majorBidi" w:cstheme="majorBidi"/>
          <w:i/>
          <w:iCs/>
          <w:sz w:val="30"/>
          <w:szCs w:val="30"/>
        </w:rPr>
        <w:t>)</w:t>
      </w:r>
      <w:r w:rsidR="00AD56B8" w:rsidRPr="00396BC1">
        <w:rPr>
          <w:rFonts w:asciiTheme="majorBidi" w:hAnsiTheme="majorBidi" w:cstheme="majorBidi"/>
          <w:sz w:val="30"/>
          <w:szCs w:val="30"/>
          <w:cs/>
        </w:rPr>
        <w:t xml:space="preserve">                  </w:t>
      </w:r>
    </w:p>
    <w:p w14:paraId="7762200A" w14:textId="77777777" w:rsidR="000A0ADC" w:rsidRPr="00396BC1" w:rsidRDefault="000A0ADC" w:rsidP="006437F7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A741E57" w14:textId="77777777" w:rsidR="006437F7" w:rsidRPr="00396BC1" w:rsidRDefault="006437F7" w:rsidP="005F59E9">
      <w:pPr>
        <w:rPr>
          <w:rFonts w:asciiTheme="majorBidi" w:hAnsiTheme="majorBidi" w:cstheme="majorBidi"/>
        </w:rPr>
      </w:pPr>
    </w:p>
    <w:p w14:paraId="23BCA914" w14:textId="77777777" w:rsidR="006437F7" w:rsidRPr="00396BC1" w:rsidRDefault="006437F7" w:rsidP="005F59E9">
      <w:pPr>
        <w:rPr>
          <w:rFonts w:asciiTheme="majorBidi" w:hAnsiTheme="majorBidi" w:cstheme="majorBidi"/>
          <w:cs/>
        </w:rPr>
        <w:sectPr w:rsidR="006437F7" w:rsidRPr="00396BC1" w:rsidSect="006A37E0">
          <w:headerReference w:type="default" r:id="rId15"/>
          <w:footerReference w:type="default" r:id="rId16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17AF23F5" w14:textId="77777777" w:rsidR="00076874" w:rsidRPr="00396BC1" w:rsidRDefault="007251E0" w:rsidP="008B7CE1">
      <w:pPr>
        <w:pStyle w:val="Heading2"/>
        <w:tabs>
          <w:tab w:val="clear" w:pos="340"/>
          <w:tab w:val="clear" w:pos="540"/>
          <w:tab w:val="left" w:pos="1080"/>
        </w:tabs>
        <w:ind w:left="540" w:hanging="540"/>
      </w:pPr>
      <w:r w:rsidRPr="00396BC1">
        <w:rPr>
          <w:cs/>
        </w:rPr>
        <w:t>ที่ดิน</w:t>
      </w:r>
      <w:r w:rsidR="005C060A" w:rsidRPr="00396BC1">
        <w:t xml:space="preserve"> </w:t>
      </w:r>
      <w:r w:rsidRPr="00396BC1">
        <w:rPr>
          <w:cs/>
        </w:rPr>
        <w:t>อาคารและอุปกรณ์</w:t>
      </w:r>
    </w:p>
    <w:p w14:paraId="3503309E" w14:textId="77777777" w:rsidR="00076874" w:rsidRPr="0030671B" w:rsidRDefault="00076874">
      <w:pPr>
        <w:rPr>
          <w:rFonts w:asciiTheme="majorBidi" w:hAnsiTheme="majorBidi" w:cstheme="majorBidi"/>
          <w:sz w:val="30"/>
          <w:szCs w:val="30"/>
        </w:rPr>
      </w:pPr>
    </w:p>
    <w:tbl>
      <w:tblPr>
        <w:tblW w:w="1467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2700"/>
        <w:gridCol w:w="1260"/>
        <w:gridCol w:w="252"/>
        <w:gridCol w:w="1278"/>
        <w:gridCol w:w="251"/>
        <w:gridCol w:w="1279"/>
        <w:gridCol w:w="270"/>
        <w:gridCol w:w="1260"/>
        <w:gridCol w:w="251"/>
        <w:gridCol w:w="1279"/>
        <w:gridCol w:w="251"/>
        <w:gridCol w:w="1279"/>
        <w:gridCol w:w="251"/>
        <w:gridCol w:w="1279"/>
        <w:gridCol w:w="270"/>
        <w:gridCol w:w="1260"/>
      </w:tblGrid>
      <w:tr w:rsidR="00DB5856" w:rsidRPr="00396BC1" w14:paraId="47FD43F6" w14:textId="77777777" w:rsidTr="008B7CE1">
        <w:trPr>
          <w:tblHeader/>
        </w:trPr>
        <w:tc>
          <w:tcPr>
            <w:tcW w:w="2700" w:type="dxa"/>
          </w:tcPr>
          <w:p w14:paraId="566CE33B" w14:textId="77777777" w:rsidR="00DB5856" w:rsidRPr="00396BC1" w:rsidRDefault="00DB5856" w:rsidP="00404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70" w:type="dxa"/>
            <w:gridSpan w:val="15"/>
          </w:tcPr>
          <w:p w14:paraId="2A56335D" w14:textId="0B6D3D55" w:rsidR="00DB5856" w:rsidRPr="00396BC1" w:rsidRDefault="00DB5856" w:rsidP="00404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404F58" w:rsidRPr="00396BC1" w14:paraId="59F30544" w14:textId="77777777" w:rsidTr="008B7CE1">
        <w:trPr>
          <w:tblHeader/>
        </w:trPr>
        <w:tc>
          <w:tcPr>
            <w:tcW w:w="2700" w:type="dxa"/>
          </w:tcPr>
          <w:p w14:paraId="5A2511A7" w14:textId="77777777" w:rsidR="00404F58" w:rsidRPr="00396BC1" w:rsidRDefault="00404F58" w:rsidP="00404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5B2312FA" w14:textId="77777777" w:rsidR="00404F58" w:rsidRPr="00396BC1" w:rsidRDefault="00404F58" w:rsidP="00404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2" w:type="dxa"/>
          </w:tcPr>
          <w:p w14:paraId="6B9BDC75" w14:textId="77777777" w:rsidR="00404F58" w:rsidRPr="00396BC1" w:rsidRDefault="00404F58" w:rsidP="00404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</w:tcPr>
          <w:p w14:paraId="556553F6" w14:textId="77777777" w:rsidR="00404F58" w:rsidRPr="00396BC1" w:rsidRDefault="00404F58" w:rsidP="00404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</w:tcPr>
          <w:p w14:paraId="2B52EE18" w14:textId="77777777" w:rsidR="00404F58" w:rsidRPr="00396BC1" w:rsidRDefault="00404F58" w:rsidP="00404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2784CD83" w14:textId="77777777" w:rsidR="00404F58" w:rsidRPr="00396BC1" w:rsidRDefault="00404F58" w:rsidP="00404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CCCD64F" w14:textId="77777777" w:rsidR="00404F58" w:rsidRPr="00396BC1" w:rsidRDefault="00404F58" w:rsidP="00404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4946659F" w14:textId="77777777" w:rsidR="00404F58" w:rsidRPr="00396BC1" w:rsidRDefault="00404F58" w:rsidP="00404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</w:tcPr>
          <w:p w14:paraId="2CB56532" w14:textId="77777777" w:rsidR="00404F58" w:rsidRPr="00396BC1" w:rsidRDefault="00404F58" w:rsidP="00404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45F8003D" w14:textId="77777777" w:rsidR="00404F58" w:rsidRPr="00396BC1" w:rsidRDefault="00404F58" w:rsidP="00404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251" w:type="dxa"/>
          </w:tcPr>
          <w:p w14:paraId="562DEC2A" w14:textId="77777777" w:rsidR="00404F58" w:rsidRPr="00396BC1" w:rsidRDefault="00404F58" w:rsidP="00404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3AC9F674" w14:textId="77777777" w:rsidR="00404F58" w:rsidRPr="00396BC1" w:rsidRDefault="00404F58" w:rsidP="00404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</w:tcPr>
          <w:p w14:paraId="710088E5" w14:textId="77777777" w:rsidR="00404F58" w:rsidRPr="00396BC1" w:rsidRDefault="00404F58" w:rsidP="00404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3C90A158" w14:textId="77777777" w:rsidR="00404F58" w:rsidRPr="00396BC1" w:rsidRDefault="00404F58" w:rsidP="00404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138A7308" w14:textId="77777777" w:rsidR="00404F58" w:rsidRPr="00396BC1" w:rsidRDefault="00404F58" w:rsidP="00404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16BA703" w14:textId="77777777" w:rsidR="00404F58" w:rsidRPr="00396BC1" w:rsidRDefault="00404F58" w:rsidP="00404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D4921" w:rsidRPr="00396BC1" w14:paraId="02407988" w14:textId="77777777" w:rsidTr="008B7CE1">
        <w:trPr>
          <w:tblHeader/>
        </w:trPr>
        <w:tc>
          <w:tcPr>
            <w:tcW w:w="2700" w:type="dxa"/>
          </w:tcPr>
          <w:p w14:paraId="5B1DE01D" w14:textId="77777777" w:rsidR="004D4921" w:rsidRPr="00396BC1" w:rsidRDefault="004D4921" w:rsidP="004D4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242B8D48" w14:textId="3448AAEF" w:rsidR="004D4921" w:rsidRPr="00396BC1" w:rsidRDefault="004D4921" w:rsidP="004D4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2" w:type="dxa"/>
          </w:tcPr>
          <w:p w14:paraId="35D7C758" w14:textId="77777777" w:rsidR="004D4921" w:rsidRPr="00396BC1" w:rsidRDefault="004D4921" w:rsidP="004D4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</w:tcPr>
          <w:p w14:paraId="320739AF" w14:textId="77777777" w:rsidR="004D4921" w:rsidRPr="00396BC1" w:rsidRDefault="004D4921" w:rsidP="004D4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251" w:type="dxa"/>
          </w:tcPr>
          <w:p w14:paraId="5A3CC9B0" w14:textId="77777777" w:rsidR="004D4921" w:rsidRPr="00396BC1" w:rsidRDefault="004D4921" w:rsidP="004D4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691239FB" w14:textId="77777777" w:rsidR="004D4921" w:rsidRPr="00396BC1" w:rsidRDefault="004D4921" w:rsidP="004D4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  <w:cs/>
              </w:rPr>
              <w:t>ระบบไฟฟ้า</w:t>
            </w:r>
          </w:p>
        </w:tc>
        <w:tc>
          <w:tcPr>
            <w:tcW w:w="270" w:type="dxa"/>
          </w:tcPr>
          <w:p w14:paraId="7B47323D" w14:textId="77777777" w:rsidR="004D4921" w:rsidRPr="00396BC1" w:rsidRDefault="004D4921" w:rsidP="004D4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755F491D" w14:textId="77777777" w:rsidR="004D4921" w:rsidRPr="00396BC1" w:rsidRDefault="004D4921" w:rsidP="004D4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</w:tcPr>
          <w:p w14:paraId="6384E095" w14:textId="77777777" w:rsidR="004D4921" w:rsidRPr="00396BC1" w:rsidRDefault="004D4921" w:rsidP="004D4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7BA8A87D" w14:textId="77777777" w:rsidR="004D4921" w:rsidRPr="00396BC1" w:rsidRDefault="004D4921" w:rsidP="004D4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  <w:cs/>
              </w:rPr>
              <w:t>ติดตั้งและ</w:t>
            </w:r>
          </w:p>
        </w:tc>
        <w:tc>
          <w:tcPr>
            <w:tcW w:w="251" w:type="dxa"/>
          </w:tcPr>
          <w:p w14:paraId="1054C6FD" w14:textId="77777777" w:rsidR="004D4921" w:rsidRPr="00396BC1" w:rsidRDefault="004D4921" w:rsidP="004D4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1F6289E4" w14:textId="77777777" w:rsidR="004D4921" w:rsidRPr="00396BC1" w:rsidRDefault="004D4921" w:rsidP="004D4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</w:tcPr>
          <w:p w14:paraId="2250A93A" w14:textId="77777777" w:rsidR="004D4921" w:rsidRPr="00396BC1" w:rsidRDefault="004D4921" w:rsidP="004D4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0B78CECB" w14:textId="77777777" w:rsidR="004D4921" w:rsidRPr="00396BC1" w:rsidRDefault="004D4921" w:rsidP="004D4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270" w:type="dxa"/>
          </w:tcPr>
          <w:p w14:paraId="34A2087B" w14:textId="77777777" w:rsidR="004D4921" w:rsidRPr="00396BC1" w:rsidRDefault="004D4921" w:rsidP="004D4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72C1C24" w14:textId="77777777" w:rsidR="004D4921" w:rsidRPr="00396BC1" w:rsidRDefault="004D4921" w:rsidP="004D4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D4921" w:rsidRPr="00396BC1" w14:paraId="3218138B" w14:textId="77777777" w:rsidTr="008B7CE1">
        <w:trPr>
          <w:tblHeader/>
        </w:trPr>
        <w:tc>
          <w:tcPr>
            <w:tcW w:w="2700" w:type="dxa"/>
          </w:tcPr>
          <w:p w14:paraId="7E8311D2" w14:textId="77777777" w:rsidR="004D4921" w:rsidRPr="00396BC1" w:rsidRDefault="004D4921" w:rsidP="004D4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054FA712" w14:textId="3652A579" w:rsidR="004D4921" w:rsidRPr="00396BC1" w:rsidRDefault="004D4921" w:rsidP="004D4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2" w:type="dxa"/>
          </w:tcPr>
          <w:p w14:paraId="5BC918CE" w14:textId="77777777" w:rsidR="004D4921" w:rsidRPr="00396BC1" w:rsidRDefault="004D4921" w:rsidP="004D4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</w:tcPr>
          <w:p w14:paraId="4CC98AAD" w14:textId="77777777" w:rsidR="004D4921" w:rsidRPr="00396BC1" w:rsidRDefault="004D4921" w:rsidP="004D4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251" w:type="dxa"/>
          </w:tcPr>
          <w:p w14:paraId="6AD9E1A4" w14:textId="77777777" w:rsidR="004D4921" w:rsidRPr="00396BC1" w:rsidRDefault="004D4921" w:rsidP="004D4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43B245C4" w14:textId="77777777" w:rsidR="004D4921" w:rsidRPr="00396BC1" w:rsidRDefault="004D4921" w:rsidP="004D4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  <w:cs/>
              </w:rPr>
              <w:t>และ</w:t>
            </w:r>
          </w:p>
        </w:tc>
        <w:tc>
          <w:tcPr>
            <w:tcW w:w="270" w:type="dxa"/>
          </w:tcPr>
          <w:p w14:paraId="292B4D57" w14:textId="77777777" w:rsidR="004D4921" w:rsidRPr="00396BC1" w:rsidRDefault="004D4921" w:rsidP="004D4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7D42D3F9" w14:textId="77777777" w:rsidR="004D4921" w:rsidRPr="00396BC1" w:rsidRDefault="004D4921" w:rsidP="004D4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เครื่องจักรและ</w:t>
            </w:r>
          </w:p>
        </w:tc>
        <w:tc>
          <w:tcPr>
            <w:tcW w:w="251" w:type="dxa"/>
          </w:tcPr>
          <w:p w14:paraId="07CB01B4" w14:textId="77777777" w:rsidR="004D4921" w:rsidRPr="00396BC1" w:rsidRDefault="004D4921" w:rsidP="004D4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120D0ED1" w14:textId="77777777" w:rsidR="004D4921" w:rsidRPr="00396BC1" w:rsidRDefault="004D4921" w:rsidP="004D4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251" w:type="dxa"/>
          </w:tcPr>
          <w:p w14:paraId="19FE12CA" w14:textId="77777777" w:rsidR="004D4921" w:rsidRPr="00396BC1" w:rsidRDefault="004D4921" w:rsidP="004D4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9" w:type="dxa"/>
          </w:tcPr>
          <w:p w14:paraId="43237EF6" w14:textId="77777777" w:rsidR="004D4921" w:rsidRPr="00396BC1" w:rsidRDefault="004D4921" w:rsidP="004D4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43CA8A52" w14:textId="77777777" w:rsidR="004D4921" w:rsidRPr="00396BC1" w:rsidRDefault="004D4921" w:rsidP="004D4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9" w:type="dxa"/>
          </w:tcPr>
          <w:p w14:paraId="4C29354B" w14:textId="77777777" w:rsidR="004D4921" w:rsidRPr="00396BC1" w:rsidRDefault="004D4921" w:rsidP="004D4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270" w:type="dxa"/>
          </w:tcPr>
          <w:p w14:paraId="63EE5F5A" w14:textId="77777777" w:rsidR="004D4921" w:rsidRPr="00396BC1" w:rsidRDefault="004D4921" w:rsidP="004D4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4ACCE91E" w14:textId="77777777" w:rsidR="004D4921" w:rsidRPr="00396BC1" w:rsidRDefault="004D4921" w:rsidP="004D4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D92EBB" w:rsidRPr="00396BC1" w14:paraId="37F5FC39" w14:textId="77777777" w:rsidTr="008B7CE1">
        <w:trPr>
          <w:tblHeader/>
        </w:trPr>
        <w:tc>
          <w:tcPr>
            <w:tcW w:w="2700" w:type="dxa"/>
          </w:tcPr>
          <w:p w14:paraId="60B287B2" w14:textId="77777777" w:rsidR="00D92EBB" w:rsidRPr="00396BC1" w:rsidRDefault="00D92EBB" w:rsidP="00D92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3C0CAD74" w14:textId="30119FD7" w:rsidR="00D92EBB" w:rsidRPr="00396BC1" w:rsidRDefault="00D92EBB" w:rsidP="00D92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</w:t>
            </w:r>
          </w:p>
        </w:tc>
        <w:tc>
          <w:tcPr>
            <w:tcW w:w="252" w:type="dxa"/>
          </w:tcPr>
          <w:p w14:paraId="4D67034C" w14:textId="77777777" w:rsidR="00D92EBB" w:rsidRPr="00396BC1" w:rsidRDefault="00D92EBB" w:rsidP="00D92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</w:tcPr>
          <w:p w14:paraId="03F65161" w14:textId="77777777" w:rsidR="00D92EBB" w:rsidRPr="00396BC1" w:rsidRDefault="00D92EBB" w:rsidP="00D92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  <w:cs/>
              </w:rPr>
              <w:t>อาคาร</w:t>
            </w:r>
          </w:p>
        </w:tc>
        <w:tc>
          <w:tcPr>
            <w:tcW w:w="251" w:type="dxa"/>
          </w:tcPr>
          <w:p w14:paraId="1B9CB6C1" w14:textId="77777777" w:rsidR="00D92EBB" w:rsidRPr="00396BC1" w:rsidRDefault="00D92EBB" w:rsidP="00D92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661BCCA6" w14:textId="77777777" w:rsidR="00D92EBB" w:rsidRPr="00396BC1" w:rsidRDefault="00D92EBB" w:rsidP="00D92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  <w:cs/>
              </w:rPr>
              <w:t>น้ำบาดาล</w:t>
            </w:r>
          </w:p>
        </w:tc>
        <w:tc>
          <w:tcPr>
            <w:tcW w:w="270" w:type="dxa"/>
          </w:tcPr>
          <w:p w14:paraId="5386E188" w14:textId="77777777" w:rsidR="00D92EBB" w:rsidRPr="00396BC1" w:rsidRDefault="00D92EBB" w:rsidP="00D92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78870774" w14:textId="77777777" w:rsidR="00D92EBB" w:rsidRPr="00396BC1" w:rsidRDefault="00D92EBB" w:rsidP="00D92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251" w:type="dxa"/>
          </w:tcPr>
          <w:p w14:paraId="6F35E04E" w14:textId="77777777" w:rsidR="00D92EBB" w:rsidRPr="00396BC1" w:rsidRDefault="00D92EBB" w:rsidP="00D92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9" w:type="dxa"/>
          </w:tcPr>
          <w:p w14:paraId="00EAF139" w14:textId="77777777" w:rsidR="00D92EBB" w:rsidRPr="00396BC1" w:rsidRDefault="00D92EBB" w:rsidP="00D92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251" w:type="dxa"/>
          </w:tcPr>
          <w:p w14:paraId="5034C5F0" w14:textId="77777777" w:rsidR="00D92EBB" w:rsidRPr="00396BC1" w:rsidRDefault="00D92EBB" w:rsidP="00D92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9" w:type="dxa"/>
          </w:tcPr>
          <w:p w14:paraId="139A64CE" w14:textId="77777777" w:rsidR="00D92EBB" w:rsidRPr="00396BC1" w:rsidRDefault="00D92EBB" w:rsidP="00D92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251" w:type="dxa"/>
          </w:tcPr>
          <w:p w14:paraId="2519DEE5" w14:textId="77777777" w:rsidR="00D92EBB" w:rsidRPr="00396BC1" w:rsidRDefault="00D92EBB" w:rsidP="00D92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9" w:type="dxa"/>
          </w:tcPr>
          <w:p w14:paraId="6C88C989" w14:textId="77777777" w:rsidR="00D92EBB" w:rsidRPr="00396BC1" w:rsidRDefault="00D92EBB" w:rsidP="00D92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  <w:cs/>
              </w:rPr>
              <w:t>และติดตั้ง</w:t>
            </w:r>
          </w:p>
        </w:tc>
        <w:tc>
          <w:tcPr>
            <w:tcW w:w="270" w:type="dxa"/>
          </w:tcPr>
          <w:p w14:paraId="56A87E82" w14:textId="77777777" w:rsidR="00D92EBB" w:rsidRPr="00396BC1" w:rsidRDefault="00D92EBB" w:rsidP="00D92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190A373E" w14:textId="77777777" w:rsidR="00D92EBB" w:rsidRPr="00396BC1" w:rsidRDefault="00D92EBB" w:rsidP="00D92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D92EBB" w:rsidRPr="00396BC1" w14:paraId="61549151" w14:textId="77777777" w:rsidTr="008B7CE1">
        <w:trPr>
          <w:tblHeader/>
        </w:trPr>
        <w:tc>
          <w:tcPr>
            <w:tcW w:w="2700" w:type="dxa"/>
          </w:tcPr>
          <w:p w14:paraId="72D9E11C" w14:textId="77777777" w:rsidR="00D92EBB" w:rsidRPr="00396BC1" w:rsidRDefault="00D92EBB" w:rsidP="00D92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70" w:type="dxa"/>
            <w:gridSpan w:val="15"/>
          </w:tcPr>
          <w:p w14:paraId="2B9DD72D" w14:textId="77777777" w:rsidR="00D92EBB" w:rsidRPr="00396BC1" w:rsidRDefault="00D92EBB" w:rsidP="00D92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396BC1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396BC1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D92EBB" w:rsidRPr="00396BC1" w14:paraId="6BA4325C" w14:textId="77777777" w:rsidTr="008B7CE1">
        <w:trPr>
          <w:trHeight w:val="80"/>
        </w:trPr>
        <w:tc>
          <w:tcPr>
            <w:tcW w:w="2700" w:type="dxa"/>
          </w:tcPr>
          <w:p w14:paraId="0457C492" w14:textId="1E4469FC" w:rsidR="00D92EBB" w:rsidRPr="00396BC1" w:rsidRDefault="006172DC" w:rsidP="00D92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396BC1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  <w:t>ราคาทุน / ราคาประเมินใหม่</w:t>
            </w:r>
          </w:p>
        </w:tc>
        <w:tc>
          <w:tcPr>
            <w:tcW w:w="1260" w:type="dxa"/>
          </w:tcPr>
          <w:p w14:paraId="361CB6FC" w14:textId="77777777" w:rsidR="00D92EBB" w:rsidRPr="00396BC1" w:rsidRDefault="00D92EBB" w:rsidP="008B7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2" w:type="dxa"/>
          </w:tcPr>
          <w:p w14:paraId="06A49FE4" w14:textId="77777777" w:rsidR="00D92EBB" w:rsidRPr="00396BC1" w:rsidRDefault="00D92EBB" w:rsidP="008B7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</w:tcPr>
          <w:p w14:paraId="7496A619" w14:textId="77777777" w:rsidR="00D92EBB" w:rsidRPr="00396BC1" w:rsidRDefault="00D92EBB" w:rsidP="008B7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1" w:type="dxa"/>
          </w:tcPr>
          <w:p w14:paraId="526EF6BB" w14:textId="77777777" w:rsidR="00D92EBB" w:rsidRPr="00396BC1" w:rsidRDefault="00D92EBB" w:rsidP="008B7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</w:tcPr>
          <w:p w14:paraId="05FC4246" w14:textId="77777777" w:rsidR="00D92EBB" w:rsidRPr="00396BC1" w:rsidRDefault="00D92EBB" w:rsidP="008B7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9871ED8" w14:textId="77777777" w:rsidR="00D92EBB" w:rsidRPr="00396BC1" w:rsidRDefault="00D92EBB" w:rsidP="008B7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FB70CC7" w14:textId="77777777" w:rsidR="00D92EBB" w:rsidRPr="00396BC1" w:rsidRDefault="00D92EBB" w:rsidP="008B7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</w:tcPr>
          <w:p w14:paraId="7C71ECA1" w14:textId="77777777" w:rsidR="00D92EBB" w:rsidRPr="00396BC1" w:rsidRDefault="00D92EBB" w:rsidP="008B7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</w:tcPr>
          <w:p w14:paraId="398FE17D" w14:textId="77777777" w:rsidR="00D92EBB" w:rsidRPr="00396BC1" w:rsidRDefault="00D92EBB" w:rsidP="008B7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1" w:type="dxa"/>
          </w:tcPr>
          <w:p w14:paraId="5FCA3BC5" w14:textId="77777777" w:rsidR="00D92EBB" w:rsidRPr="00396BC1" w:rsidRDefault="00D92EBB" w:rsidP="008B7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</w:tcPr>
          <w:p w14:paraId="6C63D9B8" w14:textId="77777777" w:rsidR="00D92EBB" w:rsidRPr="00396BC1" w:rsidRDefault="00D92EBB" w:rsidP="008B7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1" w:type="dxa"/>
          </w:tcPr>
          <w:p w14:paraId="4DA449ED" w14:textId="77777777" w:rsidR="00D92EBB" w:rsidRPr="00396BC1" w:rsidRDefault="00D92EBB" w:rsidP="008B7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</w:tcPr>
          <w:p w14:paraId="32B4DA19" w14:textId="77777777" w:rsidR="00D92EBB" w:rsidRPr="00396BC1" w:rsidRDefault="00D92EBB" w:rsidP="008B7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F1FB21E" w14:textId="77777777" w:rsidR="00D92EBB" w:rsidRPr="00396BC1" w:rsidRDefault="00D92EBB" w:rsidP="008B7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5E011C36" w14:textId="77777777" w:rsidR="00D92EBB" w:rsidRPr="00396BC1" w:rsidRDefault="00D92EBB" w:rsidP="008B7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5F6FBA" w:rsidRPr="00396BC1" w14:paraId="22F5912E" w14:textId="77777777">
        <w:tc>
          <w:tcPr>
            <w:tcW w:w="2700" w:type="dxa"/>
          </w:tcPr>
          <w:p w14:paraId="152CDF19" w14:textId="3BF715A5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9"/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D51D7F" w:rsidRPr="00D51D7F">
              <w:rPr>
                <w:rFonts w:asciiTheme="majorBidi" w:hAnsiTheme="majorBidi"/>
                <w:sz w:val="24"/>
                <w:szCs w:val="30"/>
              </w:rPr>
              <w:t>1</w:t>
            </w:r>
            <w:r w:rsidRPr="00396BC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="00D51D7F" w:rsidRPr="00D51D7F">
              <w:rPr>
                <w:rFonts w:asciiTheme="majorBidi" w:hAnsiTheme="majorBidi"/>
                <w:sz w:val="24"/>
                <w:szCs w:val="30"/>
              </w:rPr>
              <w:t>2567</w:t>
            </w:r>
          </w:p>
        </w:tc>
        <w:tc>
          <w:tcPr>
            <w:tcW w:w="1260" w:type="dxa"/>
          </w:tcPr>
          <w:p w14:paraId="7577764E" w14:textId="6A914537" w:rsidR="005F6FBA" w:rsidRPr="005F6FBA" w:rsidRDefault="00D51D7F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/>
                <w:sz w:val="24"/>
                <w:szCs w:val="24"/>
                <w:lang w:bidi="ar-SA"/>
              </w:rPr>
            </w:pPr>
            <w:r w:rsidRPr="00D51D7F">
              <w:rPr>
                <w:rFonts w:asciiTheme="majorBidi" w:hAnsiTheme="majorBidi"/>
                <w:sz w:val="24"/>
                <w:szCs w:val="24"/>
              </w:rPr>
              <w:t>79</w:t>
            </w:r>
            <w:r w:rsidR="005F6FBA" w:rsidRPr="005F6FBA">
              <w:rPr>
                <w:rFonts w:asciiTheme="majorBidi" w:hAnsiTheme="majorBidi"/>
                <w:sz w:val="24"/>
                <w:szCs w:val="24"/>
              </w:rPr>
              <w:t>,</w:t>
            </w:r>
            <w:r w:rsidRPr="00D51D7F">
              <w:rPr>
                <w:rFonts w:asciiTheme="majorBidi" w:hAnsiTheme="majorBidi"/>
                <w:sz w:val="24"/>
                <w:szCs w:val="24"/>
              </w:rPr>
              <w:t>306</w:t>
            </w:r>
          </w:p>
        </w:tc>
        <w:tc>
          <w:tcPr>
            <w:tcW w:w="252" w:type="dxa"/>
          </w:tcPr>
          <w:p w14:paraId="03027F55" w14:textId="77777777" w:rsidR="005F6FBA" w:rsidRPr="005F6FBA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</w:tcPr>
          <w:p w14:paraId="11DB9010" w14:textId="7E1125FD" w:rsidR="005F6FBA" w:rsidRPr="005F6FBA" w:rsidRDefault="00D51D7F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/>
                <w:sz w:val="24"/>
                <w:szCs w:val="24"/>
              </w:rPr>
            </w:pPr>
            <w:r w:rsidRPr="00D51D7F">
              <w:rPr>
                <w:rFonts w:asciiTheme="majorBidi" w:hAnsiTheme="majorBidi"/>
                <w:sz w:val="24"/>
                <w:szCs w:val="24"/>
              </w:rPr>
              <w:t>184</w:t>
            </w:r>
            <w:r w:rsidR="005F6FBA" w:rsidRPr="005F6FB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51D7F">
              <w:rPr>
                <w:rFonts w:asciiTheme="majorBidi" w:hAnsiTheme="majorBidi"/>
                <w:sz w:val="24"/>
                <w:szCs w:val="24"/>
              </w:rPr>
              <w:t>096</w:t>
            </w:r>
          </w:p>
        </w:tc>
        <w:tc>
          <w:tcPr>
            <w:tcW w:w="251" w:type="dxa"/>
          </w:tcPr>
          <w:p w14:paraId="2F32616D" w14:textId="77777777" w:rsidR="005F6FBA" w:rsidRPr="005F6FBA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3AD05223" w14:textId="6270447A" w:rsidR="005F6FBA" w:rsidRPr="005F6FBA" w:rsidRDefault="00D51D7F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51D7F">
              <w:rPr>
                <w:rFonts w:asciiTheme="majorBidi" w:hAnsiTheme="majorBidi"/>
                <w:sz w:val="24"/>
                <w:szCs w:val="24"/>
              </w:rPr>
              <w:t>163</w:t>
            </w:r>
            <w:r w:rsidR="005F6FBA" w:rsidRPr="005F6FB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51D7F">
              <w:rPr>
                <w:rFonts w:asciiTheme="majorBidi" w:hAnsiTheme="majorBidi"/>
                <w:sz w:val="24"/>
                <w:szCs w:val="24"/>
              </w:rPr>
              <w:t>452</w:t>
            </w:r>
          </w:p>
        </w:tc>
        <w:tc>
          <w:tcPr>
            <w:tcW w:w="270" w:type="dxa"/>
          </w:tcPr>
          <w:p w14:paraId="64EBE3C0" w14:textId="77777777" w:rsidR="005F6FBA" w:rsidRPr="005F6FBA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88D3130" w14:textId="4F771D5F" w:rsidR="005F6FBA" w:rsidRPr="005F6FBA" w:rsidRDefault="00D51D7F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51D7F">
              <w:rPr>
                <w:rFonts w:asciiTheme="majorBidi" w:hAnsiTheme="majorBidi"/>
                <w:sz w:val="24"/>
                <w:szCs w:val="24"/>
              </w:rPr>
              <w:t>370</w:t>
            </w:r>
            <w:r w:rsidR="005F6FBA" w:rsidRPr="005F6FB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51D7F">
              <w:rPr>
                <w:rFonts w:asciiTheme="majorBidi" w:hAnsiTheme="majorBidi"/>
                <w:sz w:val="24"/>
                <w:szCs w:val="24"/>
              </w:rPr>
              <w:t>993</w:t>
            </w:r>
          </w:p>
        </w:tc>
        <w:tc>
          <w:tcPr>
            <w:tcW w:w="251" w:type="dxa"/>
          </w:tcPr>
          <w:p w14:paraId="6BA4E29D" w14:textId="77777777" w:rsidR="005F6FBA" w:rsidRPr="005F6FBA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2F969B9F" w14:textId="4EAA9255" w:rsidR="005F6FBA" w:rsidRPr="005F6FBA" w:rsidRDefault="00D51D7F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51D7F">
              <w:rPr>
                <w:rFonts w:asciiTheme="majorBidi" w:hAnsiTheme="majorBidi"/>
                <w:sz w:val="24"/>
                <w:szCs w:val="24"/>
              </w:rPr>
              <w:t>57</w:t>
            </w:r>
            <w:r w:rsidR="005F6FBA" w:rsidRPr="005F6FB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51D7F">
              <w:rPr>
                <w:rFonts w:asciiTheme="majorBidi" w:hAnsiTheme="majorBidi"/>
                <w:sz w:val="24"/>
                <w:szCs w:val="24"/>
              </w:rPr>
              <w:t>728</w:t>
            </w:r>
          </w:p>
        </w:tc>
        <w:tc>
          <w:tcPr>
            <w:tcW w:w="251" w:type="dxa"/>
          </w:tcPr>
          <w:p w14:paraId="3FDCDC88" w14:textId="77777777" w:rsidR="005F6FBA" w:rsidRPr="005F6FBA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170528F9" w14:textId="000FCDB3" w:rsidR="005F6FBA" w:rsidRPr="005F6FBA" w:rsidRDefault="00D51D7F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51D7F">
              <w:rPr>
                <w:rFonts w:asciiTheme="majorBidi" w:hAnsiTheme="majorBidi"/>
                <w:sz w:val="24"/>
                <w:szCs w:val="24"/>
              </w:rPr>
              <w:t>32</w:t>
            </w:r>
            <w:r w:rsidR="005F6FBA" w:rsidRPr="005F6FB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51D7F">
              <w:rPr>
                <w:rFonts w:asciiTheme="majorBidi" w:hAnsiTheme="majorBidi"/>
                <w:sz w:val="24"/>
                <w:szCs w:val="24"/>
              </w:rPr>
              <w:t>311</w:t>
            </w:r>
          </w:p>
        </w:tc>
        <w:tc>
          <w:tcPr>
            <w:tcW w:w="251" w:type="dxa"/>
          </w:tcPr>
          <w:p w14:paraId="3C018A96" w14:textId="77777777" w:rsidR="005F6FBA" w:rsidRPr="005F6FBA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222E63D3" w14:textId="6F58260F" w:rsidR="005F6FBA" w:rsidRPr="005F6FBA" w:rsidRDefault="00D51D7F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D51D7F">
              <w:rPr>
                <w:rFonts w:asciiTheme="majorBidi" w:hAnsiTheme="majorBidi"/>
                <w:sz w:val="24"/>
                <w:szCs w:val="24"/>
              </w:rPr>
              <w:t>11</w:t>
            </w:r>
            <w:r w:rsidR="005F6FBA" w:rsidRPr="005F6FB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51D7F">
              <w:rPr>
                <w:rFonts w:asciiTheme="majorBidi" w:hAnsiTheme="majorBidi"/>
                <w:sz w:val="24"/>
                <w:szCs w:val="24"/>
              </w:rPr>
              <w:t>049</w:t>
            </w:r>
          </w:p>
        </w:tc>
        <w:tc>
          <w:tcPr>
            <w:tcW w:w="270" w:type="dxa"/>
          </w:tcPr>
          <w:p w14:paraId="68B86C7E" w14:textId="77777777" w:rsidR="005F6FBA" w:rsidRPr="005F6FBA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6270B9F" w14:textId="2E942C30" w:rsidR="005F6FBA" w:rsidRPr="005F6FBA" w:rsidRDefault="00D51D7F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D51D7F">
              <w:rPr>
                <w:rFonts w:asciiTheme="majorBidi" w:hAnsiTheme="majorBidi"/>
                <w:sz w:val="24"/>
                <w:szCs w:val="24"/>
              </w:rPr>
              <w:t>898</w:t>
            </w:r>
            <w:r w:rsidR="005F6FBA" w:rsidRPr="005F6FB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51D7F">
              <w:rPr>
                <w:rFonts w:asciiTheme="majorBidi" w:hAnsiTheme="majorBidi"/>
                <w:sz w:val="24"/>
                <w:szCs w:val="24"/>
              </w:rPr>
              <w:t>935</w:t>
            </w:r>
          </w:p>
        </w:tc>
      </w:tr>
      <w:tr w:rsidR="005F6FBA" w:rsidRPr="00396BC1" w14:paraId="6214CB22" w14:textId="77777777" w:rsidTr="008B7CE1">
        <w:tc>
          <w:tcPr>
            <w:tcW w:w="2700" w:type="dxa"/>
          </w:tcPr>
          <w:p w14:paraId="380D8CBC" w14:textId="2E49B143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7ADCDEE9" w14:textId="3244C976" w:rsidR="005F6FBA" w:rsidRPr="00396BC1" w:rsidRDefault="00D51D7F" w:rsidP="005F6FBA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D51D7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5F6FBA" w:rsidRPr="00396BC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51D7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290</w:t>
            </w:r>
          </w:p>
        </w:tc>
        <w:tc>
          <w:tcPr>
            <w:tcW w:w="252" w:type="dxa"/>
          </w:tcPr>
          <w:p w14:paraId="06608FF4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</w:tcPr>
          <w:p w14:paraId="417F2822" w14:textId="351287B6" w:rsidR="005F6FBA" w:rsidRPr="00396BC1" w:rsidRDefault="00D51D7F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/>
                <w:sz w:val="24"/>
                <w:szCs w:val="24"/>
              </w:rPr>
            </w:pPr>
            <w:r w:rsidRPr="00D51D7F">
              <w:rPr>
                <w:rFonts w:asciiTheme="majorBidi" w:hAnsiTheme="majorBidi"/>
                <w:sz w:val="24"/>
                <w:szCs w:val="24"/>
              </w:rPr>
              <w:t>369</w:t>
            </w:r>
          </w:p>
        </w:tc>
        <w:tc>
          <w:tcPr>
            <w:tcW w:w="251" w:type="dxa"/>
          </w:tcPr>
          <w:p w14:paraId="4633656F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3CC73F4C" w14:textId="7E0BFC64" w:rsidR="005F6FBA" w:rsidRPr="00396BC1" w:rsidRDefault="00D51D7F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/>
                <w:sz w:val="24"/>
                <w:szCs w:val="30"/>
              </w:rPr>
            </w:pPr>
            <w:r w:rsidRPr="00D51D7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5F6FBA" w:rsidRPr="00396BC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51D7F">
              <w:rPr>
                <w:rFonts w:asciiTheme="majorBidi" w:hAnsiTheme="majorBidi" w:cstheme="majorBidi"/>
                <w:sz w:val="24"/>
                <w:szCs w:val="24"/>
              </w:rPr>
              <w:t>953</w:t>
            </w:r>
          </w:p>
        </w:tc>
        <w:tc>
          <w:tcPr>
            <w:tcW w:w="270" w:type="dxa"/>
          </w:tcPr>
          <w:p w14:paraId="42D416A2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D751E64" w14:textId="29F5D59D" w:rsidR="005F6FBA" w:rsidRPr="00396BC1" w:rsidRDefault="00D51D7F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/>
                <w:sz w:val="24"/>
                <w:szCs w:val="30"/>
              </w:rPr>
            </w:pPr>
            <w:r w:rsidRPr="00D51D7F">
              <w:rPr>
                <w:rFonts w:asciiTheme="majorBidi" w:hAnsiTheme="majorBidi" w:cstheme="majorBidi"/>
                <w:sz w:val="24"/>
                <w:szCs w:val="24"/>
              </w:rPr>
              <w:t>22</w:t>
            </w:r>
            <w:r w:rsidR="005F6FBA" w:rsidRPr="00396BC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51D7F">
              <w:rPr>
                <w:rFonts w:asciiTheme="majorBidi" w:hAnsiTheme="majorBidi" w:cstheme="majorBidi"/>
                <w:sz w:val="24"/>
                <w:szCs w:val="24"/>
              </w:rPr>
              <w:t>732</w:t>
            </w:r>
          </w:p>
        </w:tc>
        <w:tc>
          <w:tcPr>
            <w:tcW w:w="251" w:type="dxa"/>
          </w:tcPr>
          <w:p w14:paraId="711BBE7D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5067AB48" w14:textId="6E768E9B" w:rsidR="005F6FBA" w:rsidRPr="00396BC1" w:rsidRDefault="00D51D7F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/>
                <w:sz w:val="24"/>
                <w:szCs w:val="30"/>
              </w:rPr>
            </w:pPr>
            <w:r w:rsidRPr="00D51D7F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5F6FBA" w:rsidRPr="00396BC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51D7F">
              <w:rPr>
                <w:rFonts w:asciiTheme="majorBidi" w:hAnsiTheme="majorBidi" w:cstheme="majorBidi"/>
                <w:sz w:val="24"/>
                <w:szCs w:val="24"/>
              </w:rPr>
              <w:t>209</w:t>
            </w:r>
          </w:p>
        </w:tc>
        <w:tc>
          <w:tcPr>
            <w:tcW w:w="251" w:type="dxa"/>
          </w:tcPr>
          <w:p w14:paraId="3422DC52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386B1699" w14:textId="06CDFD34" w:rsidR="005F6FBA" w:rsidRPr="00396BC1" w:rsidRDefault="00D51D7F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/>
                <w:sz w:val="24"/>
                <w:szCs w:val="30"/>
              </w:rPr>
            </w:pPr>
            <w:r w:rsidRPr="00D51D7F">
              <w:rPr>
                <w:rFonts w:asciiTheme="majorBidi" w:hAnsiTheme="majorBidi" w:cstheme="majorBidi"/>
                <w:sz w:val="24"/>
                <w:szCs w:val="24"/>
              </w:rPr>
              <w:t>805</w:t>
            </w:r>
          </w:p>
        </w:tc>
        <w:tc>
          <w:tcPr>
            <w:tcW w:w="251" w:type="dxa"/>
          </w:tcPr>
          <w:p w14:paraId="7F4EB921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0A21271F" w14:textId="0744D7CB" w:rsidR="005F6FBA" w:rsidRPr="00396BC1" w:rsidRDefault="00D51D7F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/>
                <w:sz w:val="24"/>
                <w:szCs w:val="30"/>
              </w:rPr>
            </w:pPr>
            <w:r w:rsidRPr="00D51D7F">
              <w:rPr>
                <w:rFonts w:asciiTheme="majorBidi" w:hAnsiTheme="majorBidi" w:cstheme="majorBidi"/>
                <w:sz w:val="24"/>
                <w:szCs w:val="24"/>
              </w:rPr>
              <w:t>109</w:t>
            </w:r>
            <w:r w:rsidR="005F6FBA" w:rsidRPr="00396BC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51D7F">
              <w:rPr>
                <w:rFonts w:asciiTheme="majorBidi" w:hAnsiTheme="majorBidi" w:cstheme="majorBidi"/>
                <w:sz w:val="24"/>
                <w:szCs w:val="24"/>
              </w:rPr>
              <w:t>562</w:t>
            </w:r>
          </w:p>
        </w:tc>
        <w:tc>
          <w:tcPr>
            <w:tcW w:w="270" w:type="dxa"/>
          </w:tcPr>
          <w:p w14:paraId="34E674C1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819D533" w14:textId="504F97D2" w:rsidR="005F6FBA" w:rsidRPr="00396BC1" w:rsidRDefault="00D51D7F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/>
                <w:sz w:val="24"/>
                <w:szCs w:val="30"/>
              </w:rPr>
            </w:pPr>
            <w:r w:rsidRPr="00D51D7F">
              <w:rPr>
                <w:rFonts w:asciiTheme="majorBidi" w:hAnsiTheme="majorBidi" w:cstheme="majorBidi"/>
                <w:sz w:val="24"/>
                <w:szCs w:val="24"/>
              </w:rPr>
              <w:t>141</w:t>
            </w:r>
            <w:r w:rsidR="005F6FBA" w:rsidRPr="00396BC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51D7F">
              <w:rPr>
                <w:rFonts w:asciiTheme="majorBidi" w:hAnsiTheme="majorBidi" w:cstheme="majorBidi"/>
                <w:sz w:val="24"/>
                <w:szCs w:val="24"/>
              </w:rPr>
              <w:t>920</w:t>
            </w:r>
          </w:p>
        </w:tc>
      </w:tr>
      <w:tr w:rsidR="005F6FBA" w:rsidRPr="00396BC1" w14:paraId="0D4EFB86" w14:textId="77777777" w:rsidTr="008B7CE1">
        <w:tc>
          <w:tcPr>
            <w:tcW w:w="2700" w:type="dxa"/>
          </w:tcPr>
          <w:p w14:paraId="2C524CBE" w14:textId="26AFC659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96BC1">
              <w:rPr>
                <w:rFonts w:asciiTheme="majorBidi" w:hAnsiTheme="majorBidi"/>
                <w:sz w:val="24"/>
                <w:szCs w:val="24"/>
                <w:cs/>
              </w:rPr>
              <w:t>ส่วนเกินทุนจากการตีราคา</w:t>
            </w:r>
          </w:p>
        </w:tc>
        <w:tc>
          <w:tcPr>
            <w:tcW w:w="1260" w:type="dxa"/>
          </w:tcPr>
          <w:p w14:paraId="6C56DA68" w14:textId="389723CC" w:rsidR="005F6FBA" w:rsidRPr="00396BC1" w:rsidRDefault="00D51D7F" w:rsidP="005F6FBA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D51D7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="005F6FBA" w:rsidRPr="00396BC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51D7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414</w:t>
            </w:r>
          </w:p>
        </w:tc>
        <w:tc>
          <w:tcPr>
            <w:tcW w:w="252" w:type="dxa"/>
          </w:tcPr>
          <w:p w14:paraId="5B05A943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</w:tcPr>
          <w:p w14:paraId="033B5552" w14:textId="4AF790BA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/>
                <w:b/>
                <w:sz w:val="24"/>
                <w:szCs w:val="30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1" w:type="dxa"/>
          </w:tcPr>
          <w:p w14:paraId="1644E66F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6C48FA47" w14:textId="17A60074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/>
                <w:b/>
                <w:sz w:val="24"/>
                <w:szCs w:val="30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6B6715A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0275166" w14:textId="0FBEEF72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/>
                <w:b/>
                <w:sz w:val="24"/>
                <w:szCs w:val="30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1" w:type="dxa"/>
          </w:tcPr>
          <w:p w14:paraId="5F6AAFBD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1AE4BEE7" w14:textId="087CE3EE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/>
                <w:b/>
                <w:sz w:val="24"/>
                <w:szCs w:val="30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1" w:type="dxa"/>
          </w:tcPr>
          <w:p w14:paraId="547C6435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431D1940" w14:textId="64E24519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1" w:type="dxa"/>
          </w:tcPr>
          <w:p w14:paraId="4E5E777A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191A6B40" w14:textId="277FB075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/>
                <w:b/>
                <w:sz w:val="24"/>
                <w:szCs w:val="30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5912741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C9BBA82" w14:textId="0CF2EF19" w:rsidR="005F6FBA" w:rsidRPr="00396BC1" w:rsidRDefault="00D51D7F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/>
                <w:b/>
                <w:sz w:val="24"/>
                <w:szCs w:val="30"/>
              </w:rPr>
            </w:pPr>
            <w:r w:rsidRPr="00D51D7F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5F6FBA" w:rsidRPr="00396BC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51D7F">
              <w:rPr>
                <w:rFonts w:asciiTheme="majorBidi" w:hAnsiTheme="majorBidi" w:cstheme="majorBidi"/>
                <w:sz w:val="24"/>
                <w:szCs w:val="24"/>
              </w:rPr>
              <w:t>414</w:t>
            </w:r>
          </w:p>
        </w:tc>
      </w:tr>
      <w:tr w:rsidR="005F6FBA" w:rsidRPr="00396BC1" w14:paraId="721A2A47" w14:textId="77777777" w:rsidTr="008B7CE1">
        <w:tc>
          <w:tcPr>
            <w:tcW w:w="2700" w:type="dxa"/>
          </w:tcPr>
          <w:p w14:paraId="626033D3" w14:textId="23E5A47E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  <w:cs/>
              </w:rPr>
              <w:t>โอน</w:t>
            </w:r>
          </w:p>
        </w:tc>
        <w:tc>
          <w:tcPr>
            <w:tcW w:w="1260" w:type="dxa"/>
          </w:tcPr>
          <w:p w14:paraId="1FB105B6" w14:textId="22A43C7B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6534EBB6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</w:tcPr>
          <w:p w14:paraId="3A4381BB" w14:textId="292D2530" w:rsidR="005F6FBA" w:rsidRPr="00396BC1" w:rsidRDefault="00D51D7F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51D7F">
              <w:rPr>
                <w:rFonts w:asciiTheme="majorBidi" w:hAnsiTheme="majorBidi"/>
                <w:sz w:val="24"/>
                <w:szCs w:val="24"/>
              </w:rPr>
              <w:t>18</w:t>
            </w:r>
            <w:r w:rsidR="005F6FBA" w:rsidRPr="00396BC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51D7F">
              <w:rPr>
                <w:rFonts w:asciiTheme="majorBidi" w:hAnsiTheme="majorBidi"/>
                <w:sz w:val="24"/>
                <w:szCs w:val="24"/>
              </w:rPr>
              <w:t>250</w:t>
            </w:r>
          </w:p>
        </w:tc>
        <w:tc>
          <w:tcPr>
            <w:tcW w:w="251" w:type="dxa"/>
          </w:tcPr>
          <w:p w14:paraId="4AD4A9E4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5B866A31" w14:textId="38EA5D18" w:rsidR="005F6FBA" w:rsidRPr="00396BC1" w:rsidRDefault="00D51D7F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/>
                <w:sz w:val="24"/>
                <w:szCs w:val="24"/>
              </w:rPr>
            </w:pPr>
            <w:r w:rsidRPr="00D51D7F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5F6FBA" w:rsidRPr="00396BC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51D7F">
              <w:rPr>
                <w:rFonts w:asciiTheme="majorBidi" w:hAnsiTheme="majorBidi" w:cstheme="majorBidi"/>
                <w:sz w:val="24"/>
                <w:szCs w:val="24"/>
              </w:rPr>
              <w:t>726</w:t>
            </w:r>
          </w:p>
        </w:tc>
        <w:tc>
          <w:tcPr>
            <w:tcW w:w="270" w:type="dxa"/>
          </w:tcPr>
          <w:p w14:paraId="4EA4B5E3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FE2A85F" w14:textId="5112C0D4" w:rsidR="005F6FBA" w:rsidRPr="00396BC1" w:rsidRDefault="00D51D7F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51D7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5F6FBA" w:rsidRPr="00396BC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51D7F">
              <w:rPr>
                <w:rFonts w:asciiTheme="majorBidi" w:hAnsiTheme="majorBidi" w:cstheme="majorBidi"/>
                <w:sz w:val="24"/>
                <w:szCs w:val="24"/>
              </w:rPr>
              <w:t>130</w:t>
            </w:r>
          </w:p>
        </w:tc>
        <w:tc>
          <w:tcPr>
            <w:tcW w:w="251" w:type="dxa"/>
          </w:tcPr>
          <w:p w14:paraId="5562155C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2EDA43E3" w14:textId="4125D099" w:rsidR="005F6FBA" w:rsidRPr="00396BC1" w:rsidRDefault="00D51D7F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51D7F">
              <w:rPr>
                <w:rFonts w:asciiTheme="majorBidi" w:hAnsiTheme="majorBidi" w:cstheme="majorBidi"/>
                <w:sz w:val="24"/>
                <w:szCs w:val="24"/>
              </w:rPr>
              <w:t>163</w:t>
            </w:r>
          </w:p>
        </w:tc>
        <w:tc>
          <w:tcPr>
            <w:tcW w:w="251" w:type="dxa"/>
          </w:tcPr>
          <w:p w14:paraId="066B30AA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59368B06" w14:textId="3A287F90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1" w:type="dxa"/>
          </w:tcPr>
          <w:p w14:paraId="1C8057E6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02B8C98E" w14:textId="0758E7C9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51D7F" w:rsidRPr="00D51D7F">
              <w:rPr>
                <w:rFonts w:asciiTheme="majorBidi" w:hAnsiTheme="majorBidi" w:cstheme="majorBidi"/>
                <w:sz w:val="24"/>
                <w:szCs w:val="24"/>
              </w:rPr>
              <w:t>26</w:t>
            </w:r>
            <w:r w:rsidRPr="00396BC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51D7F" w:rsidRPr="00D51D7F">
              <w:rPr>
                <w:rFonts w:asciiTheme="majorBidi" w:hAnsiTheme="majorBidi" w:cstheme="majorBidi"/>
                <w:sz w:val="24"/>
                <w:szCs w:val="24"/>
              </w:rPr>
              <w:t>269</w:t>
            </w:r>
            <w:r w:rsidRPr="00396BC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06190C81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A016206" w14:textId="0333CA1A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5F6FBA" w:rsidRPr="00396BC1" w14:paraId="0E326648" w14:textId="77777777" w:rsidTr="008B7CE1">
        <w:tc>
          <w:tcPr>
            <w:tcW w:w="2700" w:type="dxa"/>
          </w:tcPr>
          <w:p w14:paraId="266508E7" w14:textId="3DDDED9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  <w:cs/>
              </w:rPr>
              <w:t>โอนจากสินทรัพย์สิทธิการใช้</w:t>
            </w:r>
          </w:p>
        </w:tc>
        <w:tc>
          <w:tcPr>
            <w:tcW w:w="1260" w:type="dxa"/>
          </w:tcPr>
          <w:p w14:paraId="0D135592" w14:textId="5E256F4D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39C678BD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</w:tcPr>
          <w:p w14:paraId="0E12B511" w14:textId="743BB6C3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1" w:type="dxa"/>
          </w:tcPr>
          <w:p w14:paraId="7EB90ECF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1C7A1FE6" w14:textId="373A1087" w:rsidR="005F6FBA" w:rsidRPr="00396BC1" w:rsidRDefault="00D51D7F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/>
                <w:sz w:val="24"/>
                <w:szCs w:val="24"/>
              </w:rPr>
            </w:pPr>
            <w:r w:rsidRPr="00D51D7F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5F6FBA" w:rsidRPr="00396BC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51D7F">
              <w:rPr>
                <w:rFonts w:asciiTheme="majorBidi" w:hAnsiTheme="majorBidi" w:cstheme="majorBidi"/>
                <w:sz w:val="24"/>
                <w:szCs w:val="24"/>
              </w:rPr>
              <w:t>325</w:t>
            </w:r>
          </w:p>
        </w:tc>
        <w:tc>
          <w:tcPr>
            <w:tcW w:w="270" w:type="dxa"/>
          </w:tcPr>
          <w:p w14:paraId="14268868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54BCD0F" w14:textId="795D9E02" w:rsidR="005F6FBA" w:rsidRPr="00396BC1" w:rsidRDefault="00D51D7F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51D7F">
              <w:rPr>
                <w:rFonts w:asciiTheme="majorBidi" w:hAnsiTheme="majorBidi" w:cstheme="majorBidi"/>
                <w:sz w:val="24"/>
                <w:szCs w:val="24"/>
              </w:rPr>
              <w:t>24</w:t>
            </w:r>
            <w:r w:rsidR="005F6FBA" w:rsidRPr="00396BC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51D7F">
              <w:rPr>
                <w:rFonts w:asciiTheme="majorBidi" w:hAnsiTheme="majorBidi" w:cstheme="majorBidi"/>
                <w:sz w:val="24"/>
                <w:szCs w:val="24"/>
              </w:rPr>
              <w:t>527</w:t>
            </w:r>
          </w:p>
        </w:tc>
        <w:tc>
          <w:tcPr>
            <w:tcW w:w="251" w:type="dxa"/>
          </w:tcPr>
          <w:p w14:paraId="680672AB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5A69E921" w14:textId="3123D56A" w:rsidR="005F6FBA" w:rsidRPr="00396BC1" w:rsidRDefault="00D51D7F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51D7F">
              <w:rPr>
                <w:rFonts w:asciiTheme="majorBidi" w:hAnsiTheme="majorBidi" w:cstheme="majorBidi"/>
                <w:sz w:val="24"/>
                <w:szCs w:val="24"/>
              </w:rPr>
              <w:t>743</w:t>
            </w:r>
          </w:p>
        </w:tc>
        <w:tc>
          <w:tcPr>
            <w:tcW w:w="251" w:type="dxa"/>
          </w:tcPr>
          <w:p w14:paraId="2C217D1E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1BC9B17B" w14:textId="63261675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1" w:type="dxa"/>
          </w:tcPr>
          <w:p w14:paraId="23AA7D66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5E9970FE" w14:textId="5AFFA8AE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F90B04B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CC7F5EE" w14:textId="167FF3CF" w:rsidR="005F6FBA" w:rsidRPr="00396BC1" w:rsidRDefault="00D51D7F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D51D7F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="005F6FBA" w:rsidRPr="00396BC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51D7F">
              <w:rPr>
                <w:rFonts w:asciiTheme="majorBidi" w:hAnsiTheme="majorBidi" w:cstheme="majorBidi"/>
                <w:sz w:val="24"/>
                <w:szCs w:val="24"/>
              </w:rPr>
              <w:t>595</w:t>
            </w:r>
          </w:p>
        </w:tc>
      </w:tr>
      <w:tr w:rsidR="005F6FBA" w:rsidRPr="00396BC1" w14:paraId="71D2FEF5" w14:textId="77777777" w:rsidTr="008B7CE1">
        <w:tc>
          <w:tcPr>
            <w:tcW w:w="2700" w:type="dxa"/>
          </w:tcPr>
          <w:p w14:paraId="5C4B77A6" w14:textId="7A225C8A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02CA81C" w14:textId="1C36376B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7C3A3247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6822D356" w14:textId="4A00A464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D51D7F" w:rsidRPr="00D51D7F">
              <w:rPr>
                <w:rFonts w:asciiTheme="majorBidi" w:hAnsiTheme="majorBidi"/>
                <w:sz w:val="24"/>
                <w:szCs w:val="24"/>
              </w:rPr>
              <w:t>433</w:t>
            </w:r>
            <w:r w:rsidRPr="00396BC1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251" w:type="dxa"/>
          </w:tcPr>
          <w:p w14:paraId="1B127551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2B98A6A6" w14:textId="2C5FD64F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51D7F" w:rsidRPr="00D51D7F">
              <w:rPr>
                <w:rFonts w:asciiTheme="majorBidi" w:hAnsiTheme="majorBidi" w:cstheme="majorBidi"/>
                <w:sz w:val="24"/>
                <w:szCs w:val="24"/>
              </w:rPr>
              <w:t>173</w:t>
            </w:r>
            <w:r w:rsidRPr="00396BC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1A3DF5B7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6EA3A72" w14:textId="2A6933A5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51D7F" w:rsidRPr="00D51D7F">
              <w:rPr>
                <w:rFonts w:asciiTheme="majorBidi" w:hAnsiTheme="majorBidi" w:cstheme="majorBidi"/>
                <w:sz w:val="24"/>
                <w:szCs w:val="24"/>
              </w:rPr>
              <w:t>68</w:t>
            </w:r>
            <w:r w:rsidRPr="00396BC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51" w:type="dxa"/>
          </w:tcPr>
          <w:p w14:paraId="32D0E322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03FA185D" w14:textId="68433E5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51D7F" w:rsidRPr="00D51D7F">
              <w:rPr>
                <w:rFonts w:asciiTheme="majorBidi" w:hAnsiTheme="majorBidi" w:cstheme="majorBidi"/>
                <w:sz w:val="24"/>
                <w:szCs w:val="24"/>
              </w:rPr>
              <w:t>692</w:t>
            </w:r>
            <w:r w:rsidRPr="00396BC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51" w:type="dxa"/>
          </w:tcPr>
          <w:p w14:paraId="2C85496E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2F5ACBA7" w14:textId="16817612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51D7F" w:rsidRPr="00D51D7F">
              <w:rPr>
                <w:rFonts w:asciiTheme="majorBidi" w:hAnsiTheme="majorBidi" w:cstheme="majorBidi"/>
                <w:sz w:val="24"/>
                <w:szCs w:val="24"/>
              </w:rPr>
              <w:t>220</w:t>
            </w:r>
            <w:r w:rsidRPr="00396BC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51" w:type="dxa"/>
          </w:tcPr>
          <w:p w14:paraId="49438B93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3BF79334" w14:textId="3572F36A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3D70DAE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F6BB386" w14:textId="0DFA9251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51D7F" w:rsidRPr="00D51D7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396BC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51D7F" w:rsidRPr="00D51D7F">
              <w:rPr>
                <w:rFonts w:asciiTheme="majorBidi" w:hAnsiTheme="majorBidi" w:cstheme="majorBidi"/>
                <w:sz w:val="24"/>
                <w:szCs w:val="24"/>
              </w:rPr>
              <w:t>586</w:t>
            </w:r>
            <w:r w:rsidRPr="00396BC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5F6FBA" w:rsidRPr="00396BC1" w14:paraId="69A96E75" w14:textId="77777777">
        <w:tc>
          <w:tcPr>
            <w:tcW w:w="2700" w:type="dxa"/>
          </w:tcPr>
          <w:p w14:paraId="64AD5FE5" w14:textId="5BF87E06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6BC1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D51D7F" w:rsidRPr="00D51D7F">
              <w:rPr>
                <w:rFonts w:asciiTheme="majorBidi" w:hAnsiTheme="majorBidi"/>
                <w:b/>
                <w:sz w:val="24"/>
                <w:szCs w:val="30"/>
              </w:rPr>
              <w:t>31</w:t>
            </w:r>
            <w:r w:rsidRPr="00396BC1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  <w:r w:rsidRPr="00396BC1">
              <w:rPr>
                <w:rFonts w:asciiTheme="majorBidi" w:hAnsiTheme="majorBidi"/>
                <w:b/>
                <w:bCs/>
                <w:sz w:val="24"/>
                <w:szCs w:val="24"/>
              </w:rPr>
              <w:t xml:space="preserve"> </w:t>
            </w:r>
            <w:r w:rsidR="00D51D7F" w:rsidRPr="00D51D7F">
              <w:rPr>
                <w:rFonts w:asciiTheme="majorBidi" w:hAnsiTheme="majorBidi"/>
                <w:b/>
                <w:sz w:val="24"/>
                <w:szCs w:val="30"/>
              </w:rPr>
              <w:t>2567</w:t>
            </w:r>
            <w:r w:rsidRPr="00396BC1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 xml:space="preserve"> และ</w:t>
            </w:r>
          </w:p>
          <w:p w14:paraId="468BF0B1" w14:textId="09EFBF0A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96BC1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ab/>
            </w:r>
            <w:r w:rsidR="00D51D7F" w:rsidRPr="00D51D7F">
              <w:rPr>
                <w:rFonts w:asciiTheme="majorBidi" w:hAnsiTheme="majorBidi"/>
                <w:b/>
                <w:sz w:val="24"/>
                <w:szCs w:val="30"/>
              </w:rPr>
              <w:t>1</w:t>
            </w:r>
            <w:r w:rsidRPr="00396BC1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 xml:space="preserve"> มกราคม</w:t>
            </w:r>
            <w:r w:rsidRPr="00396BC1">
              <w:rPr>
                <w:rFonts w:asciiTheme="majorBidi" w:hAnsiTheme="majorBidi"/>
                <w:b/>
                <w:bCs/>
                <w:sz w:val="24"/>
                <w:szCs w:val="24"/>
              </w:rPr>
              <w:t xml:space="preserve"> </w:t>
            </w:r>
            <w:r w:rsidR="00D51D7F" w:rsidRPr="00D51D7F">
              <w:rPr>
                <w:rFonts w:asciiTheme="majorBidi" w:hAnsiTheme="majorBidi"/>
                <w:b/>
                <w:sz w:val="24"/>
                <w:szCs w:val="30"/>
              </w:rPr>
              <w:t>2568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467F9D7" w14:textId="77777777" w:rsidR="005F6FBA" w:rsidRDefault="005F6FBA" w:rsidP="005F6FBA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174A68C0" w14:textId="13359922" w:rsidR="005F6FBA" w:rsidRPr="00396BC1" w:rsidRDefault="00D51D7F" w:rsidP="005F6FBA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89</w:t>
            </w:r>
            <w:r w:rsidR="005F6FBA" w:rsidRPr="00396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010</w:t>
            </w:r>
          </w:p>
        </w:tc>
        <w:tc>
          <w:tcPr>
            <w:tcW w:w="252" w:type="dxa"/>
          </w:tcPr>
          <w:p w14:paraId="1CA143C7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6AA8EB8A" w14:textId="77777777" w:rsidR="005F6FBA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50F1E1D8" w14:textId="6A6842E2" w:rsidR="005F6FBA" w:rsidRPr="00396BC1" w:rsidRDefault="00D51D7F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202</w:t>
            </w:r>
            <w:r w:rsidR="005F6FBA" w:rsidRPr="00396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282</w:t>
            </w:r>
          </w:p>
        </w:tc>
        <w:tc>
          <w:tcPr>
            <w:tcW w:w="251" w:type="dxa"/>
          </w:tcPr>
          <w:p w14:paraId="6A71F6F4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</w:tcPr>
          <w:p w14:paraId="3A80E502" w14:textId="77777777" w:rsidR="005F6FBA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16679480" w14:textId="2F675F83" w:rsidR="005F6FBA" w:rsidRPr="00396BC1" w:rsidRDefault="00D51D7F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177</w:t>
            </w:r>
            <w:r w:rsidR="005F6FBA" w:rsidRPr="00396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283</w:t>
            </w:r>
          </w:p>
        </w:tc>
        <w:tc>
          <w:tcPr>
            <w:tcW w:w="270" w:type="dxa"/>
          </w:tcPr>
          <w:p w14:paraId="1EB8A29B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3090B95" w14:textId="77777777" w:rsidR="005F6FBA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1C7DD316" w14:textId="66A0CAB7" w:rsidR="005F6FBA" w:rsidRPr="00396BC1" w:rsidRDefault="00D51D7F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419</w:t>
            </w:r>
            <w:r w:rsidR="005F6FBA" w:rsidRPr="00396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314</w:t>
            </w:r>
          </w:p>
        </w:tc>
        <w:tc>
          <w:tcPr>
            <w:tcW w:w="251" w:type="dxa"/>
          </w:tcPr>
          <w:p w14:paraId="2217B05C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</w:tcPr>
          <w:p w14:paraId="33A95A39" w14:textId="77777777" w:rsidR="005F6FBA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782372A8" w14:textId="1B536CF4" w:rsidR="005F6FBA" w:rsidRPr="00396BC1" w:rsidRDefault="00D51D7F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62</w:t>
            </w:r>
            <w:r w:rsidR="005F6FBA" w:rsidRPr="00396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151</w:t>
            </w:r>
          </w:p>
        </w:tc>
        <w:tc>
          <w:tcPr>
            <w:tcW w:w="251" w:type="dxa"/>
          </w:tcPr>
          <w:p w14:paraId="02F296B7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</w:tcPr>
          <w:p w14:paraId="76A15B23" w14:textId="77777777" w:rsidR="005F6FBA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414109EB" w14:textId="752B44AE" w:rsidR="005F6FBA" w:rsidRPr="00396BC1" w:rsidRDefault="00D51D7F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32</w:t>
            </w:r>
            <w:r w:rsidR="005F6FBA" w:rsidRPr="00396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896</w:t>
            </w:r>
          </w:p>
        </w:tc>
        <w:tc>
          <w:tcPr>
            <w:tcW w:w="251" w:type="dxa"/>
          </w:tcPr>
          <w:p w14:paraId="77265BAD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</w:tcPr>
          <w:p w14:paraId="4D549F9B" w14:textId="77777777" w:rsidR="005F6FBA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02F24D5F" w14:textId="6DFA2588" w:rsidR="005F6FBA" w:rsidRPr="00396BC1" w:rsidRDefault="00D51D7F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94</w:t>
            </w:r>
            <w:r w:rsidR="005F6FBA" w:rsidRPr="00396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342</w:t>
            </w:r>
          </w:p>
        </w:tc>
        <w:tc>
          <w:tcPr>
            <w:tcW w:w="270" w:type="dxa"/>
          </w:tcPr>
          <w:p w14:paraId="248ED954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4F59E40" w14:textId="77777777" w:rsidR="005F6FBA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4A52E85F" w14:textId="39FBB259" w:rsidR="005F6FBA" w:rsidRPr="00396BC1" w:rsidRDefault="00D51D7F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5F6FBA" w:rsidRPr="00396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077</w:t>
            </w:r>
            <w:r w:rsidR="005F6FBA" w:rsidRPr="00396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278</w:t>
            </w:r>
          </w:p>
        </w:tc>
      </w:tr>
      <w:tr w:rsidR="005F6FBA" w:rsidRPr="00396BC1" w14:paraId="50C00110" w14:textId="77777777" w:rsidTr="00706C1A">
        <w:tc>
          <w:tcPr>
            <w:tcW w:w="2700" w:type="dxa"/>
          </w:tcPr>
          <w:p w14:paraId="23FF7890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1AC10208" w14:textId="0C319EB2" w:rsidR="005F6FBA" w:rsidRPr="00396BC1" w:rsidRDefault="00D51D7F" w:rsidP="005F6FBA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D51D7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="00104C0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51D7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825</w:t>
            </w:r>
          </w:p>
        </w:tc>
        <w:tc>
          <w:tcPr>
            <w:tcW w:w="252" w:type="dxa"/>
          </w:tcPr>
          <w:p w14:paraId="7977BEF3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</w:tcPr>
          <w:p w14:paraId="01E56C83" w14:textId="6840B8FB" w:rsidR="005F6FBA" w:rsidRPr="00396BC1" w:rsidRDefault="00D51D7F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51D7F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104C0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51D7F">
              <w:rPr>
                <w:rFonts w:asciiTheme="majorBidi" w:hAnsiTheme="majorBidi" w:cstheme="majorBidi"/>
                <w:sz w:val="24"/>
                <w:szCs w:val="24"/>
              </w:rPr>
              <w:t>119</w:t>
            </w:r>
          </w:p>
        </w:tc>
        <w:tc>
          <w:tcPr>
            <w:tcW w:w="251" w:type="dxa"/>
          </w:tcPr>
          <w:p w14:paraId="5980975C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353B7FFD" w14:textId="6FD82686" w:rsidR="005F6FBA" w:rsidRPr="00396BC1" w:rsidRDefault="00D51D7F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51D7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104C0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51D7F">
              <w:rPr>
                <w:rFonts w:asciiTheme="majorBidi" w:hAnsiTheme="majorBidi" w:cstheme="majorBidi"/>
                <w:sz w:val="24"/>
                <w:szCs w:val="24"/>
              </w:rPr>
              <w:t>161</w:t>
            </w:r>
          </w:p>
        </w:tc>
        <w:tc>
          <w:tcPr>
            <w:tcW w:w="270" w:type="dxa"/>
          </w:tcPr>
          <w:p w14:paraId="46A9D60A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C852242" w14:textId="1DA6ED29" w:rsidR="005F6FBA" w:rsidRPr="00396BC1" w:rsidRDefault="00D51D7F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51D7F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104C0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51D7F">
              <w:rPr>
                <w:rFonts w:asciiTheme="majorBidi" w:hAnsiTheme="majorBidi" w:cstheme="majorBidi"/>
                <w:sz w:val="24"/>
                <w:szCs w:val="24"/>
              </w:rPr>
              <w:t>613</w:t>
            </w:r>
          </w:p>
        </w:tc>
        <w:tc>
          <w:tcPr>
            <w:tcW w:w="251" w:type="dxa"/>
          </w:tcPr>
          <w:p w14:paraId="1A803C02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448AE048" w14:textId="65EEBCC1" w:rsidR="005F6FBA" w:rsidRPr="00396BC1" w:rsidRDefault="00D51D7F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51D7F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104C0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51D7F">
              <w:rPr>
                <w:rFonts w:asciiTheme="majorBidi" w:hAnsiTheme="majorBidi" w:cstheme="majorBidi"/>
                <w:sz w:val="24"/>
                <w:szCs w:val="24"/>
              </w:rPr>
              <w:t>936</w:t>
            </w:r>
          </w:p>
        </w:tc>
        <w:tc>
          <w:tcPr>
            <w:tcW w:w="251" w:type="dxa"/>
          </w:tcPr>
          <w:p w14:paraId="1ECB15E8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70142066" w14:textId="3B749CD2" w:rsidR="005F6FBA" w:rsidRPr="00396BC1" w:rsidRDefault="00D51D7F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51D7F">
              <w:rPr>
                <w:rFonts w:asciiTheme="majorBidi" w:hAnsiTheme="majorBidi" w:cstheme="majorBidi"/>
                <w:sz w:val="24"/>
                <w:szCs w:val="24"/>
              </w:rPr>
              <w:t>196</w:t>
            </w:r>
          </w:p>
        </w:tc>
        <w:tc>
          <w:tcPr>
            <w:tcW w:w="251" w:type="dxa"/>
          </w:tcPr>
          <w:p w14:paraId="4F2BCEF5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5EAF680A" w14:textId="7ABA252C" w:rsidR="005F6FBA" w:rsidRPr="00396BC1" w:rsidRDefault="00D51D7F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D51D7F">
              <w:rPr>
                <w:rFonts w:asciiTheme="majorBidi" w:hAnsiTheme="majorBidi" w:cstheme="majorBidi"/>
                <w:sz w:val="24"/>
                <w:szCs w:val="24"/>
              </w:rPr>
              <w:t>623</w:t>
            </w:r>
            <w:r w:rsidR="00104C0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51D7F">
              <w:rPr>
                <w:rFonts w:asciiTheme="majorBidi" w:hAnsiTheme="majorBidi" w:cstheme="majorBidi"/>
                <w:sz w:val="24"/>
                <w:szCs w:val="24"/>
              </w:rPr>
              <w:t>502</w:t>
            </w:r>
          </w:p>
        </w:tc>
        <w:tc>
          <w:tcPr>
            <w:tcW w:w="270" w:type="dxa"/>
          </w:tcPr>
          <w:p w14:paraId="0A373C13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40862B9" w14:textId="3EDE20BD" w:rsidR="005F6FBA" w:rsidRPr="00396BC1" w:rsidRDefault="00D51D7F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D51D7F">
              <w:rPr>
                <w:rFonts w:asciiTheme="majorBidi" w:hAnsiTheme="majorBidi" w:cstheme="majorBidi"/>
                <w:sz w:val="24"/>
                <w:szCs w:val="24"/>
              </w:rPr>
              <w:t>655</w:t>
            </w:r>
            <w:r w:rsidR="00104C0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51D7F">
              <w:rPr>
                <w:rFonts w:asciiTheme="majorBidi" w:hAnsiTheme="majorBidi" w:cstheme="majorBidi"/>
                <w:sz w:val="24"/>
                <w:szCs w:val="24"/>
              </w:rPr>
              <w:t>352</w:t>
            </w:r>
          </w:p>
        </w:tc>
      </w:tr>
      <w:tr w:rsidR="005F6FBA" w:rsidRPr="00396BC1" w14:paraId="736C6083" w14:textId="77777777" w:rsidTr="00706C1A">
        <w:tc>
          <w:tcPr>
            <w:tcW w:w="2700" w:type="dxa"/>
          </w:tcPr>
          <w:p w14:paraId="70F5A2F1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  <w:cs/>
              </w:rPr>
              <w:t>โอน</w:t>
            </w:r>
          </w:p>
        </w:tc>
        <w:tc>
          <w:tcPr>
            <w:tcW w:w="1260" w:type="dxa"/>
          </w:tcPr>
          <w:p w14:paraId="1A78F97B" w14:textId="0274C535" w:rsidR="005F6FBA" w:rsidRPr="00396BC1" w:rsidRDefault="00104C0B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2E0795F6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</w:tcPr>
          <w:p w14:paraId="7410D3A2" w14:textId="282D0DCC" w:rsidR="005F6FBA" w:rsidRPr="00396BC1" w:rsidRDefault="00D51D7F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51D7F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104C0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51D7F">
              <w:rPr>
                <w:rFonts w:asciiTheme="majorBidi" w:hAnsiTheme="majorBidi" w:cstheme="majorBidi"/>
                <w:sz w:val="24"/>
                <w:szCs w:val="24"/>
              </w:rPr>
              <w:t>117</w:t>
            </w:r>
          </w:p>
        </w:tc>
        <w:tc>
          <w:tcPr>
            <w:tcW w:w="251" w:type="dxa"/>
          </w:tcPr>
          <w:p w14:paraId="4493E2D1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7871343A" w14:textId="1A44A0F8" w:rsidR="005F6FBA" w:rsidRPr="00396BC1" w:rsidRDefault="00D51D7F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51D7F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104C0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51D7F">
              <w:rPr>
                <w:rFonts w:asciiTheme="majorBidi" w:hAnsiTheme="majorBidi" w:cstheme="majorBidi"/>
                <w:sz w:val="24"/>
                <w:szCs w:val="24"/>
              </w:rPr>
              <w:t>368</w:t>
            </w:r>
          </w:p>
        </w:tc>
        <w:tc>
          <w:tcPr>
            <w:tcW w:w="270" w:type="dxa"/>
          </w:tcPr>
          <w:p w14:paraId="29EDA024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C253D5A" w14:textId="0CCB9977" w:rsidR="005F6FBA" w:rsidRPr="00396BC1" w:rsidRDefault="00D51D7F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51D7F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104C0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51D7F">
              <w:rPr>
                <w:rFonts w:asciiTheme="majorBidi" w:hAnsiTheme="majorBidi" w:cstheme="majorBidi"/>
                <w:sz w:val="24"/>
                <w:szCs w:val="24"/>
              </w:rPr>
              <w:t>880</w:t>
            </w:r>
          </w:p>
        </w:tc>
        <w:tc>
          <w:tcPr>
            <w:tcW w:w="251" w:type="dxa"/>
          </w:tcPr>
          <w:p w14:paraId="5BAF68FB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735B435E" w14:textId="00FA5206" w:rsidR="005F6FBA" w:rsidRPr="00396BC1" w:rsidRDefault="00D51D7F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51D7F">
              <w:rPr>
                <w:rFonts w:asciiTheme="majorBidi" w:hAnsiTheme="majorBidi" w:cstheme="majorBidi"/>
                <w:sz w:val="24"/>
                <w:szCs w:val="24"/>
              </w:rPr>
              <w:t>228</w:t>
            </w:r>
          </w:p>
        </w:tc>
        <w:tc>
          <w:tcPr>
            <w:tcW w:w="251" w:type="dxa"/>
          </w:tcPr>
          <w:p w14:paraId="0F34535B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656E743E" w14:textId="5A9FB60C" w:rsidR="005F6FBA" w:rsidRPr="00396BC1" w:rsidRDefault="00104C0B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1" w:type="dxa"/>
          </w:tcPr>
          <w:p w14:paraId="596E527A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785EF7FF" w14:textId="35ED025D" w:rsidR="005F6FBA" w:rsidRPr="00396BC1" w:rsidRDefault="00104C0B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51D7F" w:rsidRPr="00D51D7F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51D7F" w:rsidRPr="00D51D7F">
              <w:rPr>
                <w:rFonts w:asciiTheme="majorBidi" w:hAnsiTheme="majorBidi" w:cstheme="majorBidi"/>
                <w:sz w:val="24"/>
                <w:szCs w:val="24"/>
              </w:rPr>
              <w:t>593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6E5CDE21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BC298C9" w14:textId="13C1DCBE" w:rsidR="005F6FBA" w:rsidRPr="00396BC1" w:rsidRDefault="00104C0B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5F6FBA" w:rsidRPr="00396BC1" w14:paraId="2ED094F3" w14:textId="77777777" w:rsidTr="004402B2">
        <w:tc>
          <w:tcPr>
            <w:tcW w:w="2700" w:type="dxa"/>
          </w:tcPr>
          <w:p w14:paraId="3EF9F15B" w14:textId="6A65A502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  <w:cs/>
              </w:rPr>
              <w:t>โอนจากสินทรัพย์สิทธิการใช้</w:t>
            </w:r>
          </w:p>
        </w:tc>
        <w:tc>
          <w:tcPr>
            <w:tcW w:w="1260" w:type="dxa"/>
          </w:tcPr>
          <w:p w14:paraId="15ACFCDD" w14:textId="54BE2445" w:rsidR="005F6FBA" w:rsidRPr="00396BC1" w:rsidRDefault="00104C0B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286D64BB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</w:tcPr>
          <w:p w14:paraId="07BE277D" w14:textId="0F3E2F48" w:rsidR="005F6FBA" w:rsidRPr="00396BC1" w:rsidRDefault="00104C0B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1" w:type="dxa"/>
          </w:tcPr>
          <w:p w14:paraId="24FD99D0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30028B44" w14:textId="5FA890DB" w:rsidR="005F6FBA" w:rsidRPr="00396BC1" w:rsidRDefault="00104C0B" w:rsidP="00104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CA58D36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62744D5" w14:textId="34EC7530" w:rsidR="005F6FBA" w:rsidRPr="00396BC1" w:rsidRDefault="00D51D7F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51D7F">
              <w:rPr>
                <w:rFonts w:asciiTheme="majorBidi" w:hAnsiTheme="majorBidi" w:cstheme="majorBidi"/>
                <w:sz w:val="24"/>
                <w:szCs w:val="24"/>
              </w:rPr>
              <w:t>18</w:t>
            </w:r>
            <w:r w:rsidR="00104C0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51D7F">
              <w:rPr>
                <w:rFonts w:asciiTheme="majorBidi" w:hAnsiTheme="majorBidi" w:cstheme="majorBidi"/>
                <w:sz w:val="24"/>
                <w:szCs w:val="24"/>
              </w:rPr>
              <w:t>434</w:t>
            </w:r>
          </w:p>
        </w:tc>
        <w:tc>
          <w:tcPr>
            <w:tcW w:w="251" w:type="dxa"/>
          </w:tcPr>
          <w:p w14:paraId="4B886EBA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4C0CBD1F" w14:textId="45C24B47" w:rsidR="005F6FBA" w:rsidRPr="00396BC1" w:rsidRDefault="00104C0B" w:rsidP="00104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1" w:type="dxa"/>
          </w:tcPr>
          <w:p w14:paraId="1FC02927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29F77D4F" w14:textId="49CECB3E" w:rsidR="005F6FBA" w:rsidRPr="00396BC1" w:rsidRDefault="00104C0B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1" w:type="dxa"/>
          </w:tcPr>
          <w:p w14:paraId="168F05C3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07DCB6F3" w14:textId="1D57EB4F" w:rsidR="005F6FBA" w:rsidRPr="00396BC1" w:rsidRDefault="00104C0B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9634917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0F7D5C4" w14:textId="5539EAD7" w:rsidR="005F6FBA" w:rsidRPr="00396BC1" w:rsidRDefault="00D51D7F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D51D7F">
              <w:rPr>
                <w:rFonts w:asciiTheme="majorBidi" w:hAnsiTheme="majorBidi" w:cstheme="majorBidi"/>
                <w:sz w:val="24"/>
                <w:szCs w:val="24"/>
              </w:rPr>
              <w:t>18</w:t>
            </w:r>
            <w:r w:rsidR="00104C0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51D7F">
              <w:rPr>
                <w:rFonts w:asciiTheme="majorBidi" w:hAnsiTheme="majorBidi" w:cstheme="majorBidi"/>
                <w:sz w:val="24"/>
                <w:szCs w:val="24"/>
              </w:rPr>
              <w:t>434</w:t>
            </w:r>
          </w:p>
        </w:tc>
      </w:tr>
      <w:tr w:rsidR="005F6FBA" w:rsidRPr="00396BC1" w14:paraId="6518AFA3" w14:textId="77777777" w:rsidTr="004402B2">
        <w:tc>
          <w:tcPr>
            <w:tcW w:w="2700" w:type="dxa"/>
          </w:tcPr>
          <w:p w14:paraId="1FBF676B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260" w:type="dxa"/>
          </w:tcPr>
          <w:p w14:paraId="0CEF4805" w14:textId="1D8256BE" w:rsidR="005F6FBA" w:rsidRPr="00396BC1" w:rsidRDefault="00104C0B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52AA9A9E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</w:tcPr>
          <w:p w14:paraId="75FA7F14" w14:textId="38493EF6" w:rsidR="005F6FBA" w:rsidRPr="00396BC1" w:rsidRDefault="00104C0B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51D7F" w:rsidRPr="00D51D7F">
              <w:rPr>
                <w:rFonts w:asciiTheme="majorBidi" w:hAnsiTheme="majorBidi" w:cstheme="majorBidi"/>
                <w:sz w:val="24"/>
                <w:szCs w:val="24"/>
              </w:rPr>
              <w:t>264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51" w:type="dxa"/>
          </w:tcPr>
          <w:p w14:paraId="25EA20BF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21F70A3E" w14:textId="6287B815" w:rsidR="005F6FBA" w:rsidRPr="00396BC1" w:rsidRDefault="00104C0B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51D7F" w:rsidRPr="00D51D7F">
              <w:rPr>
                <w:rFonts w:asciiTheme="majorBidi" w:hAnsiTheme="majorBidi" w:cstheme="majorBidi"/>
                <w:sz w:val="24"/>
                <w:szCs w:val="24"/>
              </w:rPr>
              <w:t>63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1D50B19C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BBA7348" w14:textId="6BA65D66" w:rsidR="005F6FBA" w:rsidRPr="00396BC1" w:rsidRDefault="00104C0B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51D7F" w:rsidRPr="00D51D7F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51D7F" w:rsidRPr="00D51D7F">
              <w:rPr>
                <w:rFonts w:asciiTheme="majorBidi" w:hAnsiTheme="majorBidi" w:cstheme="majorBidi"/>
                <w:sz w:val="24"/>
                <w:szCs w:val="24"/>
              </w:rPr>
              <w:t>475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51" w:type="dxa"/>
          </w:tcPr>
          <w:p w14:paraId="7AE5612D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4CCDFB40" w14:textId="3A6F2384" w:rsidR="005F6FBA" w:rsidRPr="00396BC1" w:rsidRDefault="00104C0B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51D7F" w:rsidRPr="00D51D7F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51D7F" w:rsidRPr="00D51D7F">
              <w:rPr>
                <w:rFonts w:asciiTheme="majorBidi" w:hAnsiTheme="majorBidi" w:cstheme="majorBidi"/>
                <w:sz w:val="24"/>
                <w:szCs w:val="24"/>
              </w:rPr>
              <w:t>149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51" w:type="dxa"/>
          </w:tcPr>
          <w:p w14:paraId="152CA27D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6C625FE3" w14:textId="5DA73755" w:rsidR="005F6FBA" w:rsidRPr="00396BC1" w:rsidRDefault="00104C0B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51D7F" w:rsidRPr="00D51D7F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51D7F" w:rsidRPr="00D51D7F">
              <w:rPr>
                <w:rFonts w:asciiTheme="majorBidi" w:hAnsiTheme="majorBidi" w:cstheme="majorBidi"/>
                <w:sz w:val="24"/>
                <w:szCs w:val="24"/>
              </w:rPr>
              <w:t>427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51" w:type="dxa"/>
          </w:tcPr>
          <w:p w14:paraId="15057670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0D9D5A9E" w14:textId="335F2BC0" w:rsidR="005F6FBA" w:rsidRPr="00396BC1" w:rsidRDefault="00104C0B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8AA0E27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EEDD531" w14:textId="2C4C2C32" w:rsidR="005F6FBA" w:rsidRPr="00396BC1" w:rsidRDefault="00104C0B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51D7F" w:rsidRPr="00D51D7F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51D7F" w:rsidRPr="00D51D7F">
              <w:rPr>
                <w:rFonts w:asciiTheme="majorBidi" w:hAnsiTheme="majorBidi" w:cstheme="majorBidi"/>
                <w:sz w:val="24"/>
                <w:szCs w:val="24"/>
              </w:rPr>
              <w:t>378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5F6FBA" w:rsidRPr="00396BC1" w14:paraId="55E7F26C" w14:textId="77777777" w:rsidTr="008B7CE1">
        <w:tc>
          <w:tcPr>
            <w:tcW w:w="2700" w:type="dxa"/>
          </w:tcPr>
          <w:p w14:paraId="7F16DD33" w14:textId="4D86C1A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D51D7F" w:rsidRPr="00D51D7F">
              <w:rPr>
                <w:rFonts w:asciiTheme="majorBidi" w:hAnsiTheme="majorBidi"/>
                <w:b/>
                <w:sz w:val="24"/>
                <w:szCs w:val="30"/>
              </w:rPr>
              <w:t>31</w:t>
            </w:r>
            <w:r w:rsidRPr="00396BC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D51D7F" w:rsidRPr="00D51D7F">
              <w:rPr>
                <w:rFonts w:asciiTheme="majorBidi" w:hAnsiTheme="majorBidi"/>
                <w:b/>
                <w:sz w:val="24"/>
                <w:szCs w:val="30"/>
              </w:rPr>
              <w:t>2568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B30D754" w14:textId="59F98A6D" w:rsidR="005F6FBA" w:rsidRPr="00396BC1" w:rsidRDefault="00D51D7F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98</w:t>
            </w:r>
            <w:r w:rsidR="00104C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835</w:t>
            </w:r>
          </w:p>
        </w:tc>
        <w:tc>
          <w:tcPr>
            <w:tcW w:w="252" w:type="dxa"/>
          </w:tcPr>
          <w:p w14:paraId="0BC17747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18099664" w14:textId="29EDF9DE" w:rsidR="005F6FBA" w:rsidRPr="00396BC1" w:rsidRDefault="00D51D7F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216</w:t>
            </w:r>
            <w:r w:rsidR="00104C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254</w:t>
            </w:r>
          </w:p>
        </w:tc>
        <w:tc>
          <w:tcPr>
            <w:tcW w:w="251" w:type="dxa"/>
          </w:tcPr>
          <w:p w14:paraId="42DB4BA0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14:paraId="71F11609" w14:textId="1EAF30CD" w:rsidR="005F6FBA" w:rsidRPr="00396BC1" w:rsidRDefault="00D51D7F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181</w:t>
            </w:r>
            <w:r w:rsidR="00104C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749</w:t>
            </w:r>
          </w:p>
        </w:tc>
        <w:tc>
          <w:tcPr>
            <w:tcW w:w="270" w:type="dxa"/>
          </w:tcPr>
          <w:p w14:paraId="48E73A1A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9ACC166" w14:textId="1628A99F" w:rsidR="005F6FBA" w:rsidRPr="00396BC1" w:rsidRDefault="00D51D7F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448</w:t>
            </w:r>
            <w:r w:rsidR="00104C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766</w:t>
            </w:r>
          </w:p>
        </w:tc>
        <w:tc>
          <w:tcPr>
            <w:tcW w:w="251" w:type="dxa"/>
          </w:tcPr>
          <w:p w14:paraId="23844A9C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14:paraId="252F135F" w14:textId="3001896D" w:rsidR="005F6FBA" w:rsidRPr="00396BC1" w:rsidRDefault="00D51D7F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66</w:t>
            </w:r>
            <w:r w:rsidR="00104C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166</w:t>
            </w:r>
          </w:p>
        </w:tc>
        <w:tc>
          <w:tcPr>
            <w:tcW w:w="251" w:type="dxa"/>
          </w:tcPr>
          <w:p w14:paraId="1A06EF0B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14:paraId="170D3012" w14:textId="2E9B73FD" w:rsidR="005F6FBA" w:rsidRPr="00396BC1" w:rsidRDefault="00D51D7F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29</w:t>
            </w:r>
            <w:r w:rsidR="00104C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665</w:t>
            </w:r>
          </w:p>
        </w:tc>
        <w:tc>
          <w:tcPr>
            <w:tcW w:w="251" w:type="dxa"/>
          </w:tcPr>
          <w:p w14:paraId="6FF9E96B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14:paraId="617CA7A1" w14:textId="6ED8232D" w:rsidR="005F6FBA" w:rsidRPr="00396BC1" w:rsidRDefault="00D51D7F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701</w:t>
            </w:r>
            <w:r w:rsidR="00104C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251</w:t>
            </w:r>
          </w:p>
        </w:tc>
        <w:tc>
          <w:tcPr>
            <w:tcW w:w="270" w:type="dxa"/>
          </w:tcPr>
          <w:p w14:paraId="0637ABC6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0C58E11" w14:textId="645EBA1B" w:rsidR="005F6FBA" w:rsidRPr="00396BC1" w:rsidRDefault="00D51D7F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104C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742</w:t>
            </w:r>
            <w:r w:rsidR="00104C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686</w:t>
            </w:r>
          </w:p>
        </w:tc>
      </w:tr>
      <w:tr w:rsidR="005F6FBA" w:rsidRPr="00396BC1" w14:paraId="0FED17FD" w14:textId="77777777" w:rsidTr="008B7CE1">
        <w:trPr>
          <w:trHeight w:val="162"/>
        </w:trPr>
        <w:tc>
          <w:tcPr>
            <w:tcW w:w="2700" w:type="dxa"/>
          </w:tcPr>
          <w:p w14:paraId="42AE1083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2ABC3BFF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2" w:type="dxa"/>
          </w:tcPr>
          <w:p w14:paraId="12566747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</w:tcPr>
          <w:p w14:paraId="17C4C6C4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1" w:type="dxa"/>
          </w:tcPr>
          <w:p w14:paraId="730A1AFA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</w:tcPr>
          <w:p w14:paraId="65B9D77D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58CBB31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22F6060B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1" w:type="dxa"/>
          </w:tcPr>
          <w:p w14:paraId="53529329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</w:tcPr>
          <w:p w14:paraId="21E46A75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1" w:type="dxa"/>
          </w:tcPr>
          <w:p w14:paraId="52D4C6D2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</w:tcPr>
          <w:p w14:paraId="47DC4898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1" w:type="dxa"/>
          </w:tcPr>
          <w:p w14:paraId="68D9D50B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</w:tcPr>
          <w:p w14:paraId="07CF016F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B76AB29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02910157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5F6FBA" w:rsidRPr="00396BC1" w14:paraId="2DE388F1" w14:textId="77777777" w:rsidTr="008B7CE1">
        <w:trPr>
          <w:trHeight w:val="162"/>
        </w:trPr>
        <w:tc>
          <w:tcPr>
            <w:tcW w:w="2700" w:type="dxa"/>
          </w:tcPr>
          <w:p w14:paraId="5FC5ED8D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473733D5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2" w:type="dxa"/>
          </w:tcPr>
          <w:p w14:paraId="2BCC44A7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</w:tcPr>
          <w:p w14:paraId="56727F14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1" w:type="dxa"/>
          </w:tcPr>
          <w:p w14:paraId="0181F5E4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</w:tcPr>
          <w:p w14:paraId="71C2D436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A541826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672F4AD6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1" w:type="dxa"/>
          </w:tcPr>
          <w:p w14:paraId="1C56D633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</w:tcPr>
          <w:p w14:paraId="4A642FEE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1" w:type="dxa"/>
          </w:tcPr>
          <w:p w14:paraId="008F894B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</w:tcPr>
          <w:p w14:paraId="1D92AED5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1" w:type="dxa"/>
          </w:tcPr>
          <w:p w14:paraId="1F49D7C8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</w:tcPr>
          <w:p w14:paraId="6EE7CDB0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DCAB9B5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75433209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5F6FBA" w:rsidRPr="00396BC1" w14:paraId="09168C5B" w14:textId="77777777" w:rsidTr="008B7CE1">
        <w:trPr>
          <w:trHeight w:val="162"/>
        </w:trPr>
        <w:tc>
          <w:tcPr>
            <w:tcW w:w="2700" w:type="dxa"/>
          </w:tcPr>
          <w:p w14:paraId="7A8CA654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9"/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260" w:type="dxa"/>
          </w:tcPr>
          <w:p w14:paraId="00D5EA6B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2" w:type="dxa"/>
          </w:tcPr>
          <w:p w14:paraId="298EAEC3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</w:tcPr>
          <w:p w14:paraId="61D348E7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1" w:type="dxa"/>
          </w:tcPr>
          <w:p w14:paraId="01A0B800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</w:tcPr>
          <w:p w14:paraId="0DBF8D5A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89E75C4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4218846E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1" w:type="dxa"/>
          </w:tcPr>
          <w:p w14:paraId="419D5633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</w:tcPr>
          <w:p w14:paraId="4C00C9C7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1" w:type="dxa"/>
          </w:tcPr>
          <w:p w14:paraId="5549BCAC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</w:tcPr>
          <w:p w14:paraId="08D7E31C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1" w:type="dxa"/>
          </w:tcPr>
          <w:p w14:paraId="5D306DBB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</w:tcPr>
          <w:p w14:paraId="25EE807E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9C42848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054A2914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5F6FBA" w:rsidRPr="00396BC1" w14:paraId="6BDF1779" w14:textId="77777777">
        <w:tc>
          <w:tcPr>
            <w:tcW w:w="2700" w:type="dxa"/>
          </w:tcPr>
          <w:p w14:paraId="4113395A" w14:textId="76C224DF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9"/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D51D7F" w:rsidRPr="00D51D7F">
              <w:rPr>
                <w:rFonts w:asciiTheme="majorBidi" w:hAnsiTheme="majorBidi"/>
                <w:sz w:val="24"/>
                <w:szCs w:val="30"/>
              </w:rPr>
              <w:t>1</w:t>
            </w:r>
            <w:r w:rsidRPr="00396BC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="00D51D7F" w:rsidRPr="00D51D7F">
              <w:rPr>
                <w:rFonts w:asciiTheme="majorBidi" w:hAnsiTheme="majorBidi"/>
                <w:sz w:val="24"/>
                <w:szCs w:val="30"/>
              </w:rPr>
              <w:t>2567</w:t>
            </w:r>
          </w:p>
        </w:tc>
        <w:tc>
          <w:tcPr>
            <w:tcW w:w="1260" w:type="dxa"/>
          </w:tcPr>
          <w:p w14:paraId="198C17AD" w14:textId="649E54B0" w:rsidR="005F6FBA" w:rsidRPr="005F6FBA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5F6FB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2E75037E" w14:textId="77777777" w:rsidR="005F6FBA" w:rsidRPr="005F6FBA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</w:tcPr>
          <w:p w14:paraId="5A13C2BA" w14:textId="71E01C34" w:rsidR="005F6FBA" w:rsidRPr="005F6FBA" w:rsidRDefault="00D51D7F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D51D7F">
              <w:rPr>
                <w:rFonts w:asciiTheme="majorBidi" w:hAnsiTheme="majorBidi"/>
                <w:sz w:val="24"/>
                <w:szCs w:val="24"/>
              </w:rPr>
              <w:t>93</w:t>
            </w:r>
            <w:r w:rsidR="005F6FBA" w:rsidRPr="005F6FB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51D7F">
              <w:rPr>
                <w:rFonts w:asciiTheme="majorBidi" w:hAnsiTheme="majorBidi"/>
                <w:sz w:val="24"/>
                <w:szCs w:val="24"/>
              </w:rPr>
              <w:t>359</w:t>
            </w:r>
          </w:p>
        </w:tc>
        <w:tc>
          <w:tcPr>
            <w:tcW w:w="251" w:type="dxa"/>
          </w:tcPr>
          <w:p w14:paraId="43223E20" w14:textId="77777777" w:rsidR="005F6FBA" w:rsidRPr="005F6FBA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13B62253" w14:textId="490349CF" w:rsidR="005F6FBA" w:rsidRPr="005F6FBA" w:rsidRDefault="00D51D7F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/>
                <w:sz w:val="24"/>
                <w:szCs w:val="24"/>
              </w:rPr>
            </w:pPr>
            <w:r w:rsidRPr="00D51D7F">
              <w:rPr>
                <w:rFonts w:asciiTheme="majorBidi" w:hAnsiTheme="majorBidi"/>
                <w:sz w:val="24"/>
                <w:szCs w:val="24"/>
              </w:rPr>
              <w:t>109</w:t>
            </w:r>
            <w:r w:rsidR="005F6FBA" w:rsidRPr="005F6FB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51D7F">
              <w:rPr>
                <w:rFonts w:asciiTheme="majorBidi" w:hAnsiTheme="majorBidi"/>
                <w:sz w:val="24"/>
                <w:szCs w:val="24"/>
              </w:rPr>
              <w:t>161</w:t>
            </w:r>
          </w:p>
        </w:tc>
        <w:tc>
          <w:tcPr>
            <w:tcW w:w="270" w:type="dxa"/>
          </w:tcPr>
          <w:p w14:paraId="4D4F95AE" w14:textId="77777777" w:rsidR="005F6FBA" w:rsidRPr="005F6FBA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12E11A7" w14:textId="66B09038" w:rsidR="005F6FBA" w:rsidRPr="005F6FBA" w:rsidRDefault="00D51D7F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D51D7F">
              <w:rPr>
                <w:rFonts w:asciiTheme="majorBidi" w:hAnsiTheme="majorBidi"/>
                <w:sz w:val="24"/>
                <w:szCs w:val="24"/>
              </w:rPr>
              <w:t>287</w:t>
            </w:r>
            <w:r w:rsidR="005F6FBA" w:rsidRPr="005F6FB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51D7F">
              <w:rPr>
                <w:rFonts w:asciiTheme="majorBidi" w:hAnsiTheme="majorBidi"/>
                <w:sz w:val="24"/>
                <w:szCs w:val="24"/>
              </w:rPr>
              <w:t>188</w:t>
            </w:r>
          </w:p>
        </w:tc>
        <w:tc>
          <w:tcPr>
            <w:tcW w:w="251" w:type="dxa"/>
          </w:tcPr>
          <w:p w14:paraId="5F67D42F" w14:textId="77777777" w:rsidR="005F6FBA" w:rsidRPr="005F6FBA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2D4408D6" w14:textId="33F94C29" w:rsidR="005F6FBA" w:rsidRPr="005F6FBA" w:rsidRDefault="00D51D7F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D51D7F">
              <w:rPr>
                <w:rFonts w:asciiTheme="majorBidi" w:hAnsiTheme="majorBidi"/>
                <w:sz w:val="24"/>
                <w:szCs w:val="24"/>
              </w:rPr>
              <w:t>42</w:t>
            </w:r>
            <w:r w:rsidR="005F6FBA" w:rsidRPr="005F6FB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51D7F">
              <w:rPr>
                <w:rFonts w:asciiTheme="majorBidi" w:hAnsiTheme="majorBidi"/>
                <w:sz w:val="24"/>
                <w:szCs w:val="24"/>
              </w:rPr>
              <w:t>928</w:t>
            </w:r>
          </w:p>
        </w:tc>
        <w:tc>
          <w:tcPr>
            <w:tcW w:w="251" w:type="dxa"/>
          </w:tcPr>
          <w:p w14:paraId="2613BF0E" w14:textId="77777777" w:rsidR="005F6FBA" w:rsidRPr="005F6FBA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5E95303C" w14:textId="77A0EF76" w:rsidR="005F6FBA" w:rsidRPr="005F6FBA" w:rsidRDefault="00D51D7F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D51D7F">
              <w:rPr>
                <w:rFonts w:asciiTheme="majorBidi" w:hAnsiTheme="majorBidi"/>
                <w:sz w:val="24"/>
                <w:szCs w:val="24"/>
              </w:rPr>
              <w:t>31</w:t>
            </w:r>
            <w:r w:rsidR="005F6FBA" w:rsidRPr="005F6FB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51D7F">
              <w:rPr>
                <w:rFonts w:asciiTheme="majorBidi" w:hAnsiTheme="majorBidi"/>
                <w:sz w:val="24"/>
                <w:szCs w:val="24"/>
              </w:rPr>
              <w:t>273</w:t>
            </w:r>
          </w:p>
        </w:tc>
        <w:tc>
          <w:tcPr>
            <w:tcW w:w="251" w:type="dxa"/>
          </w:tcPr>
          <w:p w14:paraId="1C6857D3" w14:textId="77777777" w:rsidR="005F6FBA" w:rsidRPr="005F6FBA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69FDEDF3" w14:textId="1BDFECEA" w:rsidR="005F6FBA" w:rsidRPr="005F6FBA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5F6FB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D9E7B3D" w14:textId="77777777" w:rsidR="005F6FBA" w:rsidRPr="005F6FBA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3EAA595" w14:textId="1C09F018" w:rsidR="005F6FBA" w:rsidRPr="005F6FBA" w:rsidRDefault="00D51D7F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D51D7F">
              <w:rPr>
                <w:rFonts w:asciiTheme="majorBidi" w:hAnsiTheme="majorBidi"/>
                <w:sz w:val="24"/>
                <w:szCs w:val="24"/>
              </w:rPr>
              <w:t>563</w:t>
            </w:r>
            <w:r w:rsidR="005F6FBA" w:rsidRPr="005F6FB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51D7F">
              <w:rPr>
                <w:rFonts w:asciiTheme="majorBidi" w:hAnsiTheme="majorBidi"/>
                <w:sz w:val="24"/>
                <w:szCs w:val="24"/>
              </w:rPr>
              <w:t>909</w:t>
            </w:r>
          </w:p>
        </w:tc>
      </w:tr>
      <w:tr w:rsidR="005F6FBA" w:rsidRPr="00396BC1" w14:paraId="50DA8994" w14:textId="77777777" w:rsidTr="008B7CE1">
        <w:tc>
          <w:tcPr>
            <w:tcW w:w="2700" w:type="dxa"/>
          </w:tcPr>
          <w:p w14:paraId="13764696" w14:textId="30E49B06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</w:tcPr>
          <w:p w14:paraId="3B7E9F31" w14:textId="3CD911D6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03ADE535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</w:tcPr>
          <w:p w14:paraId="413EE3E4" w14:textId="4813FB81" w:rsidR="005F6FBA" w:rsidRPr="00396BC1" w:rsidRDefault="00D51D7F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D51D7F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5F6FBA" w:rsidRPr="00396BC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51D7F">
              <w:rPr>
                <w:rFonts w:asciiTheme="majorBidi" w:hAnsiTheme="majorBidi" w:cstheme="majorBidi"/>
                <w:sz w:val="24"/>
                <w:szCs w:val="24"/>
              </w:rPr>
              <w:t>395</w:t>
            </w:r>
          </w:p>
        </w:tc>
        <w:tc>
          <w:tcPr>
            <w:tcW w:w="251" w:type="dxa"/>
          </w:tcPr>
          <w:p w14:paraId="24B9802A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7B769908" w14:textId="0E7FDE68" w:rsidR="005F6FBA" w:rsidRPr="00396BC1" w:rsidRDefault="00D51D7F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/>
                <w:sz w:val="24"/>
                <w:szCs w:val="24"/>
              </w:rPr>
            </w:pPr>
            <w:r w:rsidRPr="00D51D7F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5F6FBA" w:rsidRPr="00396BC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51D7F">
              <w:rPr>
                <w:rFonts w:asciiTheme="majorBidi" w:hAnsiTheme="majorBidi" w:cstheme="majorBidi"/>
                <w:sz w:val="24"/>
                <w:szCs w:val="24"/>
              </w:rPr>
              <w:t>632</w:t>
            </w:r>
          </w:p>
        </w:tc>
        <w:tc>
          <w:tcPr>
            <w:tcW w:w="270" w:type="dxa"/>
          </w:tcPr>
          <w:p w14:paraId="0FD9B694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E3E0A2F" w14:textId="5A6F0B44" w:rsidR="005F6FBA" w:rsidRPr="00396BC1" w:rsidRDefault="00D51D7F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D51D7F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 w:rsidR="005F6FBA" w:rsidRPr="00396BC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51D7F">
              <w:rPr>
                <w:rFonts w:asciiTheme="majorBidi" w:hAnsiTheme="majorBidi" w:cstheme="majorBidi"/>
                <w:sz w:val="24"/>
                <w:szCs w:val="24"/>
              </w:rPr>
              <w:t>952</w:t>
            </w:r>
          </w:p>
        </w:tc>
        <w:tc>
          <w:tcPr>
            <w:tcW w:w="251" w:type="dxa"/>
          </w:tcPr>
          <w:p w14:paraId="1D196C51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735D1E96" w14:textId="17DD1F5C" w:rsidR="005F6FBA" w:rsidRPr="00396BC1" w:rsidRDefault="00D51D7F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D51D7F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5F6FBA" w:rsidRPr="00396BC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51D7F">
              <w:rPr>
                <w:rFonts w:asciiTheme="majorBidi" w:hAnsiTheme="majorBidi" w:cstheme="majorBidi"/>
                <w:sz w:val="24"/>
                <w:szCs w:val="24"/>
              </w:rPr>
              <w:t>860</w:t>
            </w:r>
          </w:p>
        </w:tc>
        <w:tc>
          <w:tcPr>
            <w:tcW w:w="251" w:type="dxa"/>
          </w:tcPr>
          <w:p w14:paraId="566B656A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711E7656" w14:textId="7E91796A" w:rsidR="005F6FBA" w:rsidRPr="00396BC1" w:rsidRDefault="00D51D7F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D51D7F">
              <w:rPr>
                <w:rFonts w:asciiTheme="majorBidi" w:hAnsiTheme="majorBidi" w:cstheme="majorBidi"/>
                <w:sz w:val="24"/>
                <w:szCs w:val="24"/>
              </w:rPr>
              <w:t>258</w:t>
            </w:r>
          </w:p>
        </w:tc>
        <w:tc>
          <w:tcPr>
            <w:tcW w:w="251" w:type="dxa"/>
          </w:tcPr>
          <w:p w14:paraId="38AEB17C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20DBBFC9" w14:textId="2BF45F9D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9593E6A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FBC2B6B" w14:textId="1338FDE8" w:rsidR="005F6FBA" w:rsidRPr="00396BC1" w:rsidRDefault="00D51D7F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D51D7F">
              <w:rPr>
                <w:rFonts w:asciiTheme="majorBidi" w:hAnsiTheme="majorBidi" w:cstheme="majorBidi"/>
                <w:sz w:val="24"/>
                <w:szCs w:val="24"/>
              </w:rPr>
              <w:t>38</w:t>
            </w:r>
            <w:r w:rsidR="005F6FBA" w:rsidRPr="00396BC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51D7F">
              <w:rPr>
                <w:rFonts w:asciiTheme="majorBidi" w:hAnsiTheme="majorBidi" w:cstheme="majorBidi"/>
                <w:sz w:val="24"/>
                <w:szCs w:val="24"/>
              </w:rPr>
              <w:t>097</w:t>
            </w:r>
          </w:p>
        </w:tc>
      </w:tr>
      <w:tr w:rsidR="005F6FBA" w:rsidRPr="00396BC1" w14:paraId="1EC7C9EC" w14:textId="77777777" w:rsidTr="008B7CE1">
        <w:tc>
          <w:tcPr>
            <w:tcW w:w="2700" w:type="dxa"/>
          </w:tcPr>
          <w:p w14:paraId="6B5B7CB5" w14:textId="63D03952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  <w:cs/>
              </w:rPr>
              <w:t>โอนจากสินทรัพย์สิทธิการใช้</w:t>
            </w:r>
          </w:p>
        </w:tc>
        <w:tc>
          <w:tcPr>
            <w:tcW w:w="1260" w:type="dxa"/>
          </w:tcPr>
          <w:p w14:paraId="2FCC1D46" w14:textId="6F5473BF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448BC119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</w:tcPr>
          <w:p w14:paraId="407BBE8A" w14:textId="344B5509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1" w:type="dxa"/>
          </w:tcPr>
          <w:p w14:paraId="66498188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2CFB3099" w14:textId="76D8AA48" w:rsidR="005F6FBA" w:rsidRPr="00396BC1" w:rsidRDefault="00D51D7F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/>
                <w:sz w:val="24"/>
                <w:szCs w:val="24"/>
              </w:rPr>
            </w:pPr>
            <w:r w:rsidRPr="00D51D7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5F6FBA" w:rsidRPr="00396BC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51D7F">
              <w:rPr>
                <w:rFonts w:asciiTheme="majorBidi" w:hAnsiTheme="majorBidi" w:cstheme="majorBidi"/>
                <w:sz w:val="24"/>
                <w:szCs w:val="24"/>
              </w:rPr>
              <w:t>494</w:t>
            </w:r>
          </w:p>
        </w:tc>
        <w:tc>
          <w:tcPr>
            <w:tcW w:w="270" w:type="dxa"/>
          </w:tcPr>
          <w:p w14:paraId="3B843087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94687CE" w14:textId="13805805" w:rsidR="005F6FBA" w:rsidRPr="00396BC1" w:rsidRDefault="00D51D7F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D51D7F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5F6FBA" w:rsidRPr="00396BC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51D7F">
              <w:rPr>
                <w:rFonts w:asciiTheme="majorBidi" w:hAnsiTheme="majorBidi" w:cstheme="majorBidi"/>
                <w:sz w:val="24"/>
                <w:szCs w:val="24"/>
              </w:rPr>
              <w:t>912</w:t>
            </w:r>
          </w:p>
        </w:tc>
        <w:tc>
          <w:tcPr>
            <w:tcW w:w="251" w:type="dxa"/>
          </w:tcPr>
          <w:p w14:paraId="01D4BEBC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59A5DE0E" w14:textId="63B02909" w:rsidR="005F6FBA" w:rsidRPr="00396BC1" w:rsidRDefault="00D51D7F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D51D7F">
              <w:rPr>
                <w:rFonts w:asciiTheme="majorBidi" w:hAnsiTheme="majorBidi" w:cstheme="majorBidi"/>
                <w:sz w:val="24"/>
                <w:szCs w:val="24"/>
              </w:rPr>
              <w:t>440</w:t>
            </w:r>
          </w:p>
        </w:tc>
        <w:tc>
          <w:tcPr>
            <w:tcW w:w="251" w:type="dxa"/>
          </w:tcPr>
          <w:p w14:paraId="4B449BED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221E9F9A" w14:textId="6570C716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1" w:type="dxa"/>
          </w:tcPr>
          <w:p w14:paraId="0BDD9BE2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4FB1E4C6" w14:textId="3BDC150E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6A25831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D1E4EF4" w14:textId="0244B65C" w:rsidR="005F6FBA" w:rsidRPr="00396BC1" w:rsidRDefault="00D51D7F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D51D7F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5F6FBA" w:rsidRPr="00396BC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51D7F">
              <w:rPr>
                <w:rFonts w:asciiTheme="majorBidi" w:hAnsiTheme="majorBidi" w:cstheme="majorBidi"/>
                <w:sz w:val="24"/>
                <w:szCs w:val="24"/>
              </w:rPr>
              <w:t>846</w:t>
            </w:r>
          </w:p>
        </w:tc>
      </w:tr>
      <w:tr w:rsidR="005F6FBA" w:rsidRPr="00396BC1" w14:paraId="65AFC943" w14:textId="77777777" w:rsidTr="008B7CE1">
        <w:tc>
          <w:tcPr>
            <w:tcW w:w="2700" w:type="dxa"/>
          </w:tcPr>
          <w:p w14:paraId="1A5F5FA1" w14:textId="4D1C0A73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260" w:type="dxa"/>
          </w:tcPr>
          <w:p w14:paraId="5E7DF861" w14:textId="748800AF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21AE83FF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</w:tcPr>
          <w:p w14:paraId="348FF2F0" w14:textId="7A8229A2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51D7F" w:rsidRPr="00D51D7F">
              <w:rPr>
                <w:rFonts w:asciiTheme="majorBidi" w:hAnsiTheme="majorBidi" w:cstheme="majorBidi"/>
                <w:sz w:val="24"/>
                <w:szCs w:val="24"/>
              </w:rPr>
              <w:t>167</w:t>
            </w:r>
            <w:r w:rsidRPr="00396BC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51" w:type="dxa"/>
          </w:tcPr>
          <w:p w14:paraId="1167B064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716C5A03" w14:textId="2DD7FC3C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51D7F" w:rsidRPr="00D51D7F">
              <w:rPr>
                <w:rFonts w:asciiTheme="majorBidi" w:hAnsiTheme="majorBidi" w:cstheme="majorBidi"/>
                <w:sz w:val="24"/>
                <w:szCs w:val="24"/>
              </w:rPr>
              <w:t>88</w:t>
            </w:r>
            <w:r w:rsidRPr="00396BC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64C621C5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E726396" w14:textId="5D663259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51D7F" w:rsidRPr="00D51D7F">
              <w:rPr>
                <w:rFonts w:asciiTheme="majorBidi" w:hAnsiTheme="majorBidi" w:cstheme="majorBidi"/>
                <w:sz w:val="24"/>
                <w:szCs w:val="24"/>
              </w:rPr>
              <w:t>56</w:t>
            </w:r>
            <w:r w:rsidRPr="00396BC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51" w:type="dxa"/>
          </w:tcPr>
          <w:p w14:paraId="456346D6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392187F4" w14:textId="614453B1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51D7F" w:rsidRPr="00D51D7F">
              <w:rPr>
                <w:rFonts w:asciiTheme="majorBidi" w:hAnsiTheme="majorBidi" w:cstheme="majorBidi"/>
                <w:sz w:val="24"/>
                <w:szCs w:val="24"/>
              </w:rPr>
              <w:t>670</w:t>
            </w:r>
            <w:r w:rsidRPr="00396BC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51" w:type="dxa"/>
          </w:tcPr>
          <w:p w14:paraId="5669704F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4637A8A8" w14:textId="609B0C91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51D7F" w:rsidRPr="00D51D7F">
              <w:rPr>
                <w:rFonts w:asciiTheme="majorBidi" w:hAnsiTheme="majorBidi" w:cstheme="majorBidi"/>
                <w:sz w:val="24"/>
                <w:szCs w:val="24"/>
              </w:rPr>
              <w:t>220</w:t>
            </w:r>
            <w:r w:rsidRPr="00396BC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51" w:type="dxa"/>
          </w:tcPr>
          <w:p w14:paraId="604E0354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5EA89CEE" w14:textId="4BBA08EA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5993DF1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34CD5B7" w14:textId="626579E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51D7F" w:rsidRPr="00D51D7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396BC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51D7F" w:rsidRPr="00D51D7F">
              <w:rPr>
                <w:rFonts w:asciiTheme="majorBidi" w:hAnsiTheme="majorBidi" w:cstheme="majorBidi"/>
                <w:sz w:val="24"/>
                <w:szCs w:val="24"/>
              </w:rPr>
              <w:t>201</w:t>
            </w:r>
            <w:r w:rsidRPr="00396BC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5F6FBA" w:rsidRPr="00396BC1" w14:paraId="028AC072" w14:textId="77777777">
        <w:tc>
          <w:tcPr>
            <w:tcW w:w="2700" w:type="dxa"/>
          </w:tcPr>
          <w:p w14:paraId="23C8EBE1" w14:textId="253251D3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96BC1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D51D7F" w:rsidRPr="00D51D7F">
              <w:rPr>
                <w:rFonts w:asciiTheme="majorBidi" w:hAnsiTheme="majorBidi"/>
                <w:b/>
                <w:sz w:val="24"/>
                <w:szCs w:val="30"/>
              </w:rPr>
              <w:t>31</w:t>
            </w:r>
            <w:r w:rsidRPr="00396BC1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D51D7F" w:rsidRPr="00D51D7F">
              <w:rPr>
                <w:rFonts w:asciiTheme="majorBidi" w:hAnsiTheme="majorBidi"/>
                <w:b/>
                <w:sz w:val="24"/>
                <w:szCs w:val="30"/>
              </w:rPr>
              <w:t>2567</w:t>
            </w:r>
            <w:r w:rsidRPr="00396BC1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 xml:space="preserve"> และ</w:t>
            </w:r>
            <w:r w:rsidRPr="00396BC1">
              <w:rPr>
                <w:rFonts w:asciiTheme="majorBidi" w:hAnsiTheme="majorBidi"/>
                <w:b/>
                <w:bCs/>
                <w:sz w:val="24"/>
                <w:szCs w:val="24"/>
              </w:rPr>
              <w:t xml:space="preserve"> </w:t>
            </w:r>
            <w:r w:rsidRPr="00396BC1">
              <w:rPr>
                <w:rFonts w:asciiTheme="majorBidi" w:hAnsiTheme="majorBidi"/>
                <w:b/>
                <w:bCs/>
                <w:sz w:val="24"/>
                <w:szCs w:val="24"/>
              </w:rPr>
              <w:br/>
            </w:r>
            <w:r w:rsidR="00D51D7F" w:rsidRPr="00D51D7F">
              <w:rPr>
                <w:rFonts w:asciiTheme="majorBidi" w:hAnsiTheme="majorBidi"/>
                <w:b/>
                <w:sz w:val="24"/>
                <w:szCs w:val="30"/>
              </w:rPr>
              <w:t>1</w:t>
            </w:r>
            <w:r w:rsidRPr="00396BC1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="00D51D7F" w:rsidRPr="00D51D7F">
              <w:rPr>
                <w:rFonts w:asciiTheme="majorBidi" w:hAnsiTheme="majorBidi"/>
                <w:b/>
                <w:sz w:val="24"/>
                <w:szCs w:val="30"/>
              </w:rPr>
              <w:t>2568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64B65B2" w14:textId="77777777" w:rsidR="005F6FBA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23F37C0F" w14:textId="2153C8CF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4EEB00DF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6BE3E461" w14:textId="77777777" w:rsidR="005F6FBA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51856F1D" w14:textId="58BFD9FC" w:rsidR="005F6FBA" w:rsidRPr="00396BC1" w:rsidRDefault="00D51D7F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101</w:t>
            </w:r>
            <w:r w:rsidR="005F6FBA" w:rsidRPr="00396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587</w:t>
            </w:r>
          </w:p>
        </w:tc>
        <w:tc>
          <w:tcPr>
            <w:tcW w:w="251" w:type="dxa"/>
          </w:tcPr>
          <w:p w14:paraId="07048381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</w:tcPr>
          <w:p w14:paraId="17FC34BD" w14:textId="77777777" w:rsidR="005F6FBA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4C98CDFB" w14:textId="7D453B82" w:rsidR="005F6FBA" w:rsidRPr="00396BC1" w:rsidRDefault="00D51D7F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117</w:t>
            </w:r>
            <w:r w:rsidR="005F6FBA" w:rsidRPr="00396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199</w:t>
            </w:r>
          </w:p>
        </w:tc>
        <w:tc>
          <w:tcPr>
            <w:tcW w:w="270" w:type="dxa"/>
          </w:tcPr>
          <w:p w14:paraId="1D230169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251BD61" w14:textId="77777777" w:rsidR="005F6FBA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23C16638" w14:textId="184939DD" w:rsidR="005F6FBA" w:rsidRPr="00396BC1" w:rsidRDefault="00D51D7F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310</w:t>
            </w:r>
            <w:r w:rsidR="005F6FBA" w:rsidRPr="00396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996</w:t>
            </w:r>
          </w:p>
        </w:tc>
        <w:tc>
          <w:tcPr>
            <w:tcW w:w="251" w:type="dxa"/>
          </w:tcPr>
          <w:p w14:paraId="4D7B4AC2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</w:tcPr>
          <w:p w14:paraId="131A850D" w14:textId="77777777" w:rsidR="005F6FBA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45B934DB" w14:textId="1501BF64" w:rsidR="005F6FBA" w:rsidRPr="00396BC1" w:rsidRDefault="00D51D7F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48</w:t>
            </w:r>
            <w:r w:rsidR="005F6FBA" w:rsidRPr="00396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558</w:t>
            </w:r>
          </w:p>
        </w:tc>
        <w:tc>
          <w:tcPr>
            <w:tcW w:w="251" w:type="dxa"/>
          </w:tcPr>
          <w:p w14:paraId="6D2D7CAA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</w:tcPr>
          <w:p w14:paraId="6D92143A" w14:textId="77777777" w:rsidR="005F6FBA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7BCF094A" w14:textId="3DF1DCA1" w:rsidR="005F6FBA" w:rsidRPr="00396BC1" w:rsidRDefault="00D51D7F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5F6FBA" w:rsidRPr="00396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311</w:t>
            </w:r>
          </w:p>
        </w:tc>
        <w:tc>
          <w:tcPr>
            <w:tcW w:w="251" w:type="dxa"/>
          </w:tcPr>
          <w:p w14:paraId="50A465E6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</w:tcPr>
          <w:p w14:paraId="764CD4D4" w14:textId="77777777" w:rsidR="005F6FBA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0F550792" w14:textId="181EF294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C101660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6A3D8B5" w14:textId="77777777" w:rsidR="005F6FBA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7FAF48DA" w14:textId="71226498" w:rsidR="005F6FBA" w:rsidRPr="00396BC1" w:rsidRDefault="00D51D7F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609</w:t>
            </w:r>
            <w:r w:rsidR="005F6FBA" w:rsidRPr="00396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651</w:t>
            </w:r>
          </w:p>
        </w:tc>
      </w:tr>
      <w:tr w:rsidR="005F6FBA" w:rsidRPr="00396BC1" w14:paraId="4EFC679A" w14:textId="77777777" w:rsidTr="008B7CE1">
        <w:tc>
          <w:tcPr>
            <w:tcW w:w="2700" w:type="dxa"/>
          </w:tcPr>
          <w:p w14:paraId="20058299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9"/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</w:tcPr>
          <w:p w14:paraId="0E6FEF5E" w14:textId="6122DF42" w:rsidR="005F6FBA" w:rsidRPr="00396BC1" w:rsidRDefault="0041695F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773EB413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</w:tcPr>
          <w:p w14:paraId="3B8F2F52" w14:textId="174A74B6" w:rsidR="005F6FBA" w:rsidRPr="00396BC1" w:rsidRDefault="00D51D7F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D51D7F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41695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51D7F">
              <w:rPr>
                <w:rFonts w:asciiTheme="majorBidi" w:hAnsiTheme="majorBidi" w:cstheme="majorBidi"/>
                <w:sz w:val="24"/>
                <w:szCs w:val="24"/>
              </w:rPr>
              <w:t>897</w:t>
            </w:r>
          </w:p>
        </w:tc>
        <w:tc>
          <w:tcPr>
            <w:tcW w:w="251" w:type="dxa"/>
          </w:tcPr>
          <w:p w14:paraId="7F171E59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34F43A10" w14:textId="389D9504" w:rsidR="005F6FBA" w:rsidRPr="00396BC1" w:rsidRDefault="00D51D7F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D51D7F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41695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51D7F">
              <w:rPr>
                <w:rFonts w:asciiTheme="majorBidi" w:hAnsiTheme="majorBidi" w:cstheme="majorBidi"/>
                <w:sz w:val="24"/>
                <w:szCs w:val="24"/>
              </w:rPr>
              <w:t>908</w:t>
            </w:r>
          </w:p>
        </w:tc>
        <w:tc>
          <w:tcPr>
            <w:tcW w:w="270" w:type="dxa"/>
          </w:tcPr>
          <w:p w14:paraId="186449DD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A7252CA" w14:textId="79890158" w:rsidR="005F6FBA" w:rsidRPr="00396BC1" w:rsidRDefault="00D51D7F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D51D7F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="0041695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51D7F">
              <w:rPr>
                <w:rFonts w:asciiTheme="majorBidi" w:hAnsiTheme="majorBidi" w:cstheme="majorBidi"/>
                <w:sz w:val="24"/>
                <w:szCs w:val="24"/>
              </w:rPr>
              <w:t>368</w:t>
            </w:r>
          </w:p>
        </w:tc>
        <w:tc>
          <w:tcPr>
            <w:tcW w:w="251" w:type="dxa"/>
          </w:tcPr>
          <w:p w14:paraId="6EDEEF5D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7991B6C5" w14:textId="1D685113" w:rsidR="005F6FBA" w:rsidRPr="00396BC1" w:rsidRDefault="00D51D7F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D51D7F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41695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51D7F">
              <w:rPr>
                <w:rFonts w:asciiTheme="majorBidi" w:hAnsiTheme="majorBidi" w:cstheme="majorBidi"/>
                <w:sz w:val="24"/>
                <w:szCs w:val="24"/>
              </w:rPr>
              <w:t>411</w:t>
            </w:r>
          </w:p>
        </w:tc>
        <w:tc>
          <w:tcPr>
            <w:tcW w:w="251" w:type="dxa"/>
          </w:tcPr>
          <w:p w14:paraId="661DAAA9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1B29026B" w14:textId="622145ED" w:rsidR="005F6FBA" w:rsidRPr="00396BC1" w:rsidRDefault="00D51D7F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D51D7F">
              <w:rPr>
                <w:rFonts w:asciiTheme="majorBidi" w:hAnsiTheme="majorBidi" w:cstheme="majorBidi"/>
                <w:sz w:val="24"/>
                <w:szCs w:val="24"/>
              </w:rPr>
              <w:t>329</w:t>
            </w:r>
          </w:p>
        </w:tc>
        <w:tc>
          <w:tcPr>
            <w:tcW w:w="251" w:type="dxa"/>
          </w:tcPr>
          <w:p w14:paraId="0F4E815D" w14:textId="52A013A0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51C592FE" w14:textId="621DB891" w:rsidR="005F6FBA" w:rsidRPr="00396BC1" w:rsidRDefault="0041695F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3A4FBAF" w14:textId="7C5DF56C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B582126" w14:textId="451BAB42" w:rsidR="005F6FBA" w:rsidRPr="00396BC1" w:rsidRDefault="00D51D7F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D51D7F">
              <w:rPr>
                <w:rFonts w:asciiTheme="majorBidi" w:hAnsiTheme="majorBidi" w:cstheme="majorBidi"/>
                <w:sz w:val="24"/>
                <w:szCs w:val="24"/>
              </w:rPr>
              <w:t>41</w:t>
            </w:r>
            <w:r w:rsidR="0041695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51D7F">
              <w:rPr>
                <w:rFonts w:asciiTheme="majorBidi" w:hAnsiTheme="majorBidi" w:cstheme="majorBidi"/>
                <w:sz w:val="24"/>
                <w:szCs w:val="24"/>
              </w:rPr>
              <w:t>913</w:t>
            </w:r>
          </w:p>
        </w:tc>
      </w:tr>
      <w:tr w:rsidR="005F6FBA" w:rsidRPr="00396BC1" w14:paraId="135C70B1" w14:textId="77777777" w:rsidTr="008B7CE1">
        <w:tc>
          <w:tcPr>
            <w:tcW w:w="2700" w:type="dxa"/>
          </w:tcPr>
          <w:p w14:paraId="5D3F3EE4" w14:textId="640D49B5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9"/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  <w:cs/>
              </w:rPr>
              <w:t>โอนจากสินทรัพย์สิทธิการใช้</w:t>
            </w:r>
          </w:p>
        </w:tc>
        <w:tc>
          <w:tcPr>
            <w:tcW w:w="1260" w:type="dxa"/>
          </w:tcPr>
          <w:p w14:paraId="5E5C8F3C" w14:textId="11DBE469" w:rsidR="005F6FBA" w:rsidRPr="00396BC1" w:rsidRDefault="0041695F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1FEFEBE8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</w:tcPr>
          <w:p w14:paraId="5239E777" w14:textId="13709E55" w:rsidR="005F6FBA" w:rsidRPr="00396BC1" w:rsidRDefault="0041695F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1" w:type="dxa"/>
          </w:tcPr>
          <w:p w14:paraId="1271A550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2CDFA2D0" w14:textId="4049E8FD" w:rsidR="005F6FBA" w:rsidRPr="00396BC1" w:rsidRDefault="0041695F" w:rsidP="00416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A75DA9C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6504C5E" w14:textId="182FE732" w:rsidR="005F6FBA" w:rsidRPr="00396BC1" w:rsidRDefault="00D51D7F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51D7F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41695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51D7F">
              <w:rPr>
                <w:rFonts w:asciiTheme="majorBidi" w:hAnsiTheme="majorBidi" w:cstheme="majorBidi"/>
                <w:sz w:val="24"/>
                <w:szCs w:val="24"/>
              </w:rPr>
              <w:t>962</w:t>
            </w:r>
          </w:p>
        </w:tc>
        <w:tc>
          <w:tcPr>
            <w:tcW w:w="251" w:type="dxa"/>
          </w:tcPr>
          <w:p w14:paraId="418E86BE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13D403A3" w14:textId="159E086C" w:rsidR="005F6FBA" w:rsidRPr="00396BC1" w:rsidRDefault="0041695F" w:rsidP="00416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1" w:type="dxa"/>
          </w:tcPr>
          <w:p w14:paraId="479C4B2C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51FCB159" w14:textId="6AB5C936" w:rsidR="005F6FBA" w:rsidRPr="00396BC1" w:rsidRDefault="0041695F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1" w:type="dxa"/>
          </w:tcPr>
          <w:p w14:paraId="662C7F6B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54210EC7" w14:textId="5AF4FC60" w:rsidR="005F6FBA" w:rsidRPr="00396BC1" w:rsidRDefault="0041695F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340B925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50B738B" w14:textId="24F130DD" w:rsidR="005F6FBA" w:rsidRPr="00396BC1" w:rsidRDefault="00D51D7F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D51D7F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41695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51D7F">
              <w:rPr>
                <w:rFonts w:asciiTheme="majorBidi" w:hAnsiTheme="majorBidi" w:cstheme="majorBidi"/>
                <w:sz w:val="24"/>
                <w:szCs w:val="24"/>
              </w:rPr>
              <w:t>962</w:t>
            </w:r>
          </w:p>
        </w:tc>
      </w:tr>
      <w:tr w:rsidR="005F6FBA" w:rsidRPr="00396BC1" w14:paraId="1538FE7E" w14:textId="77777777" w:rsidTr="008B7CE1">
        <w:tc>
          <w:tcPr>
            <w:tcW w:w="2700" w:type="dxa"/>
          </w:tcPr>
          <w:p w14:paraId="441F4CA5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9"/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FCC3DA3" w14:textId="3BD6462B" w:rsidR="005F6FBA" w:rsidRPr="00396BC1" w:rsidRDefault="0041695F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5965A567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2B873EC1" w14:textId="620078AB" w:rsidR="005F6FBA" w:rsidRPr="00396BC1" w:rsidRDefault="0041695F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51D7F" w:rsidRPr="00D51D7F">
              <w:rPr>
                <w:rFonts w:asciiTheme="majorBidi" w:hAnsiTheme="majorBidi" w:cstheme="majorBidi"/>
                <w:sz w:val="24"/>
                <w:szCs w:val="24"/>
              </w:rPr>
              <w:t>245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51" w:type="dxa"/>
          </w:tcPr>
          <w:p w14:paraId="7E7F3FE3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72C2D622" w14:textId="04CC715E" w:rsidR="005F6FBA" w:rsidRPr="00396BC1" w:rsidRDefault="0041695F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51D7F" w:rsidRPr="00D51D7F">
              <w:rPr>
                <w:rFonts w:asciiTheme="majorBidi" w:hAnsiTheme="majorBidi" w:cstheme="majorBidi"/>
                <w:sz w:val="24"/>
                <w:szCs w:val="24"/>
              </w:rPr>
              <w:t>54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379DBB22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920C6AB" w14:textId="2515CDC6" w:rsidR="005F6FBA" w:rsidRPr="00396BC1" w:rsidRDefault="0041695F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51D7F" w:rsidRPr="00D51D7F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51D7F" w:rsidRPr="00D51D7F">
              <w:rPr>
                <w:rFonts w:asciiTheme="majorBidi" w:hAnsiTheme="majorBidi" w:cstheme="majorBidi"/>
                <w:sz w:val="24"/>
                <w:szCs w:val="24"/>
              </w:rPr>
              <w:t>156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51" w:type="dxa"/>
          </w:tcPr>
          <w:p w14:paraId="39725441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72171C0D" w14:textId="27CC2552" w:rsidR="005F6FBA" w:rsidRPr="00396BC1" w:rsidRDefault="0041695F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51D7F" w:rsidRPr="00D51D7F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51D7F" w:rsidRPr="00D51D7F">
              <w:rPr>
                <w:rFonts w:asciiTheme="majorBidi" w:hAnsiTheme="majorBidi" w:cstheme="majorBidi"/>
                <w:sz w:val="24"/>
                <w:szCs w:val="24"/>
              </w:rPr>
              <w:t>083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51" w:type="dxa"/>
          </w:tcPr>
          <w:p w14:paraId="7B9C01C6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2AFD0E3B" w14:textId="35FC83D0" w:rsidR="005F6FBA" w:rsidRPr="00396BC1" w:rsidRDefault="0041695F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51D7F" w:rsidRPr="00D51D7F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51D7F" w:rsidRPr="00D51D7F">
              <w:rPr>
                <w:rFonts w:asciiTheme="majorBidi" w:hAnsiTheme="majorBidi" w:cstheme="majorBidi"/>
                <w:sz w:val="24"/>
                <w:szCs w:val="24"/>
              </w:rPr>
              <w:t>427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51" w:type="dxa"/>
          </w:tcPr>
          <w:p w14:paraId="4917A64E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2B53D302" w14:textId="71F809C2" w:rsidR="005F6FBA" w:rsidRPr="00396BC1" w:rsidRDefault="0041695F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9D2B0F1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2DAF6C0" w14:textId="2D77E6EA" w:rsidR="005F6FBA" w:rsidRPr="00396BC1" w:rsidRDefault="0041695F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51D7F" w:rsidRPr="00D51D7F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51D7F" w:rsidRPr="00D51D7F">
              <w:rPr>
                <w:rFonts w:asciiTheme="majorBidi" w:hAnsiTheme="majorBidi" w:cstheme="majorBidi"/>
                <w:sz w:val="24"/>
                <w:szCs w:val="24"/>
              </w:rPr>
              <w:t>965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5F6FBA" w:rsidRPr="00396BC1" w14:paraId="7B6FAF0A" w14:textId="77777777" w:rsidTr="008B7CE1">
        <w:tc>
          <w:tcPr>
            <w:tcW w:w="2700" w:type="dxa"/>
          </w:tcPr>
          <w:p w14:paraId="4687D9FA" w14:textId="3C27834C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D51D7F" w:rsidRPr="00D51D7F">
              <w:rPr>
                <w:rFonts w:asciiTheme="majorBidi" w:hAnsiTheme="majorBidi"/>
                <w:b/>
                <w:sz w:val="24"/>
                <w:szCs w:val="30"/>
              </w:rPr>
              <w:t>31</w:t>
            </w:r>
            <w:r w:rsidRPr="00396BC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D51D7F" w:rsidRPr="00D51D7F">
              <w:rPr>
                <w:rFonts w:asciiTheme="majorBidi" w:hAnsiTheme="majorBidi"/>
                <w:b/>
                <w:sz w:val="24"/>
                <w:szCs w:val="30"/>
              </w:rPr>
              <w:t>2568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4C21A1E" w14:textId="264EB80A" w:rsidR="005F6FBA" w:rsidRPr="00396BC1" w:rsidRDefault="0041695F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0570E9FD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57CD3067" w14:textId="68C49FB4" w:rsidR="005F6FBA" w:rsidRPr="00396BC1" w:rsidRDefault="00D51D7F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110</w:t>
            </w:r>
            <w:r w:rsidR="0041695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239</w:t>
            </w:r>
          </w:p>
        </w:tc>
        <w:tc>
          <w:tcPr>
            <w:tcW w:w="251" w:type="dxa"/>
          </w:tcPr>
          <w:p w14:paraId="75C6C0AC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14:paraId="64DA7DD8" w14:textId="6873960C" w:rsidR="005F6FBA" w:rsidRPr="00396BC1" w:rsidRDefault="00D51D7F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124</w:t>
            </w:r>
            <w:r w:rsidR="0041695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053</w:t>
            </w:r>
          </w:p>
        </w:tc>
        <w:tc>
          <w:tcPr>
            <w:tcW w:w="270" w:type="dxa"/>
          </w:tcPr>
          <w:p w14:paraId="2D1AAEF2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3B64DD5" w14:textId="347D0402" w:rsidR="005F6FBA" w:rsidRPr="00396BC1" w:rsidRDefault="00D51D7F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335</w:t>
            </w:r>
            <w:r w:rsidR="0041695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170</w:t>
            </w:r>
          </w:p>
        </w:tc>
        <w:tc>
          <w:tcPr>
            <w:tcW w:w="251" w:type="dxa"/>
          </w:tcPr>
          <w:p w14:paraId="33D4CF01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14:paraId="06161F20" w14:textId="48D093B5" w:rsidR="005F6FBA" w:rsidRPr="00396BC1" w:rsidRDefault="00D51D7F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51</w:t>
            </w:r>
            <w:r w:rsidR="0041695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886</w:t>
            </w:r>
          </w:p>
        </w:tc>
        <w:tc>
          <w:tcPr>
            <w:tcW w:w="251" w:type="dxa"/>
          </w:tcPr>
          <w:p w14:paraId="19B4C639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14:paraId="47254A01" w14:textId="3DBB4F73" w:rsidR="005F6FBA" w:rsidRPr="00396BC1" w:rsidRDefault="00D51D7F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</w:t>
            </w:r>
            <w:r w:rsidR="0041695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213</w:t>
            </w:r>
          </w:p>
        </w:tc>
        <w:tc>
          <w:tcPr>
            <w:tcW w:w="251" w:type="dxa"/>
          </w:tcPr>
          <w:p w14:paraId="7C94E545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14:paraId="772C9142" w14:textId="4F1AE47E" w:rsidR="005F6FBA" w:rsidRPr="00396BC1" w:rsidRDefault="0041695F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3CD814C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DE5FEDF" w14:textId="703B54BD" w:rsidR="005F6FBA" w:rsidRPr="00396BC1" w:rsidRDefault="00D51D7F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649</w:t>
            </w:r>
            <w:r w:rsidR="0041695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561</w:t>
            </w:r>
          </w:p>
        </w:tc>
      </w:tr>
      <w:tr w:rsidR="005F6FBA" w:rsidRPr="00396BC1" w14:paraId="7B05AFF1" w14:textId="77777777" w:rsidTr="009A2C17">
        <w:trPr>
          <w:trHeight w:val="145"/>
        </w:trPr>
        <w:tc>
          <w:tcPr>
            <w:tcW w:w="2700" w:type="dxa"/>
          </w:tcPr>
          <w:p w14:paraId="069B008E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3710D0C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</w:tcPr>
          <w:p w14:paraId="230E4773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75D7C231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1" w:type="dxa"/>
          </w:tcPr>
          <w:p w14:paraId="7141D393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</w:tcPr>
          <w:p w14:paraId="055E9F53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A12DC71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09F91BF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1" w:type="dxa"/>
          </w:tcPr>
          <w:p w14:paraId="64A73D27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</w:tcPr>
          <w:p w14:paraId="7EE1E92A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1" w:type="dxa"/>
          </w:tcPr>
          <w:p w14:paraId="3BBAF4F5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</w:tcPr>
          <w:p w14:paraId="0E5428DC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1" w:type="dxa"/>
          </w:tcPr>
          <w:p w14:paraId="4DB028D5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</w:tcPr>
          <w:p w14:paraId="7A1B53F5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570E361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6CFC000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5F6FBA" w:rsidRPr="00396BC1" w14:paraId="04F78310" w14:textId="77777777" w:rsidTr="008B7CE1">
        <w:tc>
          <w:tcPr>
            <w:tcW w:w="2700" w:type="dxa"/>
          </w:tcPr>
          <w:p w14:paraId="781B3D61" w14:textId="77777777" w:rsidR="005F6FBA" w:rsidRPr="00396BC1" w:rsidRDefault="005F6FBA" w:rsidP="005F6FBA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1260" w:type="dxa"/>
          </w:tcPr>
          <w:p w14:paraId="480EAF5E" w14:textId="77777777" w:rsidR="005F6FBA" w:rsidRPr="00396BC1" w:rsidRDefault="005F6FBA" w:rsidP="005F6FBA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2" w:type="dxa"/>
          </w:tcPr>
          <w:p w14:paraId="766A902C" w14:textId="77777777" w:rsidR="005F6FBA" w:rsidRPr="00396BC1" w:rsidRDefault="005F6FBA" w:rsidP="005F6FBA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</w:tcPr>
          <w:p w14:paraId="7129DED1" w14:textId="77777777" w:rsidR="005F6FBA" w:rsidRPr="00396BC1" w:rsidRDefault="005F6FBA" w:rsidP="005F6FBA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1" w:type="dxa"/>
          </w:tcPr>
          <w:p w14:paraId="6E55FB6C" w14:textId="77777777" w:rsidR="005F6FBA" w:rsidRPr="00396BC1" w:rsidRDefault="005F6FBA" w:rsidP="005F6FBA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</w:tcPr>
          <w:p w14:paraId="739B560B" w14:textId="77777777" w:rsidR="005F6FBA" w:rsidRPr="00396BC1" w:rsidRDefault="005F6FBA" w:rsidP="005F6FBA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940CEEC" w14:textId="77777777" w:rsidR="005F6FBA" w:rsidRPr="00396BC1" w:rsidRDefault="005F6FBA" w:rsidP="005F6FBA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364EEF01" w14:textId="77777777" w:rsidR="005F6FBA" w:rsidRPr="00396BC1" w:rsidRDefault="005F6FBA" w:rsidP="005F6FBA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1" w:type="dxa"/>
          </w:tcPr>
          <w:p w14:paraId="0D33C6D8" w14:textId="77777777" w:rsidR="005F6FBA" w:rsidRPr="00396BC1" w:rsidRDefault="005F6FBA" w:rsidP="005F6FBA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</w:tcPr>
          <w:p w14:paraId="165FF8E7" w14:textId="77777777" w:rsidR="005F6FBA" w:rsidRPr="00396BC1" w:rsidRDefault="005F6FBA" w:rsidP="005F6FBA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1" w:type="dxa"/>
          </w:tcPr>
          <w:p w14:paraId="7ADC84BD" w14:textId="77777777" w:rsidR="005F6FBA" w:rsidRPr="00396BC1" w:rsidRDefault="005F6FBA" w:rsidP="005F6FBA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</w:tcPr>
          <w:p w14:paraId="78DD4A28" w14:textId="77777777" w:rsidR="005F6FBA" w:rsidRPr="00396BC1" w:rsidRDefault="005F6FBA" w:rsidP="005F6FBA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1" w:type="dxa"/>
          </w:tcPr>
          <w:p w14:paraId="5C72D857" w14:textId="77777777" w:rsidR="005F6FBA" w:rsidRPr="00396BC1" w:rsidRDefault="005F6FBA" w:rsidP="005F6FBA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</w:tcPr>
          <w:p w14:paraId="3CE26C87" w14:textId="77777777" w:rsidR="005F6FBA" w:rsidRPr="00396BC1" w:rsidRDefault="005F6FBA" w:rsidP="005F6FBA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56A5899" w14:textId="77777777" w:rsidR="005F6FBA" w:rsidRPr="00396BC1" w:rsidRDefault="005F6FBA" w:rsidP="005F6FBA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6BD5D273" w14:textId="77777777" w:rsidR="005F6FBA" w:rsidRPr="00396BC1" w:rsidRDefault="005F6FBA" w:rsidP="005F6FBA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5F6FBA" w:rsidRPr="00396BC1" w14:paraId="2C339CBE" w14:textId="77777777" w:rsidTr="002841FB">
        <w:tc>
          <w:tcPr>
            <w:tcW w:w="2700" w:type="dxa"/>
          </w:tcPr>
          <w:p w14:paraId="3B45026D" w14:textId="60DD3C05" w:rsidR="005F6FBA" w:rsidRPr="00396BC1" w:rsidRDefault="005F6FBA" w:rsidP="005F6FBA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D51D7F" w:rsidRPr="00D51D7F">
              <w:rPr>
                <w:rFonts w:asciiTheme="majorBidi" w:hAnsiTheme="majorBidi"/>
                <w:b/>
                <w:sz w:val="24"/>
                <w:szCs w:val="30"/>
              </w:rPr>
              <w:t>31</w:t>
            </w:r>
            <w:r w:rsidRPr="00396BC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D51D7F" w:rsidRPr="00D51D7F">
              <w:rPr>
                <w:rFonts w:asciiTheme="majorBidi" w:hAnsiTheme="majorBidi"/>
                <w:b/>
                <w:sz w:val="24"/>
                <w:szCs w:val="30"/>
              </w:rPr>
              <w:t>2567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17AE577" w14:textId="316EBF9F" w:rsidR="005F6FBA" w:rsidRPr="00396BC1" w:rsidRDefault="00D51D7F" w:rsidP="005F6FBA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89</w:t>
            </w:r>
            <w:r w:rsidR="005F6FBA" w:rsidRPr="00396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010</w:t>
            </w:r>
          </w:p>
        </w:tc>
        <w:tc>
          <w:tcPr>
            <w:tcW w:w="252" w:type="dxa"/>
          </w:tcPr>
          <w:p w14:paraId="42C1E637" w14:textId="77777777" w:rsidR="005F6FBA" w:rsidRPr="00396BC1" w:rsidRDefault="005F6FBA" w:rsidP="005F6FBA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23A9999C" w14:textId="7BD6E43A" w:rsidR="005F6FBA" w:rsidRPr="00396BC1" w:rsidRDefault="00D51D7F" w:rsidP="005F6FBA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100</w:t>
            </w:r>
            <w:r w:rsidR="005F6FBA" w:rsidRPr="00396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695</w:t>
            </w:r>
          </w:p>
        </w:tc>
        <w:tc>
          <w:tcPr>
            <w:tcW w:w="251" w:type="dxa"/>
          </w:tcPr>
          <w:p w14:paraId="3C76B00B" w14:textId="77777777" w:rsidR="005F6FBA" w:rsidRPr="00396BC1" w:rsidRDefault="005F6FBA" w:rsidP="005F6FBA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  <w:tcBorders>
              <w:bottom w:val="double" w:sz="4" w:space="0" w:color="auto"/>
            </w:tcBorders>
          </w:tcPr>
          <w:p w14:paraId="304C5C94" w14:textId="31F115E5" w:rsidR="005F6FBA" w:rsidRPr="00396BC1" w:rsidRDefault="00D51D7F" w:rsidP="005F6FBA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60</w:t>
            </w:r>
            <w:r w:rsidR="005F6FBA" w:rsidRPr="00396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084</w:t>
            </w:r>
          </w:p>
        </w:tc>
        <w:tc>
          <w:tcPr>
            <w:tcW w:w="270" w:type="dxa"/>
          </w:tcPr>
          <w:p w14:paraId="7C8877A6" w14:textId="77777777" w:rsidR="005F6FBA" w:rsidRPr="00396BC1" w:rsidRDefault="005F6FBA" w:rsidP="005F6FBA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1A630C00" w14:textId="09910A09" w:rsidR="005F6FBA" w:rsidRPr="00396BC1" w:rsidRDefault="00D51D7F" w:rsidP="005F6FBA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108</w:t>
            </w:r>
            <w:r w:rsidR="005F6FBA" w:rsidRPr="00396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318</w:t>
            </w:r>
          </w:p>
        </w:tc>
        <w:tc>
          <w:tcPr>
            <w:tcW w:w="251" w:type="dxa"/>
          </w:tcPr>
          <w:p w14:paraId="64D016AB" w14:textId="77777777" w:rsidR="005F6FBA" w:rsidRPr="00396BC1" w:rsidRDefault="005F6FBA" w:rsidP="005F6FBA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  <w:tcBorders>
              <w:bottom w:val="double" w:sz="4" w:space="0" w:color="auto"/>
            </w:tcBorders>
          </w:tcPr>
          <w:p w14:paraId="1E028094" w14:textId="2906833C" w:rsidR="005F6FBA" w:rsidRPr="00396BC1" w:rsidRDefault="00D51D7F" w:rsidP="005F6FBA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</w:t>
            </w:r>
            <w:r w:rsidR="005F6FBA" w:rsidRPr="00396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593</w:t>
            </w:r>
          </w:p>
        </w:tc>
        <w:tc>
          <w:tcPr>
            <w:tcW w:w="251" w:type="dxa"/>
          </w:tcPr>
          <w:p w14:paraId="610B7B2A" w14:textId="77777777" w:rsidR="005F6FBA" w:rsidRPr="00396BC1" w:rsidRDefault="005F6FBA" w:rsidP="005F6FBA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  <w:tcBorders>
              <w:bottom w:val="double" w:sz="4" w:space="0" w:color="auto"/>
            </w:tcBorders>
          </w:tcPr>
          <w:p w14:paraId="1080EC74" w14:textId="150647C4" w:rsidR="005F6FBA" w:rsidRPr="00396BC1" w:rsidRDefault="00D51D7F" w:rsidP="005F6FBA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5F6FBA" w:rsidRPr="00396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585</w:t>
            </w:r>
          </w:p>
        </w:tc>
        <w:tc>
          <w:tcPr>
            <w:tcW w:w="251" w:type="dxa"/>
          </w:tcPr>
          <w:p w14:paraId="3CFBCAB9" w14:textId="77777777" w:rsidR="005F6FBA" w:rsidRPr="00396BC1" w:rsidRDefault="005F6FBA" w:rsidP="005F6FBA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  <w:tcBorders>
              <w:bottom w:val="double" w:sz="4" w:space="0" w:color="auto"/>
            </w:tcBorders>
          </w:tcPr>
          <w:p w14:paraId="229CF7F8" w14:textId="71B5762D" w:rsidR="005F6FBA" w:rsidRPr="00396BC1" w:rsidRDefault="00D51D7F" w:rsidP="005F6FBA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94</w:t>
            </w:r>
            <w:r w:rsidR="005F6FBA" w:rsidRPr="00396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342</w:t>
            </w:r>
          </w:p>
        </w:tc>
        <w:tc>
          <w:tcPr>
            <w:tcW w:w="270" w:type="dxa"/>
          </w:tcPr>
          <w:p w14:paraId="7AE1B9FC" w14:textId="77777777" w:rsidR="005F6FBA" w:rsidRPr="00396BC1" w:rsidRDefault="005F6FBA" w:rsidP="005F6FBA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0A8F108" w14:textId="770F3D8E" w:rsidR="005F6FBA" w:rsidRPr="00396BC1" w:rsidRDefault="00D51D7F" w:rsidP="009627AF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467</w:t>
            </w:r>
            <w:r w:rsidR="005F6FBA" w:rsidRPr="00396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627</w:t>
            </w:r>
          </w:p>
        </w:tc>
      </w:tr>
      <w:tr w:rsidR="005F6FBA" w:rsidRPr="00396BC1" w14:paraId="321A07DB" w14:textId="77777777" w:rsidTr="008B7CE1">
        <w:tc>
          <w:tcPr>
            <w:tcW w:w="2700" w:type="dxa"/>
          </w:tcPr>
          <w:p w14:paraId="6ADC76D9" w14:textId="5568AE66" w:rsidR="005F6FBA" w:rsidRPr="00396BC1" w:rsidRDefault="005F6FBA" w:rsidP="005F6FBA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D51D7F" w:rsidRPr="00D51D7F">
              <w:rPr>
                <w:rFonts w:asciiTheme="majorBidi" w:hAnsiTheme="majorBidi"/>
                <w:b/>
                <w:sz w:val="24"/>
                <w:szCs w:val="30"/>
              </w:rPr>
              <w:t>31</w:t>
            </w:r>
            <w:r w:rsidRPr="00396BC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D51D7F" w:rsidRPr="00D51D7F">
              <w:rPr>
                <w:rFonts w:asciiTheme="majorBidi" w:hAnsiTheme="majorBidi"/>
                <w:b/>
                <w:sz w:val="24"/>
                <w:szCs w:val="30"/>
              </w:rPr>
              <w:t>2568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6C84B6F" w14:textId="29759AD5" w:rsidR="005F6FBA" w:rsidRPr="00396BC1" w:rsidRDefault="00D51D7F" w:rsidP="005F6FBA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98</w:t>
            </w:r>
            <w:r w:rsidR="0041695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835</w:t>
            </w:r>
          </w:p>
        </w:tc>
        <w:tc>
          <w:tcPr>
            <w:tcW w:w="252" w:type="dxa"/>
          </w:tcPr>
          <w:p w14:paraId="6D02AAAD" w14:textId="77777777" w:rsidR="005F6FBA" w:rsidRPr="00396BC1" w:rsidRDefault="005F6FBA" w:rsidP="005F6FBA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1A5AA862" w14:textId="6503FA78" w:rsidR="005F6FBA" w:rsidRPr="00396BC1" w:rsidRDefault="00D51D7F" w:rsidP="005F6FBA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106</w:t>
            </w:r>
            <w:r w:rsidR="0041695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015</w:t>
            </w:r>
          </w:p>
        </w:tc>
        <w:tc>
          <w:tcPr>
            <w:tcW w:w="251" w:type="dxa"/>
          </w:tcPr>
          <w:p w14:paraId="22FA830E" w14:textId="77777777" w:rsidR="005F6FBA" w:rsidRPr="00396BC1" w:rsidRDefault="005F6FBA" w:rsidP="005F6FBA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</w:tcPr>
          <w:p w14:paraId="7F82868D" w14:textId="6414E2BB" w:rsidR="005F6FBA" w:rsidRPr="00396BC1" w:rsidRDefault="00D51D7F" w:rsidP="005F6FBA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57</w:t>
            </w:r>
            <w:r w:rsidR="0041695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696</w:t>
            </w:r>
          </w:p>
        </w:tc>
        <w:tc>
          <w:tcPr>
            <w:tcW w:w="270" w:type="dxa"/>
          </w:tcPr>
          <w:p w14:paraId="4D70C097" w14:textId="77777777" w:rsidR="005F6FBA" w:rsidRPr="00396BC1" w:rsidRDefault="005F6FBA" w:rsidP="005F6FBA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99933F3" w14:textId="2B6AA3EB" w:rsidR="005F6FBA" w:rsidRPr="00396BC1" w:rsidRDefault="00D51D7F" w:rsidP="005F6FBA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113</w:t>
            </w:r>
            <w:r w:rsidR="0041695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596</w:t>
            </w:r>
          </w:p>
        </w:tc>
        <w:tc>
          <w:tcPr>
            <w:tcW w:w="251" w:type="dxa"/>
          </w:tcPr>
          <w:p w14:paraId="056ADBFB" w14:textId="77777777" w:rsidR="005F6FBA" w:rsidRPr="00396BC1" w:rsidRDefault="005F6FBA" w:rsidP="005F6FBA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</w:tcPr>
          <w:p w14:paraId="6F85D278" w14:textId="4CC91ABA" w:rsidR="005F6FBA" w:rsidRPr="00396BC1" w:rsidRDefault="00D51D7F" w:rsidP="005F6FBA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</w:t>
            </w:r>
            <w:r w:rsidR="0041695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280</w:t>
            </w:r>
          </w:p>
        </w:tc>
        <w:tc>
          <w:tcPr>
            <w:tcW w:w="251" w:type="dxa"/>
          </w:tcPr>
          <w:p w14:paraId="7BE83ED3" w14:textId="77777777" w:rsidR="005F6FBA" w:rsidRPr="00396BC1" w:rsidRDefault="005F6FBA" w:rsidP="005F6FBA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</w:tcPr>
          <w:p w14:paraId="17BF20F6" w14:textId="4A404047" w:rsidR="005F6FBA" w:rsidRPr="00396BC1" w:rsidRDefault="00D51D7F" w:rsidP="005F6FBA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41695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452</w:t>
            </w:r>
          </w:p>
        </w:tc>
        <w:tc>
          <w:tcPr>
            <w:tcW w:w="251" w:type="dxa"/>
          </w:tcPr>
          <w:p w14:paraId="1A603E08" w14:textId="77777777" w:rsidR="005F6FBA" w:rsidRPr="00396BC1" w:rsidRDefault="005F6FBA" w:rsidP="005F6FBA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</w:tcPr>
          <w:p w14:paraId="79388960" w14:textId="1638AFED" w:rsidR="005F6FBA" w:rsidRPr="00396BC1" w:rsidRDefault="00D51D7F" w:rsidP="005F6FBA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701</w:t>
            </w:r>
            <w:r w:rsidR="0041695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251</w:t>
            </w:r>
          </w:p>
        </w:tc>
        <w:tc>
          <w:tcPr>
            <w:tcW w:w="270" w:type="dxa"/>
          </w:tcPr>
          <w:p w14:paraId="08FB2B3A" w14:textId="77777777" w:rsidR="005F6FBA" w:rsidRPr="00396BC1" w:rsidRDefault="005F6FBA" w:rsidP="005F6FBA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6B61395" w14:textId="0795E5AB" w:rsidR="005F6FBA" w:rsidRPr="00396BC1" w:rsidRDefault="00D51D7F" w:rsidP="009627AF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41695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093</w:t>
            </w:r>
            <w:r w:rsidR="0041695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125</w:t>
            </w:r>
          </w:p>
        </w:tc>
      </w:tr>
    </w:tbl>
    <w:p w14:paraId="08AFB8BB" w14:textId="77777777" w:rsidR="00DD42F3" w:rsidRPr="00396BC1" w:rsidRDefault="00DD42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rPr>
          <w:rFonts w:asciiTheme="majorBidi" w:hAnsiTheme="majorBidi" w:cstheme="majorBidi"/>
          <w:b/>
          <w:bCs/>
          <w:sz w:val="24"/>
          <w:szCs w:val="24"/>
        </w:rPr>
      </w:pPr>
    </w:p>
    <w:tbl>
      <w:tblPr>
        <w:tblW w:w="14688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2700"/>
        <w:gridCol w:w="1260"/>
        <w:gridCol w:w="252"/>
        <w:gridCol w:w="1278"/>
        <w:gridCol w:w="251"/>
        <w:gridCol w:w="1297"/>
        <w:gridCol w:w="270"/>
        <w:gridCol w:w="1260"/>
        <w:gridCol w:w="251"/>
        <w:gridCol w:w="1279"/>
        <w:gridCol w:w="251"/>
        <w:gridCol w:w="1279"/>
        <w:gridCol w:w="251"/>
        <w:gridCol w:w="1279"/>
        <w:gridCol w:w="270"/>
        <w:gridCol w:w="1254"/>
        <w:gridCol w:w="6"/>
      </w:tblGrid>
      <w:tr w:rsidR="00DB5856" w:rsidRPr="00396BC1" w14:paraId="218FC1F9" w14:textId="77777777" w:rsidTr="008B7CE1">
        <w:trPr>
          <w:gridAfter w:val="1"/>
          <w:wAfter w:w="6" w:type="dxa"/>
          <w:tblHeader/>
        </w:trPr>
        <w:tc>
          <w:tcPr>
            <w:tcW w:w="2700" w:type="dxa"/>
          </w:tcPr>
          <w:p w14:paraId="584E90F5" w14:textId="6C00E84D" w:rsidR="00DB5856" w:rsidRPr="00396BC1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82" w:type="dxa"/>
            <w:gridSpan w:val="15"/>
          </w:tcPr>
          <w:p w14:paraId="591BFB97" w14:textId="3516CF3C" w:rsidR="00DB5856" w:rsidRPr="00396BC1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</w:t>
            </w:r>
            <w:r w:rsidR="00A04EAC" w:rsidRPr="00396BC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</w:t>
            </w:r>
            <w:r w:rsidRPr="00396BC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DB5856" w:rsidRPr="00396BC1" w14:paraId="63B60CF0" w14:textId="77777777" w:rsidTr="008B7CE1">
        <w:trPr>
          <w:tblHeader/>
        </w:trPr>
        <w:tc>
          <w:tcPr>
            <w:tcW w:w="2700" w:type="dxa"/>
          </w:tcPr>
          <w:p w14:paraId="23113970" w14:textId="77777777" w:rsidR="00DB5856" w:rsidRPr="00396BC1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66D53834" w14:textId="77777777" w:rsidR="00DB5856" w:rsidRPr="00396BC1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2" w:type="dxa"/>
          </w:tcPr>
          <w:p w14:paraId="1CDA1DC7" w14:textId="77777777" w:rsidR="00DB5856" w:rsidRPr="00396BC1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</w:tcPr>
          <w:p w14:paraId="76B50A92" w14:textId="77777777" w:rsidR="00DB5856" w:rsidRPr="00396BC1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</w:tcPr>
          <w:p w14:paraId="1A63747C" w14:textId="77777777" w:rsidR="00DB5856" w:rsidRPr="00396BC1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7" w:type="dxa"/>
          </w:tcPr>
          <w:p w14:paraId="74786CD2" w14:textId="77777777" w:rsidR="00DB5856" w:rsidRPr="00396BC1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AF3A1D5" w14:textId="77777777" w:rsidR="00DB5856" w:rsidRPr="00396BC1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7F9457CB" w14:textId="77777777" w:rsidR="00DB5856" w:rsidRPr="00396BC1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</w:tcPr>
          <w:p w14:paraId="78F90AC4" w14:textId="77777777" w:rsidR="00DB5856" w:rsidRPr="00396BC1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051F0382" w14:textId="77777777" w:rsidR="00DB5856" w:rsidRPr="00396BC1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251" w:type="dxa"/>
          </w:tcPr>
          <w:p w14:paraId="11D640E9" w14:textId="77777777" w:rsidR="00DB5856" w:rsidRPr="00396BC1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6384E456" w14:textId="77777777" w:rsidR="00DB5856" w:rsidRPr="00396BC1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</w:tcPr>
          <w:p w14:paraId="7C38B232" w14:textId="77777777" w:rsidR="00DB5856" w:rsidRPr="00396BC1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26192B24" w14:textId="77777777" w:rsidR="00DB5856" w:rsidRPr="00396BC1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2E98CB09" w14:textId="77777777" w:rsidR="00DB5856" w:rsidRPr="00396BC1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14:paraId="36B1F2A2" w14:textId="77777777" w:rsidR="00DB5856" w:rsidRPr="00396BC1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B5856" w:rsidRPr="00396BC1" w14:paraId="60517545" w14:textId="77777777" w:rsidTr="008B7CE1">
        <w:trPr>
          <w:tblHeader/>
        </w:trPr>
        <w:tc>
          <w:tcPr>
            <w:tcW w:w="2700" w:type="dxa"/>
          </w:tcPr>
          <w:p w14:paraId="5A1B3617" w14:textId="77777777" w:rsidR="00DB5856" w:rsidRPr="00396BC1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60F70791" w14:textId="77777777" w:rsidR="00DB5856" w:rsidRPr="00396BC1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2" w:type="dxa"/>
          </w:tcPr>
          <w:p w14:paraId="7FEA1F23" w14:textId="77777777" w:rsidR="00DB5856" w:rsidRPr="00396BC1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</w:tcPr>
          <w:p w14:paraId="53B97D45" w14:textId="77777777" w:rsidR="00DB5856" w:rsidRPr="00396BC1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251" w:type="dxa"/>
          </w:tcPr>
          <w:p w14:paraId="0E07AE24" w14:textId="77777777" w:rsidR="00DB5856" w:rsidRPr="00396BC1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7" w:type="dxa"/>
          </w:tcPr>
          <w:p w14:paraId="57B04809" w14:textId="77777777" w:rsidR="00DB5856" w:rsidRPr="00396BC1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  <w:cs/>
              </w:rPr>
              <w:t>ระบบไฟฟ้า</w:t>
            </w:r>
          </w:p>
        </w:tc>
        <w:tc>
          <w:tcPr>
            <w:tcW w:w="270" w:type="dxa"/>
          </w:tcPr>
          <w:p w14:paraId="20C85A83" w14:textId="77777777" w:rsidR="00DB5856" w:rsidRPr="00396BC1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414513E1" w14:textId="77777777" w:rsidR="00DB5856" w:rsidRPr="00396BC1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</w:tcPr>
          <w:p w14:paraId="121872BC" w14:textId="77777777" w:rsidR="00DB5856" w:rsidRPr="00396BC1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4EF66186" w14:textId="77777777" w:rsidR="00DB5856" w:rsidRPr="00396BC1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  <w:cs/>
              </w:rPr>
              <w:t>ติดตั้งและ</w:t>
            </w:r>
          </w:p>
        </w:tc>
        <w:tc>
          <w:tcPr>
            <w:tcW w:w="251" w:type="dxa"/>
          </w:tcPr>
          <w:p w14:paraId="5D08399B" w14:textId="77777777" w:rsidR="00DB5856" w:rsidRPr="00396BC1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1F96C6AD" w14:textId="77777777" w:rsidR="00DB5856" w:rsidRPr="00396BC1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</w:tcPr>
          <w:p w14:paraId="7650ACBE" w14:textId="77777777" w:rsidR="00DB5856" w:rsidRPr="00396BC1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0FFFE352" w14:textId="77777777" w:rsidR="00DB5856" w:rsidRPr="00396BC1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270" w:type="dxa"/>
          </w:tcPr>
          <w:p w14:paraId="66C082A6" w14:textId="77777777" w:rsidR="00DB5856" w:rsidRPr="00396BC1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14:paraId="02610D8C" w14:textId="77777777" w:rsidR="00DB5856" w:rsidRPr="00396BC1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B5856" w:rsidRPr="00396BC1" w14:paraId="39055FEF" w14:textId="77777777" w:rsidTr="008B7CE1">
        <w:trPr>
          <w:tblHeader/>
        </w:trPr>
        <w:tc>
          <w:tcPr>
            <w:tcW w:w="2700" w:type="dxa"/>
          </w:tcPr>
          <w:p w14:paraId="300CC7DD" w14:textId="77777777" w:rsidR="00DB5856" w:rsidRPr="00396BC1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755C3410" w14:textId="77777777" w:rsidR="00DB5856" w:rsidRPr="00396BC1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2" w:type="dxa"/>
          </w:tcPr>
          <w:p w14:paraId="6D462E4A" w14:textId="77777777" w:rsidR="00DB5856" w:rsidRPr="00396BC1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</w:tcPr>
          <w:p w14:paraId="386ABD0D" w14:textId="77777777" w:rsidR="00DB5856" w:rsidRPr="00396BC1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251" w:type="dxa"/>
          </w:tcPr>
          <w:p w14:paraId="71E37269" w14:textId="77777777" w:rsidR="00DB5856" w:rsidRPr="00396BC1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7" w:type="dxa"/>
          </w:tcPr>
          <w:p w14:paraId="3DA92C6B" w14:textId="77777777" w:rsidR="00DB5856" w:rsidRPr="00396BC1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  <w:cs/>
              </w:rPr>
              <w:t>และ</w:t>
            </w:r>
          </w:p>
        </w:tc>
        <w:tc>
          <w:tcPr>
            <w:tcW w:w="270" w:type="dxa"/>
          </w:tcPr>
          <w:p w14:paraId="1E19CB88" w14:textId="77777777" w:rsidR="00DB5856" w:rsidRPr="00396BC1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5EA1DEE5" w14:textId="77777777" w:rsidR="00DB5856" w:rsidRPr="00396BC1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เครื่องจักรและ</w:t>
            </w:r>
          </w:p>
        </w:tc>
        <w:tc>
          <w:tcPr>
            <w:tcW w:w="251" w:type="dxa"/>
          </w:tcPr>
          <w:p w14:paraId="02F0E3C4" w14:textId="77777777" w:rsidR="00DB5856" w:rsidRPr="00396BC1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6E5E913E" w14:textId="77777777" w:rsidR="00DB5856" w:rsidRPr="00396BC1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251" w:type="dxa"/>
          </w:tcPr>
          <w:p w14:paraId="3CF6FCD3" w14:textId="77777777" w:rsidR="00DB5856" w:rsidRPr="00396BC1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9" w:type="dxa"/>
          </w:tcPr>
          <w:p w14:paraId="6A4DFA73" w14:textId="77777777" w:rsidR="00DB5856" w:rsidRPr="00396BC1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4C8DF8C6" w14:textId="77777777" w:rsidR="00DB5856" w:rsidRPr="00396BC1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9" w:type="dxa"/>
          </w:tcPr>
          <w:p w14:paraId="7D8DAC74" w14:textId="77777777" w:rsidR="00DB5856" w:rsidRPr="00396BC1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270" w:type="dxa"/>
          </w:tcPr>
          <w:p w14:paraId="3F1DC6E4" w14:textId="77777777" w:rsidR="00DB5856" w:rsidRPr="00396BC1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gridSpan w:val="2"/>
          </w:tcPr>
          <w:p w14:paraId="7463F044" w14:textId="77777777" w:rsidR="00DB5856" w:rsidRPr="00396BC1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DB5856" w:rsidRPr="00396BC1" w14:paraId="265272DF" w14:textId="77777777" w:rsidTr="008B7CE1">
        <w:trPr>
          <w:tblHeader/>
        </w:trPr>
        <w:tc>
          <w:tcPr>
            <w:tcW w:w="2700" w:type="dxa"/>
          </w:tcPr>
          <w:p w14:paraId="1E3E17C9" w14:textId="77777777" w:rsidR="00DB5856" w:rsidRPr="00396BC1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4F234A31" w14:textId="77777777" w:rsidR="00DB5856" w:rsidRPr="00396BC1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</w:t>
            </w:r>
          </w:p>
        </w:tc>
        <w:tc>
          <w:tcPr>
            <w:tcW w:w="252" w:type="dxa"/>
          </w:tcPr>
          <w:p w14:paraId="17E22148" w14:textId="77777777" w:rsidR="00DB5856" w:rsidRPr="00396BC1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</w:tcPr>
          <w:p w14:paraId="592374B6" w14:textId="77777777" w:rsidR="00DB5856" w:rsidRPr="00396BC1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  <w:cs/>
              </w:rPr>
              <w:t>อาคาร</w:t>
            </w:r>
          </w:p>
        </w:tc>
        <w:tc>
          <w:tcPr>
            <w:tcW w:w="251" w:type="dxa"/>
          </w:tcPr>
          <w:p w14:paraId="404154BE" w14:textId="77777777" w:rsidR="00DB5856" w:rsidRPr="00396BC1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97" w:type="dxa"/>
          </w:tcPr>
          <w:p w14:paraId="255CC2B5" w14:textId="77777777" w:rsidR="00DB5856" w:rsidRPr="00396BC1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  <w:cs/>
              </w:rPr>
              <w:t>น้ำบาดาล</w:t>
            </w:r>
          </w:p>
        </w:tc>
        <w:tc>
          <w:tcPr>
            <w:tcW w:w="270" w:type="dxa"/>
          </w:tcPr>
          <w:p w14:paraId="72A670BE" w14:textId="77777777" w:rsidR="00DB5856" w:rsidRPr="00396BC1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764024CD" w14:textId="77777777" w:rsidR="00DB5856" w:rsidRPr="00396BC1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251" w:type="dxa"/>
          </w:tcPr>
          <w:p w14:paraId="15D0CF60" w14:textId="77777777" w:rsidR="00DB5856" w:rsidRPr="00396BC1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9" w:type="dxa"/>
          </w:tcPr>
          <w:p w14:paraId="06B055F1" w14:textId="77777777" w:rsidR="00DB5856" w:rsidRPr="00396BC1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251" w:type="dxa"/>
          </w:tcPr>
          <w:p w14:paraId="35DDBDA4" w14:textId="77777777" w:rsidR="00DB5856" w:rsidRPr="00396BC1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9" w:type="dxa"/>
          </w:tcPr>
          <w:p w14:paraId="16C1142C" w14:textId="77777777" w:rsidR="00DB5856" w:rsidRPr="00396BC1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251" w:type="dxa"/>
          </w:tcPr>
          <w:p w14:paraId="082F9C6D" w14:textId="77777777" w:rsidR="00DB5856" w:rsidRPr="00396BC1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9" w:type="dxa"/>
          </w:tcPr>
          <w:p w14:paraId="2590BD2B" w14:textId="77777777" w:rsidR="00DB5856" w:rsidRPr="00396BC1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  <w:cs/>
              </w:rPr>
              <w:t>และติดตั้ง</w:t>
            </w:r>
          </w:p>
        </w:tc>
        <w:tc>
          <w:tcPr>
            <w:tcW w:w="270" w:type="dxa"/>
          </w:tcPr>
          <w:p w14:paraId="3CB5DD9C" w14:textId="77777777" w:rsidR="00DB5856" w:rsidRPr="00396BC1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gridSpan w:val="2"/>
          </w:tcPr>
          <w:p w14:paraId="28036BFC" w14:textId="77777777" w:rsidR="00DB5856" w:rsidRPr="00396BC1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DB5856" w:rsidRPr="00396BC1" w14:paraId="0DB437C9" w14:textId="77777777" w:rsidTr="008B7CE1">
        <w:trPr>
          <w:gridAfter w:val="1"/>
          <w:wAfter w:w="6" w:type="dxa"/>
          <w:tblHeader/>
        </w:trPr>
        <w:tc>
          <w:tcPr>
            <w:tcW w:w="2700" w:type="dxa"/>
          </w:tcPr>
          <w:p w14:paraId="440DA410" w14:textId="77777777" w:rsidR="00DB5856" w:rsidRPr="00396BC1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82" w:type="dxa"/>
            <w:gridSpan w:val="15"/>
          </w:tcPr>
          <w:p w14:paraId="5A5BC57D" w14:textId="77777777" w:rsidR="00DB5856" w:rsidRPr="00396BC1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396BC1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396BC1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DB5856" w:rsidRPr="00396BC1" w14:paraId="02677607" w14:textId="77777777" w:rsidTr="008B7CE1">
        <w:trPr>
          <w:trHeight w:val="80"/>
        </w:trPr>
        <w:tc>
          <w:tcPr>
            <w:tcW w:w="2700" w:type="dxa"/>
          </w:tcPr>
          <w:p w14:paraId="55CCD8A9" w14:textId="4FEE0497" w:rsidR="00DB5856" w:rsidRPr="00396BC1" w:rsidRDefault="009D506D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396BC1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  <w:t>ราคาทุน / ราคาประเมินใหม่</w:t>
            </w:r>
          </w:p>
        </w:tc>
        <w:tc>
          <w:tcPr>
            <w:tcW w:w="1260" w:type="dxa"/>
          </w:tcPr>
          <w:p w14:paraId="2EA09F8A" w14:textId="77777777" w:rsidR="00DB5856" w:rsidRPr="00396BC1" w:rsidRDefault="00DB5856" w:rsidP="00273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2" w:type="dxa"/>
          </w:tcPr>
          <w:p w14:paraId="63154A4C" w14:textId="77777777" w:rsidR="00DB5856" w:rsidRPr="00396BC1" w:rsidRDefault="00DB5856" w:rsidP="00273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</w:tcPr>
          <w:p w14:paraId="42D0254B" w14:textId="77777777" w:rsidR="00DB5856" w:rsidRPr="00396BC1" w:rsidRDefault="00DB5856" w:rsidP="00273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1" w:type="dxa"/>
          </w:tcPr>
          <w:p w14:paraId="4633865D" w14:textId="77777777" w:rsidR="00DB5856" w:rsidRPr="00396BC1" w:rsidRDefault="00DB5856" w:rsidP="00273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97" w:type="dxa"/>
          </w:tcPr>
          <w:p w14:paraId="41B668A4" w14:textId="77777777" w:rsidR="00DB5856" w:rsidRPr="00396BC1" w:rsidRDefault="00DB5856" w:rsidP="00273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DD920AA" w14:textId="77777777" w:rsidR="00DB5856" w:rsidRPr="00396BC1" w:rsidRDefault="00DB5856" w:rsidP="00273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DC6DF5D" w14:textId="77777777" w:rsidR="00DB5856" w:rsidRPr="00396BC1" w:rsidRDefault="00DB5856" w:rsidP="00273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</w:tcPr>
          <w:p w14:paraId="3173E92C" w14:textId="77777777" w:rsidR="00DB5856" w:rsidRPr="00396BC1" w:rsidRDefault="00DB5856" w:rsidP="00273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</w:tcPr>
          <w:p w14:paraId="46C51686" w14:textId="77777777" w:rsidR="00DB5856" w:rsidRPr="00396BC1" w:rsidRDefault="00DB5856" w:rsidP="00273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1" w:type="dxa"/>
          </w:tcPr>
          <w:p w14:paraId="11FDEED8" w14:textId="77777777" w:rsidR="00DB5856" w:rsidRPr="00396BC1" w:rsidRDefault="00DB5856" w:rsidP="00273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</w:tcPr>
          <w:p w14:paraId="55C097FA" w14:textId="77777777" w:rsidR="00DB5856" w:rsidRPr="00396BC1" w:rsidRDefault="00DB5856" w:rsidP="00273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1" w:type="dxa"/>
          </w:tcPr>
          <w:p w14:paraId="589344E9" w14:textId="77777777" w:rsidR="00DB5856" w:rsidRPr="00396BC1" w:rsidRDefault="00DB5856" w:rsidP="00273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</w:tcPr>
          <w:p w14:paraId="24C7787C" w14:textId="77777777" w:rsidR="00DB5856" w:rsidRPr="00396BC1" w:rsidRDefault="00DB5856" w:rsidP="00273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365FEB9" w14:textId="77777777" w:rsidR="00DB5856" w:rsidRPr="00396BC1" w:rsidRDefault="00DB5856" w:rsidP="00273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14:paraId="4AE9B23C" w14:textId="77777777" w:rsidR="00DB5856" w:rsidRPr="00396BC1" w:rsidRDefault="00DB5856" w:rsidP="00273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5F6FBA" w:rsidRPr="00396BC1" w14:paraId="5DF27AE6" w14:textId="77777777">
        <w:tc>
          <w:tcPr>
            <w:tcW w:w="2700" w:type="dxa"/>
          </w:tcPr>
          <w:p w14:paraId="56278FEE" w14:textId="0492EC64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9"/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D51D7F" w:rsidRPr="00D51D7F">
              <w:rPr>
                <w:rFonts w:asciiTheme="majorBidi" w:hAnsiTheme="majorBidi"/>
                <w:sz w:val="24"/>
                <w:szCs w:val="30"/>
              </w:rPr>
              <w:t>1</w:t>
            </w:r>
            <w:r w:rsidRPr="00396BC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="00D51D7F" w:rsidRPr="00D51D7F">
              <w:rPr>
                <w:rFonts w:asciiTheme="majorBidi" w:hAnsiTheme="majorBidi"/>
                <w:sz w:val="24"/>
                <w:szCs w:val="30"/>
              </w:rPr>
              <w:t>2567</w:t>
            </w:r>
          </w:p>
        </w:tc>
        <w:tc>
          <w:tcPr>
            <w:tcW w:w="1260" w:type="dxa"/>
            <w:vAlign w:val="bottom"/>
          </w:tcPr>
          <w:p w14:paraId="46C98FCE" w14:textId="24FAF289" w:rsidR="005F6FBA" w:rsidRPr="00182A9A" w:rsidRDefault="00D51D7F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51D7F">
              <w:rPr>
                <w:rFonts w:asciiTheme="majorBidi" w:hAnsiTheme="majorBidi"/>
                <w:sz w:val="24"/>
                <w:szCs w:val="24"/>
              </w:rPr>
              <w:t>65</w:t>
            </w:r>
            <w:r w:rsidR="005F6FBA" w:rsidRPr="00182A9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51D7F">
              <w:rPr>
                <w:rFonts w:asciiTheme="majorBidi" w:hAnsiTheme="majorBidi"/>
                <w:sz w:val="24"/>
                <w:szCs w:val="24"/>
              </w:rPr>
              <w:t>597</w:t>
            </w:r>
          </w:p>
        </w:tc>
        <w:tc>
          <w:tcPr>
            <w:tcW w:w="252" w:type="dxa"/>
          </w:tcPr>
          <w:p w14:paraId="3D9EA35C" w14:textId="77777777" w:rsidR="005F6FBA" w:rsidRPr="00182A9A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</w:tcPr>
          <w:p w14:paraId="09EDCBE1" w14:textId="05FC4C33" w:rsidR="005F6FBA" w:rsidRPr="00182A9A" w:rsidRDefault="00D51D7F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51D7F">
              <w:rPr>
                <w:rFonts w:asciiTheme="majorBidi" w:hAnsiTheme="majorBidi"/>
                <w:sz w:val="24"/>
                <w:szCs w:val="24"/>
              </w:rPr>
              <w:t>162</w:t>
            </w:r>
            <w:r w:rsidR="005F6FBA" w:rsidRPr="00182A9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51D7F">
              <w:rPr>
                <w:rFonts w:asciiTheme="majorBidi" w:hAnsiTheme="majorBidi"/>
                <w:sz w:val="24"/>
                <w:szCs w:val="24"/>
              </w:rPr>
              <w:t>101</w:t>
            </w:r>
          </w:p>
        </w:tc>
        <w:tc>
          <w:tcPr>
            <w:tcW w:w="251" w:type="dxa"/>
          </w:tcPr>
          <w:p w14:paraId="02B326D9" w14:textId="77777777" w:rsidR="005F6FBA" w:rsidRPr="00182A9A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7" w:type="dxa"/>
          </w:tcPr>
          <w:p w14:paraId="2DE5F779" w14:textId="223E95D4" w:rsidR="005F6FBA" w:rsidRPr="00182A9A" w:rsidRDefault="00D51D7F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51D7F">
              <w:rPr>
                <w:rFonts w:asciiTheme="majorBidi" w:hAnsiTheme="majorBidi"/>
                <w:sz w:val="24"/>
                <w:szCs w:val="24"/>
              </w:rPr>
              <w:t>163</w:t>
            </w:r>
            <w:r w:rsidR="005F6FBA" w:rsidRPr="00182A9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51D7F">
              <w:rPr>
                <w:rFonts w:asciiTheme="majorBidi" w:hAnsiTheme="majorBidi"/>
                <w:sz w:val="24"/>
                <w:szCs w:val="24"/>
              </w:rPr>
              <w:t>452</w:t>
            </w:r>
          </w:p>
        </w:tc>
        <w:tc>
          <w:tcPr>
            <w:tcW w:w="270" w:type="dxa"/>
          </w:tcPr>
          <w:p w14:paraId="6A53AFFA" w14:textId="77777777" w:rsidR="005F6FBA" w:rsidRPr="00182A9A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793048E" w14:textId="5DFD31FA" w:rsidR="005F6FBA" w:rsidRPr="00182A9A" w:rsidRDefault="00D51D7F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51D7F">
              <w:rPr>
                <w:rFonts w:asciiTheme="majorBidi" w:hAnsiTheme="majorBidi"/>
                <w:sz w:val="24"/>
                <w:szCs w:val="24"/>
              </w:rPr>
              <w:t>370</w:t>
            </w:r>
            <w:r w:rsidR="005F6FBA" w:rsidRPr="00182A9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51D7F">
              <w:rPr>
                <w:rFonts w:asciiTheme="majorBidi" w:hAnsiTheme="majorBidi"/>
                <w:sz w:val="24"/>
                <w:szCs w:val="24"/>
              </w:rPr>
              <w:t>992</w:t>
            </w:r>
          </w:p>
        </w:tc>
        <w:tc>
          <w:tcPr>
            <w:tcW w:w="251" w:type="dxa"/>
          </w:tcPr>
          <w:p w14:paraId="4E22834B" w14:textId="77777777" w:rsidR="005F6FBA" w:rsidRPr="00182A9A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1D13A792" w14:textId="5B03D15A" w:rsidR="005F6FBA" w:rsidRPr="00182A9A" w:rsidRDefault="00D51D7F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51D7F">
              <w:rPr>
                <w:rFonts w:asciiTheme="majorBidi" w:hAnsiTheme="majorBidi"/>
                <w:sz w:val="24"/>
                <w:szCs w:val="24"/>
              </w:rPr>
              <w:t>41</w:t>
            </w:r>
            <w:r w:rsidR="005F6FBA" w:rsidRPr="00182A9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51D7F">
              <w:rPr>
                <w:rFonts w:asciiTheme="majorBidi" w:hAnsiTheme="majorBidi"/>
                <w:sz w:val="24"/>
                <w:szCs w:val="24"/>
              </w:rPr>
              <w:t>620</w:t>
            </w:r>
          </w:p>
        </w:tc>
        <w:tc>
          <w:tcPr>
            <w:tcW w:w="251" w:type="dxa"/>
          </w:tcPr>
          <w:p w14:paraId="16103EEB" w14:textId="77777777" w:rsidR="005F6FBA" w:rsidRPr="00182A9A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084A7DAA" w14:textId="2EDC5124" w:rsidR="005F6FBA" w:rsidRPr="00182A9A" w:rsidRDefault="00D51D7F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51D7F">
              <w:rPr>
                <w:rFonts w:asciiTheme="majorBidi" w:hAnsiTheme="majorBidi"/>
                <w:sz w:val="24"/>
                <w:szCs w:val="24"/>
              </w:rPr>
              <w:t>17</w:t>
            </w:r>
            <w:r w:rsidR="005F6FBA" w:rsidRPr="00182A9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51D7F">
              <w:rPr>
                <w:rFonts w:asciiTheme="majorBidi" w:hAnsiTheme="majorBidi"/>
                <w:sz w:val="24"/>
                <w:szCs w:val="24"/>
              </w:rPr>
              <w:t>845</w:t>
            </w:r>
          </w:p>
        </w:tc>
        <w:tc>
          <w:tcPr>
            <w:tcW w:w="251" w:type="dxa"/>
          </w:tcPr>
          <w:p w14:paraId="2CC39064" w14:textId="77777777" w:rsidR="005F6FBA" w:rsidRPr="00182A9A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6587178E" w14:textId="3F5C2A81" w:rsidR="005F6FBA" w:rsidRPr="00182A9A" w:rsidRDefault="00D51D7F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51D7F">
              <w:rPr>
                <w:rFonts w:asciiTheme="majorBidi" w:hAnsiTheme="majorBidi"/>
                <w:sz w:val="24"/>
                <w:szCs w:val="24"/>
              </w:rPr>
              <w:t>11</w:t>
            </w:r>
            <w:r w:rsidR="005F6FBA" w:rsidRPr="00182A9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51D7F">
              <w:rPr>
                <w:rFonts w:asciiTheme="majorBidi" w:hAnsiTheme="majorBidi"/>
                <w:sz w:val="24"/>
                <w:szCs w:val="24"/>
              </w:rPr>
              <w:t>049</w:t>
            </w:r>
          </w:p>
        </w:tc>
        <w:tc>
          <w:tcPr>
            <w:tcW w:w="270" w:type="dxa"/>
          </w:tcPr>
          <w:p w14:paraId="0A9F8A84" w14:textId="77777777" w:rsidR="005F6FBA" w:rsidRPr="00182A9A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14:paraId="25919AF5" w14:textId="07CD280C" w:rsidR="005F6FBA" w:rsidRPr="00182A9A" w:rsidRDefault="00D51D7F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D51D7F">
              <w:rPr>
                <w:rFonts w:asciiTheme="majorBidi" w:hAnsiTheme="majorBidi"/>
                <w:sz w:val="24"/>
                <w:szCs w:val="24"/>
              </w:rPr>
              <w:t>832</w:t>
            </w:r>
            <w:r w:rsidR="005F6FBA" w:rsidRPr="00182A9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51D7F">
              <w:rPr>
                <w:rFonts w:asciiTheme="majorBidi" w:hAnsiTheme="majorBidi"/>
                <w:sz w:val="24"/>
                <w:szCs w:val="24"/>
              </w:rPr>
              <w:t>656</w:t>
            </w:r>
          </w:p>
        </w:tc>
      </w:tr>
      <w:tr w:rsidR="005F6FBA" w:rsidRPr="00396BC1" w14:paraId="2C121862" w14:textId="77777777" w:rsidTr="003E44BE">
        <w:tc>
          <w:tcPr>
            <w:tcW w:w="2700" w:type="dxa"/>
          </w:tcPr>
          <w:p w14:paraId="00C0B132" w14:textId="35099C42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7B5A80BC" w14:textId="59DDFFA9" w:rsidR="005F6FBA" w:rsidRPr="00182A9A" w:rsidRDefault="00D51D7F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/>
                <w:sz w:val="24"/>
                <w:szCs w:val="24"/>
              </w:rPr>
            </w:pPr>
            <w:r w:rsidRPr="00D51D7F">
              <w:rPr>
                <w:rFonts w:asciiTheme="majorBidi" w:hAnsiTheme="majorBidi"/>
                <w:sz w:val="24"/>
                <w:szCs w:val="24"/>
              </w:rPr>
              <w:t>2</w:t>
            </w:r>
            <w:r w:rsidR="005F6FBA" w:rsidRPr="00182A9A">
              <w:rPr>
                <w:rFonts w:asciiTheme="majorBidi" w:hAnsiTheme="majorBidi"/>
                <w:sz w:val="24"/>
                <w:szCs w:val="24"/>
              </w:rPr>
              <w:t>,</w:t>
            </w:r>
            <w:r w:rsidRPr="00D51D7F">
              <w:rPr>
                <w:rFonts w:asciiTheme="majorBidi" w:hAnsiTheme="majorBidi"/>
                <w:sz w:val="24"/>
                <w:szCs w:val="24"/>
              </w:rPr>
              <w:t>290</w:t>
            </w:r>
          </w:p>
        </w:tc>
        <w:tc>
          <w:tcPr>
            <w:tcW w:w="252" w:type="dxa"/>
          </w:tcPr>
          <w:p w14:paraId="5A09A7A1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</w:tcPr>
          <w:p w14:paraId="3F70B01E" w14:textId="31F4C4C2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rPr>
                <w:rFonts w:asciiTheme="majorBidi" w:hAnsiTheme="majorBidi"/>
                <w:b/>
                <w:sz w:val="24"/>
                <w:szCs w:val="30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1" w:type="dxa"/>
          </w:tcPr>
          <w:p w14:paraId="61214690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7" w:type="dxa"/>
          </w:tcPr>
          <w:p w14:paraId="549CF015" w14:textId="5A6E65BB" w:rsidR="005F6FBA" w:rsidRPr="00396BC1" w:rsidRDefault="00D51D7F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/>
                <w:b/>
                <w:sz w:val="24"/>
                <w:szCs w:val="30"/>
              </w:rPr>
            </w:pPr>
            <w:r w:rsidRPr="00D51D7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5F6FBA" w:rsidRPr="00396BC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51D7F">
              <w:rPr>
                <w:rFonts w:asciiTheme="majorBidi" w:hAnsiTheme="majorBidi" w:cstheme="majorBidi"/>
                <w:sz w:val="24"/>
                <w:szCs w:val="24"/>
              </w:rPr>
              <w:t>954</w:t>
            </w:r>
          </w:p>
        </w:tc>
        <w:tc>
          <w:tcPr>
            <w:tcW w:w="270" w:type="dxa"/>
          </w:tcPr>
          <w:p w14:paraId="23B33371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CC9396A" w14:textId="4689DE14" w:rsidR="005F6FBA" w:rsidRPr="00396BC1" w:rsidRDefault="00D51D7F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/>
                <w:b/>
                <w:sz w:val="24"/>
                <w:szCs w:val="30"/>
              </w:rPr>
            </w:pPr>
            <w:r w:rsidRPr="00D51D7F">
              <w:rPr>
                <w:rFonts w:asciiTheme="majorBidi" w:hAnsiTheme="majorBidi" w:cstheme="majorBidi"/>
                <w:sz w:val="24"/>
                <w:szCs w:val="24"/>
              </w:rPr>
              <w:t>22</w:t>
            </w:r>
            <w:r w:rsidR="005F6FBA" w:rsidRPr="00396BC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51D7F">
              <w:rPr>
                <w:rFonts w:asciiTheme="majorBidi" w:hAnsiTheme="majorBidi" w:cstheme="majorBidi"/>
                <w:sz w:val="24"/>
                <w:szCs w:val="24"/>
              </w:rPr>
              <w:t>732</w:t>
            </w:r>
          </w:p>
        </w:tc>
        <w:tc>
          <w:tcPr>
            <w:tcW w:w="251" w:type="dxa"/>
          </w:tcPr>
          <w:p w14:paraId="3EAC564C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747783B0" w14:textId="69DF851F" w:rsidR="005F6FBA" w:rsidRPr="00396BC1" w:rsidRDefault="00D51D7F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/>
                <w:b/>
                <w:sz w:val="24"/>
                <w:szCs w:val="30"/>
              </w:rPr>
            </w:pPr>
            <w:r w:rsidRPr="00D51D7F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5F6FBA" w:rsidRPr="00396BC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51D7F">
              <w:rPr>
                <w:rFonts w:asciiTheme="majorBidi" w:hAnsiTheme="majorBidi" w:cstheme="majorBidi"/>
                <w:sz w:val="24"/>
                <w:szCs w:val="24"/>
              </w:rPr>
              <w:t>498</w:t>
            </w:r>
          </w:p>
        </w:tc>
        <w:tc>
          <w:tcPr>
            <w:tcW w:w="251" w:type="dxa"/>
          </w:tcPr>
          <w:p w14:paraId="2803EE3A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39D6E124" w14:textId="6C0FCEEE" w:rsidR="005F6FBA" w:rsidRPr="00396BC1" w:rsidRDefault="00D51D7F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/>
                <w:b/>
                <w:sz w:val="24"/>
                <w:szCs w:val="30"/>
              </w:rPr>
            </w:pPr>
            <w:r w:rsidRPr="00D51D7F">
              <w:rPr>
                <w:rFonts w:asciiTheme="majorBidi" w:hAnsiTheme="majorBidi" w:cstheme="majorBidi"/>
                <w:sz w:val="24"/>
                <w:szCs w:val="24"/>
              </w:rPr>
              <w:t>594</w:t>
            </w:r>
          </w:p>
        </w:tc>
        <w:tc>
          <w:tcPr>
            <w:tcW w:w="251" w:type="dxa"/>
          </w:tcPr>
          <w:p w14:paraId="0387F328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1187E72D" w14:textId="32289495" w:rsidR="005F6FBA" w:rsidRPr="00396BC1" w:rsidRDefault="00D51D7F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/>
                <w:b/>
                <w:sz w:val="24"/>
                <w:szCs w:val="30"/>
              </w:rPr>
            </w:pPr>
            <w:r w:rsidRPr="00D51D7F">
              <w:rPr>
                <w:rFonts w:asciiTheme="majorBidi" w:hAnsiTheme="majorBidi" w:cstheme="majorBidi"/>
                <w:sz w:val="24"/>
                <w:szCs w:val="24"/>
              </w:rPr>
              <w:t>108</w:t>
            </w:r>
            <w:r w:rsidR="005F6FBA" w:rsidRPr="00396BC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51D7F">
              <w:rPr>
                <w:rFonts w:asciiTheme="majorBidi" w:hAnsiTheme="majorBidi" w:cstheme="majorBidi"/>
                <w:sz w:val="24"/>
                <w:szCs w:val="24"/>
              </w:rPr>
              <w:t>949</w:t>
            </w:r>
          </w:p>
        </w:tc>
        <w:tc>
          <w:tcPr>
            <w:tcW w:w="270" w:type="dxa"/>
          </w:tcPr>
          <w:p w14:paraId="25BC722E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14:paraId="49751777" w14:textId="6ED69628" w:rsidR="005F6FBA" w:rsidRPr="00396BC1" w:rsidRDefault="00D51D7F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/>
                <w:b/>
                <w:sz w:val="24"/>
                <w:szCs w:val="30"/>
              </w:rPr>
            </w:pPr>
            <w:r w:rsidRPr="00D51D7F">
              <w:rPr>
                <w:rFonts w:asciiTheme="majorBidi" w:hAnsiTheme="majorBidi" w:cstheme="majorBidi"/>
                <w:sz w:val="24"/>
                <w:szCs w:val="24"/>
              </w:rPr>
              <w:t>139</w:t>
            </w:r>
            <w:r w:rsidR="005F6FBA" w:rsidRPr="00396BC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51D7F">
              <w:rPr>
                <w:rFonts w:asciiTheme="majorBidi" w:hAnsiTheme="majorBidi" w:cstheme="majorBidi"/>
                <w:sz w:val="24"/>
                <w:szCs w:val="24"/>
              </w:rPr>
              <w:t>017</w:t>
            </w:r>
          </w:p>
        </w:tc>
      </w:tr>
      <w:tr w:rsidR="005F6FBA" w:rsidRPr="00396BC1" w14:paraId="0B0CDE78" w14:textId="77777777" w:rsidTr="003E44BE">
        <w:tc>
          <w:tcPr>
            <w:tcW w:w="2700" w:type="dxa"/>
          </w:tcPr>
          <w:p w14:paraId="78C55D09" w14:textId="4CBC7055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  <w:cs/>
              </w:rPr>
              <w:t>ส่วนเกินทุนจากการตีราคา</w:t>
            </w:r>
          </w:p>
        </w:tc>
        <w:tc>
          <w:tcPr>
            <w:tcW w:w="1260" w:type="dxa"/>
          </w:tcPr>
          <w:p w14:paraId="468F2C83" w14:textId="38E0DF46" w:rsidR="005F6FBA" w:rsidRPr="00182A9A" w:rsidRDefault="00D51D7F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/>
                <w:sz w:val="24"/>
                <w:szCs w:val="24"/>
              </w:rPr>
            </w:pPr>
            <w:r w:rsidRPr="00D51D7F">
              <w:rPr>
                <w:rFonts w:asciiTheme="majorBidi" w:hAnsiTheme="majorBidi"/>
                <w:sz w:val="24"/>
                <w:szCs w:val="24"/>
              </w:rPr>
              <w:t>7</w:t>
            </w:r>
            <w:r w:rsidR="005F6FBA" w:rsidRPr="00396BC1">
              <w:rPr>
                <w:rFonts w:asciiTheme="majorBidi" w:hAnsiTheme="majorBidi"/>
                <w:sz w:val="24"/>
                <w:szCs w:val="24"/>
              </w:rPr>
              <w:t>,</w:t>
            </w:r>
            <w:r w:rsidRPr="00D51D7F">
              <w:rPr>
                <w:rFonts w:asciiTheme="majorBidi" w:hAnsiTheme="majorBidi"/>
                <w:sz w:val="24"/>
                <w:szCs w:val="24"/>
              </w:rPr>
              <w:t>414</w:t>
            </w:r>
          </w:p>
        </w:tc>
        <w:tc>
          <w:tcPr>
            <w:tcW w:w="252" w:type="dxa"/>
          </w:tcPr>
          <w:p w14:paraId="7DAB7C5F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</w:tcPr>
          <w:p w14:paraId="36CF4019" w14:textId="55DADCE5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1" w:type="dxa"/>
          </w:tcPr>
          <w:p w14:paraId="47DAD506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7" w:type="dxa"/>
          </w:tcPr>
          <w:p w14:paraId="312B2E22" w14:textId="48590FB0" w:rsidR="005F6FBA" w:rsidRPr="00396BC1" w:rsidRDefault="005F6FBA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rPr>
                <w:rFonts w:asciiTheme="majorBidi" w:hAnsi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09597DB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5EF8DAA" w14:textId="1BBBAC41" w:rsidR="005F6FBA" w:rsidRPr="00396BC1" w:rsidRDefault="005F6FBA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rPr>
                <w:rFonts w:asciiTheme="majorBidi" w:hAnsi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1" w:type="dxa"/>
          </w:tcPr>
          <w:p w14:paraId="321A9C2F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41E6805B" w14:textId="09CC00E0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Theme="majorBidi" w:hAnsi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1" w:type="dxa"/>
          </w:tcPr>
          <w:p w14:paraId="42D6EF43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4AA5ACC3" w14:textId="724A3AE2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Theme="majorBidi" w:hAnsi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1" w:type="dxa"/>
          </w:tcPr>
          <w:p w14:paraId="50E1A35C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7B44D72F" w14:textId="24C1E212" w:rsidR="005F6FBA" w:rsidRPr="00396BC1" w:rsidRDefault="005F6FBA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Theme="majorBidi" w:hAnsi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B003351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14:paraId="71BD6D09" w14:textId="7962C714" w:rsidR="005F6FBA" w:rsidRPr="00396BC1" w:rsidRDefault="00D51D7F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/>
                <w:sz w:val="24"/>
                <w:szCs w:val="24"/>
              </w:rPr>
            </w:pPr>
            <w:r w:rsidRPr="00D51D7F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5F6FBA" w:rsidRPr="00396BC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51D7F">
              <w:rPr>
                <w:rFonts w:asciiTheme="majorBidi" w:hAnsiTheme="majorBidi" w:cstheme="majorBidi"/>
                <w:sz w:val="24"/>
                <w:szCs w:val="24"/>
              </w:rPr>
              <w:t>414</w:t>
            </w:r>
          </w:p>
        </w:tc>
      </w:tr>
      <w:tr w:rsidR="005F6FBA" w:rsidRPr="00396BC1" w14:paraId="3089441C" w14:textId="77777777" w:rsidTr="008B7CE1">
        <w:tc>
          <w:tcPr>
            <w:tcW w:w="2700" w:type="dxa"/>
          </w:tcPr>
          <w:p w14:paraId="279EE2CB" w14:textId="31BFEB76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  <w:cs/>
              </w:rPr>
              <w:t>โอน</w:t>
            </w:r>
          </w:p>
        </w:tc>
        <w:tc>
          <w:tcPr>
            <w:tcW w:w="1260" w:type="dxa"/>
          </w:tcPr>
          <w:p w14:paraId="156F4EF4" w14:textId="45A0C07D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6A34ABDF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</w:tcPr>
          <w:p w14:paraId="01B283ED" w14:textId="5240CCC2" w:rsidR="005F6FBA" w:rsidRPr="00396BC1" w:rsidRDefault="00D51D7F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51D7F">
              <w:rPr>
                <w:rFonts w:asciiTheme="majorBidi" w:hAnsiTheme="majorBidi"/>
                <w:sz w:val="24"/>
                <w:szCs w:val="24"/>
              </w:rPr>
              <w:t>18</w:t>
            </w:r>
            <w:r w:rsidR="005F6FBA" w:rsidRPr="00396BC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51D7F">
              <w:rPr>
                <w:rFonts w:asciiTheme="majorBidi" w:hAnsiTheme="majorBidi"/>
                <w:sz w:val="24"/>
                <w:szCs w:val="24"/>
              </w:rPr>
              <w:t>250</w:t>
            </w:r>
          </w:p>
        </w:tc>
        <w:tc>
          <w:tcPr>
            <w:tcW w:w="251" w:type="dxa"/>
          </w:tcPr>
          <w:p w14:paraId="387BBC84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7" w:type="dxa"/>
          </w:tcPr>
          <w:p w14:paraId="7DFBEE3E" w14:textId="024D85D9" w:rsidR="005F6FBA" w:rsidRPr="00396BC1" w:rsidRDefault="00D51D7F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/>
                <w:sz w:val="24"/>
                <w:szCs w:val="24"/>
              </w:rPr>
            </w:pPr>
            <w:r w:rsidRPr="00D51D7F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5F6FBA" w:rsidRPr="00396BC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51D7F">
              <w:rPr>
                <w:rFonts w:asciiTheme="majorBidi" w:hAnsiTheme="majorBidi" w:cstheme="majorBidi"/>
                <w:sz w:val="24"/>
                <w:szCs w:val="24"/>
              </w:rPr>
              <w:t>726</w:t>
            </w:r>
          </w:p>
        </w:tc>
        <w:tc>
          <w:tcPr>
            <w:tcW w:w="270" w:type="dxa"/>
          </w:tcPr>
          <w:p w14:paraId="44EFACA5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9BF13FA" w14:textId="25E71BE3" w:rsidR="005F6FBA" w:rsidRPr="00396BC1" w:rsidRDefault="00D51D7F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51D7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5F6FBA" w:rsidRPr="00396BC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51D7F">
              <w:rPr>
                <w:rFonts w:asciiTheme="majorBidi" w:hAnsiTheme="majorBidi" w:cstheme="majorBidi"/>
                <w:sz w:val="24"/>
                <w:szCs w:val="24"/>
              </w:rPr>
              <w:t>130</w:t>
            </w:r>
          </w:p>
        </w:tc>
        <w:tc>
          <w:tcPr>
            <w:tcW w:w="251" w:type="dxa"/>
          </w:tcPr>
          <w:p w14:paraId="726E3615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091DC2C9" w14:textId="788B4DB7" w:rsidR="005F6FBA" w:rsidRPr="00396BC1" w:rsidRDefault="00D51D7F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51D7F">
              <w:rPr>
                <w:rFonts w:asciiTheme="majorBidi" w:hAnsiTheme="majorBidi" w:cstheme="majorBidi"/>
                <w:sz w:val="24"/>
                <w:szCs w:val="24"/>
              </w:rPr>
              <w:t>163</w:t>
            </w:r>
          </w:p>
        </w:tc>
        <w:tc>
          <w:tcPr>
            <w:tcW w:w="251" w:type="dxa"/>
          </w:tcPr>
          <w:p w14:paraId="55C655EF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34DBA584" w14:textId="72024D84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1" w:type="dxa"/>
          </w:tcPr>
          <w:p w14:paraId="69697DCF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0F0C6BA2" w14:textId="1E39BE6D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51D7F" w:rsidRPr="00D51D7F">
              <w:rPr>
                <w:rFonts w:asciiTheme="majorBidi" w:hAnsiTheme="majorBidi" w:cstheme="majorBidi"/>
                <w:sz w:val="24"/>
                <w:szCs w:val="24"/>
              </w:rPr>
              <w:t>26</w:t>
            </w:r>
            <w:r w:rsidRPr="00396BC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51D7F" w:rsidRPr="00D51D7F">
              <w:rPr>
                <w:rFonts w:asciiTheme="majorBidi" w:hAnsiTheme="majorBidi" w:cstheme="majorBidi"/>
                <w:sz w:val="24"/>
                <w:szCs w:val="24"/>
              </w:rPr>
              <w:t>269</w:t>
            </w:r>
            <w:r w:rsidRPr="00396BC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6A89DBDF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14:paraId="45C4F8CA" w14:textId="3D92A4AB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5F6FBA" w:rsidRPr="00396BC1" w14:paraId="3A0FCF77" w14:textId="77777777" w:rsidTr="008B7CE1">
        <w:tc>
          <w:tcPr>
            <w:tcW w:w="2700" w:type="dxa"/>
          </w:tcPr>
          <w:p w14:paraId="216AA6CC" w14:textId="1002FA6F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  <w:cs/>
              </w:rPr>
              <w:t>โอนจากสินทรัพย์สิทธิการใช้</w:t>
            </w:r>
          </w:p>
        </w:tc>
        <w:tc>
          <w:tcPr>
            <w:tcW w:w="1260" w:type="dxa"/>
          </w:tcPr>
          <w:p w14:paraId="138D93BD" w14:textId="242A959F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396972E8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</w:tcPr>
          <w:p w14:paraId="1D69FF6E" w14:textId="655ECC1D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rPr>
                <w:rFonts w:asciiTheme="majorBidi" w:hAnsiTheme="majorBidi"/>
                <w:sz w:val="24"/>
                <w:szCs w:val="30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1" w:type="dxa"/>
          </w:tcPr>
          <w:p w14:paraId="0678EDF0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7" w:type="dxa"/>
          </w:tcPr>
          <w:p w14:paraId="684CD4E5" w14:textId="30403F6A" w:rsidR="005F6FBA" w:rsidRPr="00396BC1" w:rsidRDefault="00D51D7F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/>
                <w:sz w:val="24"/>
                <w:szCs w:val="24"/>
              </w:rPr>
            </w:pPr>
            <w:r w:rsidRPr="00D51D7F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5F6FBA" w:rsidRPr="00396BC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51D7F">
              <w:rPr>
                <w:rFonts w:asciiTheme="majorBidi" w:hAnsiTheme="majorBidi" w:cstheme="majorBidi"/>
                <w:sz w:val="24"/>
                <w:szCs w:val="24"/>
              </w:rPr>
              <w:t>325</w:t>
            </w:r>
          </w:p>
        </w:tc>
        <w:tc>
          <w:tcPr>
            <w:tcW w:w="270" w:type="dxa"/>
          </w:tcPr>
          <w:p w14:paraId="669044AF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7A7D234" w14:textId="7518568D" w:rsidR="005F6FBA" w:rsidRPr="00396BC1" w:rsidRDefault="00D51D7F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/>
                <w:sz w:val="24"/>
                <w:szCs w:val="30"/>
              </w:rPr>
            </w:pPr>
            <w:r w:rsidRPr="00D51D7F">
              <w:rPr>
                <w:rFonts w:asciiTheme="majorBidi" w:hAnsiTheme="majorBidi" w:cstheme="majorBidi"/>
                <w:sz w:val="24"/>
                <w:szCs w:val="24"/>
              </w:rPr>
              <w:t>24</w:t>
            </w:r>
            <w:r w:rsidR="005F6FBA" w:rsidRPr="00396BC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51D7F">
              <w:rPr>
                <w:rFonts w:asciiTheme="majorBidi" w:hAnsiTheme="majorBidi" w:cstheme="majorBidi"/>
                <w:sz w:val="24"/>
                <w:szCs w:val="24"/>
              </w:rPr>
              <w:t>527</w:t>
            </w:r>
          </w:p>
        </w:tc>
        <w:tc>
          <w:tcPr>
            <w:tcW w:w="251" w:type="dxa"/>
          </w:tcPr>
          <w:p w14:paraId="0C37EC8F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587AF15B" w14:textId="1A3EDC1F" w:rsidR="005F6FBA" w:rsidRPr="00396BC1" w:rsidRDefault="00D51D7F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/>
                <w:sz w:val="24"/>
                <w:szCs w:val="30"/>
              </w:rPr>
            </w:pPr>
            <w:r w:rsidRPr="00D51D7F">
              <w:rPr>
                <w:rFonts w:asciiTheme="majorBidi" w:hAnsiTheme="majorBidi"/>
                <w:sz w:val="24"/>
                <w:szCs w:val="24"/>
              </w:rPr>
              <w:t>743</w:t>
            </w:r>
          </w:p>
        </w:tc>
        <w:tc>
          <w:tcPr>
            <w:tcW w:w="251" w:type="dxa"/>
          </w:tcPr>
          <w:p w14:paraId="7F8A0DDE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6E42E75F" w14:textId="54B94F58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1" w:type="dxa"/>
          </w:tcPr>
          <w:p w14:paraId="17B30CBE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4AFC97C9" w14:textId="1955A584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757CDCA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14:paraId="5E7E9B11" w14:textId="63CD2F38" w:rsidR="005F6FBA" w:rsidRPr="00396BC1" w:rsidRDefault="00D51D7F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D51D7F">
              <w:rPr>
                <w:rFonts w:asciiTheme="majorBidi" w:hAnsiTheme="majorBidi"/>
                <w:sz w:val="24"/>
                <w:szCs w:val="24"/>
              </w:rPr>
              <w:t>30</w:t>
            </w:r>
            <w:r w:rsidR="005F6FBA" w:rsidRPr="00396BC1">
              <w:rPr>
                <w:rFonts w:asciiTheme="majorBidi" w:hAnsiTheme="majorBidi"/>
                <w:sz w:val="24"/>
                <w:szCs w:val="24"/>
              </w:rPr>
              <w:t>,</w:t>
            </w:r>
            <w:r w:rsidRPr="00D51D7F">
              <w:rPr>
                <w:rFonts w:asciiTheme="majorBidi" w:hAnsiTheme="majorBidi"/>
                <w:sz w:val="24"/>
                <w:szCs w:val="24"/>
              </w:rPr>
              <w:t>595</w:t>
            </w:r>
          </w:p>
        </w:tc>
      </w:tr>
      <w:tr w:rsidR="005F6FBA" w:rsidRPr="00396BC1" w14:paraId="46035AB3" w14:textId="77777777" w:rsidTr="008B7CE1">
        <w:tc>
          <w:tcPr>
            <w:tcW w:w="2700" w:type="dxa"/>
          </w:tcPr>
          <w:p w14:paraId="20DF2BCA" w14:textId="19D57B19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96BC1">
              <w:rPr>
                <w:rFonts w:asciiTheme="majorBidi" w:hAnsi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260" w:type="dxa"/>
          </w:tcPr>
          <w:p w14:paraId="2C9FA725" w14:textId="6153186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03DC0A37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</w:tcPr>
          <w:p w14:paraId="2B80964E" w14:textId="0BD8C095" w:rsidR="005F6FBA" w:rsidRPr="00396BC1" w:rsidRDefault="005F6FBA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51D7F" w:rsidRPr="00D51D7F">
              <w:rPr>
                <w:rFonts w:asciiTheme="majorBidi" w:hAnsiTheme="majorBidi" w:cstheme="majorBidi"/>
                <w:sz w:val="24"/>
                <w:szCs w:val="24"/>
              </w:rPr>
              <w:t>433</w:t>
            </w:r>
            <w:r w:rsidRPr="00396BC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51" w:type="dxa"/>
          </w:tcPr>
          <w:p w14:paraId="7F12FC42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7" w:type="dxa"/>
          </w:tcPr>
          <w:p w14:paraId="16646C96" w14:textId="2D5520ED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51D7F" w:rsidRPr="00D51D7F">
              <w:rPr>
                <w:rFonts w:asciiTheme="majorBidi" w:hAnsiTheme="majorBidi" w:cstheme="majorBidi"/>
                <w:sz w:val="24"/>
                <w:szCs w:val="24"/>
              </w:rPr>
              <w:t>173</w:t>
            </w:r>
            <w:r w:rsidRPr="00396BC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25A66CAB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CA39C1B" w14:textId="5245182F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/>
                <w:sz w:val="24"/>
                <w:szCs w:val="30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51D7F" w:rsidRPr="00D51D7F">
              <w:rPr>
                <w:rFonts w:asciiTheme="majorBidi" w:hAnsiTheme="majorBidi" w:cstheme="majorBidi"/>
                <w:sz w:val="24"/>
                <w:szCs w:val="24"/>
              </w:rPr>
              <w:t>68</w:t>
            </w:r>
            <w:r w:rsidRPr="00396BC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51" w:type="dxa"/>
          </w:tcPr>
          <w:p w14:paraId="2BA8BCA8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035A54D3" w14:textId="30B4393F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51D7F" w:rsidRPr="00D51D7F">
              <w:rPr>
                <w:rFonts w:asciiTheme="majorBidi" w:hAnsiTheme="majorBidi" w:cstheme="majorBidi"/>
                <w:sz w:val="24"/>
                <w:szCs w:val="24"/>
              </w:rPr>
              <w:t>345</w:t>
            </w:r>
            <w:r w:rsidRPr="00396BC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51" w:type="dxa"/>
          </w:tcPr>
          <w:p w14:paraId="3B74C352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09760220" w14:textId="6907DBDE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51D7F" w:rsidRPr="00D51D7F">
              <w:rPr>
                <w:rFonts w:asciiTheme="majorBidi" w:hAnsiTheme="majorBidi" w:cstheme="majorBidi"/>
                <w:sz w:val="24"/>
                <w:szCs w:val="24"/>
              </w:rPr>
              <w:t>220</w:t>
            </w:r>
            <w:r w:rsidRPr="00396BC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51" w:type="dxa"/>
          </w:tcPr>
          <w:p w14:paraId="0F3C373B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141F8F5A" w14:textId="6C0DDC8E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9CB3D06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14:paraId="24F0D40A" w14:textId="022B257B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51D7F" w:rsidRPr="00D51D7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396BC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51D7F" w:rsidRPr="00D51D7F">
              <w:rPr>
                <w:rFonts w:asciiTheme="majorBidi" w:hAnsiTheme="majorBidi" w:cstheme="majorBidi"/>
                <w:sz w:val="24"/>
                <w:szCs w:val="24"/>
              </w:rPr>
              <w:t>239</w:t>
            </w:r>
            <w:r w:rsidRPr="00396BC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5F6FBA" w:rsidRPr="00396BC1" w14:paraId="0F7B75BC" w14:textId="77777777">
        <w:tc>
          <w:tcPr>
            <w:tcW w:w="2700" w:type="dxa"/>
          </w:tcPr>
          <w:p w14:paraId="6FF425E0" w14:textId="776BCFDC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6BC1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D51D7F" w:rsidRPr="00D51D7F">
              <w:rPr>
                <w:rFonts w:asciiTheme="majorBidi" w:hAnsiTheme="majorBidi"/>
                <w:b/>
                <w:sz w:val="24"/>
                <w:szCs w:val="30"/>
              </w:rPr>
              <w:t>31</w:t>
            </w:r>
            <w:r w:rsidRPr="00396BC1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D51D7F" w:rsidRPr="00D51D7F">
              <w:rPr>
                <w:rFonts w:asciiTheme="majorBidi" w:hAnsiTheme="majorBidi"/>
                <w:b/>
                <w:sz w:val="24"/>
                <w:szCs w:val="30"/>
              </w:rPr>
              <w:t>2567</w:t>
            </w:r>
            <w:r w:rsidRPr="00396BC1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 xml:space="preserve">  และ</w:t>
            </w:r>
          </w:p>
          <w:p w14:paraId="6B353A02" w14:textId="67AF94E3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96BC1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ab/>
            </w:r>
            <w:r w:rsidR="00D51D7F" w:rsidRPr="00D51D7F">
              <w:rPr>
                <w:rFonts w:asciiTheme="majorBidi" w:hAnsiTheme="majorBidi"/>
                <w:b/>
                <w:sz w:val="24"/>
                <w:szCs w:val="30"/>
              </w:rPr>
              <w:t>1</w:t>
            </w:r>
            <w:r w:rsidRPr="00396BC1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="00D51D7F" w:rsidRPr="00D51D7F">
              <w:rPr>
                <w:rFonts w:asciiTheme="majorBidi" w:hAnsiTheme="majorBidi"/>
                <w:b/>
                <w:sz w:val="24"/>
                <w:szCs w:val="30"/>
              </w:rPr>
              <w:t>2568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37A09C9" w14:textId="19890253" w:rsidR="005F6FBA" w:rsidRPr="00396BC1" w:rsidRDefault="00D51D7F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51D7F">
              <w:rPr>
                <w:rFonts w:asciiTheme="majorBidi" w:hAnsiTheme="majorBidi"/>
                <w:b/>
                <w:bCs/>
                <w:sz w:val="24"/>
                <w:szCs w:val="24"/>
              </w:rPr>
              <w:t>75</w:t>
            </w:r>
            <w:r w:rsidR="005F6FBA" w:rsidRPr="00396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51D7F">
              <w:rPr>
                <w:rFonts w:asciiTheme="majorBidi" w:hAnsiTheme="majorBidi"/>
                <w:b/>
                <w:bCs/>
                <w:sz w:val="24"/>
                <w:szCs w:val="24"/>
              </w:rPr>
              <w:t>301</w:t>
            </w:r>
          </w:p>
        </w:tc>
        <w:tc>
          <w:tcPr>
            <w:tcW w:w="252" w:type="dxa"/>
          </w:tcPr>
          <w:p w14:paraId="1BD61925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65ED37A6" w14:textId="77777777" w:rsidR="005F6FBA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3D13DC2F" w14:textId="757DB9B9" w:rsidR="005F6FBA" w:rsidRPr="00396BC1" w:rsidRDefault="00D51D7F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179</w:t>
            </w:r>
            <w:r w:rsidR="005F6FBA" w:rsidRPr="00396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918</w:t>
            </w:r>
          </w:p>
        </w:tc>
        <w:tc>
          <w:tcPr>
            <w:tcW w:w="251" w:type="dxa"/>
          </w:tcPr>
          <w:p w14:paraId="3DF2CD9E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</w:tcPr>
          <w:p w14:paraId="4609DDE9" w14:textId="77777777" w:rsidR="005F6FBA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3A332369" w14:textId="1D018621" w:rsidR="005F6FBA" w:rsidRPr="00396BC1" w:rsidRDefault="00D51D7F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177</w:t>
            </w:r>
            <w:r w:rsidR="005F6FBA" w:rsidRPr="008663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284</w:t>
            </w:r>
          </w:p>
        </w:tc>
        <w:tc>
          <w:tcPr>
            <w:tcW w:w="270" w:type="dxa"/>
          </w:tcPr>
          <w:p w14:paraId="56E2573F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CDAAFD0" w14:textId="77777777" w:rsidR="005F6FBA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000BB5C2" w14:textId="1BA08FCB" w:rsidR="005F6FBA" w:rsidRPr="00396BC1" w:rsidRDefault="00D51D7F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419</w:t>
            </w:r>
            <w:r w:rsidR="005F6FBA" w:rsidRPr="00396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313</w:t>
            </w:r>
          </w:p>
        </w:tc>
        <w:tc>
          <w:tcPr>
            <w:tcW w:w="251" w:type="dxa"/>
          </w:tcPr>
          <w:p w14:paraId="5C48884D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</w:tcPr>
          <w:p w14:paraId="4D73E7F6" w14:textId="77777777" w:rsidR="005F6FBA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0B682620" w14:textId="4C4D62C2" w:rsidR="005F6FBA" w:rsidRPr="00396BC1" w:rsidRDefault="00D51D7F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44</w:t>
            </w:r>
            <w:r w:rsidR="005F6FBA" w:rsidRPr="00396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679</w:t>
            </w:r>
          </w:p>
        </w:tc>
        <w:tc>
          <w:tcPr>
            <w:tcW w:w="251" w:type="dxa"/>
          </w:tcPr>
          <w:p w14:paraId="358B4A7B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</w:tcPr>
          <w:p w14:paraId="19D0A64C" w14:textId="77777777" w:rsidR="005F6FBA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2CE5CE1E" w14:textId="5A60A422" w:rsidR="005F6FBA" w:rsidRPr="00396BC1" w:rsidRDefault="00D51D7F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</w:t>
            </w:r>
            <w:r w:rsidR="005F6FBA" w:rsidRPr="00396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219</w:t>
            </w:r>
          </w:p>
        </w:tc>
        <w:tc>
          <w:tcPr>
            <w:tcW w:w="251" w:type="dxa"/>
          </w:tcPr>
          <w:p w14:paraId="07211604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</w:tcPr>
          <w:p w14:paraId="30B481FE" w14:textId="77777777" w:rsidR="005F6FBA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57A24859" w14:textId="76C1B2BD" w:rsidR="005F6FBA" w:rsidRPr="00396BC1" w:rsidRDefault="00D51D7F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93</w:t>
            </w:r>
            <w:r w:rsidR="005F6FBA" w:rsidRPr="00396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729</w:t>
            </w:r>
          </w:p>
        </w:tc>
        <w:tc>
          <w:tcPr>
            <w:tcW w:w="270" w:type="dxa"/>
          </w:tcPr>
          <w:p w14:paraId="07BE6A62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</w:tcPr>
          <w:p w14:paraId="482918E7" w14:textId="77777777" w:rsidR="005F6FBA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430AC6DA" w14:textId="31368C31" w:rsidR="005F6FBA" w:rsidRPr="00396BC1" w:rsidRDefault="00D51D7F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5F6FBA" w:rsidRPr="00396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008</w:t>
            </w:r>
            <w:r w:rsidR="005F6FBA" w:rsidRPr="00396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443</w:t>
            </w:r>
          </w:p>
        </w:tc>
      </w:tr>
      <w:tr w:rsidR="005F6FBA" w:rsidRPr="00396BC1" w14:paraId="1AE2587B" w14:textId="77777777" w:rsidTr="008B7CE1">
        <w:tc>
          <w:tcPr>
            <w:tcW w:w="2700" w:type="dxa"/>
          </w:tcPr>
          <w:p w14:paraId="0E606D4A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244D6802" w14:textId="0B0833D3" w:rsidR="005F6FBA" w:rsidRPr="00396BC1" w:rsidRDefault="000E3683" w:rsidP="000E3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489BCA13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</w:tcPr>
          <w:p w14:paraId="1BA42155" w14:textId="00291169" w:rsidR="005F6FBA" w:rsidRPr="00396BC1" w:rsidRDefault="00D51D7F" w:rsidP="000E3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51D7F">
              <w:rPr>
                <w:rFonts w:asciiTheme="majorBidi" w:hAnsiTheme="majorBidi" w:cstheme="majorBidi"/>
                <w:sz w:val="24"/>
                <w:szCs w:val="24"/>
              </w:rPr>
              <w:t>230</w:t>
            </w:r>
          </w:p>
        </w:tc>
        <w:tc>
          <w:tcPr>
            <w:tcW w:w="251" w:type="dxa"/>
          </w:tcPr>
          <w:p w14:paraId="029F78F9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7" w:type="dxa"/>
          </w:tcPr>
          <w:p w14:paraId="3AF099B0" w14:textId="6023904C" w:rsidR="005F6FBA" w:rsidRPr="00396BC1" w:rsidRDefault="00D51D7F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51D7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0E368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51D7F">
              <w:rPr>
                <w:rFonts w:asciiTheme="majorBidi" w:hAnsiTheme="majorBidi" w:cstheme="majorBidi"/>
                <w:sz w:val="24"/>
                <w:szCs w:val="24"/>
              </w:rPr>
              <w:t>161</w:t>
            </w:r>
          </w:p>
        </w:tc>
        <w:tc>
          <w:tcPr>
            <w:tcW w:w="270" w:type="dxa"/>
          </w:tcPr>
          <w:p w14:paraId="3B44B561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5EF1CCF" w14:textId="3D919445" w:rsidR="005F6FBA" w:rsidRPr="00396BC1" w:rsidRDefault="00D51D7F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51D7F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0E368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51D7F">
              <w:rPr>
                <w:rFonts w:asciiTheme="majorBidi" w:hAnsiTheme="majorBidi" w:cstheme="majorBidi"/>
                <w:sz w:val="24"/>
                <w:szCs w:val="24"/>
              </w:rPr>
              <w:t>613</w:t>
            </w:r>
          </w:p>
        </w:tc>
        <w:tc>
          <w:tcPr>
            <w:tcW w:w="251" w:type="dxa"/>
          </w:tcPr>
          <w:p w14:paraId="5131117B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6278852E" w14:textId="26AAC9BE" w:rsidR="005F6FBA" w:rsidRPr="00396BC1" w:rsidRDefault="00D51D7F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51D7F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0E368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51D7F">
              <w:rPr>
                <w:rFonts w:asciiTheme="majorBidi" w:hAnsiTheme="majorBidi" w:cstheme="majorBidi"/>
                <w:sz w:val="24"/>
                <w:szCs w:val="24"/>
              </w:rPr>
              <w:t>059</w:t>
            </w:r>
          </w:p>
        </w:tc>
        <w:tc>
          <w:tcPr>
            <w:tcW w:w="251" w:type="dxa"/>
          </w:tcPr>
          <w:p w14:paraId="449A2C53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69A3343B" w14:textId="024FE830" w:rsidR="005F6FBA" w:rsidRPr="00396BC1" w:rsidRDefault="00D51D7F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51D7F">
              <w:rPr>
                <w:rFonts w:asciiTheme="majorBidi" w:hAnsiTheme="majorBidi" w:cstheme="majorBidi"/>
                <w:sz w:val="24"/>
                <w:szCs w:val="24"/>
              </w:rPr>
              <w:t>196</w:t>
            </w:r>
          </w:p>
        </w:tc>
        <w:tc>
          <w:tcPr>
            <w:tcW w:w="251" w:type="dxa"/>
          </w:tcPr>
          <w:p w14:paraId="3517B199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6904FF37" w14:textId="0A8DC42C" w:rsidR="005F6FBA" w:rsidRPr="00396BC1" w:rsidRDefault="00D51D7F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51D7F">
              <w:rPr>
                <w:rFonts w:asciiTheme="majorBidi" w:hAnsiTheme="majorBidi" w:cstheme="majorBidi"/>
                <w:sz w:val="24"/>
                <w:szCs w:val="24"/>
              </w:rPr>
              <w:t>623</w:t>
            </w:r>
            <w:r w:rsidR="000E368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51D7F">
              <w:rPr>
                <w:rFonts w:asciiTheme="majorBidi" w:hAnsiTheme="majorBidi" w:cstheme="majorBidi"/>
                <w:sz w:val="24"/>
                <w:szCs w:val="24"/>
              </w:rPr>
              <w:t>501</w:t>
            </w:r>
          </w:p>
        </w:tc>
        <w:tc>
          <w:tcPr>
            <w:tcW w:w="270" w:type="dxa"/>
          </w:tcPr>
          <w:p w14:paraId="7FBFC980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14:paraId="7BA2429C" w14:textId="4DCDD897" w:rsidR="005F6FBA" w:rsidRPr="00396BC1" w:rsidRDefault="00D51D7F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51D7F">
              <w:rPr>
                <w:rFonts w:asciiTheme="majorBidi" w:hAnsiTheme="majorBidi" w:cstheme="majorBidi"/>
                <w:sz w:val="24"/>
                <w:szCs w:val="24"/>
              </w:rPr>
              <w:t>639</w:t>
            </w:r>
            <w:r w:rsidR="000E368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51D7F">
              <w:rPr>
                <w:rFonts w:asciiTheme="majorBidi" w:hAnsiTheme="majorBidi" w:cstheme="majorBidi"/>
                <w:sz w:val="24"/>
                <w:szCs w:val="24"/>
              </w:rPr>
              <w:t>760</w:t>
            </w:r>
          </w:p>
        </w:tc>
      </w:tr>
      <w:tr w:rsidR="005F6FBA" w:rsidRPr="00396BC1" w14:paraId="3979A6E2" w14:textId="77777777" w:rsidTr="008B7CE1">
        <w:tc>
          <w:tcPr>
            <w:tcW w:w="2700" w:type="dxa"/>
          </w:tcPr>
          <w:p w14:paraId="2D2C52B5" w14:textId="4CB53335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9"/>
              <w:rPr>
                <w:rFonts w:asciiTheme="majorBidi" w:hAnsiTheme="majorBidi"/>
                <w:sz w:val="24"/>
                <w:szCs w:val="24"/>
                <w:cs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  <w:cs/>
              </w:rPr>
              <w:t>โอน</w:t>
            </w:r>
          </w:p>
        </w:tc>
        <w:tc>
          <w:tcPr>
            <w:tcW w:w="1260" w:type="dxa"/>
          </w:tcPr>
          <w:p w14:paraId="186DC1A6" w14:textId="53CA6903" w:rsidR="005F6FBA" w:rsidRPr="00396BC1" w:rsidRDefault="000E3683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45AAB341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</w:tcPr>
          <w:p w14:paraId="40AB9610" w14:textId="732BFD99" w:rsidR="005F6FBA" w:rsidRPr="00396BC1" w:rsidRDefault="00D51D7F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51D7F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0E368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51D7F">
              <w:rPr>
                <w:rFonts w:asciiTheme="majorBidi" w:hAnsiTheme="majorBidi" w:cstheme="majorBidi"/>
                <w:sz w:val="24"/>
                <w:szCs w:val="24"/>
              </w:rPr>
              <w:t>604</w:t>
            </w:r>
          </w:p>
        </w:tc>
        <w:tc>
          <w:tcPr>
            <w:tcW w:w="251" w:type="dxa"/>
          </w:tcPr>
          <w:p w14:paraId="11A8A84D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7" w:type="dxa"/>
          </w:tcPr>
          <w:p w14:paraId="0E4D4633" w14:textId="4A2869D5" w:rsidR="005F6FBA" w:rsidRPr="00396BC1" w:rsidRDefault="00D51D7F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51D7F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0E368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51D7F">
              <w:rPr>
                <w:rFonts w:asciiTheme="majorBidi" w:hAnsiTheme="majorBidi" w:cstheme="majorBidi"/>
                <w:sz w:val="24"/>
                <w:szCs w:val="24"/>
              </w:rPr>
              <w:t>368</w:t>
            </w:r>
          </w:p>
        </w:tc>
        <w:tc>
          <w:tcPr>
            <w:tcW w:w="270" w:type="dxa"/>
          </w:tcPr>
          <w:p w14:paraId="458ADD28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B531E12" w14:textId="326FF25D" w:rsidR="005F6FBA" w:rsidRPr="00396BC1" w:rsidRDefault="00D51D7F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51D7F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0E368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51D7F">
              <w:rPr>
                <w:rFonts w:asciiTheme="majorBidi" w:hAnsiTheme="majorBidi" w:cstheme="majorBidi"/>
                <w:sz w:val="24"/>
                <w:szCs w:val="24"/>
              </w:rPr>
              <w:t>880</w:t>
            </w:r>
          </w:p>
        </w:tc>
        <w:tc>
          <w:tcPr>
            <w:tcW w:w="251" w:type="dxa"/>
          </w:tcPr>
          <w:p w14:paraId="3EB590E0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5683B06C" w14:textId="39B544C6" w:rsidR="00761428" w:rsidRPr="00396BC1" w:rsidRDefault="00D51D7F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51D7F">
              <w:rPr>
                <w:rFonts w:asciiTheme="majorBidi" w:hAnsiTheme="majorBidi" w:cstheme="majorBidi"/>
                <w:sz w:val="24"/>
                <w:szCs w:val="24"/>
              </w:rPr>
              <w:t>228</w:t>
            </w:r>
          </w:p>
        </w:tc>
        <w:tc>
          <w:tcPr>
            <w:tcW w:w="251" w:type="dxa"/>
          </w:tcPr>
          <w:p w14:paraId="15141147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3DE795CD" w14:textId="6AA286E2" w:rsidR="005F6FBA" w:rsidRPr="00396BC1" w:rsidRDefault="000E3683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1" w:type="dxa"/>
          </w:tcPr>
          <w:p w14:paraId="786ABE79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321A2277" w14:textId="276B318B" w:rsidR="005F6FBA" w:rsidRPr="00396BC1" w:rsidRDefault="000E3683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51D7F" w:rsidRPr="00D51D7F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51D7F" w:rsidRPr="00D51D7F">
              <w:rPr>
                <w:rFonts w:asciiTheme="majorBidi" w:hAnsiTheme="majorBidi" w:cstheme="majorBidi"/>
                <w:sz w:val="24"/>
                <w:szCs w:val="24"/>
              </w:rPr>
              <w:t>080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2FA90879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14:paraId="02B6CA40" w14:textId="43B80C06" w:rsidR="005F6FBA" w:rsidRPr="00396BC1" w:rsidRDefault="000E3683" w:rsidP="000E3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5F6FBA" w:rsidRPr="00396BC1" w14:paraId="1311D647" w14:textId="77777777" w:rsidTr="008B7CE1">
        <w:tc>
          <w:tcPr>
            <w:tcW w:w="2700" w:type="dxa"/>
          </w:tcPr>
          <w:p w14:paraId="25924E29" w14:textId="71E3404F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9"/>
              <w:rPr>
                <w:rFonts w:asciiTheme="majorBidi" w:hAnsiTheme="majorBidi"/>
                <w:sz w:val="24"/>
                <w:szCs w:val="24"/>
                <w:cs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  <w:cs/>
              </w:rPr>
              <w:t>โอนจากสินทรัพย์สิทธิการใช้</w:t>
            </w:r>
          </w:p>
        </w:tc>
        <w:tc>
          <w:tcPr>
            <w:tcW w:w="1260" w:type="dxa"/>
          </w:tcPr>
          <w:p w14:paraId="78CD4F1C" w14:textId="172B718F" w:rsidR="005F6FBA" w:rsidRPr="00396BC1" w:rsidRDefault="000E3683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7760EBAA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</w:tcPr>
          <w:p w14:paraId="5C3DDAC2" w14:textId="665FF194" w:rsidR="005F6FBA" w:rsidRPr="00396BC1" w:rsidRDefault="000E3683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1" w:type="dxa"/>
          </w:tcPr>
          <w:p w14:paraId="4BFE2402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7" w:type="dxa"/>
          </w:tcPr>
          <w:p w14:paraId="6FB85144" w14:textId="09C3A7DD" w:rsidR="005F6FBA" w:rsidRPr="00396BC1" w:rsidRDefault="000E3683" w:rsidP="000E3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D12972A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D3DEAAB" w14:textId="18054C02" w:rsidR="005F6FBA" w:rsidRPr="00396BC1" w:rsidRDefault="00D51D7F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51D7F">
              <w:rPr>
                <w:rFonts w:asciiTheme="majorBidi" w:hAnsiTheme="majorBidi" w:cstheme="majorBidi"/>
                <w:sz w:val="24"/>
                <w:szCs w:val="24"/>
              </w:rPr>
              <w:t>18</w:t>
            </w:r>
            <w:r w:rsidR="000E368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51D7F">
              <w:rPr>
                <w:rFonts w:asciiTheme="majorBidi" w:hAnsiTheme="majorBidi" w:cstheme="majorBidi"/>
                <w:sz w:val="24"/>
                <w:szCs w:val="24"/>
              </w:rPr>
              <w:t>434</w:t>
            </w:r>
          </w:p>
        </w:tc>
        <w:tc>
          <w:tcPr>
            <w:tcW w:w="251" w:type="dxa"/>
          </w:tcPr>
          <w:p w14:paraId="6B6075BD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6E91C8C5" w14:textId="652915A1" w:rsidR="005F6FBA" w:rsidRPr="00396BC1" w:rsidRDefault="000E3683" w:rsidP="000E3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Theme="majorBidi" w:hAnsiTheme="majorBidi"/>
                <w:sz w:val="24"/>
                <w:szCs w:val="24"/>
                <w:cs/>
              </w:rPr>
            </w:pPr>
            <w:r w:rsidRPr="000E368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1" w:type="dxa"/>
          </w:tcPr>
          <w:p w14:paraId="69D02A2C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71EEB685" w14:textId="742FA2F8" w:rsidR="005F6FBA" w:rsidRPr="00396BC1" w:rsidRDefault="000E3683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1" w:type="dxa"/>
          </w:tcPr>
          <w:p w14:paraId="6DDCF2AA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505668C1" w14:textId="628BE9FF" w:rsidR="005F6FBA" w:rsidRPr="00396BC1" w:rsidRDefault="000E3683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DFD9DD7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14:paraId="259CFFE6" w14:textId="57BBB56C" w:rsidR="005F6FBA" w:rsidRPr="00396BC1" w:rsidRDefault="00D51D7F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/>
                <w:sz w:val="24"/>
                <w:szCs w:val="24"/>
                <w:cs/>
              </w:rPr>
            </w:pPr>
            <w:r w:rsidRPr="00D51D7F">
              <w:rPr>
                <w:rFonts w:asciiTheme="majorBidi" w:hAnsiTheme="majorBidi"/>
                <w:sz w:val="24"/>
                <w:szCs w:val="24"/>
              </w:rPr>
              <w:t>18</w:t>
            </w:r>
            <w:r w:rsidR="000E3683">
              <w:rPr>
                <w:rFonts w:asciiTheme="majorBidi" w:hAnsiTheme="majorBidi"/>
                <w:sz w:val="24"/>
                <w:szCs w:val="24"/>
              </w:rPr>
              <w:t>,</w:t>
            </w:r>
            <w:r w:rsidRPr="00D51D7F">
              <w:rPr>
                <w:rFonts w:asciiTheme="majorBidi" w:hAnsiTheme="majorBidi"/>
                <w:sz w:val="24"/>
                <w:szCs w:val="24"/>
              </w:rPr>
              <w:t>434</w:t>
            </w:r>
          </w:p>
        </w:tc>
      </w:tr>
      <w:tr w:rsidR="005F6FBA" w:rsidRPr="00396BC1" w14:paraId="04C675E5" w14:textId="77777777" w:rsidTr="008B7CE1">
        <w:tc>
          <w:tcPr>
            <w:tcW w:w="2700" w:type="dxa"/>
          </w:tcPr>
          <w:p w14:paraId="78691942" w14:textId="4A3D282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96BC1">
              <w:rPr>
                <w:rFonts w:asciiTheme="majorBidi" w:hAnsi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260" w:type="dxa"/>
          </w:tcPr>
          <w:p w14:paraId="72FAEA1E" w14:textId="78B029C7" w:rsidR="005F6FBA" w:rsidRPr="00396BC1" w:rsidRDefault="000E3683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1EF46588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</w:tcPr>
          <w:p w14:paraId="20E7C3C9" w14:textId="6BD7D212" w:rsidR="005F6FBA" w:rsidRPr="00396BC1" w:rsidRDefault="000E3683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51D7F" w:rsidRPr="00D51D7F">
              <w:rPr>
                <w:rFonts w:asciiTheme="majorBidi" w:hAnsiTheme="majorBidi" w:cstheme="majorBidi"/>
                <w:sz w:val="24"/>
                <w:szCs w:val="24"/>
              </w:rPr>
              <w:t>264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51" w:type="dxa"/>
          </w:tcPr>
          <w:p w14:paraId="764EC464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7" w:type="dxa"/>
          </w:tcPr>
          <w:p w14:paraId="46D13061" w14:textId="7495F90A" w:rsidR="005F6FBA" w:rsidRPr="00396BC1" w:rsidRDefault="000E3683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51D7F" w:rsidRPr="00D51D7F">
              <w:rPr>
                <w:rFonts w:asciiTheme="majorBidi" w:hAnsiTheme="majorBidi" w:cstheme="majorBidi"/>
                <w:sz w:val="24"/>
                <w:szCs w:val="24"/>
              </w:rPr>
              <w:t>63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6239E369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1D61BBE" w14:textId="4818F0AE" w:rsidR="005F6FBA" w:rsidRPr="00396BC1" w:rsidRDefault="000E3683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51D7F" w:rsidRPr="00D51D7F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51D7F" w:rsidRPr="00D51D7F">
              <w:rPr>
                <w:rFonts w:asciiTheme="majorBidi" w:hAnsiTheme="majorBidi" w:cstheme="majorBidi"/>
                <w:sz w:val="24"/>
                <w:szCs w:val="24"/>
              </w:rPr>
              <w:t>475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51" w:type="dxa"/>
          </w:tcPr>
          <w:p w14:paraId="6DF337BD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26AE4732" w14:textId="7725E9D9" w:rsidR="005F6FBA" w:rsidRPr="00396BC1" w:rsidRDefault="000E3683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51D7F" w:rsidRPr="00D51D7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51D7F" w:rsidRPr="00D51D7F">
              <w:rPr>
                <w:rFonts w:asciiTheme="majorBidi" w:hAnsiTheme="majorBidi" w:cstheme="majorBidi"/>
                <w:sz w:val="24"/>
                <w:szCs w:val="24"/>
              </w:rPr>
              <w:t>595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51" w:type="dxa"/>
          </w:tcPr>
          <w:p w14:paraId="06EE149F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7699C7DD" w14:textId="567B327E" w:rsidR="005F6FBA" w:rsidRPr="00396BC1" w:rsidRDefault="000E3683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51D7F" w:rsidRPr="00D51D7F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51D7F" w:rsidRPr="00D51D7F">
              <w:rPr>
                <w:rFonts w:asciiTheme="majorBidi" w:hAnsiTheme="majorBidi" w:cstheme="majorBidi"/>
                <w:sz w:val="24"/>
                <w:szCs w:val="24"/>
              </w:rPr>
              <w:t>427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51" w:type="dxa"/>
          </w:tcPr>
          <w:p w14:paraId="04955AA8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70C38BC3" w14:textId="0E5C8CCA" w:rsidR="005F6FBA" w:rsidRPr="00396BC1" w:rsidRDefault="000E3683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8D5A28A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14:paraId="56C954C9" w14:textId="467846A0" w:rsidR="005F6FBA" w:rsidRPr="00396BC1" w:rsidRDefault="000E3683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51D7F" w:rsidRPr="00D51D7F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51D7F" w:rsidRPr="00D51D7F">
              <w:rPr>
                <w:rFonts w:asciiTheme="majorBidi" w:hAnsiTheme="majorBidi" w:cstheme="majorBidi"/>
                <w:sz w:val="24"/>
                <w:szCs w:val="24"/>
              </w:rPr>
              <w:t>824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5F6FBA" w:rsidRPr="00396BC1" w14:paraId="27D4D931" w14:textId="77777777">
        <w:tc>
          <w:tcPr>
            <w:tcW w:w="2700" w:type="dxa"/>
          </w:tcPr>
          <w:p w14:paraId="4CA5819F" w14:textId="49466F4C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D51D7F" w:rsidRPr="00D51D7F">
              <w:rPr>
                <w:rFonts w:asciiTheme="majorBidi" w:hAnsiTheme="majorBidi"/>
                <w:b/>
                <w:sz w:val="24"/>
                <w:szCs w:val="30"/>
              </w:rPr>
              <w:t>31</w:t>
            </w:r>
            <w:r w:rsidRPr="00396BC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D51D7F" w:rsidRPr="00D51D7F">
              <w:rPr>
                <w:rFonts w:asciiTheme="majorBidi" w:hAnsiTheme="majorBidi"/>
                <w:b/>
                <w:sz w:val="24"/>
                <w:szCs w:val="30"/>
              </w:rPr>
              <w:t>2568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6A89C8" w14:textId="596F62FC" w:rsidR="005F6FBA" w:rsidRPr="00396BC1" w:rsidRDefault="00D51D7F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75</w:t>
            </w:r>
            <w:r w:rsidR="000E368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301</w:t>
            </w:r>
          </w:p>
        </w:tc>
        <w:tc>
          <w:tcPr>
            <w:tcW w:w="252" w:type="dxa"/>
          </w:tcPr>
          <w:p w14:paraId="0634690B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23AE84FE" w14:textId="1DA2A712" w:rsidR="005F6FBA" w:rsidRPr="00396BC1" w:rsidRDefault="00D51D7F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189</w:t>
            </w:r>
            <w:r w:rsidR="000E368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488</w:t>
            </w:r>
          </w:p>
        </w:tc>
        <w:tc>
          <w:tcPr>
            <w:tcW w:w="251" w:type="dxa"/>
          </w:tcPr>
          <w:p w14:paraId="7930CE60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</w:tcPr>
          <w:p w14:paraId="606A2B5D" w14:textId="7E6BDBE8" w:rsidR="005F6FBA" w:rsidRPr="00396BC1" w:rsidRDefault="00D51D7F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181</w:t>
            </w:r>
            <w:r w:rsidR="000E368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750</w:t>
            </w:r>
          </w:p>
        </w:tc>
        <w:tc>
          <w:tcPr>
            <w:tcW w:w="270" w:type="dxa"/>
          </w:tcPr>
          <w:p w14:paraId="640E7D9A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AF56F97" w14:textId="579F93DE" w:rsidR="005F6FBA" w:rsidRPr="00396BC1" w:rsidRDefault="00D51D7F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448</w:t>
            </w:r>
            <w:r w:rsidR="000E368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765</w:t>
            </w:r>
          </w:p>
        </w:tc>
        <w:tc>
          <w:tcPr>
            <w:tcW w:w="251" w:type="dxa"/>
          </w:tcPr>
          <w:p w14:paraId="54C6A3E2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14:paraId="6389FF7F" w14:textId="00CB4F61" w:rsidR="005F6FBA" w:rsidRPr="00396BC1" w:rsidRDefault="00D51D7F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47</w:t>
            </w:r>
            <w:r w:rsidR="000E368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371</w:t>
            </w:r>
          </w:p>
        </w:tc>
        <w:tc>
          <w:tcPr>
            <w:tcW w:w="251" w:type="dxa"/>
          </w:tcPr>
          <w:p w14:paraId="401BA8A4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14:paraId="00217EF0" w14:textId="2D19E8FF" w:rsidR="005F6FBA" w:rsidRPr="00396BC1" w:rsidRDefault="00D51D7F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</w:t>
            </w:r>
            <w:r w:rsidR="000E368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988</w:t>
            </w:r>
          </w:p>
        </w:tc>
        <w:tc>
          <w:tcPr>
            <w:tcW w:w="251" w:type="dxa"/>
          </w:tcPr>
          <w:p w14:paraId="200F6B1F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14:paraId="0A8D4501" w14:textId="292E0E0D" w:rsidR="005F6FBA" w:rsidRPr="00396BC1" w:rsidRDefault="00D51D7F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701</w:t>
            </w:r>
            <w:r w:rsidR="000E368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150</w:t>
            </w:r>
          </w:p>
        </w:tc>
        <w:tc>
          <w:tcPr>
            <w:tcW w:w="270" w:type="dxa"/>
          </w:tcPr>
          <w:p w14:paraId="689CF6D3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B5F715" w14:textId="1DD6D213" w:rsidR="005F6FBA" w:rsidRPr="00396BC1" w:rsidRDefault="00D51D7F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0E368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658</w:t>
            </w:r>
            <w:r w:rsidR="000E368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813</w:t>
            </w:r>
          </w:p>
        </w:tc>
      </w:tr>
      <w:tr w:rsidR="005F6FBA" w:rsidRPr="00396BC1" w14:paraId="7FE5FE8B" w14:textId="77777777" w:rsidTr="008B7CE1">
        <w:trPr>
          <w:trHeight w:val="162"/>
        </w:trPr>
        <w:tc>
          <w:tcPr>
            <w:tcW w:w="2700" w:type="dxa"/>
          </w:tcPr>
          <w:p w14:paraId="139C7D74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75859817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2" w:type="dxa"/>
          </w:tcPr>
          <w:p w14:paraId="2128991A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</w:tcPr>
          <w:p w14:paraId="2D863FE8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1" w:type="dxa"/>
          </w:tcPr>
          <w:p w14:paraId="124E695F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97" w:type="dxa"/>
          </w:tcPr>
          <w:p w14:paraId="652D1CEE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EBBB1E0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51A3A8EE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0E94820A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</w:tcPr>
          <w:p w14:paraId="724D695C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1" w:type="dxa"/>
          </w:tcPr>
          <w:p w14:paraId="1ECFE350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</w:tcPr>
          <w:p w14:paraId="28503554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1" w:type="dxa"/>
          </w:tcPr>
          <w:p w14:paraId="281A9303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</w:tcPr>
          <w:p w14:paraId="1E86961C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C39769B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14:paraId="3387E842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5F6FBA" w:rsidRPr="00396BC1" w14:paraId="27804F0C" w14:textId="77777777" w:rsidTr="008B7CE1">
        <w:trPr>
          <w:trHeight w:val="162"/>
        </w:trPr>
        <w:tc>
          <w:tcPr>
            <w:tcW w:w="2700" w:type="dxa"/>
          </w:tcPr>
          <w:p w14:paraId="19D6294A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47FAB281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2" w:type="dxa"/>
          </w:tcPr>
          <w:p w14:paraId="779EE8A9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</w:tcPr>
          <w:p w14:paraId="26508785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1" w:type="dxa"/>
          </w:tcPr>
          <w:p w14:paraId="7A6BB0FC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97" w:type="dxa"/>
          </w:tcPr>
          <w:p w14:paraId="1071B22E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4CD4149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014E7EAA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3B5DFE06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</w:tcPr>
          <w:p w14:paraId="1FE703D9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1" w:type="dxa"/>
          </w:tcPr>
          <w:p w14:paraId="7C8B6EB3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</w:tcPr>
          <w:p w14:paraId="0C22C530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1" w:type="dxa"/>
          </w:tcPr>
          <w:p w14:paraId="2CF3752A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</w:tcPr>
          <w:p w14:paraId="12E2A4FA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BDFC0B2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14:paraId="71F03724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5F6FBA" w:rsidRPr="00396BC1" w14:paraId="5DF1DCC6" w14:textId="77777777" w:rsidTr="008B7CE1">
        <w:trPr>
          <w:trHeight w:val="162"/>
        </w:trPr>
        <w:tc>
          <w:tcPr>
            <w:tcW w:w="2700" w:type="dxa"/>
          </w:tcPr>
          <w:p w14:paraId="42676281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133AC269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2" w:type="dxa"/>
          </w:tcPr>
          <w:p w14:paraId="5040FDED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</w:tcPr>
          <w:p w14:paraId="685A4762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1" w:type="dxa"/>
          </w:tcPr>
          <w:p w14:paraId="6A717615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97" w:type="dxa"/>
          </w:tcPr>
          <w:p w14:paraId="1DCBEAA8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2F5FF81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2257D4DA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1E8D72A2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</w:tcPr>
          <w:p w14:paraId="3373769C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1" w:type="dxa"/>
          </w:tcPr>
          <w:p w14:paraId="6F9A1CA1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</w:tcPr>
          <w:p w14:paraId="06494427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1" w:type="dxa"/>
          </w:tcPr>
          <w:p w14:paraId="43C842CA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</w:tcPr>
          <w:p w14:paraId="74B7292E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1B3B5D5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14:paraId="56538A6A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5F6FBA" w:rsidRPr="00396BC1" w14:paraId="62F606AD" w14:textId="77777777" w:rsidTr="008B7CE1">
        <w:trPr>
          <w:trHeight w:val="162"/>
        </w:trPr>
        <w:tc>
          <w:tcPr>
            <w:tcW w:w="2700" w:type="dxa"/>
          </w:tcPr>
          <w:p w14:paraId="795F7849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5E967816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2" w:type="dxa"/>
          </w:tcPr>
          <w:p w14:paraId="4D89CFAA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</w:tcPr>
          <w:p w14:paraId="3AF08746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1" w:type="dxa"/>
          </w:tcPr>
          <w:p w14:paraId="38824C17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97" w:type="dxa"/>
          </w:tcPr>
          <w:p w14:paraId="79ADE904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FD1366A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38215301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717A26AD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</w:tcPr>
          <w:p w14:paraId="762AA877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1" w:type="dxa"/>
          </w:tcPr>
          <w:p w14:paraId="5D8DD38A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</w:tcPr>
          <w:p w14:paraId="24F94E25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1" w:type="dxa"/>
          </w:tcPr>
          <w:p w14:paraId="0B37A255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</w:tcPr>
          <w:p w14:paraId="705B55E4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AFB02D0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14:paraId="0AA7D07D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5F6FBA" w:rsidRPr="00396BC1" w14:paraId="68B77D94" w14:textId="77777777" w:rsidTr="008B7CE1">
        <w:trPr>
          <w:trHeight w:val="162"/>
        </w:trPr>
        <w:tc>
          <w:tcPr>
            <w:tcW w:w="2700" w:type="dxa"/>
          </w:tcPr>
          <w:p w14:paraId="0194D8D9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9"/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260" w:type="dxa"/>
          </w:tcPr>
          <w:p w14:paraId="464FBD32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2" w:type="dxa"/>
          </w:tcPr>
          <w:p w14:paraId="7C1A0220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</w:tcPr>
          <w:p w14:paraId="0CD07E90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1" w:type="dxa"/>
          </w:tcPr>
          <w:p w14:paraId="35941462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97" w:type="dxa"/>
          </w:tcPr>
          <w:p w14:paraId="0CDEC4AD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92BE8DA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0490E265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4549DF15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</w:tcPr>
          <w:p w14:paraId="3E0010C8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1" w:type="dxa"/>
          </w:tcPr>
          <w:p w14:paraId="23908E91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</w:tcPr>
          <w:p w14:paraId="7BBA1635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1" w:type="dxa"/>
          </w:tcPr>
          <w:p w14:paraId="2CF2DEAC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</w:tcPr>
          <w:p w14:paraId="7C554A37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F0D2919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14:paraId="66EE8D81" w14:textId="77777777" w:rsidR="005F6FBA" w:rsidRPr="00396BC1" w:rsidRDefault="005F6FBA" w:rsidP="005F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182A9A" w:rsidRPr="00396BC1" w14:paraId="07E90FEC" w14:textId="77777777">
        <w:tc>
          <w:tcPr>
            <w:tcW w:w="2700" w:type="dxa"/>
          </w:tcPr>
          <w:p w14:paraId="6259904C" w14:textId="679EA330" w:rsidR="00182A9A" w:rsidRPr="00396BC1" w:rsidRDefault="00182A9A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9"/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D51D7F" w:rsidRPr="00D51D7F">
              <w:rPr>
                <w:rFonts w:asciiTheme="majorBidi" w:hAnsiTheme="majorBidi"/>
                <w:sz w:val="24"/>
                <w:szCs w:val="30"/>
              </w:rPr>
              <w:t>1</w:t>
            </w:r>
            <w:r w:rsidRPr="00396BC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="00D51D7F" w:rsidRPr="00D51D7F">
              <w:rPr>
                <w:rFonts w:asciiTheme="majorBidi" w:hAnsiTheme="majorBidi"/>
                <w:sz w:val="24"/>
                <w:szCs w:val="30"/>
              </w:rPr>
              <w:t>2567</w:t>
            </w:r>
          </w:p>
        </w:tc>
        <w:tc>
          <w:tcPr>
            <w:tcW w:w="1260" w:type="dxa"/>
          </w:tcPr>
          <w:p w14:paraId="2101A547" w14:textId="26763830" w:rsidR="00182A9A" w:rsidRPr="00182A9A" w:rsidRDefault="00182A9A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182A9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572E5D53" w14:textId="77777777" w:rsidR="00182A9A" w:rsidRPr="00182A9A" w:rsidRDefault="00182A9A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</w:tcPr>
          <w:p w14:paraId="28BF0C66" w14:textId="2F555867" w:rsidR="00182A9A" w:rsidRPr="00182A9A" w:rsidRDefault="00D51D7F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51D7F">
              <w:rPr>
                <w:rFonts w:asciiTheme="majorBidi" w:hAnsiTheme="majorBidi"/>
                <w:sz w:val="24"/>
                <w:szCs w:val="24"/>
              </w:rPr>
              <w:t>78</w:t>
            </w:r>
            <w:r w:rsidR="00182A9A" w:rsidRPr="00182A9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51D7F">
              <w:rPr>
                <w:rFonts w:asciiTheme="majorBidi" w:hAnsiTheme="majorBidi"/>
                <w:sz w:val="24"/>
                <w:szCs w:val="24"/>
              </w:rPr>
              <w:t>195</w:t>
            </w:r>
          </w:p>
        </w:tc>
        <w:tc>
          <w:tcPr>
            <w:tcW w:w="251" w:type="dxa"/>
          </w:tcPr>
          <w:p w14:paraId="444B7753" w14:textId="77777777" w:rsidR="00182A9A" w:rsidRPr="00182A9A" w:rsidRDefault="00182A9A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7" w:type="dxa"/>
          </w:tcPr>
          <w:p w14:paraId="1E2D95ED" w14:textId="7A8F39C2" w:rsidR="00182A9A" w:rsidRPr="00182A9A" w:rsidRDefault="00D51D7F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51D7F">
              <w:rPr>
                <w:rFonts w:asciiTheme="majorBidi" w:hAnsiTheme="majorBidi"/>
                <w:sz w:val="24"/>
                <w:szCs w:val="24"/>
              </w:rPr>
              <w:t>109</w:t>
            </w:r>
            <w:r w:rsidR="00182A9A" w:rsidRPr="00182A9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51D7F">
              <w:rPr>
                <w:rFonts w:asciiTheme="majorBidi" w:hAnsiTheme="majorBidi"/>
                <w:sz w:val="24"/>
                <w:szCs w:val="24"/>
              </w:rPr>
              <w:t>161</w:t>
            </w:r>
          </w:p>
        </w:tc>
        <w:tc>
          <w:tcPr>
            <w:tcW w:w="270" w:type="dxa"/>
          </w:tcPr>
          <w:p w14:paraId="55DD78B7" w14:textId="77777777" w:rsidR="00182A9A" w:rsidRPr="00182A9A" w:rsidRDefault="00182A9A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C6CF998" w14:textId="360EB6AF" w:rsidR="00182A9A" w:rsidRPr="00182A9A" w:rsidRDefault="00D51D7F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51D7F">
              <w:rPr>
                <w:rFonts w:asciiTheme="majorBidi" w:hAnsiTheme="majorBidi"/>
                <w:sz w:val="24"/>
                <w:szCs w:val="24"/>
              </w:rPr>
              <w:t>287</w:t>
            </w:r>
            <w:r w:rsidR="00182A9A" w:rsidRPr="00182A9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51D7F">
              <w:rPr>
                <w:rFonts w:asciiTheme="majorBidi" w:hAnsiTheme="majorBidi"/>
                <w:sz w:val="24"/>
                <w:szCs w:val="24"/>
              </w:rPr>
              <w:t>189</w:t>
            </w:r>
          </w:p>
        </w:tc>
        <w:tc>
          <w:tcPr>
            <w:tcW w:w="251" w:type="dxa"/>
          </w:tcPr>
          <w:p w14:paraId="6BB01262" w14:textId="77777777" w:rsidR="00182A9A" w:rsidRPr="00182A9A" w:rsidRDefault="00182A9A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5CBE3575" w14:textId="01A2BE87" w:rsidR="00182A9A" w:rsidRPr="00182A9A" w:rsidRDefault="00D51D7F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51D7F">
              <w:rPr>
                <w:rFonts w:asciiTheme="majorBidi" w:hAnsiTheme="majorBidi"/>
                <w:sz w:val="24"/>
                <w:szCs w:val="24"/>
              </w:rPr>
              <w:t>30</w:t>
            </w:r>
            <w:r w:rsidR="00182A9A" w:rsidRPr="00182A9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51D7F">
              <w:rPr>
                <w:rFonts w:asciiTheme="majorBidi" w:hAnsiTheme="majorBidi"/>
                <w:sz w:val="24"/>
                <w:szCs w:val="24"/>
              </w:rPr>
              <w:t>087</w:t>
            </w:r>
          </w:p>
        </w:tc>
        <w:tc>
          <w:tcPr>
            <w:tcW w:w="251" w:type="dxa"/>
          </w:tcPr>
          <w:p w14:paraId="0815AD16" w14:textId="77777777" w:rsidR="00182A9A" w:rsidRPr="00182A9A" w:rsidRDefault="00182A9A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429DE7D4" w14:textId="6FEFD221" w:rsidR="00182A9A" w:rsidRPr="00182A9A" w:rsidRDefault="00D51D7F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51D7F">
              <w:rPr>
                <w:rFonts w:asciiTheme="majorBidi" w:hAnsiTheme="majorBidi"/>
                <w:sz w:val="24"/>
                <w:szCs w:val="24"/>
              </w:rPr>
              <w:t>17</w:t>
            </w:r>
            <w:r w:rsidR="00182A9A" w:rsidRPr="00182A9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51D7F">
              <w:rPr>
                <w:rFonts w:asciiTheme="majorBidi" w:hAnsiTheme="majorBidi"/>
                <w:sz w:val="24"/>
                <w:szCs w:val="24"/>
              </w:rPr>
              <w:t>426</w:t>
            </w:r>
          </w:p>
        </w:tc>
        <w:tc>
          <w:tcPr>
            <w:tcW w:w="251" w:type="dxa"/>
          </w:tcPr>
          <w:p w14:paraId="3ED38AC1" w14:textId="77777777" w:rsidR="00182A9A" w:rsidRPr="00182A9A" w:rsidRDefault="00182A9A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547EE6AD" w14:textId="06E5BE60" w:rsidR="00182A9A" w:rsidRPr="00182A9A" w:rsidRDefault="00182A9A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182A9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3646F83" w14:textId="77777777" w:rsidR="00182A9A" w:rsidRPr="00182A9A" w:rsidRDefault="00182A9A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14:paraId="5F16C74F" w14:textId="0C2D5056" w:rsidR="00182A9A" w:rsidRPr="00182A9A" w:rsidRDefault="00D51D7F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D51D7F">
              <w:rPr>
                <w:rFonts w:asciiTheme="majorBidi" w:hAnsiTheme="majorBidi"/>
                <w:sz w:val="24"/>
                <w:szCs w:val="24"/>
              </w:rPr>
              <w:t>522</w:t>
            </w:r>
            <w:r w:rsidR="00182A9A" w:rsidRPr="00182A9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51D7F">
              <w:rPr>
                <w:rFonts w:asciiTheme="majorBidi" w:hAnsiTheme="majorBidi"/>
                <w:sz w:val="24"/>
                <w:szCs w:val="24"/>
              </w:rPr>
              <w:t>058</w:t>
            </w:r>
          </w:p>
        </w:tc>
      </w:tr>
      <w:tr w:rsidR="00182A9A" w:rsidRPr="00396BC1" w14:paraId="222A2948" w14:textId="77777777" w:rsidTr="008B2EAB">
        <w:tc>
          <w:tcPr>
            <w:tcW w:w="2700" w:type="dxa"/>
          </w:tcPr>
          <w:p w14:paraId="5D4509B2" w14:textId="32913E4C" w:rsidR="00182A9A" w:rsidRPr="00396BC1" w:rsidRDefault="00182A9A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</w:tcPr>
          <w:p w14:paraId="467FA66E" w14:textId="5C0BEFB7" w:rsidR="00182A9A" w:rsidRPr="00396BC1" w:rsidRDefault="00182A9A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2A2096D7" w14:textId="77777777" w:rsidR="00182A9A" w:rsidRPr="00396BC1" w:rsidRDefault="00182A9A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</w:tcPr>
          <w:p w14:paraId="444FF93A" w14:textId="731F553B" w:rsidR="00182A9A" w:rsidRPr="00396BC1" w:rsidRDefault="00D51D7F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51D7F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182A9A" w:rsidRPr="00396BC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51D7F">
              <w:rPr>
                <w:rFonts w:asciiTheme="majorBidi" w:hAnsiTheme="majorBidi" w:cstheme="majorBidi"/>
                <w:sz w:val="24"/>
                <w:szCs w:val="24"/>
              </w:rPr>
              <w:t>485</w:t>
            </w:r>
          </w:p>
        </w:tc>
        <w:tc>
          <w:tcPr>
            <w:tcW w:w="251" w:type="dxa"/>
          </w:tcPr>
          <w:p w14:paraId="4B18EEFA" w14:textId="77777777" w:rsidR="00182A9A" w:rsidRPr="00396BC1" w:rsidRDefault="00182A9A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7" w:type="dxa"/>
          </w:tcPr>
          <w:p w14:paraId="6E55D986" w14:textId="53E801CF" w:rsidR="00182A9A" w:rsidRPr="00396BC1" w:rsidRDefault="00D51D7F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51D7F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182A9A" w:rsidRPr="00396BC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51D7F">
              <w:rPr>
                <w:rFonts w:asciiTheme="majorBidi" w:hAnsiTheme="majorBidi" w:cstheme="majorBidi"/>
                <w:sz w:val="24"/>
                <w:szCs w:val="24"/>
              </w:rPr>
              <w:t>633</w:t>
            </w:r>
          </w:p>
        </w:tc>
        <w:tc>
          <w:tcPr>
            <w:tcW w:w="270" w:type="dxa"/>
          </w:tcPr>
          <w:p w14:paraId="6E86EADB" w14:textId="77777777" w:rsidR="00182A9A" w:rsidRPr="00396BC1" w:rsidRDefault="00182A9A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64487E5" w14:textId="5BA43158" w:rsidR="00182A9A" w:rsidRPr="00396BC1" w:rsidRDefault="00D51D7F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51D7F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 w:rsidR="00182A9A" w:rsidRPr="00396BC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51D7F">
              <w:rPr>
                <w:rFonts w:asciiTheme="majorBidi" w:hAnsiTheme="majorBidi" w:cstheme="majorBidi"/>
                <w:sz w:val="24"/>
                <w:szCs w:val="24"/>
              </w:rPr>
              <w:t>951</w:t>
            </w:r>
          </w:p>
        </w:tc>
        <w:tc>
          <w:tcPr>
            <w:tcW w:w="251" w:type="dxa"/>
          </w:tcPr>
          <w:p w14:paraId="4E1E294B" w14:textId="77777777" w:rsidR="00182A9A" w:rsidRPr="00396BC1" w:rsidRDefault="00182A9A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2CEF7E5F" w14:textId="651F0BCF" w:rsidR="00182A9A" w:rsidRPr="00396BC1" w:rsidRDefault="00D51D7F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51D7F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182A9A" w:rsidRPr="00396BC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51D7F">
              <w:rPr>
                <w:rFonts w:asciiTheme="majorBidi" w:hAnsiTheme="majorBidi" w:cstheme="majorBidi"/>
                <w:sz w:val="24"/>
                <w:szCs w:val="24"/>
              </w:rPr>
              <w:t>470</w:t>
            </w:r>
          </w:p>
        </w:tc>
        <w:tc>
          <w:tcPr>
            <w:tcW w:w="251" w:type="dxa"/>
          </w:tcPr>
          <w:p w14:paraId="7ACFD634" w14:textId="77777777" w:rsidR="00182A9A" w:rsidRPr="00396BC1" w:rsidRDefault="00182A9A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0E6A6DEC" w14:textId="0425DF6D" w:rsidR="00182A9A" w:rsidRPr="00396BC1" w:rsidRDefault="00D51D7F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51D7F">
              <w:rPr>
                <w:rFonts w:asciiTheme="majorBidi" w:hAnsiTheme="majorBidi" w:cstheme="majorBidi"/>
                <w:sz w:val="24"/>
                <w:szCs w:val="24"/>
              </w:rPr>
              <w:t>202</w:t>
            </w:r>
          </w:p>
        </w:tc>
        <w:tc>
          <w:tcPr>
            <w:tcW w:w="251" w:type="dxa"/>
          </w:tcPr>
          <w:p w14:paraId="24079E00" w14:textId="77777777" w:rsidR="00182A9A" w:rsidRPr="00396BC1" w:rsidRDefault="00182A9A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5968DDA3" w14:textId="0F732358" w:rsidR="00182A9A" w:rsidRPr="00396BC1" w:rsidRDefault="00182A9A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70B9740" w14:textId="77777777" w:rsidR="00182A9A" w:rsidRPr="00396BC1" w:rsidRDefault="00182A9A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14:paraId="7CCB668D" w14:textId="06EF6542" w:rsidR="00182A9A" w:rsidRPr="00396BC1" w:rsidRDefault="00D51D7F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D51D7F">
              <w:rPr>
                <w:rFonts w:asciiTheme="majorBidi" w:hAnsiTheme="majorBidi" w:cstheme="majorBidi"/>
                <w:sz w:val="24"/>
                <w:szCs w:val="24"/>
              </w:rPr>
              <w:t>35</w:t>
            </w:r>
            <w:r w:rsidR="00182A9A" w:rsidRPr="00396BC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51D7F">
              <w:rPr>
                <w:rFonts w:asciiTheme="majorBidi" w:hAnsiTheme="majorBidi" w:cstheme="majorBidi"/>
                <w:sz w:val="24"/>
                <w:szCs w:val="24"/>
              </w:rPr>
              <w:t>741</w:t>
            </w:r>
          </w:p>
        </w:tc>
      </w:tr>
      <w:tr w:rsidR="00182A9A" w:rsidRPr="00396BC1" w14:paraId="64D50D9C" w14:textId="77777777" w:rsidTr="00C01C3E">
        <w:tc>
          <w:tcPr>
            <w:tcW w:w="2700" w:type="dxa"/>
          </w:tcPr>
          <w:p w14:paraId="26B3E1CD" w14:textId="55A9165D" w:rsidR="00182A9A" w:rsidRPr="00396BC1" w:rsidRDefault="00182A9A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  <w:cs/>
              </w:rPr>
              <w:t>โอนจากสินทรัพย์สิทธิการใช้</w:t>
            </w:r>
          </w:p>
        </w:tc>
        <w:tc>
          <w:tcPr>
            <w:tcW w:w="1260" w:type="dxa"/>
          </w:tcPr>
          <w:p w14:paraId="5DEA2CFE" w14:textId="201F8EFB" w:rsidR="00182A9A" w:rsidRPr="00396BC1" w:rsidRDefault="00182A9A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7BCCFCF6" w14:textId="77777777" w:rsidR="00182A9A" w:rsidRPr="00396BC1" w:rsidRDefault="00182A9A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</w:tcPr>
          <w:p w14:paraId="021170C4" w14:textId="6DD51170" w:rsidR="00182A9A" w:rsidRPr="00396BC1" w:rsidRDefault="00182A9A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rPr>
                <w:rFonts w:asciiTheme="majorBidi" w:hAnsiTheme="majorBidi"/>
                <w:sz w:val="24"/>
                <w:szCs w:val="30"/>
              </w:rPr>
            </w:pPr>
            <w:r w:rsidRPr="00396BC1">
              <w:rPr>
                <w:rFonts w:asciiTheme="majorBidi" w:hAnsiTheme="majorBidi"/>
                <w:sz w:val="24"/>
                <w:szCs w:val="30"/>
              </w:rPr>
              <w:t>-</w:t>
            </w:r>
          </w:p>
        </w:tc>
        <w:tc>
          <w:tcPr>
            <w:tcW w:w="251" w:type="dxa"/>
          </w:tcPr>
          <w:p w14:paraId="721FCB5E" w14:textId="77777777" w:rsidR="00182A9A" w:rsidRPr="00396BC1" w:rsidRDefault="00182A9A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7" w:type="dxa"/>
          </w:tcPr>
          <w:p w14:paraId="48C9CFE2" w14:textId="0E75B933" w:rsidR="00182A9A" w:rsidRPr="00396BC1" w:rsidRDefault="00D51D7F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/>
                <w:sz w:val="24"/>
                <w:szCs w:val="30"/>
              </w:rPr>
            </w:pPr>
            <w:r w:rsidRPr="00D51D7F">
              <w:rPr>
                <w:rFonts w:asciiTheme="majorBidi" w:hAnsiTheme="majorBidi"/>
                <w:sz w:val="24"/>
                <w:szCs w:val="30"/>
              </w:rPr>
              <w:t>1</w:t>
            </w:r>
            <w:r w:rsidR="00182A9A" w:rsidRPr="00396BC1">
              <w:rPr>
                <w:rFonts w:asciiTheme="majorBidi" w:hAnsiTheme="majorBidi"/>
                <w:sz w:val="24"/>
                <w:szCs w:val="30"/>
              </w:rPr>
              <w:t>,</w:t>
            </w:r>
            <w:r w:rsidRPr="00D51D7F">
              <w:rPr>
                <w:rFonts w:asciiTheme="majorBidi" w:hAnsiTheme="majorBidi"/>
                <w:sz w:val="24"/>
                <w:szCs w:val="30"/>
              </w:rPr>
              <w:t>494</w:t>
            </w:r>
          </w:p>
        </w:tc>
        <w:tc>
          <w:tcPr>
            <w:tcW w:w="270" w:type="dxa"/>
          </w:tcPr>
          <w:p w14:paraId="0138EFE4" w14:textId="77777777" w:rsidR="00182A9A" w:rsidRPr="00396BC1" w:rsidRDefault="00182A9A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057A8B1" w14:textId="41843109" w:rsidR="00182A9A" w:rsidRPr="00396BC1" w:rsidRDefault="00D51D7F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/>
                <w:sz w:val="24"/>
                <w:szCs w:val="30"/>
              </w:rPr>
            </w:pPr>
            <w:r w:rsidRPr="00D51D7F">
              <w:rPr>
                <w:rFonts w:asciiTheme="majorBidi" w:hAnsiTheme="majorBidi"/>
                <w:sz w:val="24"/>
                <w:szCs w:val="30"/>
              </w:rPr>
              <w:t>6</w:t>
            </w:r>
            <w:r w:rsidR="00182A9A" w:rsidRPr="00396BC1">
              <w:rPr>
                <w:rFonts w:asciiTheme="majorBidi" w:hAnsiTheme="majorBidi"/>
                <w:sz w:val="24"/>
                <w:szCs w:val="30"/>
              </w:rPr>
              <w:t>,</w:t>
            </w:r>
            <w:r w:rsidRPr="00D51D7F">
              <w:rPr>
                <w:rFonts w:asciiTheme="majorBidi" w:hAnsiTheme="majorBidi"/>
                <w:sz w:val="24"/>
                <w:szCs w:val="30"/>
              </w:rPr>
              <w:t>912</w:t>
            </w:r>
          </w:p>
        </w:tc>
        <w:tc>
          <w:tcPr>
            <w:tcW w:w="251" w:type="dxa"/>
          </w:tcPr>
          <w:p w14:paraId="3DEF3DE2" w14:textId="77777777" w:rsidR="00182A9A" w:rsidRPr="00396BC1" w:rsidRDefault="00182A9A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1E25D331" w14:textId="5E7BB1CE" w:rsidR="00182A9A" w:rsidRPr="00396BC1" w:rsidRDefault="00D51D7F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/>
                <w:sz w:val="24"/>
                <w:szCs w:val="30"/>
              </w:rPr>
            </w:pPr>
            <w:r w:rsidRPr="00D51D7F">
              <w:rPr>
                <w:rFonts w:asciiTheme="majorBidi" w:hAnsiTheme="majorBidi"/>
                <w:sz w:val="24"/>
                <w:szCs w:val="30"/>
              </w:rPr>
              <w:t>440</w:t>
            </w:r>
          </w:p>
        </w:tc>
        <w:tc>
          <w:tcPr>
            <w:tcW w:w="251" w:type="dxa"/>
          </w:tcPr>
          <w:p w14:paraId="2C23C2D6" w14:textId="77777777" w:rsidR="00182A9A" w:rsidRPr="00396BC1" w:rsidRDefault="00182A9A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72F662E2" w14:textId="59C212CD" w:rsidR="00182A9A" w:rsidRPr="00396BC1" w:rsidRDefault="00182A9A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Theme="majorBidi" w:hAnsiTheme="majorBidi"/>
                <w:sz w:val="24"/>
                <w:szCs w:val="30"/>
              </w:rPr>
            </w:pPr>
            <w:r w:rsidRPr="00396BC1">
              <w:rPr>
                <w:rFonts w:asciiTheme="majorBidi" w:hAnsiTheme="majorBidi"/>
                <w:sz w:val="24"/>
                <w:szCs w:val="30"/>
              </w:rPr>
              <w:t>-</w:t>
            </w:r>
          </w:p>
        </w:tc>
        <w:tc>
          <w:tcPr>
            <w:tcW w:w="251" w:type="dxa"/>
          </w:tcPr>
          <w:p w14:paraId="713C5B74" w14:textId="77777777" w:rsidR="00182A9A" w:rsidRPr="00396BC1" w:rsidRDefault="00182A9A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338D6BF3" w14:textId="231A457B" w:rsidR="00182A9A" w:rsidRPr="00396BC1" w:rsidRDefault="00182A9A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3731807" w14:textId="77777777" w:rsidR="00182A9A" w:rsidRPr="00396BC1" w:rsidRDefault="00182A9A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14:paraId="016D9AB7" w14:textId="08D4F051" w:rsidR="00182A9A" w:rsidRPr="00396BC1" w:rsidRDefault="00D51D7F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/>
                <w:sz w:val="24"/>
                <w:szCs w:val="30"/>
              </w:rPr>
            </w:pPr>
            <w:r w:rsidRPr="00D51D7F">
              <w:rPr>
                <w:rFonts w:asciiTheme="majorBidi" w:hAnsiTheme="majorBidi"/>
                <w:sz w:val="24"/>
                <w:szCs w:val="30"/>
              </w:rPr>
              <w:t>8</w:t>
            </w:r>
            <w:r w:rsidR="00182A9A" w:rsidRPr="00396BC1">
              <w:rPr>
                <w:rFonts w:asciiTheme="majorBidi" w:hAnsiTheme="majorBidi"/>
                <w:sz w:val="24"/>
                <w:szCs w:val="30"/>
              </w:rPr>
              <w:t>,</w:t>
            </w:r>
            <w:r w:rsidRPr="00D51D7F">
              <w:rPr>
                <w:rFonts w:asciiTheme="majorBidi" w:hAnsiTheme="majorBidi"/>
                <w:sz w:val="24"/>
                <w:szCs w:val="30"/>
              </w:rPr>
              <w:t>846</w:t>
            </w:r>
          </w:p>
        </w:tc>
      </w:tr>
      <w:tr w:rsidR="00182A9A" w:rsidRPr="00396BC1" w14:paraId="44312C38" w14:textId="77777777" w:rsidTr="00C01C3E">
        <w:tc>
          <w:tcPr>
            <w:tcW w:w="2700" w:type="dxa"/>
          </w:tcPr>
          <w:p w14:paraId="47224BB3" w14:textId="4AFB9AFB" w:rsidR="00182A9A" w:rsidRPr="00396BC1" w:rsidRDefault="00182A9A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96BC1">
              <w:rPr>
                <w:rFonts w:asciiTheme="majorBidi" w:hAnsi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9BEDE88" w14:textId="1649C1DB" w:rsidR="00182A9A" w:rsidRPr="00396BC1" w:rsidRDefault="00182A9A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7A6BCC56" w14:textId="77777777" w:rsidR="00182A9A" w:rsidRPr="00396BC1" w:rsidRDefault="00182A9A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148B03A5" w14:textId="59AB8023" w:rsidR="00182A9A" w:rsidRPr="00396BC1" w:rsidRDefault="00182A9A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/>
                <w:sz w:val="24"/>
                <w:szCs w:val="30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51D7F" w:rsidRPr="00D51D7F">
              <w:rPr>
                <w:rFonts w:asciiTheme="majorBidi" w:hAnsiTheme="majorBidi" w:cstheme="majorBidi"/>
                <w:sz w:val="24"/>
                <w:szCs w:val="24"/>
              </w:rPr>
              <w:t>167</w:t>
            </w:r>
            <w:r w:rsidRPr="00396BC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51" w:type="dxa"/>
          </w:tcPr>
          <w:p w14:paraId="341782EB" w14:textId="77777777" w:rsidR="00182A9A" w:rsidRPr="00396BC1" w:rsidRDefault="00182A9A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7" w:type="dxa"/>
            <w:tcBorders>
              <w:bottom w:val="single" w:sz="4" w:space="0" w:color="auto"/>
            </w:tcBorders>
          </w:tcPr>
          <w:p w14:paraId="05065122" w14:textId="27831669" w:rsidR="00182A9A" w:rsidRPr="00396BC1" w:rsidRDefault="00182A9A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/>
                <w:sz w:val="24"/>
                <w:szCs w:val="30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51D7F" w:rsidRPr="00D51D7F">
              <w:rPr>
                <w:rFonts w:asciiTheme="majorBidi" w:hAnsiTheme="majorBidi" w:cstheme="majorBidi"/>
                <w:sz w:val="24"/>
                <w:szCs w:val="24"/>
              </w:rPr>
              <w:t>88</w:t>
            </w:r>
            <w:r w:rsidRPr="00396BC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5E633E12" w14:textId="77777777" w:rsidR="00182A9A" w:rsidRPr="00396BC1" w:rsidRDefault="00182A9A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05125A3" w14:textId="388A126E" w:rsidR="00182A9A" w:rsidRPr="00396BC1" w:rsidRDefault="00182A9A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/>
                <w:sz w:val="24"/>
                <w:szCs w:val="30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51D7F" w:rsidRPr="00D51D7F">
              <w:rPr>
                <w:rFonts w:asciiTheme="majorBidi" w:hAnsiTheme="majorBidi" w:cstheme="majorBidi"/>
                <w:sz w:val="24"/>
                <w:szCs w:val="24"/>
              </w:rPr>
              <w:t>56</w:t>
            </w:r>
            <w:r w:rsidRPr="00396BC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51" w:type="dxa"/>
          </w:tcPr>
          <w:p w14:paraId="641DA3AC" w14:textId="77777777" w:rsidR="00182A9A" w:rsidRPr="00396BC1" w:rsidRDefault="00182A9A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601CE5EF" w14:textId="248FA3AB" w:rsidR="00182A9A" w:rsidRPr="00396BC1" w:rsidRDefault="00182A9A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/>
                <w:sz w:val="24"/>
                <w:szCs w:val="30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51D7F" w:rsidRPr="00D51D7F">
              <w:rPr>
                <w:rFonts w:asciiTheme="majorBidi" w:hAnsiTheme="majorBidi" w:cstheme="majorBidi"/>
                <w:sz w:val="24"/>
                <w:szCs w:val="24"/>
              </w:rPr>
              <w:t>341</w:t>
            </w:r>
            <w:r w:rsidRPr="00396BC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51" w:type="dxa"/>
          </w:tcPr>
          <w:p w14:paraId="4FADE39B" w14:textId="77777777" w:rsidR="00182A9A" w:rsidRPr="00396BC1" w:rsidRDefault="00182A9A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5D018CB8" w14:textId="6C8FC6D3" w:rsidR="00182A9A" w:rsidRPr="00396BC1" w:rsidRDefault="00182A9A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/>
                <w:sz w:val="24"/>
                <w:szCs w:val="30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51D7F" w:rsidRPr="00D51D7F">
              <w:rPr>
                <w:rFonts w:asciiTheme="majorBidi" w:hAnsiTheme="majorBidi" w:cstheme="majorBidi"/>
                <w:sz w:val="24"/>
                <w:szCs w:val="24"/>
              </w:rPr>
              <w:t>220</w:t>
            </w:r>
            <w:r w:rsidRPr="00396BC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51" w:type="dxa"/>
          </w:tcPr>
          <w:p w14:paraId="1F805FC3" w14:textId="77777777" w:rsidR="00182A9A" w:rsidRPr="00396BC1" w:rsidRDefault="00182A9A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1AE68B6B" w14:textId="6FD68BD8" w:rsidR="00182A9A" w:rsidRPr="00396BC1" w:rsidRDefault="00182A9A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97F379A" w14:textId="77777777" w:rsidR="00182A9A" w:rsidRPr="00396BC1" w:rsidRDefault="00182A9A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14:paraId="4084DD78" w14:textId="64A1787C" w:rsidR="00182A9A" w:rsidRPr="00396BC1" w:rsidRDefault="00182A9A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/>
                <w:sz w:val="24"/>
                <w:szCs w:val="30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51D7F" w:rsidRPr="00D51D7F">
              <w:rPr>
                <w:rFonts w:asciiTheme="majorBidi" w:hAnsiTheme="majorBidi" w:cstheme="majorBidi"/>
                <w:sz w:val="24"/>
                <w:szCs w:val="24"/>
              </w:rPr>
              <w:t>872</w:t>
            </w:r>
            <w:r w:rsidRPr="00396BC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182A9A" w:rsidRPr="00396BC1" w14:paraId="01F94A9D" w14:textId="77777777">
        <w:tc>
          <w:tcPr>
            <w:tcW w:w="2700" w:type="dxa"/>
          </w:tcPr>
          <w:p w14:paraId="51711BDC" w14:textId="1B442660" w:rsidR="00182A9A" w:rsidRPr="00396BC1" w:rsidRDefault="00182A9A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6BC1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D51D7F" w:rsidRPr="00D51D7F">
              <w:rPr>
                <w:rFonts w:asciiTheme="majorBidi" w:hAnsiTheme="majorBidi"/>
                <w:b/>
                <w:sz w:val="24"/>
                <w:szCs w:val="30"/>
              </w:rPr>
              <w:t>31</w:t>
            </w:r>
            <w:r w:rsidRPr="00396BC1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D51D7F" w:rsidRPr="00D51D7F">
              <w:rPr>
                <w:rFonts w:asciiTheme="majorBidi" w:hAnsiTheme="majorBidi"/>
                <w:b/>
                <w:sz w:val="24"/>
                <w:szCs w:val="30"/>
              </w:rPr>
              <w:t>2567</w:t>
            </w:r>
            <w:r w:rsidRPr="00396BC1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 xml:space="preserve"> และ</w:t>
            </w:r>
          </w:p>
          <w:p w14:paraId="467E84F3" w14:textId="60920108" w:rsidR="00182A9A" w:rsidRPr="00396BC1" w:rsidRDefault="00182A9A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96BC1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ab/>
            </w:r>
            <w:r w:rsidR="00D51D7F" w:rsidRPr="00D51D7F">
              <w:rPr>
                <w:rFonts w:asciiTheme="majorBidi" w:hAnsiTheme="majorBidi"/>
                <w:b/>
                <w:sz w:val="24"/>
                <w:szCs w:val="30"/>
              </w:rPr>
              <w:t>1</w:t>
            </w:r>
            <w:r w:rsidRPr="00396BC1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 xml:space="preserve"> มกราคม</w:t>
            </w:r>
            <w:r w:rsidRPr="00396BC1">
              <w:rPr>
                <w:rFonts w:asciiTheme="majorBidi" w:hAnsiTheme="majorBidi"/>
                <w:b/>
                <w:bCs/>
                <w:sz w:val="24"/>
                <w:szCs w:val="24"/>
              </w:rPr>
              <w:t xml:space="preserve"> </w:t>
            </w:r>
            <w:r w:rsidR="00D51D7F" w:rsidRPr="00D51D7F">
              <w:rPr>
                <w:rFonts w:asciiTheme="majorBidi" w:hAnsiTheme="majorBidi"/>
                <w:b/>
                <w:sz w:val="24"/>
                <w:szCs w:val="30"/>
              </w:rPr>
              <w:t>2568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B4CD7B2" w14:textId="77777777" w:rsidR="00182A9A" w:rsidRDefault="00182A9A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08B909FF" w14:textId="41EBBA0A" w:rsidR="00182A9A" w:rsidRPr="00396BC1" w:rsidRDefault="00182A9A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3DC135B5" w14:textId="77777777" w:rsidR="00182A9A" w:rsidRPr="00396BC1" w:rsidRDefault="00182A9A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52BB90BE" w14:textId="77777777" w:rsidR="00182A9A" w:rsidRDefault="00182A9A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12225A06" w14:textId="63C73AE6" w:rsidR="00182A9A" w:rsidRPr="00396BC1" w:rsidRDefault="00D51D7F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85</w:t>
            </w:r>
            <w:r w:rsidR="00182A9A" w:rsidRPr="00396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513</w:t>
            </w:r>
          </w:p>
        </w:tc>
        <w:tc>
          <w:tcPr>
            <w:tcW w:w="251" w:type="dxa"/>
          </w:tcPr>
          <w:p w14:paraId="4AE46102" w14:textId="77777777" w:rsidR="00182A9A" w:rsidRPr="00396BC1" w:rsidRDefault="00182A9A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</w:tcPr>
          <w:p w14:paraId="7AA02211" w14:textId="77777777" w:rsidR="00182A9A" w:rsidRDefault="00182A9A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2DAADE9F" w14:textId="0F687878" w:rsidR="00182A9A" w:rsidRPr="00396BC1" w:rsidRDefault="00D51D7F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117</w:t>
            </w:r>
            <w:r w:rsidR="00182A9A" w:rsidRPr="00396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200</w:t>
            </w:r>
          </w:p>
        </w:tc>
        <w:tc>
          <w:tcPr>
            <w:tcW w:w="270" w:type="dxa"/>
          </w:tcPr>
          <w:p w14:paraId="0F2B3FAC" w14:textId="77777777" w:rsidR="00182A9A" w:rsidRPr="00396BC1" w:rsidRDefault="00182A9A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A1F39D4" w14:textId="77777777" w:rsidR="00182A9A" w:rsidRDefault="00182A9A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084DDBE0" w14:textId="1E4F3AEF" w:rsidR="00182A9A" w:rsidRPr="00396BC1" w:rsidRDefault="00D51D7F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310</w:t>
            </w:r>
            <w:r w:rsidR="00182A9A" w:rsidRPr="00396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996</w:t>
            </w:r>
          </w:p>
        </w:tc>
        <w:tc>
          <w:tcPr>
            <w:tcW w:w="251" w:type="dxa"/>
          </w:tcPr>
          <w:p w14:paraId="2DF8D7AC" w14:textId="77777777" w:rsidR="00182A9A" w:rsidRPr="00396BC1" w:rsidRDefault="00182A9A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</w:tcPr>
          <w:p w14:paraId="2ABB8BEE" w14:textId="77777777" w:rsidR="00182A9A" w:rsidRDefault="00182A9A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6C47ED76" w14:textId="6CEA8F02" w:rsidR="00182A9A" w:rsidRPr="00396BC1" w:rsidRDefault="00D51D7F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34</w:t>
            </w:r>
            <w:r w:rsidR="00182A9A" w:rsidRPr="00396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656</w:t>
            </w:r>
          </w:p>
        </w:tc>
        <w:tc>
          <w:tcPr>
            <w:tcW w:w="251" w:type="dxa"/>
          </w:tcPr>
          <w:p w14:paraId="1E6DA934" w14:textId="77777777" w:rsidR="00182A9A" w:rsidRPr="00396BC1" w:rsidRDefault="00182A9A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</w:tcPr>
          <w:p w14:paraId="100547DC" w14:textId="77777777" w:rsidR="00182A9A" w:rsidRDefault="00182A9A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6CDA61EC" w14:textId="37094EEA" w:rsidR="00182A9A" w:rsidRPr="00396BC1" w:rsidRDefault="00D51D7F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</w:t>
            </w:r>
            <w:r w:rsidR="00182A9A" w:rsidRPr="00396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408</w:t>
            </w:r>
          </w:p>
        </w:tc>
        <w:tc>
          <w:tcPr>
            <w:tcW w:w="251" w:type="dxa"/>
          </w:tcPr>
          <w:p w14:paraId="10EB8A75" w14:textId="77777777" w:rsidR="00182A9A" w:rsidRPr="00396BC1" w:rsidRDefault="00182A9A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</w:tcPr>
          <w:p w14:paraId="380ED16A" w14:textId="77777777" w:rsidR="00182A9A" w:rsidRDefault="00182A9A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14C4433D" w14:textId="35A28D2D" w:rsidR="00182A9A" w:rsidRPr="00396BC1" w:rsidRDefault="00182A9A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8543F92" w14:textId="77777777" w:rsidR="00182A9A" w:rsidRPr="00396BC1" w:rsidRDefault="00182A9A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</w:tcPr>
          <w:p w14:paraId="178A793C" w14:textId="77777777" w:rsidR="00182A9A" w:rsidRDefault="00182A9A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1B21FD26" w14:textId="61D189DF" w:rsidR="00182A9A" w:rsidRPr="00396BC1" w:rsidRDefault="00D51D7F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565</w:t>
            </w:r>
            <w:r w:rsidR="00182A9A" w:rsidRPr="00396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773</w:t>
            </w:r>
          </w:p>
        </w:tc>
      </w:tr>
      <w:tr w:rsidR="00182A9A" w:rsidRPr="00396BC1" w14:paraId="0C55763F" w14:textId="77777777" w:rsidTr="00C01C3E">
        <w:tc>
          <w:tcPr>
            <w:tcW w:w="2700" w:type="dxa"/>
          </w:tcPr>
          <w:p w14:paraId="53B0182A" w14:textId="77777777" w:rsidR="00182A9A" w:rsidRPr="00396BC1" w:rsidRDefault="00182A9A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9"/>
              <w:rPr>
                <w:rFonts w:asciiTheme="majorBidi" w:hAnsiTheme="majorBidi" w:cstheme="majorBidi"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</w:tcPr>
          <w:p w14:paraId="259BE6C4" w14:textId="4B4D0881" w:rsidR="00182A9A" w:rsidRPr="00396BC1" w:rsidRDefault="000E3683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68F0C012" w14:textId="77777777" w:rsidR="00182A9A" w:rsidRPr="00396BC1" w:rsidRDefault="00182A9A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</w:tcPr>
          <w:p w14:paraId="77056EB1" w14:textId="3DAB0513" w:rsidR="00182A9A" w:rsidRPr="00396BC1" w:rsidRDefault="00D51D7F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51D7F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0E368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51D7F">
              <w:rPr>
                <w:rFonts w:asciiTheme="majorBidi" w:hAnsiTheme="majorBidi" w:cstheme="majorBidi"/>
                <w:sz w:val="24"/>
                <w:szCs w:val="24"/>
              </w:rPr>
              <w:t>082</w:t>
            </w:r>
          </w:p>
        </w:tc>
        <w:tc>
          <w:tcPr>
            <w:tcW w:w="251" w:type="dxa"/>
          </w:tcPr>
          <w:p w14:paraId="26747BAE" w14:textId="77777777" w:rsidR="00182A9A" w:rsidRPr="00396BC1" w:rsidRDefault="00182A9A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7" w:type="dxa"/>
          </w:tcPr>
          <w:p w14:paraId="5DB993F5" w14:textId="40650D7D" w:rsidR="00182A9A" w:rsidRPr="00396BC1" w:rsidRDefault="00D51D7F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51D7F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0E368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51D7F">
              <w:rPr>
                <w:rFonts w:asciiTheme="majorBidi" w:hAnsiTheme="majorBidi" w:cstheme="majorBidi"/>
                <w:sz w:val="24"/>
                <w:szCs w:val="24"/>
              </w:rPr>
              <w:t>908</w:t>
            </w:r>
          </w:p>
        </w:tc>
        <w:tc>
          <w:tcPr>
            <w:tcW w:w="270" w:type="dxa"/>
          </w:tcPr>
          <w:p w14:paraId="336DFE5D" w14:textId="77777777" w:rsidR="00182A9A" w:rsidRPr="00396BC1" w:rsidRDefault="00182A9A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DC3FFE4" w14:textId="05386D3F" w:rsidR="00182A9A" w:rsidRPr="00396BC1" w:rsidRDefault="00D51D7F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51D7F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="000E368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51D7F">
              <w:rPr>
                <w:rFonts w:asciiTheme="majorBidi" w:hAnsiTheme="majorBidi" w:cstheme="majorBidi"/>
                <w:sz w:val="24"/>
                <w:szCs w:val="24"/>
              </w:rPr>
              <w:t>368</w:t>
            </w:r>
          </w:p>
        </w:tc>
        <w:tc>
          <w:tcPr>
            <w:tcW w:w="251" w:type="dxa"/>
          </w:tcPr>
          <w:p w14:paraId="033C99F6" w14:textId="77777777" w:rsidR="00182A9A" w:rsidRPr="00396BC1" w:rsidRDefault="00182A9A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46EB1476" w14:textId="01FCC62B" w:rsidR="00182A9A" w:rsidRPr="00396BC1" w:rsidRDefault="00D51D7F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51D7F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0E368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51D7F">
              <w:rPr>
                <w:rFonts w:asciiTheme="majorBidi" w:hAnsiTheme="majorBidi" w:cstheme="majorBidi"/>
                <w:sz w:val="24"/>
                <w:szCs w:val="24"/>
              </w:rPr>
              <w:t>975</w:t>
            </w:r>
          </w:p>
        </w:tc>
        <w:tc>
          <w:tcPr>
            <w:tcW w:w="251" w:type="dxa"/>
          </w:tcPr>
          <w:p w14:paraId="437CBF26" w14:textId="77777777" w:rsidR="00182A9A" w:rsidRPr="00396BC1" w:rsidRDefault="00182A9A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23BDDBD7" w14:textId="4F69F449" w:rsidR="00182A9A" w:rsidRPr="00396BC1" w:rsidRDefault="00D51D7F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51D7F">
              <w:rPr>
                <w:rFonts w:asciiTheme="majorBidi" w:hAnsiTheme="majorBidi" w:cstheme="majorBidi"/>
                <w:sz w:val="24"/>
                <w:szCs w:val="24"/>
              </w:rPr>
              <w:t>258</w:t>
            </w:r>
          </w:p>
        </w:tc>
        <w:tc>
          <w:tcPr>
            <w:tcW w:w="251" w:type="dxa"/>
          </w:tcPr>
          <w:p w14:paraId="45A78213" w14:textId="77777777" w:rsidR="00182A9A" w:rsidRPr="00396BC1" w:rsidRDefault="00182A9A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4635EADE" w14:textId="35988F43" w:rsidR="00182A9A" w:rsidRPr="00396BC1" w:rsidRDefault="000E3683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D8029EE" w14:textId="77777777" w:rsidR="00182A9A" w:rsidRPr="00396BC1" w:rsidRDefault="00182A9A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14:paraId="58D55CC9" w14:textId="35CEDC33" w:rsidR="00182A9A" w:rsidRPr="00396BC1" w:rsidRDefault="00D51D7F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D51D7F">
              <w:rPr>
                <w:rFonts w:asciiTheme="majorBidi" w:hAnsiTheme="majorBidi" w:cstheme="majorBidi"/>
                <w:sz w:val="24"/>
                <w:szCs w:val="24"/>
              </w:rPr>
              <w:t>39</w:t>
            </w:r>
            <w:r w:rsidR="000E368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51D7F">
              <w:rPr>
                <w:rFonts w:asciiTheme="majorBidi" w:hAnsiTheme="majorBidi" w:cstheme="majorBidi"/>
                <w:sz w:val="24"/>
                <w:szCs w:val="24"/>
              </w:rPr>
              <w:t>591</w:t>
            </w:r>
          </w:p>
        </w:tc>
      </w:tr>
      <w:tr w:rsidR="00182A9A" w:rsidRPr="00396BC1" w14:paraId="07E5DAB8" w14:textId="77777777" w:rsidTr="008B7CE1">
        <w:tc>
          <w:tcPr>
            <w:tcW w:w="2700" w:type="dxa"/>
          </w:tcPr>
          <w:p w14:paraId="47603705" w14:textId="180469DC" w:rsidR="00182A9A" w:rsidRPr="00396BC1" w:rsidRDefault="00182A9A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96BC1">
              <w:rPr>
                <w:rFonts w:asciiTheme="majorBidi" w:hAnsiTheme="majorBidi" w:cstheme="majorBidi"/>
                <w:sz w:val="24"/>
                <w:szCs w:val="24"/>
                <w:cs/>
              </w:rPr>
              <w:t>โอนจากสินทรัพย์สิทธิการใช้</w:t>
            </w:r>
          </w:p>
        </w:tc>
        <w:tc>
          <w:tcPr>
            <w:tcW w:w="1260" w:type="dxa"/>
          </w:tcPr>
          <w:p w14:paraId="512BA3DD" w14:textId="654C0BD6" w:rsidR="00182A9A" w:rsidRPr="00396BC1" w:rsidRDefault="000E3683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123A4874" w14:textId="77777777" w:rsidR="00182A9A" w:rsidRPr="00396BC1" w:rsidRDefault="00182A9A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</w:tcPr>
          <w:p w14:paraId="60FA4495" w14:textId="34C24EB3" w:rsidR="00182A9A" w:rsidRPr="00396BC1" w:rsidRDefault="000E3683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rPr>
                <w:rFonts w:asciiTheme="majorBidi" w:hAnsiTheme="majorBidi"/>
                <w:sz w:val="24"/>
                <w:szCs w:val="30"/>
              </w:rPr>
            </w:pPr>
            <w:r>
              <w:rPr>
                <w:rFonts w:asciiTheme="majorBidi" w:hAnsiTheme="majorBidi"/>
                <w:sz w:val="24"/>
                <w:szCs w:val="30"/>
              </w:rPr>
              <w:t>-</w:t>
            </w:r>
          </w:p>
        </w:tc>
        <w:tc>
          <w:tcPr>
            <w:tcW w:w="251" w:type="dxa"/>
          </w:tcPr>
          <w:p w14:paraId="7C25FC0A" w14:textId="77777777" w:rsidR="00182A9A" w:rsidRPr="00396BC1" w:rsidRDefault="00182A9A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7" w:type="dxa"/>
          </w:tcPr>
          <w:p w14:paraId="58430BC2" w14:textId="1D5208A3" w:rsidR="00182A9A" w:rsidRPr="00396BC1" w:rsidRDefault="000E3683" w:rsidP="000E3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Theme="majorBidi" w:hAnsiTheme="majorBidi"/>
                <w:sz w:val="24"/>
                <w:szCs w:val="30"/>
              </w:rPr>
            </w:pPr>
            <w:r>
              <w:rPr>
                <w:rFonts w:asciiTheme="majorBidi" w:hAnsiTheme="majorBidi"/>
                <w:sz w:val="24"/>
                <w:szCs w:val="30"/>
              </w:rPr>
              <w:t>-</w:t>
            </w:r>
          </w:p>
        </w:tc>
        <w:tc>
          <w:tcPr>
            <w:tcW w:w="270" w:type="dxa"/>
          </w:tcPr>
          <w:p w14:paraId="1F2702B2" w14:textId="77777777" w:rsidR="00182A9A" w:rsidRPr="00396BC1" w:rsidRDefault="00182A9A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69F2BC0" w14:textId="13FE3907" w:rsidR="00182A9A" w:rsidRPr="00396BC1" w:rsidRDefault="00D51D7F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/>
                <w:sz w:val="24"/>
                <w:szCs w:val="30"/>
              </w:rPr>
            </w:pPr>
            <w:r w:rsidRPr="00D51D7F">
              <w:rPr>
                <w:rFonts w:asciiTheme="majorBidi" w:hAnsiTheme="majorBidi"/>
                <w:sz w:val="24"/>
                <w:szCs w:val="30"/>
              </w:rPr>
              <w:t>5</w:t>
            </w:r>
            <w:r w:rsidR="000E3683">
              <w:rPr>
                <w:rFonts w:asciiTheme="majorBidi" w:hAnsiTheme="majorBidi"/>
                <w:sz w:val="24"/>
                <w:szCs w:val="30"/>
              </w:rPr>
              <w:t>,</w:t>
            </w:r>
            <w:r w:rsidRPr="00D51D7F">
              <w:rPr>
                <w:rFonts w:asciiTheme="majorBidi" w:hAnsiTheme="majorBidi"/>
                <w:sz w:val="24"/>
                <w:szCs w:val="30"/>
              </w:rPr>
              <w:t>962</w:t>
            </w:r>
          </w:p>
        </w:tc>
        <w:tc>
          <w:tcPr>
            <w:tcW w:w="251" w:type="dxa"/>
          </w:tcPr>
          <w:p w14:paraId="135E2A5D" w14:textId="77777777" w:rsidR="00182A9A" w:rsidRPr="00396BC1" w:rsidRDefault="00182A9A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1E8BDB73" w14:textId="1C561C3A" w:rsidR="00182A9A" w:rsidRPr="00396BC1" w:rsidRDefault="000E3683" w:rsidP="000E3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Theme="majorBidi" w:hAnsiTheme="majorBidi"/>
                <w:sz w:val="24"/>
                <w:szCs w:val="30"/>
              </w:rPr>
            </w:pPr>
            <w:r>
              <w:rPr>
                <w:rFonts w:asciiTheme="majorBidi" w:hAnsiTheme="majorBidi"/>
                <w:sz w:val="24"/>
                <w:szCs w:val="30"/>
              </w:rPr>
              <w:t>-</w:t>
            </w:r>
          </w:p>
        </w:tc>
        <w:tc>
          <w:tcPr>
            <w:tcW w:w="251" w:type="dxa"/>
          </w:tcPr>
          <w:p w14:paraId="766E7DF3" w14:textId="56F58649" w:rsidR="00182A9A" w:rsidRPr="00396BC1" w:rsidRDefault="00182A9A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07E2D5CE" w14:textId="242D8BFE" w:rsidR="00182A9A" w:rsidRPr="00396BC1" w:rsidRDefault="000E3683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Theme="majorBidi" w:hAnsiTheme="majorBidi"/>
                <w:sz w:val="24"/>
                <w:szCs w:val="30"/>
              </w:rPr>
            </w:pPr>
            <w:r>
              <w:rPr>
                <w:rFonts w:asciiTheme="majorBidi" w:hAnsiTheme="majorBidi"/>
                <w:sz w:val="24"/>
                <w:szCs w:val="30"/>
              </w:rPr>
              <w:t>-</w:t>
            </w:r>
          </w:p>
        </w:tc>
        <w:tc>
          <w:tcPr>
            <w:tcW w:w="251" w:type="dxa"/>
          </w:tcPr>
          <w:p w14:paraId="24310380" w14:textId="77777777" w:rsidR="00182A9A" w:rsidRPr="00396BC1" w:rsidRDefault="00182A9A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075FF9CE" w14:textId="02605137" w:rsidR="00182A9A" w:rsidRPr="00396BC1" w:rsidRDefault="000E3683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7FEFF13" w14:textId="77777777" w:rsidR="00182A9A" w:rsidRPr="00396BC1" w:rsidRDefault="00182A9A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14:paraId="5C8C27F5" w14:textId="645E656D" w:rsidR="00182A9A" w:rsidRPr="00396BC1" w:rsidRDefault="00D51D7F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/>
                <w:sz w:val="24"/>
                <w:szCs w:val="30"/>
              </w:rPr>
            </w:pPr>
            <w:r w:rsidRPr="00D51D7F">
              <w:rPr>
                <w:rFonts w:asciiTheme="majorBidi" w:hAnsiTheme="majorBidi"/>
                <w:sz w:val="24"/>
                <w:szCs w:val="30"/>
              </w:rPr>
              <w:t>5</w:t>
            </w:r>
            <w:r w:rsidR="000E3683">
              <w:rPr>
                <w:rFonts w:asciiTheme="majorBidi" w:hAnsiTheme="majorBidi"/>
                <w:sz w:val="24"/>
                <w:szCs w:val="30"/>
              </w:rPr>
              <w:t>,</w:t>
            </w:r>
            <w:r w:rsidRPr="00D51D7F">
              <w:rPr>
                <w:rFonts w:asciiTheme="majorBidi" w:hAnsiTheme="majorBidi"/>
                <w:sz w:val="24"/>
                <w:szCs w:val="30"/>
              </w:rPr>
              <w:t>962</w:t>
            </w:r>
          </w:p>
        </w:tc>
      </w:tr>
      <w:tr w:rsidR="00182A9A" w:rsidRPr="00396BC1" w14:paraId="40275FC8" w14:textId="77777777" w:rsidTr="008B7CE1">
        <w:tc>
          <w:tcPr>
            <w:tcW w:w="2700" w:type="dxa"/>
          </w:tcPr>
          <w:p w14:paraId="767F58B9" w14:textId="236B7764" w:rsidR="00182A9A" w:rsidRPr="00396BC1" w:rsidRDefault="00182A9A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96BC1">
              <w:rPr>
                <w:rFonts w:asciiTheme="majorBidi" w:hAnsi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260" w:type="dxa"/>
          </w:tcPr>
          <w:p w14:paraId="0E7BA832" w14:textId="316EFBD1" w:rsidR="00182A9A" w:rsidRPr="00396BC1" w:rsidRDefault="000E3683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38F04AB9" w14:textId="77777777" w:rsidR="00182A9A" w:rsidRPr="00396BC1" w:rsidRDefault="00182A9A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</w:tcPr>
          <w:p w14:paraId="756F7CC3" w14:textId="1B2F9432" w:rsidR="00182A9A" w:rsidRPr="00396BC1" w:rsidRDefault="000E3683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51D7F" w:rsidRPr="00D51D7F">
              <w:rPr>
                <w:rFonts w:asciiTheme="majorBidi" w:hAnsiTheme="majorBidi" w:cstheme="majorBidi"/>
                <w:sz w:val="24"/>
                <w:szCs w:val="24"/>
              </w:rPr>
              <w:t>244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51" w:type="dxa"/>
          </w:tcPr>
          <w:p w14:paraId="511231B6" w14:textId="77777777" w:rsidR="00182A9A" w:rsidRPr="00396BC1" w:rsidRDefault="00182A9A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7" w:type="dxa"/>
          </w:tcPr>
          <w:p w14:paraId="4209EA1C" w14:textId="0492BA54" w:rsidR="00182A9A" w:rsidRPr="00396BC1" w:rsidRDefault="000E3683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51D7F" w:rsidRPr="00D51D7F">
              <w:rPr>
                <w:rFonts w:asciiTheme="majorBidi" w:hAnsiTheme="majorBidi" w:cstheme="majorBidi"/>
                <w:sz w:val="24"/>
                <w:szCs w:val="24"/>
              </w:rPr>
              <w:t>54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11670998" w14:textId="77777777" w:rsidR="00182A9A" w:rsidRPr="00396BC1" w:rsidRDefault="00182A9A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8E7C265" w14:textId="33FEDED6" w:rsidR="00182A9A" w:rsidRPr="00396BC1" w:rsidRDefault="000E3683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51D7F" w:rsidRPr="00D51D7F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51D7F" w:rsidRPr="00D51D7F">
              <w:rPr>
                <w:rFonts w:asciiTheme="majorBidi" w:hAnsiTheme="majorBidi" w:cstheme="majorBidi"/>
                <w:sz w:val="24"/>
                <w:szCs w:val="24"/>
              </w:rPr>
              <w:t>156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51" w:type="dxa"/>
          </w:tcPr>
          <w:p w14:paraId="2E195CAE" w14:textId="77777777" w:rsidR="00182A9A" w:rsidRPr="00396BC1" w:rsidRDefault="00182A9A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1E055DB3" w14:textId="6EDCE682" w:rsidR="00182A9A" w:rsidRPr="00396BC1" w:rsidRDefault="000E3683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51D7F" w:rsidRPr="00D51D7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51D7F" w:rsidRPr="00D51D7F">
              <w:rPr>
                <w:rFonts w:asciiTheme="majorBidi" w:hAnsiTheme="majorBidi" w:cstheme="majorBidi"/>
                <w:sz w:val="24"/>
                <w:szCs w:val="24"/>
              </w:rPr>
              <w:t>543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51" w:type="dxa"/>
          </w:tcPr>
          <w:p w14:paraId="4EE85160" w14:textId="77777777" w:rsidR="00182A9A" w:rsidRPr="00396BC1" w:rsidRDefault="00182A9A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4186B64D" w14:textId="5FC8CD27" w:rsidR="00182A9A" w:rsidRPr="00396BC1" w:rsidRDefault="000E3683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51D7F" w:rsidRPr="00D51D7F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51D7F" w:rsidRPr="00D51D7F">
              <w:rPr>
                <w:rFonts w:asciiTheme="majorBidi" w:hAnsiTheme="majorBidi" w:cstheme="majorBidi"/>
                <w:sz w:val="24"/>
                <w:szCs w:val="24"/>
              </w:rPr>
              <w:t>427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51" w:type="dxa"/>
          </w:tcPr>
          <w:p w14:paraId="680C8D6C" w14:textId="77777777" w:rsidR="00182A9A" w:rsidRPr="00396BC1" w:rsidRDefault="00182A9A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449A6630" w14:textId="376A0757" w:rsidR="00182A9A" w:rsidRPr="00396BC1" w:rsidRDefault="000E3683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24F263D" w14:textId="77777777" w:rsidR="00182A9A" w:rsidRPr="00396BC1" w:rsidRDefault="00182A9A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14:paraId="617AD417" w14:textId="1FE3AAC7" w:rsidR="00182A9A" w:rsidRPr="00396BC1" w:rsidRDefault="000E3683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51D7F" w:rsidRPr="00D51D7F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51D7F" w:rsidRPr="00D51D7F">
              <w:rPr>
                <w:rFonts w:asciiTheme="majorBidi" w:hAnsiTheme="majorBidi" w:cstheme="majorBidi"/>
                <w:sz w:val="24"/>
                <w:szCs w:val="24"/>
              </w:rPr>
              <w:t>424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182A9A" w:rsidRPr="00396BC1" w14:paraId="4BD9B719" w14:textId="77777777" w:rsidTr="008B7CE1">
        <w:tc>
          <w:tcPr>
            <w:tcW w:w="2700" w:type="dxa"/>
          </w:tcPr>
          <w:p w14:paraId="04926F6C" w14:textId="1AEFC702" w:rsidR="00182A9A" w:rsidRPr="00396BC1" w:rsidRDefault="00182A9A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D51D7F" w:rsidRPr="00D51D7F">
              <w:rPr>
                <w:rFonts w:asciiTheme="majorBidi" w:hAnsiTheme="majorBidi"/>
                <w:b/>
                <w:sz w:val="24"/>
                <w:szCs w:val="30"/>
              </w:rPr>
              <w:t>31</w:t>
            </w:r>
            <w:r w:rsidRPr="00396BC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D51D7F" w:rsidRPr="00D51D7F">
              <w:rPr>
                <w:rFonts w:asciiTheme="majorBidi" w:hAnsiTheme="majorBidi"/>
                <w:b/>
                <w:sz w:val="24"/>
                <w:szCs w:val="30"/>
              </w:rPr>
              <w:t>2568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0C932CB" w14:textId="09BF4A0F" w:rsidR="00182A9A" w:rsidRPr="00396BC1" w:rsidRDefault="000E3683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41AE3DD5" w14:textId="77777777" w:rsidR="00182A9A" w:rsidRPr="00396BC1" w:rsidRDefault="00182A9A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5486F509" w14:textId="242C112E" w:rsidR="00182A9A" w:rsidRPr="00396BC1" w:rsidRDefault="00D51D7F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93</w:t>
            </w:r>
            <w:r w:rsidR="000E368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351</w:t>
            </w:r>
          </w:p>
        </w:tc>
        <w:tc>
          <w:tcPr>
            <w:tcW w:w="251" w:type="dxa"/>
          </w:tcPr>
          <w:p w14:paraId="58734BB6" w14:textId="77777777" w:rsidR="00182A9A" w:rsidRPr="00396BC1" w:rsidRDefault="00182A9A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</w:tcPr>
          <w:p w14:paraId="5A2C5F1B" w14:textId="6B56EA29" w:rsidR="00182A9A" w:rsidRPr="00396BC1" w:rsidRDefault="00D51D7F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124</w:t>
            </w:r>
            <w:r w:rsidR="000E368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054</w:t>
            </w:r>
          </w:p>
        </w:tc>
        <w:tc>
          <w:tcPr>
            <w:tcW w:w="270" w:type="dxa"/>
          </w:tcPr>
          <w:p w14:paraId="73496E6A" w14:textId="77777777" w:rsidR="00182A9A" w:rsidRPr="00396BC1" w:rsidRDefault="00182A9A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31DD004" w14:textId="4099BFD6" w:rsidR="00182A9A" w:rsidRPr="00396BC1" w:rsidRDefault="00D51D7F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335</w:t>
            </w:r>
            <w:r w:rsidR="000E368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170</w:t>
            </w:r>
          </w:p>
        </w:tc>
        <w:tc>
          <w:tcPr>
            <w:tcW w:w="251" w:type="dxa"/>
          </w:tcPr>
          <w:p w14:paraId="09C21EDF" w14:textId="77777777" w:rsidR="00182A9A" w:rsidRPr="00396BC1" w:rsidRDefault="00182A9A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14:paraId="7726F653" w14:textId="7C4CD29E" w:rsidR="00182A9A" w:rsidRPr="00396BC1" w:rsidRDefault="00D51D7F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37</w:t>
            </w:r>
            <w:r w:rsidR="000E368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088</w:t>
            </w:r>
          </w:p>
        </w:tc>
        <w:tc>
          <w:tcPr>
            <w:tcW w:w="251" w:type="dxa"/>
          </w:tcPr>
          <w:p w14:paraId="2CC4B987" w14:textId="77777777" w:rsidR="00182A9A" w:rsidRPr="00396BC1" w:rsidRDefault="00182A9A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14:paraId="120E2EC3" w14:textId="79FC5C2E" w:rsidR="00182A9A" w:rsidRPr="00396BC1" w:rsidRDefault="00D51D7F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</w:t>
            </w:r>
            <w:r w:rsidR="000E368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239</w:t>
            </w:r>
          </w:p>
        </w:tc>
        <w:tc>
          <w:tcPr>
            <w:tcW w:w="251" w:type="dxa"/>
          </w:tcPr>
          <w:p w14:paraId="4524A397" w14:textId="77777777" w:rsidR="00182A9A" w:rsidRPr="00396BC1" w:rsidRDefault="00182A9A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14:paraId="29A4ACE7" w14:textId="5E87BC6A" w:rsidR="00182A9A" w:rsidRPr="00396BC1" w:rsidRDefault="000E3683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D89D39D" w14:textId="77777777" w:rsidR="00182A9A" w:rsidRPr="00396BC1" w:rsidRDefault="00182A9A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8802A2" w14:textId="20FB8B34" w:rsidR="00182A9A" w:rsidRPr="00396BC1" w:rsidRDefault="00D51D7F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603</w:t>
            </w:r>
            <w:r w:rsidR="000E368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902</w:t>
            </w:r>
          </w:p>
        </w:tc>
      </w:tr>
      <w:tr w:rsidR="00182A9A" w:rsidRPr="00396BC1" w14:paraId="7289AAF2" w14:textId="77777777" w:rsidTr="008B7CE1">
        <w:tc>
          <w:tcPr>
            <w:tcW w:w="2700" w:type="dxa"/>
          </w:tcPr>
          <w:p w14:paraId="7A522766" w14:textId="77777777" w:rsidR="00182A9A" w:rsidRPr="00396BC1" w:rsidRDefault="00182A9A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CBE74C8" w14:textId="77777777" w:rsidR="00182A9A" w:rsidRPr="00396BC1" w:rsidRDefault="00182A9A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</w:tcPr>
          <w:p w14:paraId="7192F8E4" w14:textId="77777777" w:rsidR="00182A9A" w:rsidRPr="00396BC1" w:rsidRDefault="00182A9A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2E6333AC" w14:textId="77777777" w:rsidR="00182A9A" w:rsidRPr="00396BC1" w:rsidRDefault="00182A9A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1" w:type="dxa"/>
          </w:tcPr>
          <w:p w14:paraId="2EC2163E" w14:textId="77777777" w:rsidR="00182A9A" w:rsidRPr="00396BC1" w:rsidRDefault="00182A9A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</w:tcPr>
          <w:p w14:paraId="66DC0A4F" w14:textId="77777777" w:rsidR="00182A9A" w:rsidRPr="00396BC1" w:rsidRDefault="00182A9A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28464F9" w14:textId="77777777" w:rsidR="00182A9A" w:rsidRPr="00396BC1" w:rsidRDefault="00182A9A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C2269FD" w14:textId="77777777" w:rsidR="00182A9A" w:rsidRPr="00396BC1" w:rsidRDefault="00182A9A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1" w:type="dxa"/>
          </w:tcPr>
          <w:p w14:paraId="5F48FE54" w14:textId="77777777" w:rsidR="00182A9A" w:rsidRPr="00396BC1" w:rsidRDefault="00182A9A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</w:tcPr>
          <w:p w14:paraId="0E51BA2E" w14:textId="77777777" w:rsidR="00182A9A" w:rsidRPr="00396BC1" w:rsidRDefault="00182A9A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1" w:type="dxa"/>
          </w:tcPr>
          <w:p w14:paraId="70602C22" w14:textId="77777777" w:rsidR="00182A9A" w:rsidRPr="00396BC1" w:rsidRDefault="00182A9A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</w:tcPr>
          <w:p w14:paraId="348A01BF" w14:textId="77777777" w:rsidR="00182A9A" w:rsidRPr="00396BC1" w:rsidRDefault="00182A9A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1" w:type="dxa"/>
          </w:tcPr>
          <w:p w14:paraId="2D71DDB8" w14:textId="77777777" w:rsidR="00182A9A" w:rsidRPr="00396BC1" w:rsidRDefault="00182A9A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</w:tcPr>
          <w:p w14:paraId="0453B3D0" w14:textId="77777777" w:rsidR="00182A9A" w:rsidRPr="00396BC1" w:rsidRDefault="00182A9A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A25EF7B" w14:textId="77777777" w:rsidR="00182A9A" w:rsidRPr="00396BC1" w:rsidRDefault="00182A9A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</w:tcPr>
          <w:p w14:paraId="3C610F03" w14:textId="77777777" w:rsidR="00182A9A" w:rsidRPr="00396BC1" w:rsidRDefault="00182A9A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182A9A" w:rsidRPr="00396BC1" w14:paraId="731BF87E" w14:textId="77777777" w:rsidTr="008B7CE1">
        <w:tc>
          <w:tcPr>
            <w:tcW w:w="2700" w:type="dxa"/>
          </w:tcPr>
          <w:p w14:paraId="3EF465D9" w14:textId="77777777" w:rsidR="00182A9A" w:rsidRPr="00396BC1" w:rsidRDefault="00182A9A" w:rsidP="00182A9A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1260" w:type="dxa"/>
          </w:tcPr>
          <w:p w14:paraId="40F41584" w14:textId="77777777" w:rsidR="00182A9A" w:rsidRPr="00396BC1" w:rsidRDefault="00182A9A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2" w:type="dxa"/>
          </w:tcPr>
          <w:p w14:paraId="6EEA4111" w14:textId="77777777" w:rsidR="00182A9A" w:rsidRPr="00396BC1" w:rsidRDefault="00182A9A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</w:tcPr>
          <w:p w14:paraId="2BCF1A65" w14:textId="77777777" w:rsidR="00182A9A" w:rsidRPr="00396BC1" w:rsidRDefault="00182A9A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1" w:type="dxa"/>
          </w:tcPr>
          <w:p w14:paraId="433459DA" w14:textId="77777777" w:rsidR="00182A9A" w:rsidRPr="00396BC1" w:rsidRDefault="00182A9A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97" w:type="dxa"/>
          </w:tcPr>
          <w:p w14:paraId="4A67CCC6" w14:textId="77777777" w:rsidR="00182A9A" w:rsidRPr="00396BC1" w:rsidRDefault="00182A9A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B2793D6" w14:textId="77777777" w:rsidR="00182A9A" w:rsidRPr="00396BC1" w:rsidRDefault="00182A9A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085F2C4C" w14:textId="77777777" w:rsidR="00182A9A" w:rsidRPr="00396BC1" w:rsidRDefault="00182A9A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1" w:type="dxa"/>
          </w:tcPr>
          <w:p w14:paraId="463311E3" w14:textId="77777777" w:rsidR="00182A9A" w:rsidRPr="00396BC1" w:rsidRDefault="00182A9A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</w:tcPr>
          <w:p w14:paraId="304206BC" w14:textId="77777777" w:rsidR="00182A9A" w:rsidRPr="00396BC1" w:rsidRDefault="00182A9A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1" w:type="dxa"/>
          </w:tcPr>
          <w:p w14:paraId="700928E5" w14:textId="77777777" w:rsidR="00182A9A" w:rsidRPr="00396BC1" w:rsidRDefault="00182A9A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</w:tcPr>
          <w:p w14:paraId="2A72C7CA" w14:textId="77777777" w:rsidR="00182A9A" w:rsidRPr="00396BC1" w:rsidRDefault="00182A9A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1" w:type="dxa"/>
          </w:tcPr>
          <w:p w14:paraId="106747C2" w14:textId="77777777" w:rsidR="00182A9A" w:rsidRPr="00396BC1" w:rsidRDefault="00182A9A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</w:tcPr>
          <w:p w14:paraId="653899DE" w14:textId="77777777" w:rsidR="00182A9A" w:rsidRPr="00396BC1" w:rsidRDefault="00182A9A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773C2EC" w14:textId="77777777" w:rsidR="00182A9A" w:rsidRPr="00396BC1" w:rsidRDefault="00182A9A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14:paraId="3F09B971" w14:textId="77777777" w:rsidR="00182A9A" w:rsidRPr="00396BC1" w:rsidRDefault="00182A9A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182A9A" w:rsidRPr="00396BC1" w14:paraId="431DEC4B" w14:textId="77777777" w:rsidTr="002841FB">
        <w:tc>
          <w:tcPr>
            <w:tcW w:w="2700" w:type="dxa"/>
          </w:tcPr>
          <w:p w14:paraId="23D84BCA" w14:textId="5279977F" w:rsidR="00182A9A" w:rsidRPr="00396BC1" w:rsidRDefault="00182A9A" w:rsidP="00182A9A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D51D7F" w:rsidRPr="00D51D7F">
              <w:rPr>
                <w:rFonts w:asciiTheme="majorBidi" w:hAnsiTheme="majorBidi"/>
                <w:b/>
                <w:sz w:val="24"/>
                <w:szCs w:val="30"/>
              </w:rPr>
              <w:t>31</w:t>
            </w:r>
            <w:r w:rsidRPr="00396BC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D51D7F" w:rsidRPr="00D51D7F">
              <w:rPr>
                <w:rFonts w:asciiTheme="majorBidi" w:hAnsiTheme="majorBidi"/>
                <w:b/>
                <w:sz w:val="24"/>
                <w:szCs w:val="30"/>
              </w:rPr>
              <w:t>2567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3BE03875" w14:textId="611C891C" w:rsidR="00182A9A" w:rsidRPr="00396BC1" w:rsidRDefault="00D51D7F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75</w:t>
            </w:r>
            <w:r w:rsidR="00182A9A" w:rsidRPr="00396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301</w:t>
            </w:r>
          </w:p>
        </w:tc>
        <w:tc>
          <w:tcPr>
            <w:tcW w:w="252" w:type="dxa"/>
          </w:tcPr>
          <w:p w14:paraId="23E2C390" w14:textId="77777777" w:rsidR="00182A9A" w:rsidRPr="00396BC1" w:rsidRDefault="00182A9A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4D7523BC" w14:textId="4C73EFEA" w:rsidR="00182A9A" w:rsidRPr="00396BC1" w:rsidRDefault="00D51D7F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94</w:t>
            </w:r>
            <w:r w:rsidR="00182A9A" w:rsidRPr="00396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405</w:t>
            </w:r>
          </w:p>
        </w:tc>
        <w:tc>
          <w:tcPr>
            <w:tcW w:w="251" w:type="dxa"/>
          </w:tcPr>
          <w:p w14:paraId="21E8B485" w14:textId="77777777" w:rsidR="00182A9A" w:rsidRPr="00396BC1" w:rsidRDefault="00182A9A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97" w:type="dxa"/>
            <w:tcBorders>
              <w:bottom w:val="double" w:sz="4" w:space="0" w:color="auto"/>
            </w:tcBorders>
          </w:tcPr>
          <w:p w14:paraId="77622842" w14:textId="6537EF6F" w:rsidR="00182A9A" w:rsidRPr="00396BC1" w:rsidRDefault="00D51D7F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60</w:t>
            </w:r>
            <w:r w:rsidR="00182A9A" w:rsidRPr="00396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084</w:t>
            </w:r>
          </w:p>
        </w:tc>
        <w:tc>
          <w:tcPr>
            <w:tcW w:w="270" w:type="dxa"/>
          </w:tcPr>
          <w:p w14:paraId="0BAF52EE" w14:textId="77777777" w:rsidR="00182A9A" w:rsidRPr="00396BC1" w:rsidRDefault="00182A9A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00D3E1D" w14:textId="6CF31461" w:rsidR="00182A9A" w:rsidRPr="00396BC1" w:rsidRDefault="00D51D7F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108</w:t>
            </w:r>
            <w:r w:rsidR="00182A9A" w:rsidRPr="00396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317</w:t>
            </w:r>
          </w:p>
        </w:tc>
        <w:tc>
          <w:tcPr>
            <w:tcW w:w="251" w:type="dxa"/>
          </w:tcPr>
          <w:p w14:paraId="7714CD93" w14:textId="77777777" w:rsidR="00182A9A" w:rsidRPr="00396BC1" w:rsidRDefault="00182A9A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  <w:tcBorders>
              <w:bottom w:val="double" w:sz="4" w:space="0" w:color="auto"/>
            </w:tcBorders>
          </w:tcPr>
          <w:p w14:paraId="741F87F2" w14:textId="29439DE6" w:rsidR="00182A9A" w:rsidRPr="00396BC1" w:rsidRDefault="00D51D7F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</w:t>
            </w:r>
            <w:r w:rsidR="00182A9A" w:rsidRPr="00396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023</w:t>
            </w:r>
          </w:p>
        </w:tc>
        <w:tc>
          <w:tcPr>
            <w:tcW w:w="251" w:type="dxa"/>
          </w:tcPr>
          <w:p w14:paraId="78AF3F61" w14:textId="77777777" w:rsidR="00182A9A" w:rsidRPr="00396BC1" w:rsidRDefault="00182A9A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  <w:tcBorders>
              <w:bottom w:val="double" w:sz="4" w:space="0" w:color="auto"/>
            </w:tcBorders>
          </w:tcPr>
          <w:p w14:paraId="761F5ECD" w14:textId="77B152C2" w:rsidR="00182A9A" w:rsidRPr="00396BC1" w:rsidRDefault="00D51D7F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811</w:t>
            </w:r>
          </w:p>
        </w:tc>
        <w:tc>
          <w:tcPr>
            <w:tcW w:w="251" w:type="dxa"/>
          </w:tcPr>
          <w:p w14:paraId="2C84D456" w14:textId="77777777" w:rsidR="00182A9A" w:rsidRPr="00396BC1" w:rsidRDefault="00182A9A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  <w:tcBorders>
              <w:bottom w:val="double" w:sz="4" w:space="0" w:color="auto"/>
            </w:tcBorders>
          </w:tcPr>
          <w:p w14:paraId="7ED2B670" w14:textId="0C9EB194" w:rsidR="00182A9A" w:rsidRPr="00396BC1" w:rsidRDefault="00D51D7F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93</w:t>
            </w:r>
            <w:r w:rsidR="00182A9A" w:rsidRPr="00396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729</w:t>
            </w:r>
          </w:p>
        </w:tc>
        <w:tc>
          <w:tcPr>
            <w:tcW w:w="270" w:type="dxa"/>
          </w:tcPr>
          <w:p w14:paraId="74ADE6AA" w14:textId="77777777" w:rsidR="00182A9A" w:rsidRPr="00396BC1" w:rsidRDefault="00182A9A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bottom w:val="double" w:sz="4" w:space="0" w:color="auto"/>
            </w:tcBorders>
          </w:tcPr>
          <w:p w14:paraId="4E76EAE3" w14:textId="36FFBD72" w:rsidR="00182A9A" w:rsidRPr="00396BC1" w:rsidRDefault="00D51D7F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442</w:t>
            </w:r>
            <w:r w:rsidR="00182A9A" w:rsidRPr="00396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670</w:t>
            </w:r>
          </w:p>
        </w:tc>
      </w:tr>
      <w:tr w:rsidR="00182A9A" w:rsidRPr="00396BC1" w14:paraId="1D5C3656" w14:textId="77777777" w:rsidTr="008B7CE1">
        <w:tc>
          <w:tcPr>
            <w:tcW w:w="2700" w:type="dxa"/>
          </w:tcPr>
          <w:p w14:paraId="7C36224C" w14:textId="46AB95E4" w:rsidR="00182A9A" w:rsidRPr="00396BC1" w:rsidRDefault="00182A9A" w:rsidP="00182A9A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D51D7F" w:rsidRPr="00D51D7F">
              <w:rPr>
                <w:rFonts w:asciiTheme="majorBidi" w:hAnsiTheme="majorBidi"/>
                <w:b/>
                <w:sz w:val="24"/>
                <w:szCs w:val="30"/>
              </w:rPr>
              <w:t>31</w:t>
            </w:r>
            <w:r w:rsidRPr="00396BC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D51D7F" w:rsidRPr="00D51D7F">
              <w:rPr>
                <w:rFonts w:asciiTheme="majorBidi" w:hAnsiTheme="majorBidi"/>
                <w:b/>
                <w:sz w:val="24"/>
                <w:szCs w:val="30"/>
              </w:rPr>
              <w:t>2568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3CEABD4" w14:textId="646362B3" w:rsidR="00182A9A" w:rsidRPr="00396BC1" w:rsidRDefault="00D51D7F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75</w:t>
            </w:r>
            <w:r w:rsidR="000E368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301</w:t>
            </w:r>
          </w:p>
        </w:tc>
        <w:tc>
          <w:tcPr>
            <w:tcW w:w="252" w:type="dxa"/>
          </w:tcPr>
          <w:p w14:paraId="6AA2C558" w14:textId="77777777" w:rsidR="00182A9A" w:rsidRPr="00396BC1" w:rsidRDefault="00182A9A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0179BF4D" w14:textId="46EBF57C" w:rsidR="00182A9A" w:rsidRPr="00396BC1" w:rsidRDefault="00D51D7F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96</w:t>
            </w:r>
            <w:r w:rsidR="000E368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137</w:t>
            </w:r>
          </w:p>
        </w:tc>
        <w:tc>
          <w:tcPr>
            <w:tcW w:w="251" w:type="dxa"/>
          </w:tcPr>
          <w:p w14:paraId="36ACA9E4" w14:textId="77777777" w:rsidR="00182A9A" w:rsidRPr="00396BC1" w:rsidRDefault="00182A9A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double" w:sz="4" w:space="0" w:color="auto"/>
            </w:tcBorders>
          </w:tcPr>
          <w:p w14:paraId="18FE5D28" w14:textId="4EE11FD3" w:rsidR="00182A9A" w:rsidRPr="00396BC1" w:rsidRDefault="00D51D7F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57</w:t>
            </w:r>
            <w:r w:rsidR="000E368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696</w:t>
            </w:r>
          </w:p>
        </w:tc>
        <w:tc>
          <w:tcPr>
            <w:tcW w:w="270" w:type="dxa"/>
          </w:tcPr>
          <w:p w14:paraId="714897DA" w14:textId="77777777" w:rsidR="00182A9A" w:rsidRPr="00396BC1" w:rsidRDefault="00182A9A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8F67B9D" w14:textId="593151A2" w:rsidR="00182A9A" w:rsidRPr="00396BC1" w:rsidRDefault="00D51D7F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113</w:t>
            </w:r>
            <w:r w:rsidR="000E368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595</w:t>
            </w:r>
          </w:p>
        </w:tc>
        <w:tc>
          <w:tcPr>
            <w:tcW w:w="251" w:type="dxa"/>
          </w:tcPr>
          <w:p w14:paraId="72F0DB6C" w14:textId="77777777" w:rsidR="00182A9A" w:rsidRPr="00396BC1" w:rsidRDefault="00182A9A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</w:tcPr>
          <w:p w14:paraId="1D1EB094" w14:textId="4A5B04FE" w:rsidR="00182A9A" w:rsidRPr="00396BC1" w:rsidRDefault="00D51D7F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</w:t>
            </w:r>
            <w:r w:rsidR="000E368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283</w:t>
            </w:r>
          </w:p>
        </w:tc>
        <w:tc>
          <w:tcPr>
            <w:tcW w:w="251" w:type="dxa"/>
          </w:tcPr>
          <w:p w14:paraId="3D68D86F" w14:textId="77777777" w:rsidR="00182A9A" w:rsidRPr="00396BC1" w:rsidRDefault="00182A9A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</w:tcPr>
          <w:p w14:paraId="7A43FCC7" w14:textId="5A0C0F6B" w:rsidR="00182A9A" w:rsidRPr="00396BC1" w:rsidRDefault="00D51D7F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749</w:t>
            </w:r>
          </w:p>
        </w:tc>
        <w:tc>
          <w:tcPr>
            <w:tcW w:w="251" w:type="dxa"/>
          </w:tcPr>
          <w:p w14:paraId="1D45520F" w14:textId="77777777" w:rsidR="00182A9A" w:rsidRPr="00396BC1" w:rsidRDefault="00182A9A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</w:tcPr>
          <w:p w14:paraId="0769D55B" w14:textId="26E25985" w:rsidR="00182A9A" w:rsidRPr="00396BC1" w:rsidRDefault="00D51D7F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701</w:t>
            </w:r>
            <w:r w:rsidR="000E3683" w:rsidRPr="009A41F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150</w:t>
            </w:r>
          </w:p>
        </w:tc>
        <w:tc>
          <w:tcPr>
            <w:tcW w:w="270" w:type="dxa"/>
          </w:tcPr>
          <w:p w14:paraId="022AB79D" w14:textId="77777777" w:rsidR="00182A9A" w:rsidRPr="00396BC1" w:rsidRDefault="00182A9A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BD2B450" w14:textId="0DC20A7E" w:rsidR="00182A9A" w:rsidRPr="00396BC1" w:rsidRDefault="00D51D7F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31609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054</w:t>
            </w:r>
            <w:r w:rsidR="0031609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911</w:t>
            </w:r>
          </w:p>
        </w:tc>
      </w:tr>
    </w:tbl>
    <w:p w14:paraId="759D407B" w14:textId="77777777" w:rsidR="00DB5856" w:rsidRPr="00396BC1" w:rsidRDefault="00DB58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rPr>
          <w:rFonts w:asciiTheme="majorBidi" w:hAnsiTheme="majorBidi" w:cstheme="majorBidi"/>
          <w:b/>
          <w:bCs/>
          <w:sz w:val="30"/>
          <w:szCs w:val="30"/>
        </w:rPr>
        <w:sectPr w:rsidR="00DB5856" w:rsidRPr="00396BC1" w:rsidSect="006A37E0">
          <w:headerReference w:type="default" r:id="rId17"/>
          <w:footerReference w:type="default" r:id="rId18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2CBF9437" w14:textId="1CAA8701" w:rsidR="00C25490" w:rsidRPr="00396BC1" w:rsidRDefault="00C25490" w:rsidP="00C2549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96BC1">
        <w:rPr>
          <w:rFonts w:asciiTheme="majorBidi" w:hAnsiTheme="majorBidi" w:cstheme="majorBidi"/>
          <w:sz w:val="30"/>
          <w:szCs w:val="30"/>
          <w:cs/>
        </w:rPr>
        <w:t xml:space="preserve">ราคาตามบัญชีก่อนหักค่าเสื่อมราคาสะสมของอาคารและอุปกรณ์ซึ่งหักค่าเสื่อมราคาเต็มจำนวนแล้ว แต่ยังคงใช้งานจนถึง ณ วันที่ </w:t>
      </w:r>
      <w:r w:rsidR="00D51D7F" w:rsidRPr="00D51D7F">
        <w:rPr>
          <w:rFonts w:asciiTheme="majorBidi" w:hAnsiTheme="majorBidi"/>
          <w:sz w:val="30"/>
          <w:szCs w:val="30"/>
        </w:rPr>
        <w:t>31</w:t>
      </w:r>
      <w:r w:rsidRPr="00396BC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92E69" w:rsidRPr="00396BC1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396BC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51D7F" w:rsidRPr="00D51D7F">
        <w:rPr>
          <w:rFonts w:asciiTheme="majorBidi" w:hAnsiTheme="majorBidi"/>
          <w:sz w:val="30"/>
          <w:szCs w:val="30"/>
        </w:rPr>
        <w:t>2568</w:t>
      </w:r>
      <w:r w:rsidRPr="00396BC1">
        <w:rPr>
          <w:rFonts w:asciiTheme="majorBidi" w:hAnsiTheme="majorBidi" w:cstheme="majorBidi"/>
          <w:sz w:val="30"/>
          <w:szCs w:val="30"/>
        </w:rPr>
        <w:t xml:space="preserve"> </w:t>
      </w:r>
      <w:r w:rsidR="00045E99" w:rsidRPr="00396BC1">
        <w:rPr>
          <w:rFonts w:asciiTheme="majorBidi" w:hAnsiTheme="majorBidi" w:cstheme="majorBidi"/>
          <w:sz w:val="30"/>
          <w:szCs w:val="30"/>
          <w:cs/>
        </w:rPr>
        <w:t>ของกลุ่มบริษัทและบริษัท</w:t>
      </w:r>
      <w:r w:rsidRPr="00396BC1">
        <w:rPr>
          <w:rFonts w:asciiTheme="majorBidi" w:hAnsiTheme="majorBidi" w:cstheme="majorBidi"/>
          <w:sz w:val="30"/>
          <w:szCs w:val="30"/>
          <w:cs/>
        </w:rPr>
        <w:t>มีจำนวน</w:t>
      </w:r>
      <w:r w:rsidR="008B7361" w:rsidRPr="00396BC1">
        <w:rPr>
          <w:rFonts w:asciiTheme="majorBidi" w:hAnsiTheme="majorBidi"/>
          <w:sz w:val="30"/>
          <w:szCs w:val="30"/>
        </w:rPr>
        <w:t xml:space="preserve"> </w:t>
      </w:r>
      <w:r w:rsidR="00D51D7F" w:rsidRPr="00D51D7F">
        <w:rPr>
          <w:rFonts w:asciiTheme="majorBidi" w:hAnsiTheme="majorBidi"/>
          <w:sz w:val="30"/>
          <w:szCs w:val="30"/>
        </w:rPr>
        <w:t>409</w:t>
      </w:r>
      <w:r w:rsidR="00DC1395" w:rsidRPr="0045450A">
        <w:rPr>
          <w:rFonts w:asciiTheme="majorBidi" w:hAnsiTheme="majorBidi"/>
          <w:sz w:val="30"/>
          <w:szCs w:val="30"/>
        </w:rPr>
        <w:t>.</w:t>
      </w:r>
      <w:r w:rsidR="00D51D7F" w:rsidRPr="00D51D7F">
        <w:rPr>
          <w:rFonts w:asciiTheme="majorBidi" w:hAnsiTheme="majorBidi"/>
          <w:sz w:val="30"/>
          <w:szCs w:val="30"/>
        </w:rPr>
        <w:t>7</w:t>
      </w:r>
      <w:r w:rsidR="008B7361" w:rsidRPr="0045450A">
        <w:rPr>
          <w:rFonts w:asciiTheme="majorBidi" w:hAnsiTheme="majorBidi"/>
          <w:sz w:val="30"/>
          <w:szCs w:val="30"/>
        </w:rPr>
        <w:t xml:space="preserve"> </w:t>
      </w:r>
      <w:r w:rsidR="00045E99" w:rsidRPr="0045450A">
        <w:rPr>
          <w:rFonts w:asciiTheme="majorBidi" w:hAnsiTheme="majorBidi" w:cstheme="majorBidi"/>
          <w:sz w:val="30"/>
          <w:szCs w:val="30"/>
          <w:cs/>
        </w:rPr>
        <w:t>ล้านบาทและ</w:t>
      </w:r>
      <w:r w:rsidR="0015675B" w:rsidRPr="0045450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51D7F" w:rsidRPr="00D51D7F">
        <w:rPr>
          <w:rFonts w:asciiTheme="majorBidi" w:hAnsiTheme="majorBidi" w:cstheme="majorBidi"/>
          <w:sz w:val="30"/>
          <w:szCs w:val="30"/>
        </w:rPr>
        <w:t>368</w:t>
      </w:r>
      <w:r w:rsidR="00F31CC0" w:rsidRPr="0045450A">
        <w:rPr>
          <w:rFonts w:asciiTheme="majorBidi" w:hAnsiTheme="majorBidi" w:cstheme="majorBidi"/>
          <w:sz w:val="30"/>
          <w:szCs w:val="30"/>
        </w:rPr>
        <w:t>.</w:t>
      </w:r>
      <w:r w:rsidR="00D51D7F" w:rsidRPr="00D51D7F">
        <w:rPr>
          <w:rFonts w:asciiTheme="majorBidi" w:hAnsiTheme="majorBidi" w:cstheme="majorBidi"/>
          <w:sz w:val="30"/>
          <w:szCs w:val="30"/>
        </w:rPr>
        <w:t>3</w:t>
      </w:r>
      <w:r w:rsidR="001A3988" w:rsidRPr="0045450A">
        <w:rPr>
          <w:rFonts w:asciiTheme="majorBidi" w:hAnsiTheme="majorBidi" w:cstheme="majorBidi"/>
          <w:sz w:val="30"/>
          <w:szCs w:val="30"/>
        </w:rPr>
        <w:t xml:space="preserve"> </w:t>
      </w:r>
      <w:r w:rsidRPr="0045450A">
        <w:rPr>
          <w:rFonts w:asciiTheme="majorBidi" w:hAnsiTheme="majorBidi" w:cstheme="majorBidi"/>
          <w:sz w:val="30"/>
          <w:szCs w:val="30"/>
          <w:cs/>
        </w:rPr>
        <w:t>ล้าน</w:t>
      </w:r>
      <w:r w:rsidRPr="00396BC1">
        <w:rPr>
          <w:rFonts w:asciiTheme="majorBidi" w:hAnsiTheme="majorBidi" w:cstheme="majorBidi"/>
          <w:sz w:val="30"/>
          <w:szCs w:val="30"/>
          <w:cs/>
        </w:rPr>
        <w:t>บาท</w:t>
      </w:r>
      <w:r w:rsidR="00045E99" w:rsidRPr="00396BC1">
        <w:rPr>
          <w:rFonts w:asciiTheme="majorBidi" w:hAnsiTheme="majorBidi" w:cstheme="majorBidi"/>
          <w:sz w:val="30"/>
          <w:szCs w:val="30"/>
          <w:cs/>
        </w:rPr>
        <w:t xml:space="preserve"> ตามลำดับ</w:t>
      </w:r>
      <w:r w:rsidRPr="00396BC1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151620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D51D7F" w:rsidRPr="00D51D7F">
        <w:rPr>
          <w:rFonts w:asciiTheme="majorBidi" w:hAnsiTheme="majorBidi"/>
          <w:i/>
          <w:iCs/>
          <w:sz w:val="30"/>
          <w:szCs w:val="30"/>
        </w:rPr>
        <w:t>2567</w:t>
      </w:r>
      <w:r w:rsidRPr="00151620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D51D7F" w:rsidRPr="00D51D7F">
        <w:rPr>
          <w:rFonts w:asciiTheme="majorBidi" w:hAnsiTheme="majorBidi"/>
          <w:i/>
          <w:iCs/>
          <w:sz w:val="30"/>
          <w:szCs w:val="30"/>
        </w:rPr>
        <w:t>406</w:t>
      </w:r>
      <w:r w:rsidR="00182A9A" w:rsidRPr="00151620">
        <w:rPr>
          <w:rFonts w:asciiTheme="majorBidi" w:hAnsiTheme="majorBidi"/>
          <w:i/>
          <w:iCs/>
          <w:sz w:val="30"/>
          <w:szCs w:val="30"/>
        </w:rPr>
        <w:t>.</w:t>
      </w:r>
      <w:r w:rsidR="00D51D7F" w:rsidRPr="00D51D7F">
        <w:rPr>
          <w:rFonts w:asciiTheme="majorBidi" w:hAnsiTheme="majorBidi"/>
          <w:i/>
          <w:iCs/>
          <w:sz w:val="30"/>
          <w:szCs w:val="30"/>
        </w:rPr>
        <w:t>3</w:t>
      </w:r>
      <w:r w:rsidR="00182A9A" w:rsidRPr="00151620">
        <w:rPr>
          <w:rFonts w:asciiTheme="majorBidi" w:hAnsiTheme="majorBidi"/>
          <w:i/>
          <w:iCs/>
          <w:sz w:val="30"/>
          <w:szCs w:val="30"/>
        </w:rPr>
        <w:t xml:space="preserve"> </w:t>
      </w:r>
      <w:r w:rsidR="00182A9A" w:rsidRPr="00151620">
        <w:rPr>
          <w:rFonts w:asciiTheme="majorBidi" w:hAnsiTheme="majorBidi"/>
          <w:i/>
          <w:iCs/>
          <w:sz w:val="30"/>
          <w:szCs w:val="30"/>
          <w:cs/>
        </w:rPr>
        <w:t xml:space="preserve">ล้านบาทและ </w:t>
      </w:r>
      <w:r w:rsidR="00D51D7F" w:rsidRPr="00D51D7F">
        <w:rPr>
          <w:rFonts w:asciiTheme="majorBidi" w:hAnsiTheme="majorBidi"/>
          <w:i/>
          <w:iCs/>
          <w:sz w:val="30"/>
          <w:szCs w:val="30"/>
        </w:rPr>
        <w:t>364</w:t>
      </w:r>
      <w:r w:rsidR="00182A9A" w:rsidRPr="00151620">
        <w:rPr>
          <w:rFonts w:asciiTheme="majorBidi" w:hAnsiTheme="majorBidi"/>
          <w:i/>
          <w:iCs/>
          <w:sz w:val="30"/>
          <w:szCs w:val="30"/>
        </w:rPr>
        <w:t>.</w:t>
      </w:r>
      <w:r w:rsidR="00D51D7F" w:rsidRPr="00D51D7F">
        <w:rPr>
          <w:rFonts w:asciiTheme="majorBidi" w:hAnsiTheme="majorBidi"/>
          <w:i/>
          <w:iCs/>
          <w:sz w:val="30"/>
          <w:szCs w:val="30"/>
        </w:rPr>
        <w:t>9</w:t>
      </w:r>
      <w:r w:rsidR="00182A9A" w:rsidRPr="00151620">
        <w:rPr>
          <w:rFonts w:asciiTheme="majorBidi" w:hAnsiTheme="majorBidi"/>
          <w:i/>
          <w:iCs/>
          <w:sz w:val="30"/>
          <w:szCs w:val="30"/>
        </w:rPr>
        <w:t xml:space="preserve"> </w:t>
      </w:r>
      <w:r w:rsidR="00182A9A" w:rsidRPr="00151620">
        <w:rPr>
          <w:rFonts w:asciiTheme="majorBidi" w:hAnsiTheme="majorBidi"/>
          <w:i/>
          <w:iCs/>
          <w:sz w:val="30"/>
          <w:szCs w:val="30"/>
          <w:cs/>
        </w:rPr>
        <w:t xml:space="preserve">ล้านบาท </w:t>
      </w:r>
      <w:r w:rsidR="003E36BC" w:rsidRPr="00151620">
        <w:rPr>
          <w:rFonts w:asciiTheme="majorBidi" w:hAnsiTheme="majorBidi" w:cstheme="majorBidi"/>
          <w:i/>
          <w:iCs/>
          <w:sz w:val="30"/>
          <w:szCs w:val="30"/>
          <w:cs/>
        </w:rPr>
        <w:t>ตามลำดับ</w:t>
      </w:r>
      <w:r w:rsidRPr="00151620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4CA5BA40" w14:textId="13ED8D78" w:rsidR="00C25490" w:rsidRPr="00396BC1" w:rsidRDefault="00C25490" w:rsidP="00C2549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9B03BDD" w14:textId="58556D9C" w:rsidR="00DD42F3" w:rsidRPr="00396BC1" w:rsidRDefault="00DD42F3" w:rsidP="00FC7D0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96BC1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D51D7F" w:rsidRPr="00D51D7F">
        <w:rPr>
          <w:rFonts w:asciiTheme="majorBidi" w:hAnsiTheme="majorBidi"/>
          <w:sz w:val="30"/>
          <w:szCs w:val="30"/>
        </w:rPr>
        <w:t>31</w:t>
      </w:r>
      <w:r w:rsidRPr="00396BC1">
        <w:rPr>
          <w:rFonts w:asciiTheme="majorBidi" w:hAnsiTheme="majorBidi" w:cstheme="majorBidi"/>
          <w:sz w:val="30"/>
          <w:szCs w:val="30"/>
        </w:rPr>
        <w:t xml:space="preserve"> </w:t>
      </w:r>
      <w:r w:rsidRPr="00396BC1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D51D7F" w:rsidRPr="00D51D7F">
        <w:rPr>
          <w:rFonts w:asciiTheme="majorBidi" w:hAnsiTheme="majorBidi"/>
          <w:sz w:val="30"/>
          <w:szCs w:val="30"/>
        </w:rPr>
        <w:t>2568</w:t>
      </w:r>
      <w:r w:rsidRPr="00396BC1">
        <w:rPr>
          <w:rFonts w:asciiTheme="majorBidi" w:hAnsiTheme="majorBidi" w:cstheme="majorBidi"/>
          <w:sz w:val="30"/>
          <w:szCs w:val="30"/>
        </w:rPr>
        <w:t xml:space="preserve"> </w:t>
      </w:r>
      <w:r w:rsidRPr="00396BC1">
        <w:rPr>
          <w:rFonts w:asciiTheme="majorBidi" w:hAnsiTheme="majorBidi" w:cstheme="majorBidi"/>
          <w:sz w:val="30"/>
          <w:szCs w:val="30"/>
          <w:cs/>
        </w:rPr>
        <w:t>มูลค่าสุทธิตามบัญชีของที่ดินของ</w:t>
      </w:r>
      <w:r w:rsidR="00045E99" w:rsidRPr="00396BC1">
        <w:rPr>
          <w:rFonts w:asciiTheme="majorBidi" w:hAnsiTheme="majorBidi" w:cstheme="majorBidi"/>
          <w:sz w:val="30"/>
          <w:szCs w:val="30"/>
          <w:cs/>
        </w:rPr>
        <w:t>กลุ่มบริษัทและ</w:t>
      </w:r>
      <w:r w:rsidRPr="00396BC1">
        <w:rPr>
          <w:rFonts w:asciiTheme="majorBidi" w:hAnsiTheme="majorBidi" w:cstheme="majorBidi"/>
          <w:sz w:val="30"/>
          <w:szCs w:val="30"/>
          <w:cs/>
        </w:rPr>
        <w:t>บริษัท จำนวน</w:t>
      </w:r>
      <w:r w:rsidR="00517639" w:rsidRPr="00396BC1">
        <w:rPr>
          <w:rFonts w:asciiTheme="majorBidi" w:hAnsiTheme="majorBidi" w:cstheme="majorBidi"/>
          <w:sz w:val="30"/>
          <w:szCs w:val="30"/>
        </w:rPr>
        <w:t xml:space="preserve"> </w:t>
      </w:r>
      <w:r w:rsidR="00D51D7F" w:rsidRPr="00D51D7F">
        <w:rPr>
          <w:rFonts w:asciiTheme="majorBidi" w:hAnsiTheme="majorBidi"/>
          <w:sz w:val="30"/>
          <w:szCs w:val="30"/>
        </w:rPr>
        <w:t>64</w:t>
      </w:r>
      <w:r w:rsidR="0083529D">
        <w:rPr>
          <w:rFonts w:asciiTheme="majorBidi" w:hAnsiTheme="majorBidi"/>
          <w:sz w:val="30"/>
          <w:szCs w:val="30"/>
        </w:rPr>
        <w:t>.</w:t>
      </w:r>
      <w:r w:rsidR="00D51D7F" w:rsidRPr="00D51D7F">
        <w:rPr>
          <w:rFonts w:asciiTheme="majorBidi" w:hAnsiTheme="majorBidi"/>
          <w:sz w:val="30"/>
          <w:szCs w:val="30"/>
        </w:rPr>
        <w:t>7</w:t>
      </w:r>
      <w:r w:rsidR="00CB2AAD" w:rsidRPr="00396BC1">
        <w:rPr>
          <w:rFonts w:asciiTheme="majorBidi" w:hAnsiTheme="majorBidi" w:cstheme="majorBidi"/>
          <w:sz w:val="30"/>
          <w:szCs w:val="30"/>
        </w:rPr>
        <w:t xml:space="preserve"> </w:t>
      </w:r>
      <w:r w:rsidR="00045E99" w:rsidRPr="00396BC1">
        <w:rPr>
          <w:rFonts w:asciiTheme="majorBidi" w:hAnsiTheme="majorBidi" w:cstheme="majorBidi"/>
          <w:sz w:val="30"/>
          <w:szCs w:val="30"/>
          <w:cs/>
        </w:rPr>
        <w:t>ล้านบาท และ</w:t>
      </w:r>
      <w:r w:rsidRPr="00396BC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51D7F" w:rsidRPr="00D51D7F">
        <w:rPr>
          <w:rFonts w:asciiTheme="majorBidi" w:hAnsiTheme="majorBidi"/>
          <w:sz w:val="30"/>
          <w:szCs w:val="30"/>
        </w:rPr>
        <w:t>64</w:t>
      </w:r>
      <w:r w:rsidR="0083529D">
        <w:rPr>
          <w:rFonts w:asciiTheme="majorBidi" w:hAnsiTheme="majorBidi"/>
          <w:sz w:val="30"/>
          <w:szCs w:val="30"/>
        </w:rPr>
        <w:t>.</w:t>
      </w:r>
      <w:r w:rsidR="00D51D7F" w:rsidRPr="00D51D7F">
        <w:rPr>
          <w:rFonts w:asciiTheme="majorBidi" w:hAnsiTheme="majorBidi"/>
          <w:sz w:val="30"/>
          <w:szCs w:val="30"/>
        </w:rPr>
        <w:t>7</w:t>
      </w:r>
      <w:r w:rsidR="0034523B" w:rsidRPr="00396BC1">
        <w:rPr>
          <w:rFonts w:asciiTheme="majorBidi" w:hAnsiTheme="majorBidi" w:cstheme="majorBidi"/>
          <w:sz w:val="30"/>
          <w:szCs w:val="30"/>
        </w:rPr>
        <w:t xml:space="preserve"> </w:t>
      </w:r>
      <w:r w:rsidRPr="00396BC1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045E99" w:rsidRPr="00396BC1">
        <w:rPr>
          <w:rFonts w:asciiTheme="majorBidi" w:hAnsiTheme="majorBidi" w:cstheme="majorBidi"/>
          <w:sz w:val="30"/>
          <w:szCs w:val="30"/>
          <w:cs/>
        </w:rPr>
        <w:t xml:space="preserve"> ตามลำดับ</w:t>
      </w:r>
      <w:r w:rsidRPr="00396BC1">
        <w:rPr>
          <w:rFonts w:asciiTheme="majorBidi" w:hAnsiTheme="majorBidi" w:cstheme="majorBidi"/>
          <w:sz w:val="30"/>
          <w:szCs w:val="30"/>
        </w:rPr>
        <w:t xml:space="preserve"> </w:t>
      </w:r>
      <w:r w:rsidR="000652AB" w:rsidRPr="00151620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D51D7F" w:rsidRPr="00D51D7F">
        <w:rPr>
          <w:rFonts w:asciiTheme="majorBidi" w:hAnsiTheme="majorBidi"/>
          <w:i/>
          <w:iCs/>
          <w:sz w:val="30"/>
          <w:szCs w:val="30"/>
        </w:rPr>
        <w:t>2567</w:t>
      </w:r>
      <w:r w:rsidR="000652AB" w:rsidRPr="00151620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D51D7F" w:rsidRPr="00D51D7F">
        <w:rPr>
          <w:rFonts w:asciiTheme="majorBidi" w:hAnsiTheme="majorBidi"/>
          <w:i/>
          <w:iCs/>
          <w:sz w:val="30"/>
          <w:szCs w:val="30"/>
        </w:rPr>
        <w:t>64</w:t>
      </w:r>
      <w:r w:rsidR="00182A9A" w:rsidRPr="00151620">
        <w:rPr>
          <w:rFonts w:asciiTheme="majorBidi" w:hAnsiTheme="majorBidi"/>
          <w:i/>
          <w:iCs/>
          <w:sz w:val="30"/>
          <w:szCs w:val="30"/>
        </w:rPr>
        <w:t>.</w:t>
      </w:r>
      <w:r w:rsidR="00D51D7F" w:rsidRPr="00D51D7F">
        <w:rPr>
          <w:rFonts w:asciiTheme="majorBidi" w:hAnsiTheme="majorBidi"/>
          <w:i/>
          <w:iCs/>
          <w:sz w:val="30"/>
          <w:szCs w:val="30"/>
        </w:rPr>
        <w:t>7</w:t>
      </w:r>
      <w:r w:rsidR="00182A9A" w:rsidRPr="00151620">
        <w:rPr>
          <w:rFonts w:asciiTheme="majorBidi" w:hAnsiTheme="majorBidi"/>
          <w:i/>
          <w:iCs/>
          <w:sz w:val="30"/>
          <w:szCs w:val="30"/>
        </w:rPr>
        <w:t xml:space="preserve"> </w:t>
      </w:r>
      <w:r w:rsidR="00182A9A" w:rsidRPr="00151620">
        <w:rPr>
          <w:rFonts w:asciiTheme="majorBidi" w:hAnsiTheme="majorBidi"/>
          <w:i/>
          <w:iCs/>
          <w:sz w:val="30"/>
          <w:szCs w:val="30"/>
          <w:cs/>
        </w:rPr>
        <w:t xml:space="preserve">ล้านบาท และ </w:t>
      </w:r>
      <w:r w:rsidR="00D51D7F" w:rsidRPr="00D51D7F">
        <w:rPr>
          <w:rFonts w:asciiTheme="majorBidi" w:hAnsiTheme="majorBidi"/>
          <w:i/>
          <w:iCs/>
          <w:sz w:val="30"/>
          <w:szCs w:val="30"/>
        </w:rPr>
        <w:t>64</w:t>
      </w:r>
      <w:r w:rsidR="00182A9A" w:rsidRPr="00151620">
        <w:rPr>
          <w:rFonts w:asciiTheme="majorBidi" w:hAnsiTheme="majorBidi"/>
          <w:i/>
          <w:iCs/>
          <w:sz w:val="30"/>
          <w:szCs w:val="30"/>
        </w:rPr>
        <w:t>.</w:t>
      </w:r>
      <w:r w:rsidR="00D51D7F" w:rsidRPr="00D51D7F">
        <w:rPr>
          <w:rFonts w:asciiTheme="majorBidi" w:hAnsiTheme="majorBidi"/>
          <w:i/>
          <w:iCs/>
          <w:sz w:val="30"/>
          <w:szCs w:val="30"/>
        </w:rPr>
        <w:t>7</w:t>
      </w:r>
      <w:r w:rsidR="00182A9A" w:rsidRPr="00151620">
        <w:rPr>
          <w:rFonts w:asciiTheme="majorBidi" w:hAnsiTheme="majorBidi"/>
          <w:i/>
          <w:iCs/>
          <w:sz w:val="30"/>
          <w:szCs w:val="30"/>
        </w:rPr>
        <w:t xml:space="preserve"> </w:t>
      </w:r>
      <w:r w:rsidR="000652AB" w:rsidRPr="00151620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EC05BA" w:rsidRPr="00151620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ตามลำดับ</w:t>
      </w:r>
      <w:r w:rsidR="000652AB" w:rsidRPr="00151620">
        <w:rPr>
          <w:rFonts w:asciiTheme="majorBidi" w:hAnsiTheme="majorBidi" w:cstheme="majorBidi"/>
          <w:i/>
          <w:iCs/>
          <w:sz w:val="30"/>
          <w:szCs w:val="30"/>
        </w:rPr>
        <w:t>)</w:t>
      </w:r>
      <w:r w:rsidR="00C25490" w:rsidRPr="00396BC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396BC1">
        <w:rPr>
          <w:rFonts w:asciiTheme="majorBidi" w:hAnsiTheme="majorBidi" w:cstheme="majorBidi"/>
          <w:sz w:val="30"/>
          <w:szCs w:val="30"/>
          <w:cs/>
        </w:rPr>
        <w:t>ได้จดจำนองเป็นหลักประกันวงเงินบางส่วน</w:t>
      </w:r>
      <w:r w:rsidR="00FC7D00" w:rsidRPr="00396BC1">
        <w:rPr>
          <w:rFonts w:asciiTheme="majorBidi" w:hAnsiTheme="majorBidi" w:cstheme="majorBidi"/>
          <w:sz w:val="30"/>
          <w:szCs w:val="30"/>
          <w:cs/>
        </w:rPr>
        <w:t>ที่ได้ร</w:t>
      </w:r>
      <w:r w:rsidR="00486978" w:rsidRPr="00396BC1">
        <w:rPr>
          <w:rFonts w:asciiTheme="majorBidi" w:hAnsiTheme="majorBidi" w:cstheme="majorBidi"/>
          <w:sz w:val="30"/>
          <w:szCs w:val="30"/>
          <w:cs/>
        </w:rPr>
        <w:t>ั</w:t>
      </w:r>
      <w:r w:rsidR="00FC7D00" w:rsidRPr="00396BC1">
        <w:rPr>
          <w:rFonts w:asciiTheme="majorBidi" w:hAnsiTheme="majorBidi" w:cstheme="majorBidi"/>
          <w:sz w:val="30"/>
          <w:szCs w:val="30"/>
          <w:cs/>
        </w:rPr>
        <w:t>บ</w:t>
      </w:r>
      <w:r w:rsidRPr="00396BC1">
        <w:rPr>
          <w:rFonts w:asciiTheme="majorBidi" w:hAnsiTheme="majorBidi" w:cstheme="majorBidi"/>
          <w:sz w:val="30"/>
          <w:szCs w:val="30"/>
          <w:cs/>
        </w:rPr>
        <w:t xml:space="preserve">จากสถาบันการเงินหลายแห่ง </w:t>
      </w:r>
      <w:r w:rsidRPr="00396BC1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396BC1">
        <w:rPr>
          <w:rFonts w:asciiTheme="majorBidi" w:hAnsiTheme="majorBidi" w:cstheme="majorBidi"/>
          <w:i/>
          <w:iCs/>
          <w:sz w:val="30"/>
          <w:szCs w:val="30"/>
          <w:cs/>
        </w:rPr>
        <w:t>ดูหมายเหตุข้อ</w:t>
      </w:r>
      <w:r w:rsidR="00FC7D00" w:rsidRPr="00396BC1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D51D7F" w:rsidRPr="00D51D7F">
        <w:rPr>
          <w:rFonts w:asciiTheme="majorBidi" w:hAnsiTheme="majorBidi"/>
          <w:i/>
          <w:sz w:val="30"/>
          <w:szCs w:val="30"/>
        </w:rPr>
        <w:t>13</w:t>
      </w:r>
      <w:r w:rsidRPr="00396BC1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0F50CBA2" w14:textId="29A0AC71" w:rsidR="00D94446" w:rsidRPr="00396BC1" w:rsidRDefault="00D94446" w:rsidP="00FC7D0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0035EEA3" w14:textId="4CB630D0" w:rsidR="00D94446" w:rsidRPr="00151620" w:rsidRDefault="00D94446" w:rsidP="00D9444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396BC1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D51D7F" w:rsidRPr="00D51D7F">
        <w:rPr>
          <w:rFonts w:asciiTheme="majorBidi" w:hAnsiTheme="majorBidi"/>
          <w:sz w:val="30"/>
          <w:szCs w:val="30"/>
        </w:rPr>
        <w:t>17</w:t>
      </w:r>
      <w:r w:rsidRPr="00396BC1">
        <w:rPr>
          <w:rFonts w:asciiTheme="majorBidi" w:hAnsiTheme="majorBidi" w:cstheme="majorBidi"/>
          <w:sz w:val="30"/>
          <w:szCs w:val="30"/>
        </w:rPr>
        <w:t xml:space="preserve"> </w:t>
      </w:r>
      <w:r w:rsidR="005970F3" w:rsidRPr="00396BC1">
        <w:rPr>
          <w:rFonts w:asciiTheme="majorBidi" w:hAnsiTheme="majorBidi" w:cstheme="majorBidi"/>
          <w:sz w:val="30"/>
          <w:szCs w:val="30"/>
          <w:cs/>
        </w:rPr>
        <w:t>ตุลาคม</w:t>
      </w:r>
      <w:r w:rsidR="00622DFD" w:rsidRPr="00396BC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51D7F" w:rsidRPr="00D51D7F">
        <w:rPr>
          <w:rFonts w:asciiTheme="majorBidi" w:hAnsiTheme="majorBidi"/>
          <w:sz w:val="30"/>
          <w:szCs w:val="30"/>
        </w:rPr>
        <w:t>2567</w:t>
      </w:r>
      <w:r w:rsidRPr="00396BC1">
        <w:rPr>
          <w:rFonts w:asciiTheme="majorBidi" w:hAnsiTheme="majorBidi" w:cstheme="majorBidi"/>
          <w:sz w:val="30"/>
          <w:szCs w:val="30"/>
        </w:rPr>
        <w:t xml:space="preserve"> </w:t>
      </w:r>
      <w:r w:rsidRPr="00396BC1">
        <w:rPr>
          <w:rFonts w:asciiTheme="majorBidi" w:hAnsiTheme="majorBidi" w:cstheme="majorBidi"/>
          <w:sz w:val="30"/>
          <w:szCs w:val="30"/>
          <w:cs/>
        </w:rPr>
        <w:t>ที่ดิน</w:t>
      </w:r>
      <w:r w:rsidRPr="00396BC1">
        <w:rPr>
          <w:rFonts w:ascii="Angsana New" w:hAnsi="Angsana New"/>
          <w:sz w:val="30"/>
          <w:szCs w:val="30"/>
          <w:cs/>
        </w:rPr>
        <w:t>ของ</w:t>
      </w:r>
      <w:r w:rsidRPr="00396BC1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396BC1">
        <w:rPr>
          <w:rFonts w:ascii="Angsana New" w:hAnsi="Angsana New"/>
          <w:sz w:val="30"/>
          <w:szCs w:val="30"/>
          <w:cs/>
        </w:rPr>
        <w:t>ได้ถูกวัดมูลค่าใหม่</w:t>
      </w:r>
      <w:r w:rsidRPr="00396BC1">
        <w:rPr>
          <w:rFonts w:asciiTheme="majorBidi" w:hAnsiTheme="majorBidi" w:cstheme="majorBidi"/>
          <w:sz w:val="30"/>
          <w:szCs w:val="30"/>
          <w:cs/>
        </w:rPr>
        <w:t xml:space="preserve">โดยผู้ประเมินราคาอิสระด้วยวิธีเปรียบเทียบข้อมูลตลาด ซึ่งจัดลำดับมูลค่ายุติธรรมเป็นระดับ </w:t>
      </w:r>
      <w:r w:rsidR="00D51D7F" w:rsidRPr="00D51D7F">
        <w:rPr>
          <w:rFonts w:asciiTheme="majorBidi" w:hAnsiTheme="majorBidi"/>
          <w:sz w:val="30"/>
          <w:szCs w:val="30"/>
        </w:rPr>
        <w:t>2</w:t>
      </w:r>
      <w:r w:rsidRPr="00396BC1">
        <w:rPr>
          <w:rFonts w:asciiTheme="majorBidi" w:hAnsiTheme="majorBidi" w:cstheme="majorBidi"/>
          <w:sz w:val="30"/>
          <w:szCs w:val="30"/>
          <w:cs/>
        </w:rPr>
        <w:t xml:space="preserve"> ซึ่งบริษัท</w:t>
      </w:r>
      <w:r w:rsidRPr="00396BC1">
        <w:rPr>
          <w:rFonts w:ascii="Angsana New" w:hAnsi="Angsana New"/>
          <w:sz w:val="30"/>
          <w:szCs w:val="30"/>
          <w:cs/>
        </w:rPr>
        <w:t>รับรู้</w:t>
      </w:r>
      <w:r w:rsidR="00595AE8" w:rsidRPr="00396BC1">
        <w:rPr>
          <w:rFonts w:ascii="Angsana New" w:hAnsi="Angsana New"/>
          <w:sz w:val="30"/>
          <w:szCs w:val="30"/>
          <w:cs/>
        </w:rPr>
        <w:t>ส่วนเกินทุนจากการตีราคาที่ดิน</w:t>
      </w:r>
      <w:r w:rsidRPr="00396BC1">
        <w:rPr>
          <w:rFonts w:ascii="Angsana New" w:hAnsi="Angsana New"/>
          <w:sz w:val="30"/>
          <w:szCs w:val="30"/>
          <w:cs/>
        </w:rPr>
        <w:t xml:space="preserve">ใหม่จำนวน </w:t>
      </w:r>
      <w:r w:rsidR="00D51D7F" w:rsidRPr="00D51D7F">
        <w:rPr>
          <w:rFonts w:ascii="Angsana New" w:hAnsi="Angsana New"/>
          <w:sz w:val="30"/>
          <w:szCs w:val="30"/>
        </w:rPr>
        <w:t>7</w:t>
      </w:r>
      <w:r w:rsidR="005970F3" w:rsidRPr="00396BC1">
        <w:rPr>
          <w:rFonts w:ascii="Angsana New" w:hAnsi="Angsana New"/>
          <w:sz w:val="30"/>
          <w:szCs w:val="30"/>
        </w:rPr>
        <w:t>.</w:t>
      </w:r>
      <w:r w:rsidR="00D51D7F" w:rsidRPr="00D51D7F">
        <w:rPr>
          <w:rFonts w:ascii="Angsana New" w:hAnsi="Angsana New"/>
          <w:sz w:val="30"/>
          <w:szCs w:val="30"/>
        </w:rPr>
        <w:t>4</w:t>
      </w:r>
      <w:r w:rsidRPr="00396BC1">
        <w:rPr>
          <w:rFonts w:ascii="Angsana New" w:hAnsi="Angsana New"/>
          <w:sz w:val="30"/>
          <w:szCs w:val="30"/>
        </w:rPr>
        <w:t xml:space="preserve"> </w:t>
      </w:r>
      <w:r w:rsidRPr="00396BC1">
        <w:rPr>
          <w:rFonts w:ascii="Angsana New" w:hAnsi="Angsana New"/>
          <w:sz w:val="30"/>
          <w:szCs w:val="30"/>
          <w:cs/>
        </w:rPr>
        <w:t>ล้านบาท</w:t>
      </w:r>
      <w:r w:rsidRPr="00396BC1">
        <w:rPr>
          <w:rFonts w:asciiTheme="majorBidi" w:hAnsiTheme="majorBidi" w:cstheme="majorBidi"/>
          <w:sz w:val="30"/>
          <w:szCs w:val="30"/>
          <w:cs/>
        </w:rPr>
        <w:t>ในกำไรขาดทุนเบ็ดเสร็จอื่น ทั้งนี้ที่ดิน</w:t>
      </w:r>
      <w:r w:rsidR="0028322D" w:rsidRPr="00396BC1">
        <w:rPr>
          <w:rFonts w:asciiTheme="majorBidi" w:hAnsiTheme="majorBidi" w:cstheme="majorBidi"/>
          <w:sz w:val="30"/>
          <w:szCs w:val="30"/>
          <w:cs/>
        </w:rPr>
        <w:t>ของกลุ่มบริษัทและ</w:t>
      </w:r>
      <w:r w:rsidRPr="00396BC1">
        <w:rPr>
          <w:rFonts w:asciiTheme="majorBidi" w:hAnsiTheme="majorBidi" w:cstheme="majorBidi"/>
          <w:sz w:val="30"/>
          <w:szCs w:val="30"/>
          <w:cs/>
        </w:rPr>
        <w:t xml:space="preserve">บริษัทจะมีมูลค่าสุทธิทางบัญชี ณ วันที่ </w:t>
      </w:r>
      <w:r w:rsidR="00D51D7F" w:rsidRPr="00D51D7F">
        <w:rPr>
          <w:rFonts w:asciiTheme="majorBidi" w:hAnsiTheme="majorBidi"/>
          <w:sz w:val="30"/>
          <w:szCs w:val="30"/>
        </w:rPr>
        <w:t>31</w:t>
      </w:r>
      <w:r w:rsidRPr="00396BC1">
        <w:rPr>
          <w:rFonts w:asciiTheme="majorBidi" w:hAnsiTheme="majorBidi" w:cstheme="majorBidi"/>
          <w:sz w:val="30"/>
          <w:szCs w:val="30"/>
        </w:rPr>
        <w:t xml:space="preserve"> </w:t>
      </w:r>
      <w:r w:rsidRPr="00396BC1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D51D7F" w:rsidRPr="00D51D7F">
        <w:rPr>
          <w:rFonts w:asciiTheme="majorBidi" w:hAnsiTheme="majorBidi"/>
          <w:sz w:val="30"/>
          <w:szCs w:val="30"/>
        </w:rPr>
        <w:t>2568</w:t>
      </w:r>
      <w:r w:rsidRPr="00396BC1">
        <w:rPr>
          <w:rFonts w:asciiTheme="majorBidi" w:hAnsiTheme="majorBidi" w:cstheme="majorBidi"/>
          <w:sz w:val="30"/>
          <w:szCs w:val="30"/>
          <w:cs/>
        </w:rPr>
        <w:t xml:space="preserve">เป็นจำนวน </w:t>
      </w:r>
      <w:r w:rsidR="00D51D7F" w:rsidRPr="00D51D7F">
        <w:rPr>
          <w:rFonts w:asciiTheme="majorBidi" w:hAnsiTheme="majorBidi"/>
          <w:sz w:val="30"/>
          <w:szCs w:val="30"/>
        </w:rPr>
        <w:t>52</w:t>
      </w:r>
      <w:r w:rsidR="000817C6" w:rsidRPr="0045450A">
        <w:rPr>
          <w:rFonts w:asciiTheme="majorBidi" w:hAnsiTheme="majorBidi"/>
          <w:sz w:val="30"/>
          <w:szCs w:val="30"/>
        </w:rPr>
        <w:t>.</w:t>
      </w:r>
      <w:r w:rsidR="00D51D7F" w:rsidRPr="00D51D7F">
        <w:rPr>
          <w:rFonts w:asciiTheme="majorBidi" w:hAnsiTheme="majorBidi"/>
          <w:sz w:val="30"/>
          <w:szCs w:val="30"/>
        </w:rPr>
        <w:t>8</w:t>
      </w:r>
      <w:r w:rsidRPr="0045450A">
        <w:rPr>
          <w:rFonts w:asciiTheme="majorBidi" w:hAnsiTheme="majorBidi" w:cstheme="majorBidi"/>
          <w:sz w:val="30"/>
          <w:szCs w:val="30"/>
        </w:rPr>
        <w:t xml:space="preserve"> </w:t>
      </w:r>
      <w:r w:rsidRPr="0045450A">
        <w:rPr>
          <w:rFonts w:asciiTheme="majorBidi" w:hAnsiTheme="majorBidi" w:cstheme="majorBidi"/>
          <w:sz w:val="30"/>
          <w:szCs w:val="30"/>
          <w:cs/>
        </w:rPr>
        <w:t>ล้าน</w:t>
      </w:r>
      <w:r w:rsidRPr="00396BC1">
        <w:rPr>
          <w:rFonts w:asciiTheme="majorBidi" w:hAnsiTheme="majorBidi" w:cstheme="majorBidi"/>
          <w:sz w:val="30"/>
          <w:szCs w:val="30"/>
          <w:cs/>
        </w:rPr>
        <w:t>บาท</w:t>
      </w:r>
      <w:r w:rsidRPr="00396BC1">
        <w:rPr>
          <w:rFonts w:ascii="Angsana New" w:hAnsi="Angsana New"/>
          <w:sz w:val="30"/>
          <w:szCs w:val="30"/>
          <w:cs/>
        </w:rPr>
        <w:t>และ</w:t>
      </w:r>
      <w:r w:rsidRPr="00396BC1">
        <w:rPr>
          <w:rFonts w:ascii="Angsana New" w:hAnsi="Angsana New"/>
          <w:sz w:val="30"/>
          <w:szCs w:val="30"/>
        </w:rPr>
        <w:t xml:space="preserve"> </w:t>
      </w:r>
      <w:r w:rsidR="00D51D7F" w:rsidRPr="00D51D7F">
        <w:rPr>
          <w:rFonts w:ascii="Angsana New" w:hAnsi="Angsana New"/>
          <w:sz w:val="30"/>
          <w:szCs w:val="30"/>
        </w:rPr>
        <w:t>29</w:t>
      </w:r>
      <w:r w:rsidR="00F52F8A">
        <w:rPr>
          <w:rFonts w:ascii="Angsana New" w:hAnsi="Angsana New"/>
          <w:sz w:val="30"/>
          <w:szCs w:val="30"/>
        </w:rPr>
        <w:t>.</w:t>
      </w:r>
      <w:r w:rsidR="00D51D7F" w:rsidRPr="00D51D7F">
        <w:rPr>
          <w:rFonts w:ascii="Angsana New" w:hAnsi="Angsana New"/>
          <w:sz w:val="30"/>
          <w:szCs w:val="30"/>
        </w:rPr>
        <w:t>6</w:t>
      </w:r>
      <w:r w:rsidRPr="00396BC1">
        <w:rPr>
          <w:rFonts w:ascii="Angsana New" w:hAnsi="Angsana New"/>
          <w:sz w:val="30"/>
          <w:szCs w:val="30"/>
          <w:cs/>
        </w:rPr>
        <w:t xml:space="preserve"> ล้านบาท ตามลำดับ</w:t>
      </w:r>
      <w:r w:rsidRPr="00396BC1">
        <w:rPr>
          <w:rFonts w:asciiTheme="majorBidi" w:hAnsiTheme="majorBidi" w:cstheme="majorBidi"/>
          <w:sz w:val="30"/>
          <w:szCs w:val="30"/>
          <w:cs/>
        </w:rPr>
        <w:t xml:space="preserve"> หากวัดมูลค่าด้วยวิธีราคาทุน</w:t>
      </w:r>
      <w:r w:rsidR="00C70010" w:rsidRPr="00396BC1">
        <w:rPr>
          <w:rFonts w:asciiTheme="majorBidi" w:hAnsiTheme="majorBidi" w:cstheme="majorBidi"/>
          <w:sz w:val="30"/>
          <w:szCs w:val="30"/>
        </w:rPr>
        <w:t xml:space="preserve"> </w:t>
      </w:r>
      <w:r w:rsidR="00C70010" w:rsidRPr="00151620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D51D7F" w:rsidRPr="00D51D7F">
        <w:rPr>
          <w:rFonts w:asciiTheme="majorBidi" w:hAnsiTheme="majorBidi"/>
          <w:i/>
          <w:iCs/>
          <w:sz w:val="30"/>
          <w:szCs w:val="30"/>
        </w:rPr>
        <w:t>2567</w:t>
      </w:r>
      <w:r w:rsidR="00C70010" w:rsidRPr="00151620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D51D7F" w:rsidRPr="00D51D7F">
        <w:rPr>
          <w:rFonts w:asciiTheme="majorBidi" w:hAnsiTheme="majorBidi"/>
          <w:i/>
          <w:iCs/>
          <w:sz w:val="30"/>
          <w:szCs w:val="30"/>
        </w:rPr>
        <w:t>43</w:t>
      </w:r>
      <w:r w:rsidR="00182A9A" w:rsidRPr="00151620">
        <w:rPr>
          <w:rFonts w:asciiTheme="majorBidi" w:hAnsiTheme="majorBidi"/>
          <w:i/>
          <w:iCs/>
          <w:sz w:val="30"/>
          <w:szCs w:val="30"/>
        </w:rPr>
        <w:t>.</w:t>
      </w:r>
      <w:r w:rsidR="00D51D7F" w:rsidRPr="00D51D7F">
        <w:rPr>
          <w:rFonts w:asciiTheme="majorBidi" w:hAnsiTheme="majorBidi"/>
          <w:i/>
          <w:iCs/>
          <w:sz w:val="30"/>
          <w:szCs w:val="30"/>
        </w:rPr>
        <w:t>0</w:t>
      </w:r>
      <w:r w:rsidR="00182A9A" w:rsidRPr="00151620">
        <w:rPr>
          <w:rFonts w:asciiTheme="majorBidi" w:hAnsiTheme="majorBidi"/>
          <w:i/>
          <w:iCs/>
          <w:sz w:val="30"/>
          <w:szCs w:val="30"/>
        </w:rPr>
        <w:t xml:space="preserve"> </w:t>
      </w:r>
      <w:r w:rsidR="00182A9A" w:rsidRPr="00151620">
        <w:rPr>
          <w:rFonts w:asciiTheme="majorBidi" w:hAnsiTheme="majorBidi"/>
          <w:i/>
          <w:iCs/>
          <w:sz w:val="30"/>
          <w:szCs w:val="30"/>
          <w:cs/>
        </w:rPr>
        <w:t xml:space="preserve">ล้านบาทและ </w:t>
      </w:r>
      <w:r w:rsidR="00D51D7F" w:rsidRPr="00D51D7F">
        <w:rPr>
          <w:rFonts w:asciiTheme="majorBidi" w:hAnsiTheme="majorBidi"/>
          <w:i/>
          <w:iCs/>
          <w:sz w:val="30"/>
          <w:szCs w:val="30"/>
        </w:rPr>
        <w:t>29</w:t>
      </w:r>
      <w:r w:rsidR="00182A9A" w:rsidRPr="00151620">
        <w:rPr>
          <w:rFonts w:asciiTheme="majorBidi" w:hAnsiTheme="majorBidi"/>
          <w:i/>
          <w:iCs/>
          <w:sz w:val="30"/>
          <w:szCs w:val="30"/>
        </w:rPr>
        <w:t>.</w:t>
      </w:r>
      <w:r w:rsidR="00D51D7F" w:rsidRPr="00D51D7F">
        <w:rPr>
          <w:rFonts w:asciiTheme="majorBidi" w:hAnsiTheme="majorBidi"/>
          <w:i/>
          <w:iCs/>
          <w:sz w:val="30"/>
          <w:szCs w:val="30"/>
        </w:rPr>
        <w:t>6</w:t>
      </w:r>
      <w:r w:rsidR="00182A9A" w:rsidRPr="00151620">
        <w:rPr>
          <w:rFonts w:asciiTheme="majorBidi" w:hAnsiTheme="majorBidi"/>
          <w:i/>
          <w:iCs/>
          <w:sz w:val="30"/>
          <w:szCs w:val="30"/>
        </w:rPr>
        <w:t xml:space="preserve"> </w:t>
      </w:r>
      <w:r w:rsidR="00182A9A" w:rsidRPr="00151620">
        <w:rPr>
          <w:rFonts w:asciiTheme="majorBidi" w:hAnsiTheme="majorBidi"/>
          <w:i/>
          <w:iCs/>
          <w:sz w:val="30"/>
          <w:szCs w:val="30"/>
          <w:cs/>
        </w:rPr>
        <w:t xml:space="preserve">ล้านบาท </w:t>
      </w:r>
      <w:r w:rsidR="00C70010" w:rsidRPr="00151620">
        <w:rPr>
          <w:rFonts w:asciiTheme="majorBidi" w:hAnsiTheme="majorBidi" w:cstheme="majorBidi"/>
          <w:i/>
          <w:iCs/>
          <w:sz w:val="30"/>
          <w:szCs w:val="30"/>
          <w:cs/>
        </w:rPr>
        <w:t>ตามลำดับ</w:t>
      </w:r>
      <w:r w:rsidR="00C70010" w:rsidRPr="00151620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240EE5A2" w14:textId="6A8C4BFE" w:rsidR="007B4A2A" w:rsidRPr="00396BC1" w:rsidRDefault="007B4A2A" w:rsidP="00FC7D0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81D9856" w14:textId="2FA6A042" w:rsidR="00EC7021" w:rsidRPr="00396BC1" w:rsidRDefault="00EC7021" w:rsidP="00EC7021">
      <w:pPr>
        <w:pStyle w:val="Heading2"/>
        <w:tabs>
          <w:tab w:val="clear" w:pos="340"/>
        </w:tabs>
        <w:ind w:left="540" w:hanging="540"/>
      </w:pPr>
      <w:r w:rsidRPr="00396BC1">
        <w:rPr>
          <w:cs/>
        </w:rPr>
        <w:t xml:space="preserve">สัญญาเช่า </w:t>
      </w:r>
    </w:p>
    <w:p w14:paraId="1269DA8F" w14:textId="77777777" w:rsidR="00EC7021" w:rsidRPr="00396BC1" w:rsidRDefault="00EC7021" w:rsidP="00EC7021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048"/>
        <w:gridCol w:w="1260"/>
        <w:gridCol w:w="178"/>
        <w:gridCol w:w="1085"/>
        <w:gridCol w:w="180"/>
        <w:gridCol w:w="1077"/>
        <w:gridCol w:w="180"/>
        <w:gridCol w:w="1082"/>
      </w:tblGrid>
      <w:tr w:rsidR="009D506D" w:rsidRPr="00396BC1" w14:paraId="2EF7F6E1" w14:textId="77777777" w:rsidTr="00291FAC">
        <w:trPr>
          <w:cantSplit/>
          <w:trHeight w:val="20"/>
          <w:tblHeader/>
        </w:trPr>
        <w:tc>
          <w:tcPr>
            <w:tcW w:w="4048" w:type="dxa"/>
            <w:vAlign w:val="bottom"/>
            <w:hideMark/>
          </w:tcPr>
          <w:p w14:paraId="078B229D" w14:textId="5D16494B" w:rsidR="009D506D" w:rsidRPr="00396BC1" w:rsidRDefault="009D506D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396B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สินทรัพย์สิทธิการใช้</w:t>
            </w:r>
          </w:p>
        </w:tc>
        <w:tc>
          <w:tcPr>
            <w:tcW w:w="2523" w:type="dxa"/>
            <w:gridSpan w:val="3"/>
            <w:hideMark/>
          </w:tcPr>
          <w:p w14:paraId="7FBB8778" w14:textId="388951B3" w:rsidR="009D506D" w:rsidRPr="00396BC1" w:rsidRDefault="009D506D">
            <w:pPr>
              <w:pStyle w:val="acctfourfigures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GB" w:bidi="th-TH"/>
              </w:rPr>
            </w:pPr>
            <w:r w:rsidRPr="00396BC1">
              <w:rPr>
                <w:rFonts w:ascii="Angsana New" w:hAnsi="Angsana New"/>
                <w:bCs/>
                <w:sz w:val="30"/>
                <w:szCs w:val="30"/>
                <w:cs/>
                <w:lang w:eastAsia="en-GB"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58490DC3" w14:textId="77777777" w:rsidR="009D506D" w:rsidRPr="00396BC1" w:rsidRDefault="009D506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2339" w:type="dxa"/>
            <w:gridSpan w:val="3"/>
            <w:hideMark/>
          </w:tcPr>
          <w:p w14:paraId="05A1E5C2" w14:textId="6B103ED8" w:rsidR="009D506D" w:rsidRPr="00396BC1" w:rsidRDefault="009D506D">
            <w:pPr>
              <w:pStyle w:val="acctfourfigures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396BC1">
              <w:rPr>
                <w:rFonts w:ascii="Angsana New" w:hAnsi="Angsana New"/>
                <w:bCs/>
                <w:sz w:val="30"/>
                <w:szCs w:val="30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214E29" w:rsidRPr="00396BC1" w14:paraId="5A4A460B" w14:textId="77777777" w:rsidTr="00B92022">
        <w:trPr>
          <w:cantSplit/>
          <w:trHeight w:val="20"/>
          <w:tblHeader/>
        </w:trPr>
        <w:tc>
          <w:tcPr>
            <w:tcW w:w="4048" w:type="dxa"/>
            <w:vAlign w:val="bottom"/>
            <w:hideMark/>
          </w:tcPr>
          <w:p w14:paraId="79C6E070" w14:textId="305E7382" w:rsidR="00214E29" w:rsidRPr="00396BC1" w:rsidRDefault="00214E29" w:rsidP="00214E29">
            <w:pPr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396B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 xml:space="preserve">ณ วันที่ </w:t>
            </w:r>
            <w:r w:rsidR="00D51D7F" w:rsidRPr="00D51D7F">
              <w:rPr>
                <w:rFonts w:asciiTheme="majorBidi" w:hAnsiTheme="majorBidi"/>
                <w:b/>
                <w:i/>
                <w:sz w:val="30"/>
                <w:szCs w:val="30"/>
                <w:lang w:eastAsia="en-GB"/>
              </w:rPr>
              <w:t>31</w:t>
            </w:r>
            <w:r w:rsidRPr="00396B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  <w:t xml:space="preserve"> </w:t>
            </w:r>
            <w:r w:rsidRPr="00396B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ธันวาคม</w:t>
            </w:r>
          </w:p>
        </w:tc>
        <w:tc>
          <w:tcPr>
            <w:tcW w:w="1260" w:type="dxa"/>
          </w:tcPr>
          <w:p w14:paraId="5D9D2C8F" w14:textId="244A8454" w:rsidR="00214E29" w:rsidRPr="00396BC1" w:rsidRDefault="00D51D7F" w:rsidP="00214E2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GB" w:bidi="th-TH"/>
              </w:rPr>
            </w:pPr>
            <w:r w:rsidRPr="00D51D7F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2568</w:t>
            </w:r>
          </w:p>
        </w:tc>
        <w:tc>
          <w:tcPr>
            <w:tcW w:w="178" w:type="dxa"/>
          </w:tcPr>
          <w:p w14:paraId="71C35E29" w14:textId="77777777" w:rsidR="00214E29" w:rsidRPr="00396BC1" w:rsidRDefault="00214E29" w:rsidP="00214E29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085" w:type="dxa"/>
          </w:tcPr>
          <w:p w14:paraId="6F004088" w14:textId="206984FA" w:rsidR="00214E29" w:rsidRPr="00396BC1" w:rsidRDefault="00D51D7F" w:rsidP="00214E29">
            <w:pPr>
              <w:pStyle w:val="acctfourfigures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D51D7F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2567</w:t>
            </w:r>
          </w:p>
        </w:tc>
        <w:tc>
          <w:tcPr>
            <w:tcW w:w="180" w:type="dxa"/>
          </w:tcPr>
          <w:p w14:paraId="77B88223" w14:textId="77777777" w:rsidR="00214E29" w:rsidRPr="00396BC1" w:rsidRDefault="00214E29" w:rsidP="00214E2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77" w:type="dxa"/>
          </w:tcPr>
          <w:p w14:paraId="7C6565BB" w14:textId="32E042EE" w:rsidR="00214E29" w:rsidRPr="00396BC1" w:rsidRDefault="00D51D7F" w:rsidP="00214E2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D51D7F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2568</w:t>
            </w:r>
          </w:p>
        </w:tc>
        <w:tc>
          <w:tcPr>
            <w:tcW w:w="180" w:type="dxa"/>
          </w:tcPr>
          <w:p w14:paraId="58FCC239" w14:textId="77777777" w:rsidR="00214E29" w:rsidRPr="00396BC1" w:rsidRDefault="00214E29" w:rsidP="00214E2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2" w:type="dxa"/>
          </w:tcPr>
          <w:p w14:paraId="73B3F852" w14:textId="439ADE20" w:rsidR="00214E29" w:rsidRPr="00396BC1" w:rsidRDefault="00D51D7F" w:rsidP="00214E29">
            <w:pPr>
              <w:pStyle w:val="acctfourfigures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D51D7F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2567</w:t>
            </w:r>
          </w:p>
        </w:tc>
      </w:tr>
      <w:tr w:rsidR="00214E29" w:rsidRPr="00396BC1" w14:paraId="70E58DDC" w14:textId="77777777" w:rsidTr="009D506D">
        <w:trPr>
          <w:cantSplit/>
          <w:trHeight w:val="20"/>
          <w:tblHeader/>
        </w:trPr>
        <w:tc>
          <w:tcPr>
            <w:tcW w:w="4048" w:type="dxa"/>
          </w:tcPr>
          <w:p w14:paraId="6E6DEF55" w14:textId="2142A8B8" w:rsidR="00214E29" w:rsidRPr="00396BC1" w:rsidRDefault="00214E29" w:rsidP="00214E29">
            <w:pPr>
              <w:pStyle w:val="Heading1"/>
              <w:keepLines/>
              <w:tabs>
                <w:tab w:val="left" w:pos="720"/>
              </w:tabs>
              <w:ind w:left="283" w:right="-45" w:hanging="283"/>
              <w:jc w:val="thaiDistribute"/>
              <w:rPr>
                <w:rFonts w:asciiTheme="majorBidi" w:hAnsiTheme="majorBidi" w:cstheme="majorBidi"/>
                <w:b w:val="0"/>
                <w:bCs w:val="0"/>
                <w:color w:val="0000FF"/>
                <w:sz w:val="30"/>
                <w:szCs w:val="30"/>
                <w:lang w:val="en-GB" w:eastAsia="en-GB"/>
              </w:rPr>
            </w:pPr>
          </w:p>
        </w:tc>
        <w:tc>
          <w:tcPr>
            <w:tcW w:w="5042" w:type="dxa"/>
            <w:gridSpan w:val="7"/>
            <w:vAlign w:val="center"/>
            <w:hideMark/>
          </w:tcPr>
          <w:p w14:paraId="0A8379D5" w14:textId="77777777" w:rsidR="00214E29" w:rsidRPr="00396BC1" w:rsidRDefault="00214E29" w:rsidP="00214E29">
            <w:pPr>
              <w:pStyle w:val="acctfourfigures"/>
              <w:spacing w:line="240" w:lineRule="atLeast"/>
              <w:ind w:hanging="1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GB"/>
              </w:rPr>
            </w:pPr>
            <w:r w:rsidRPr="00396BC1"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  <w:t>(</w:t>
            </w:r>
            <w:r w:rsidRPr="00396BC1">
              <w:rPr>
                <w:rFonts w:ascii="Angsana New" w:hAnsi="Angsana New"/>
                <w:i/>
                <w:iCs/>
                <w:sz w:val="30"/>
                <w:szCs w:val="30"/>
                <w:cs/>
                <w:lang w:eastAsia="en-GB" w:bidi="th-TH"/>
              </w:rPr>
              <w:t>พันบาท</w:t>
            </w:r>
            <w:r w:rsidRPr="00396BC1"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  <w:t>)</w:t>
            </w:r>
          </w:p>
        </w:tc>
      </w:tr>
      <w:tr w:rsidR="00182A9A" w:rsidRPr="00396BC1" w14:paraId="07BAD9CC" w14:textId="77777777" w:rsidTr="009D506D">
        <w:trPr>
          <w:cantSplit/>
          <w:trHeight w:val="20"/>
        </w:trPr>
        <w:tc>
          <w:tcPr>
            <w:tcW w:w="4048" w:type="dxa"/>
            <w:hideMark/>
          </w:tcPr>
          <w:p w14:paraId="31801494" w14:textId="20A93A24" w:rsidR="00182A9A" w:rsidRPr="00396BC1" w:rsidRDefault="00182A9A" w:rsidP="00182A9A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ที่ดินและสิ่งปลูกสร้าง</w:t>
            </w:r>
          </w:p>
        </w:tc>
        <w:tc>
          <w:tcPr>
            <w:tcW w:w="1260" w:type="dxa"/>
            <w:vAlign w:val="bottom"/>
          </w:tcPr>
          <w:p w14:paraId="19A23BB9" w14:textId="6C414E21" w:rsidR="00182A9A" w:rsidRPr="00396BC1" w:rsidRDefault="00D51D7F" w:rsidP="00182A9A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D51D7F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7</w:t>
            </w:r>
            <w:r w:rsidR="00135BAF">
              <w:rPr>
                <w:rFonts w:ascii="Angsana New" w:hAnsi="Angsana New"/>
                <w:sz w:val="30"/>
                <w:szCs w:val="30"/>
                <w:lang w:eastAsia="en-GB" w:bidi="th-TH"/>
              </w:rPr>
              <w:t>,</w:t>
            </w:r>
            <w:r w:rsidRPr="00D51D7F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785</w:t>
            </w:r>
          </w:p>
        </w:tc>
        <w:tc>
          <w:tcPr>
            <w:tcW w:w="178" w:type="dxa"/>
            <w:vAlign w:val="bottom"/>
          </w:tcPr>
          <w:p w14:paraId="7FD9E665" w14:textId="77777777" w:rsidR="00182A9A" w:rsidRPr="00396BC1" w:rsidRDefault="00182A9A" w:rsidP="00182A9A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5" w:type="dxa"/>
            <w:vAlign w:val="bottom"/>
          </w:tcPr>
          <w:p w14:paraId="6568A7C0" w14:textId="37518EC7" w:rsidR="00182A9A" w:rsidRPr="00396BC1" w:rsidRDefault="00D51D7F" w:rsidP="00182A9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D51D7F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14</w:t>
            </w:r>
            <w:r w:rsidR="00182A9A" w:rsidRPr="00396BC1">
              <w:rPr>
                <w:rFonts w:ascii="Angsana New" w:hAnsi="Angsana New"/>
                <w:sz w:val="30"/>
                <w:szCs w:val="30"/>
                <w:lang w:eastAsia="en-GB" w:bidi="th-TH"/>
              </w:rPr>
              <w:t>,</w:t>
            </w:r>
            <w:r w:rsidRPr="00D51D7F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256</w:t>
            </w:r>
          </w:p>
        </w:tc>
        <w:tc>
          <w:tcPr>
            <w:tcW w:w="180" w:type="dxa"/>
            <w:vAlign w:val="bottom"/>
          </w:tcPr>
          <w:p w14:paraId="7AF862B6" w14:textId="77777777" w:rsidR="00182A9A" w:rsidRPr="00396BC1" w:rsidRDefault="00182A9A" w:rsidP="00182A9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77" w:type="dxa"/>
            <w:vAlign w:val="bottom"/>
          </w:tcPr>
          <w:p w14:paraId="25EFEAE3" w14:textId="11F5C0CF" w:rsidR="00182A9A" w:rsidRPr="00396BC1" w:rsidRDefault="00D51D7F" w:rsidP="00182A9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D51D7F">
              <w:rPr>
                <w:rFonts w:ascii="Angsana New" w:hAnsi="Angsana New"/>
                <w:sz w:val="30"/>
                <w:szCs w:val="30"/>
                <w:lang w:val="en-US" w:eastAsia="en-GB"/>
              </w:rPr>
              <w:t>4</w:t>
            </w:r>
            <w:r w:rsidR="00135BAF">
              <w:rPr>
                <w:rFonts w:ascii="Angsana New" w:hAnsi="Angsana New"/>
                <w:sz w:val="30"/>
                <w:szCs w:val="30"/>
                <w:lang w:eastAsia="en-GB"/>
              </w:rPr>
              <w:t>,</w:t>
            </w:r>
            <w:r w:rsidRPr="00D51D7F">
              <w:rPr>
                <w:rFonts w:ascii="Angsana New" w:hAnsi="Angsana New"/>
                <w:sz w:val="30"/>
                <w:szCs w:val="30"/>
                <w:lang w:val="en-US" w:eastAsia="en-GB"/>
              </w:rPr>
              <w:t>422</w:t>
            </w:r>
          </w:p>
        </w:tc>
        <w:tc>
          <w:tcPr>
            <w:tcW w:w="180" w:type="dxa"/>
            <w:vAlign w:val="bottom"/>
          </w:tcPr>
          <w:p w14:paraId="0012C93B" w14:textId="77777777" w:rsidR="00182A9A" w:rsidRPr="00396BC1" w:rsidRDefault="00182A9A" w:rsidP="00182A9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2" w:type="dxa"/>
            <w:vAlign w:val="bottom"/>
          </w:tcPr>
          <w:p w14:paraId="6BBE89D6" w14:textId="4027F05E" w:rsidR="00182A9A" w:rsidRPr="00396BC1" w:rsidRDefault="00D51D7F" w:rsidP="00182A9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D51D7F">
              <w:rPr>
                <w:rFonts w:ascii="Angsana New" w:hAnsi="Angsana New"/>
                <w:sz w:val="30"/>
                <w:szCs w:val="30"/>
                <w:lang w:val="en-US" w:eastAsia="en-GB"/>
              </w:rPr>
              <w:t>4</w:t>
            </w:r>
            <w:r w:rsidR="00182A9A" w:rsidRPr="00396BC1">
              <w:rPr>
                <w:rFonts w:ascii="Angsana New" w:hAnsi="Angsana New"/>
                <w:sz w:val="30"/>
                <w:szCs w:val="30"/>
                <w:lang w:eastAsia="en-GB"/>
              </w:rPr>
              <w:t>,</w:t>
            </w:r>
            <w:r w:rsidRPr="00D51D7F">
              <w:rPr>
                <w:rFonts w:ascii="Angsana New" w:hAnsi="Angsana New"/>
                <w:sz w:val="30"/>
                <w:szCs w:val="30"/>
                <w:lang w:val="en-US" w:eastAsia="en-GB"/>
              </w:rPr>
              <w:t>858</w:t>
            </w:r>
          </w:p>
        </w:tc>
      </w:tr>
      <w:tr w:rsidR="00182A9A" w:rsidRPr="00396BC1" w14:paraId="7833E82F" w14:textId="77777777" w:rsidTr="009D506D">
        <w:trPr>
          <w:cantSplit/>
          <w:trHeight w:val="20"/>
        </w:trPr>
        <w:tc>
          <w:tcPr>
            <w:tcW w:w="4048" w:type="dxa"/>
            <w:hideMark/>
          </w:tcPr>
          <w:p w14:paraId="26421C63" w14:textId="6031D90A" w:rsidR="00182A9A" w:rsidRPr="00396BC1" w:rsidRDefault="00182A9A" w:rsidP="00182A9A">
            <w:pP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ระบบไฟฟ้าและน้ำประปา</w:t>
            </w:r>
          </w:p>
        </w:tc>
        <w:tc>
          <w:tcPr>
            <w:tcW w:w="1260" w:type="dxa"/>
            <w:vAlign w:val="bottom"/>
          </w:tcPr>
          <w:p w14:paraId="5147BB0F" w14:textId="5EFB3ED7" w:rsidR="00182A9A" w:rsidRPr="00396BC1" w:rsidRDefault="00D51D7F" w:rsidP="00182A9A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</w:t>
            </w:r>
            <w:r w:rsidR="00135BA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678</w:t>
            </w:r>
          </w:p>
        </w:tc>
        <w:tc>
          <w:tcPr>
            <w:tcW w:w="178" w:type="dxa"/>
            <w:vAlign w:val="bottom"/>
          </w:tcPr>
          <w:p w14:paraId="47E01806" w14:textId="77777777" w:rsidR="00182A9A" w:rsidRPr="00396BC1" w:rsidRDefault="00182A9A" w:rsidP="00182A9A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5" w:type="dxa"/>
            <w:vAlign w:val="bottom"/>
          </w:tcPr>
          <w:p w14:paraId="7B067565" w14:textId="12CBFA22" w:rsidR="00182A9A" w:rsidRPr="00396BC1" w:rsidRDefault="00D51D7F" w:rsidP="00182A9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</w:t>
            </w:r>
            <w:r w:rsidR="00182A9A" w:rsidRPr="00396BC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890</w:t>
            </w:r>
          </w:p>
        </w:tc>
        <w:tc>
          <w:tcPr>
            <w:tcW w:w="180" w:type="dxa"/>
            <w:vAlign w:val="bottom"/>
          </w:tcPr>
          <w:p w14:paraId="41D28E04" w14:textId="77777777" w:rsidR="00182A9A" w:rsidRPr="00396BC1" w:rsidRDefault="00182A9A" w:rsidP="00182A9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77" w:type="dxa"/>
            <w:vAlign w:val="bottom"/>
          </w:tcPr>
          <w:p w14:paraId="459EFFB4" w14:textId="6E99D87D" w:rsidR="00182A9A" w:rsidRPr="00396BC1" w:rsidRDefault="00D51D7F" w:rsidP="00182A9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</w:t>
            </w:r>
            <w:r w:rsidR="00135BA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678</w:t>
            </w:r>
          </w:p>
        </w:tc>
        <w:tc>
          <w:tcPr>
            <w:tcW w:w="180" w:type="dxa"/>
            <w:vAlign w:val="bottom"/>
          </w:tcPr>
          <w:p w14:paraId="7FC46478" w14:textId="77777777" w:rsidR="00182A9A" w:rsidRPr="00396BC1" w:rsidRDefault="00182A9A" w:rsidP="00182A9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2" w:type="dxa"/>
            <w:vAlign w:val="bottom"/>
          </w:tcPr>
          <w:p w14:paraId="2C4F45C2" w14:textId="7350CD44" w:rsidR="00182A9A" w:rsidRPr="00396BC1" w:rsidRDefault="00D51D7F" w:rsidP="00182A9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</w:t>
            </w:r>
            <w:r w:rsidR="00182A9A" w:rsidRPr="00396BC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890</w:t>
            </w:r>
          </w:p>
        </w:tc>
      </w:tr>
      <w:tr w:rsidR="00182A9A" w:rsidRPr="00396BC1" w14:paraId="21199F51" w14:textId="77777777" w:rsidTr="009D506D">
        <w:trPr>
          <w:cantSplit/>
          <w:trHeight w:val="20"/>
        </w:trPr>
        <w:tc>
          <w:tcPr>
            <w:tcW w:w="4048" w:type="dxa"/>
            <w:hideMark/>
          </w:tcPr>
          <w:p w14:paraId="7A5F4290" w14:textId="4F841FDB" w:rsidR="00182A9A" w:rsidRPr="00396BC1" w:rsidRDefault="00182A9A" w:rsidP="00182A9A">
            <w:pP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260" w:type="dxa"/>
            <w:vAlign w:val="bottom"/>
          </w:tcPr>
          <w:p w14:paraId="3389994E" w14:textId="0679E358" w:rsidR="00182A9A" w:rsidRPr="00396BC1" w:rsidRDefault="00D51D7F" w:rsidP="00182A9A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D51D7F">
              <w:rPr>
                <w:rFonts w:ascii="Angsana New" w:hAnsi="Angsana New"/>
                <w:sz w:val="30"/>
                <w:szCs w:val="30"/>
                <w:lang w:val="en-US" w:eastAsia="en-GB"/>
              </w:rPr>
              <w:t>36</w:t>
            </w:r>
            <w:r w:rsidR="00135BAF">
              <w:rPr>
                <w:rFonts w:ascii="Angsana New" w:hAnsi="Angsana New"/>
                <w:sz w:val="30"/>
                <w:szCs w:val="30"/>
                <w:lang w:eastAsia="en-GB"/>
              </w:rPr>
              <w:t>,</w:t>
            </w:r>
            <w:r w:rsidRPr="00D51D7F">
              <w:rPr>
                <w:rFonts w:ascii="Angsana New" w:hAnsi="Angsana New"/>
                <w:sz w:val="30"/>
                <w:szCs w:val="30"/>
                <w:lang w:val="en-US" w:eastAsia="en-GB"/>
              </w:rPr>
              <w:t>540</w:t>
            </w:r>
          </w:p>
        </w:tc>
        <w:tc>
          <w:tcPr>
            <w:tcW w:w="178" w:type="dxa"/>
            <w:vAlign w:val="bottom"/>
          </w:tcPr>
          <w:p w14:paraId="40CB1D14" w14:textId="77777777" w:rsidR="00182A9A" w:rsidRPr="00396BC1" w:rsidRDefault="00182A9A" w:rsidP="00182A9A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5" w:type="dxa"/>
            <w:vAlign w:val="bottom"/>
          </w:tcPr>
          <w:p w14:paraId="4B2756A4" w14:textId="27E521C0" w:rsidR="00182A9A" w:rsidRPr="00396BC1" w:rsidRDefault="00D51D7F" w:rsidP="00182A9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D51D7F">
              <w:rPr>
                <w:rFonts w:ascii="Angsana New" w:hAnsi="Angsana New"/>
                <w:sz w:val="30"/>
                <w:szCs w:val="30"/>
                <w:lang w:val="en-US" w:eastAsia="en-GB"/>
              </w:rPr>
              <w:t>44</w:t>
            </w:r>
            <w:r w:rsidR="00182A9A" w:rsidRPr="00396BC1">
              <w:rPr>
                <w:rFonts w:ascii="Angsana New" w:hAnsi="Angsana New"/>
                <w:sz w:val="30"/>
                <w:szCs w:val="30"/>
                <w:lang w:eastAsia="en-GB"/>
              </w:rPr>
              <w:t>,</w:t>
            </w:r>
            <w:r w:rsidRPr="00D51D7F">
              <w:rPr>
                <w:rFonts w:ascii="Angsana New" w:hAnsi="Angsana New"/>
                <w:sz w:val="30"/>
                <w:szCs w:val="30"/>
                <w:lang w:val="en-US" w:eastAsia="en-GB"/>
              </w:rPr>
              <w:t>313</w:t>
            </w:r>
          </w:p>
        </w:tc>
        <w:tc>
          <w:tcPr>
            <w:tcW w:w="180" w:type="dxa"/>
            <w:vAlign w:val="bottom"/>
          </w:tcPr>
          <w:p w14:paraId="3F33AB45" w14:textId="77777777" w:rsidR="00182A9A" w:rsidRPr="00396BC1" w:rsidRDefault="00182A9A" w:rsidP="00182A9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77" w:type="dxa"/>
            <w:vAlign w:val="bottom"/>
          </w:tcPr>
          <w:p w14:paraId="3C3E39CD" w14:textId="3CFCDC81" w:rsidR="00182A9A" w:rsidRPr="00396BC1" w:rsidRDefault="00D51D7F" w:rsidP="00182A9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D51D7F">
              <w:rPr>
                <w:rFonts w:ascii="Angsana New" w:hAnsi="Angsana New"/>
                <w:sz w:val="30"/>
                <w:szCs w:val="30"/>
                <w:lang w:val="en-US" w:eastAsia="en-GB"/>
              </w:rPr>
              <w:t>36</w:t>
            </w:r>
            <w:r w:rsidR="00135BAF">
              <w:rPr>
                <w:rFonts w:ascii="Angsana New" w:hAnsi="Angsana New"/>
                <w:sz w:val="30"/>
                <w:szCs w:val="30"/>
                <w:lang w:eastAsia="en-GB"/>
              </w:rPr>
              <w:t>,</w:t>
            </w:r>
            <w:r w:rsidRPr="00D51D7F">
              <w:rPr>
                <w:rFonts w:ascii="Angsana New" w:hAnsi="Angsana New"/>
                <w:sz w:val="30"/>
                <w:szCs w:val="30"/>
                <w:lang w:val="en-US" w:eastAsia="en-GB"/>
              </w:rPr>
              <w:t>540</w:t>
            </w:r>
          </w:p>
        </w:tc>
        <w:tc>
          <w:tcPr>
            <w:tcW w:w="180" w:type="dxa"/>
            <w:vAlign w:val="bottom"/>
          </w:tcPr>
          <w:p w14:paraId="3A3C4F1B" w14:textId="77777777" w:rsidR="00182A9A" w:rsidRPr="00396BC1" w:rsidRDefault="00182A9A" w:rsidP="00182A9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2" w:type="dxa"/>
            <w:vAlign w:val="bottom"/>
          </w:tcPr>
          <w:p w14:paraId="36B38C49" w14:textId="354EB0C5" w:rsidR="00182A9A" w:rsidRPr="00396BC1" w:rsidRDefault="00D51D7F" w:rsidP="00182A9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D51D7F">
              <w:rPr>
                <w:rFonts w:ascii="Angsana New" w:hAnsi="Angsana New"/>
                <w:sz w:val="30"/>
                <w:szCs w:val="30"/>
                <w:lang w:val="en-US" w:eastAsia="en-GB"/>
              </w:rPr>
              <w:t>44</w:t>
            </w:r>
            <w:r w:rsidR="00182A9A" w:rsidRPr="00396BC1">
              <w:rPr>
                <w:rFonts w:ascii="Angsana New" w:hAnsi="Angsana New"/>
                <w:sz w:val="30"/>
                <w:szCs w:val="30"/>
                <w:lang w:eastAsia="en-GB"/>
              </w:rPr>
              <w:t>,</w:t>
            </w:r>
            <w:r w:rsidRPr="00D51D7F">
              <w:rPr>
                <w:rFonts w:ascii="Angsana New" w:hAnsi="Angsana New"/>
                <w:sz w:val="30"/>
                <w:szCs w:val="30"/>
                <w:lang w:val="en-US" w:eastAsia="en-GB"/>
              </w:rPr>
              <w:t>312</w:t>
            </w:r>
          </w:p>
        </w:tc>
      </w:tr>
      <w:tr w:rsidR="00182A9A" w:rsidRPr="00396BC1" w14:paraId="34621875" w14:textId="77777777" w:rsidTr="009D506D">
        <w:trPr>
          <w:cantSplit/>
          <w:trHeight w:val="20"/>
        </w:trPr>
        <w:tc>
          <w:tcPr>
            <w:tcW w:w="4048" w:type="dxa"/>
          </w:tcPr>
          <w:p w14:paraId="7C8533BF" w14:textId="1AC6F9A4" w:rsidR="00182A9A" w:rsidRPr="00396BC1" w:rsidRDefault="00182A9A" w:rsidP="00182A9A">
            <w:pPr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1260" w:type="dxa"/>
            <w:vAlign w:val="bottom"/>
          </w:tcPr>
          <w:p w14:paraId="1D1F21A5" w14:textId="037D69A2" w:rsidR="00182A9A" w:rsidRPr="00396BC1" w:rsidRDefault="00D51D7F" w:rsidP="00182A9A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</w:pPr>
            <w:r w:rsidRPr="00D51D7F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4</w:t>
            </w:r>
            <w:r w:rsidR="00135BAF">
              <w:rPr>
                <w:rFonts w:ascii="Angsana New" w:hAnsi="Angsana New"/>
                <w:sz w:val="30"/>
                <w:szCs w:val="30"/>
                <w:lang w:eastAsia="en-GB" w:bidi="th-TH"/>
              </w:rPr>
              <w:t>,</w:t>
            </w:r>
            <w:r w:rsidRPr="00D51D7F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408</w:t>
            </w:r>
          </w:p>
        </w:tc>
        <w:tc>
          <w:tcPr>
            <w:tcW w:w="178" w:type="dxa"/>
            <w:vAlign w:val="bottom"/>
          </w:tcPr>
          <w:p w14:paraId="4E5A8923" w14:textId="77777777" w:rsidR="00182A9A" w:rsidRPr="00396BC1" w:rsidRDefault="00182A9A" w:rsidP="00182A9A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5" w:type="dxa"/>
            <w:vAlign w:val="bottom"/>
          </w:tcPr>
          <w:p w14:paraId="024BE786" w14:textId="1FF6E74F" w:rsidR="00182A9A" w:rsidRPr="00396BC1" w:rsidRDefault="00D51D7F" w:rsidP="00182A9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D51D7F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7</w:t>
            </w:r>
            <w:r w:rsidR="00182A9A" w:rsidRPr="00396BC1">
              <w:rPr>
                <w:rFonts w:ascii="Angsana New" w:hAnsi="Angsana New"/>
                <w:sz w:val="30"/>
                <w:szCs w:val="30"/>
                <w:lang w:eastAsia="en-GB" w:bidi="th-TH"/>
              </w:rPr>
              <w:t>,</w:t>
            </w:r>
            <w:r w:rsidRPr="00D51D7F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138</w:t>
            </w:r>
          </w:p>
        </w:tc>
        <w:tc>
          <w:tcPr>
            <w:tcW w:w="180" w:type="dxa"/>
            <w:vAlign w:val="bottom"/>
          </w:tcPr>
          <w:p w14:paraId="34FDB10F" w14:textId="77777777" w:rsidR="00182A9A" w:rsidRPr="00396BC1" w:rsidRDefault="00182A9A" w:rsidP="00182A9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77" w:type="dxa"/>
            <w:vAlign w:val="bottom"/>
          </w:tcPr>
          <w:p w14:paraId="037E5AD5" w14:textId="04500B74" w:rsidR="00182A9A" w:rsidRPr="00396BC1" w:rsidRDefault="00D51D7F" w:rsidP="00182A9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D51D7F">
              <w:rPr>
                <w:rFonts w:ascii="Angsana New" w:hAnsi="Angsana New"/>
                <w:sz w:val="30"/>
                <w:szCs w:val="30"/>
                <w:lang w:val="en-US" w:eastAsia="en-GB"/>
              </w:rPr>
              <w:t>1</w:t>
            </w:r>
            <w:r w:rsidR="00135BAF">
              <w:rPr>
                <w:rFonts w:ascii="Angsana New" w:hAnsi="Angsana New"/>
                <w:sz w:val="30"/>
                <w:szCs w:val="30"/>
                <w:lang w:eastAsia="en-GB"/>
              </w:rPr>
              <w:t>,</w:t>
            </w:r>
            <w:r w:rsidRPr="00D51D7F">
              <w:rPr>
                <w:rFonts w:ascii="Angsana New" w:hAnsi="Angsana New"/>
                <w:sz w:val="30"/>
                <w:szCs w:val="30"/>
                <w:lang w:val="en-US" w:eastAsia="en-GB"/>
              </w:rPr>
              <w:t>193</w:t>
            </w:r>
          </w:p>
        </w:tc>
        <w:tc>
          <w:tcPr>
            <w:tcW w:w="180" w:type="dxa"/>
            <w:vAlign w:val="bottom"/>
          </w:tcPr>
          <w:p w14:paraId="216F4159" w14:textId="77777777" w:rsidR="00182A9A" w:rsidRPr="00396BC1" w:rsidRDefault="00182A9A" w:rsidP="00182A9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2" w:type="dxa"/>
            <w:vAlign w:val="bottom"/>
          </w:tcPr>
          <w:p w14:paraId="442AAE00" w14:textId="229EB78D" w:rsidR="00182A9A" w:rsidRPr="00396BC1" w:rsidRDefault="00D51D7F" w:rsidP="00182A9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D51D7F">
              <w:rPr>
                <w:rFonts w:ascii="Angsana New" w:hAnsi="Angsana New"/>
                <w:sz w:val="30"/>
                <w:szCs w:val="30"/>
                <w:lang w:val="en-US" w:eastAsia="en-GB"/>
              </w:rPr>
              <w:t>1</w:t>
            </w:r>
            <w:r w:rsidR="00182A9A" w:rsidRPr="00396BC1">
              <w:rPr>
                <w:rFonts w:ascii="Angsana New" w:hAnsi="Angsana New"/>
                <w:sz w:val="30"/>
                <w:szCs w:val="30"/>
                <w:lang w:eastAsia="en-GB"/>
              </w:rPr>
              <w:t>,</w:t>
            </w:r>
            <w:r w:rsidRPr="00D51D7F">
              <w:rPr>
                <w:rFonts w:ascii="Angsana New" w:hAnsi="Angsana New"/>
                <w:sz w:val="30"/>
                <w:szCs w:val="30"/>
                <w:lang w:val="en-US" w:eastAsia="en-GB"/>
              </w:rPr>
              <w:t>715</w:t>
            </w:r>
          </w:p>
        </w:tc>
      </w:tr>
      <w:tr w:rsidR="00182A9A" w:rsidRPr="00396BC1" w14:paraId="09531E02" w14:textId="77777777" w:rsidTr="009D506D">
        <w:trPr>
          <w:cantSplit/>
          <w:trHeight w:val="20"/>
        </w:trPr>
        <w:tc>
          <w:tcPr>
            <w:tcW w:w="4048" w:type="dxa"/>
          </w:tcPr>
          <w:p w14:paraId="05A1937B" w14:textId="5E63BD53" w:rsidR="00182A9A" w:rsidRPr="00396BC1" w:rsidRDefault="00182A9A" w:rsidP="00182A9A">
            <w:pPr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260" w:type="dxa"/>
            <w:vAlign w:val="bottom"/>
          </w:tcPr>
          <w:p w14:paraId="22A39A78" w14:textId="730E4CA3" w:rsidR="00182A9A" w:rsidRPr="00396BC1" w:rsidRDefault="00D51D7F" w:rsidP="00182A9A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D51D7F">
              <w:rPr>
                <w:rFonts w:ascii="Angsana New" w:hAnsi="Angsana New"/>
                <w:sz w:val="30"/>
                <w:szCs w:val="30"/>
                <w:lang w:val="en-US" w:eastAsia="en-GB"/>
              </w:rPr>
              <w:t>10</w:t>
            </w:r>
            <w:r w:rsidR="00135BAF">
              <w:rPr>
                <w:rFonts w:ascii="Angsana New" w:hAnsi="Angsana New"/>
                <w:sz w:val="30"/>
                <w:szCs w:val="30"/>
                <w:lang w:eastAsia="en-GB"/>
              </w:rPr>
              <w:t>,</w:t>
            </w:r>
            <w:r w:rsidRPr="00D51D7F">
              <w:rPr>
                <w:rFonts w:ascii="Angsana New" w:hAnsi="Angsana New"/>
                <w:sz w:val="30"/>
                <w:szCs w:val="30"/>
                <w:lang w:val="en-US" w:eastAsia="en-GB"/>
              </w:rPr>
              <w:t>462</w:t>
            </w:r>
          </w:p>
        </w:tc>
        <w:tc>
          <w:tcPr>
            <w:tcW w:w="178" w:type="dxa"/>
            <w:vAlign w:val="bottom"/>
          </w:tcPr>
          <w:p w14:paraId="7969BDB0" w14:textId="77777777" w:rsidR="00182A9A" w:rsidRPr="00396BC1" w:rsidRDefault="00182A9A" w:rsidP="00182A9A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5" w:type="dxa"/>
            <w:vAlign w:val="bottom"/>
          </w:tcPr>
          <w:p w14:paraId="689F0FCE" w14:textId="2A18D45E" w:rsidR="00182A9A" w:rsidRPr="00396BC1" w:rsidRDefault="00D51D7F" w:rsidP="00182A9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D51D7F">
              <w:rPr>
                <w:rFonts w:ascii="Angsana New" w:hAnsi="Angsana New"/>
                <w:sz w:val="30"/>
                <w:szCs w:val="30"/>
                <w:lang w:val="en-US" w:eastAsia="en-GB"/>
              </w:rPr>
              <w:t>5</w:t>
            </w:r>
            <w:r w:rsidR="00182A9A" w:rsidRPr="00396BC1">
              <w:rPr>
                <w:rFonts w:ascii="Angsana New" w:hAnsi="Angsana New"/>
                <w:sz w:val="30"/>
                <w:szCs w:val="30"/>
                <w:lang w:eastAsia="en-GB"/>
              </w:rPr>
              <w:t>,</w:t>
            </w:r>
            <w:r w:rsidRPr="00D51D7F">
              <w:rPr>
                <w:rFonts w:ascii="Angsana New" w:hAnsi="Angsana New"/>
                <w:sz w:val="30"/>
                <w:szCs w:val="30"/>
                <w:lang w:val="en-US" w:eastAsia="en-GB"/>
              </w:rPr>
              <w:t>201</w:t>
            </w:r>
          </w:p>
        </w:tc>
        <w:tc>
          <w:tcPr>
            <w:tcW w:w="180" w:type="dxa"/>
            <w:vAlign w:val="bottom"/>
          </w:tcPr>
          <w:p w14:paraId="392E503E" w14:textId="77777777" w:rsidR="00182A9A" w:rsidRPr="00396BC1" w:rsidRDefault="00182A9A" w:rsidP="00182A9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77" w:type="dxa"/>
            <w:vAlign w:val="bottom"/>
          </w:tcPr>
          <w:p w14:paraId="40C91E69" w14:textId="5646DE53" w:rsidR="00182A9A" w:rsidRPr="00396BC1" w:rsidRDefault="00D51D7F" w:rsidP="00135BA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D51D7F">
              <w:rPr>
                <w:rFonts w:ascii="Angsana New" w:hAnsi="Angsana New"/>
                <w:sz w:val="30"/>
                <w:szCs w:val="30"/>
                <w:lang w:val="en-US" w:eastAsia="en-GB"/>
              </w:rPr>
              <w:t>6</w:t>
            </w:r>
            <w:r w:rsidR="00135BAF">
              <w:rPr>
                <w:rFonts w:ascii="Angsana New" w:hAnsi="Angsana New"/>
                <w:sz w:val="30"/>
                <w:szCs w:val="30"/>
                <w:lang w:eastAsia="en-GB"/>
              </w:rPr>
              <w:t>,</w:t>
            </w:r>
            <w:r w:rsidRPr="00D51D7F">
              <w:rPr>
                <w:rFonts w:ascii="Angsana New" w:hAnsi="Angsana New"/>
                <w:sz w:val="30"/>
                <w:szCs w:val="30"/>
                <w:lang w:val="en-US" w:eastAsia="en-GB"/>
              </w:rPr>
              <w:t>538</w:t>
            </w:r>
          </w:p>
        </w:tc>
        <w:tc>
          <w:tcPr>
            <w:tcW w:w="180" w:type="dxa"/>
            <w:vAlign w:val="bottom"/>
          </w:tcPr>
          <w:p w14:paraId="7EA06B59" w14:textId="77777777" w:rsidR="00182A9A" w:rsidRPr="00396BC1" w:rsidRDefault="00182A9A" w:rsidP="00182A9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2" w:type="dxa"/>
            <w:vAlign w:val="bottom"/>
          </w:tcPr>
          <w:p w14:paraId="6B4320ED" w14:textId="2D80A626" w:rsidR="00182A9A" w:rsidRPr="00396BC1" w:rsidRDefault="00182A9A" w:rsidP="00182A9A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-82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396BC1">
              <w:rPr>
                <w:rFonts w:ascii="Angsana New" w:hAnsi="Angsana New"/>
                <w:sz w:val="30"/>
                <w:szCs w:val="30"/>
                <w:lang w:eastAsia="en-GB"/>
              </w:rPr>
              <w:t>-</w:t>
            </w:r>
          </w:p>
        </w:tc>
      </w:tr>
      <w:tr w:rsidR="00182A9A" w:rsidRPr="00396BC1" w14:paraId="31559DC1" w14:textId="77777777" w:rsidTr="009D506D">
        <w:trPr>
          <w:cantSplit/>
          <w:trHeight w:val="20"/>
        </w:trPr>
        <w:tc>
          <w:tcPr>
            <w:tcW w:w="4048" w:type="dxa"/>
            <w:hideMark/>
          </w:tcPr>
          <w:p w14:paraId="39E6D8EB" w14:textId="77777777" w:rsidR="00182A9A" w:rsidRPr="00396BC1" w:rsidRDefault="00182A9A" w:rsidP="00182A9A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81C7C9F" w14:textId="65107CF6" w:rsidR="00182A9A" w:rsidRPr="00396BC1" w:rsidRDefault="00D51D7F" w:rsidP="00182A9A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D51D7F"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  <w:t>60</w:t>
            </w:r>
            <w:r w:rsidR="00135BAF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D51D7F"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  <w:t>873</w:t>
            </w:r>
          </w:p>
        </w:tc>
        <w:tc>
          <w:tcPr>
            <w:tcW w:w="178" w:type="dxa"/>
            <w:vAlign w:val="bottom"/>
          </w:tcPr>
          <w:p w14:paraId="27E5C404" w14:textId="77777777" w:rsidR="00182A9A" w:rsidRPr="00396BC1" w:rsidRDefault="00182A9A" w:rsidP="00182A9A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49DA8A4" w14:textId="1DBA30F8" w:rsidR="00182A9A" w:rsidRPr="00396BC1" w:rsidRDefault="00D51D7F" w:rsidP="00182A9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D51D7F"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  <w:t>72</w:t>
            </w:r>
            <w:r w:rsidR="00182A9A" w:rsidRPr="00396BC1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D51D7F"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  <w:t>798</w:t>
            </w:r>
          </w:p>
        </w:tc>
        <w:tc>
          <w:tcPr>
            <w:tcW w:w="180" w:type="dxa"/>
            <w:vAlign w:val="bottom"/>
          </w:tcPr>
          <w:p w14:paraId="1F5B7798" w14:textId="77777777" w:rsidR="00182A9A" w:rsidRPr="00396BC1" w:rsidRDefault="00182A9A" w:rsidP="00182A9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307B7CC" w14:textId="5F0E4105" w:rsidR="00182A9A" w:rsidRPr="00396BC1" w:rsidRDefault="00D51D7F" w:rsidP="00182A9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D51D7F"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  <w:t>50</w:t>
            </w:r>
            <w:r w:rsidR="00135BAF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D51D7F"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  <w:t>371</w:t>
            </w:r>
          </w:p>
        </w:tc>
        <w:tc>
          <w:tcPr>
            <w:tcW w:w="180" w:type="dxa"/>
            <w:vAlign w:val="bottom"/>
          </w:tcPr>
          <w:p w14:paraId="2A22BBB7" w14:textId="77777777" w:rsidR="00182A9A" w:rsidRPr="00396BC1" w:rsidRDefault="00182A9A" w:rsidP="00182A9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1883493" w14:textId="3B149908" w:rsidR="00182A9A" w:rsidRPr="00396BC1" w:rsidRDefault="00D51D7F" w:rsidP="00182A9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D51D7F"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  <w:t>52</w:t>
            </w:r>
            <w:r w:rsidR="00182A9A" w:rsidRPr="00396BC1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D51D7F"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  <w:t>775</w:t>
            </w:r>
          </w:p>
        </w:tc>
      </w:tr>
    </w:tbl>
    <w:p w14:paraId="220DEE10" w14:textId="0B729CB4" w:rsidR="009D506D" w:rsidRPr="00396BC1" w:rsidRDefault="009D506D" w:rsidP="00EC7021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</w:p>
    <w:p w14:paraId="3A944A89" w14:textId="1D4776F5" w:rsidR="00EC7021" w:rsidRPr="00396BC1" w:rsidRDefault="009D506D" w:rsidP="00EC7021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96BC1">
        <w:rPr>
          <w:rFonts w:asciiTheme="majorBidi" w:hAnsiTheme="majorBidi" w:cstheme="majorBidi"/>
          <w:sz w:val="30"/>
          <w:szCs w:val="30"/>
          <w:cs/>
        </w:rPr>
        <w:t xml:space="preserve">ในปี </w:t>
      </w:r>
      <w:r w:rsidR="00D51D7F" w:rsidRPr="00D51D7F">
        <w:rPr>
          <w:rFonts w:asciiTheme="majorBidi" w:hAnsiTheme="majorBidi"/>
          <w:sz w:val="30"/>
          <w:szCs w:val="30"/>
          <w:lang w:val="en-US"/>
        </w:rPr>
        <w:t>2568</w:t>
      </w:r>
      <w:r w:rsidRPr="00396BC1">
        <w:rPr>
          <w:rFonts w:asciiTheme="majorBidi" w:hAnsiTheme="majorBidi" w:cstheme="majorBidi"/>
          <w:sz w:val="30"/>
          <w:szCs w:val="30"/>
        </w:rPr>
        <w:t xml:space="preserve"> </w:t>
      </w:r>
      <w:r w:rsidRPr="00396BC1">
        <w:rPr>
          <w:rFonts w:asciiTheme="majorBidi" w:hAnsiTheme="majorBidi" w:cstheme="majorBidi"/>
          <w:sz w:val="30"/>
          <w:szCs w:val="30"/>
          <w:cs/>
        </w:rPr>
        <w:t xml:space="preserve">สินทรัพย์สิทธิการใช้ของกลุ่มบริษัทและบริษัทเพิ่มขึ้นเป็นจำนวน </w:t>
      </w:r>
      <w:r w:rsidR="00D51D7F" w:rsidRPr="00D51D7F">
        <w:rPr>
          <w:rFonts w:asciiTheme="majorBidi" w:hAnsiTheme="majorBidi"/>
          <w:sz w:val="30"/>
          <w:szCs w:val="30"/>
          <w:lang w:val="en-US"/>
        </w:rPr>
        <w:t>17</w:t>
      </w:r>
      <w:r w:rsidR="00C80155" w:rsidRPr="00CA687D">
        <w:rPr>
          <w:rFonts w:asciiTheme="majorBidi" w:hAnsiTheme="majorBidi"/>
          <w:sz w:val="30"/>
          <w:szCs w:val="30"/>
          <w:lang w:val="en-US"/>
        </w:rPr>
        <w:t>.</w:t>
      </w:r>
      <w:r w:rsidR="00D51D7F" w:rsidRPr="00D51D7F">
        <w:rPr>
          <w:rFonts w:asciiTheme="majorBidi" w:hAnsiTheme="majorBidi"/>
          <w:sz w:val="30"/>
          <w:szCs w:val="30"/>
          <w:lang w:val="en-US"/>
        </w:rPr>
        <w:t>2</w:t>
      </w:r>
      <w:r w:rsidRPr="00396BC1">
        <w:rPr>
          <w:rFonts w:asciiTheme="majorBidi" w:hAnsiTheme="majorBidi" w:cstheme="majorBidi"/>
          <w:sz w:val="30"/>
          <w:szCs w:val="30"/>
        </w:rPr>
        <w:t xml:space="preserve"> </w:t>
      </w:r>
      <w:r w:rsidRPr="00396BC1">
        <w:rPr>
          <w:rFonts w:asciiTheme="majorBidi" w:hAnsiTheme="majorBidi" w:cstheme="majorBidi"/>
          <w:sz w:val="30"/>
          <w:szCs w:val="30"/>
          <w:cs/>
        </w:rPr>
        <w:t>ล้านบาท และ</w:t>
      </w:r>
      <w:r w:rsidR="00436239">
        <w:rPr>
          <w:rFonts w:asciiTheme="majorBidi" w:hAnsiTheme="majorBidi" w:cstheme="majorBidi"/>
          <w:sz w:val="30"/>
          <w:szCs w:val="30"/>
        </w:rPr>
        <w:t xml:space="preserve"> </w:t>
      </w:r>
      <w:r w:rsidR="00D51D7F" w:rsidRPr="00D51D7F">
        <w:rPr>
          <w:rFonts w:asciiTheme="majorBidi" w:hAnsiTheme="majorBidi" w:cstheme="majorBidi"/>
          <w:sz w:val="30"/>
          <w:szCs w:val="30"/>
          <w:lang w:val="en-US"/>
        </w:rPr>
        <w:t>17</w:t>
      </w:r>
      <w:r w:rsidR="00436239">
        <w:rPr>
          <w:rFonts w:asciiTheme="majorBidi" w:hAnsiTheme="majorBidi" w:cstheme="majorBidi"/>
          <w:sz w:val="30"/>
          <w:szCs w:val="30"/>
        </w:rPr>
        <w:t>.</w:t>
      </w:r>
      <w:r w:rsidR="00D51D7F" w:rsidRPr="00D51D7F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396BC1">
        <w:rPr>
          <w:rFonts w:asciiTheme="majorBidi" w:hAnsiTheme="majorBidi" w:cstheme="majorBidi"/>
          <w:sz w:val="30"/>
          <w:szCs w:val="30"/>
        </w:rPr>
        <w:t xml:space="preserve"> </w:t>
      </w:r>
      <w:r w:rsidRPr="00396BC1">
        <w:rPr>
          <w:rFonts w:asciiTheme="majorBidi" w:hAnsiTheme="majorBidi" w:cstheme="majorBidi"/>
          <w:sz w:val="30"/>
          <w:szCs w:val="30"/>
          <w:cs/>
        </w:rPr>
        <w:t>ล้านบาท ตามลำดับ</w:t>
      </w:r>
      <w:r w:rsidRPr="00396BC1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151620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D51D7F" w:rsidRPr="00D51D7F">
        <w:rPr>
          <w:rFonts w:asciiTheme="majorBidi" w:hAnsiTheme="majorBidi"/>
          <w:i/>
          <w:iCs/>
          <w:sz w:val="30"/>
          <w:szCs w:val="30"/>
          <w:lang w:val="en-US"/>
        </w:rPr>
        <w:t>2567</w:t>
      </w:r>
      <w:r w:rsidRPr="00151620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D51D7F" w:rsidRPr="00D51D7F">
        <w:rPr>
          <w:rFonts w:asciiTheme="majorBidi" w:hAnsiTheme="majorBidi"/>
          <w:i/>
          <w:iCs/>
          <w:sz w:val="30"/>
          <w:szCs w:val="30"/>
          <w:lang w:val="en-US"/>
        </w:rPr>
        <w:t>31</w:t>
      </w:r>
      <w:r w:rsidR="00182A9A" w:rsidRPr="00151620">
        <w:rPr>
          <w:rFonts w:asciiTheme="majorBidi" w:hAnsiTheme="majorBidi"/>
          <w:i/>
          <w:iCs/>
          <w:sz w:val="30"/>
          <w:szCs w:val="30"/>
          <w:lang w:val="en-US"/>
        </w:rPr>
        <w:t>.</w:t>
      </w:r>
      <w:r w:rsidR="00D51D7F" w:rsidRPr="00D51D7F">
        <w:rPr>
          <w:rFonts w:asciiTheme="majorBidi" w:hAnsiTheme="majorBidi"/>
          <w:i/>
          <w:iCs/>
          <w:sz w:val="30"/>
          <w:szCs w:val="30"/>
          <w:lang w:val="en-US"/>
        </w:rPr>
        <w:t>2</w:t>
      </w:r>
      <w:r w:rsidR="00182A9A" w:rsidRPr="00151620">
        <w:rPr>
          <w:rFonts w:asciiTheme="majorBidi" w:hAnsiTheme="majorBidi"/>
          <w:i/>
          <w:iCs/>
          <w:sz w:val="30"/>
          <w:szCs w:val="30"/>
          <w:lang w:val="en-US"/>
        </w:rPr>
        <w:t xml:space="preserve"> </w:t>
      </w:r>
      <w:r w:rsidR="00182A9A" w:rsidRPr="00151620">
        <w:rPr>
          <w:rFonts w:asciiTheme="majorBidi" w:hAnsiTheme="majorBidi"/>
          <w:i/>
          <w:iCs/>
          <w:sz w:val="30"/>
          <w:szCs w:val="30"/>
          <w:cs/>
          <w:lang w:val="en-US" w:bidi="th-TH"/>
        </w:rPr>
        <w:t xml:space="preserve">ล้านบาท และ </w:t>
      </w:r>
      <w:r w:rsidR="00D51D7F" w:rsidRPr="00D51D7F">
        <w:rPr>
          <w:rFonts w:asciiTheme="majorBidi" w:hAnsiTheme="majorBidi"/>
          <w:i/>
          <w:iCs/>
          <w:sz w:val="30"/>
          <w:szCs w:val="30"/>
          <w:lang w:val="en-US"/>
        </w:rPr>
        <w:t>21</w:t>
      </w:r>
      <w:r w:rsidR="00182A9A" w:rsidRPr="00151620">
        <w:rPr>
          <w:rFonts w:asciiTheme="majorBidi" w:hAnsiTheme="majorBidi"/>
          <w:i/>
          <w:iCs/>
          <w:sz w:val="30"/>
          <w:szCs w:val="30"/>
          <w:lang w:val="en-US"/>
        </w:rPr>
        <w:t>.</w:t>
      </w:r>
      <w:r w:rsidR="00D51D7F" w:rsidRPr="00D51D7F">
        <w:rPr>
          <w:rFonts w:asciiTheme="majorBidi" w:hAnsiTheme="majorBidi"/>
          <w:i/>
          <w:iCs/>
          <w:sz w:val="30"/>
          <w:szCs w:val="30"/>
          <w:lang w:val="en-US"/>
        </w:rPr>
        <w:t>5</w:t>
      </w:r>
      <w:r w:rsidR="00182A9A" w:rsidRPr="00151620">
        <w:rPr>
          <w:rFonts w:asciiTheme="majorBidi" w:hAnsiTheme="majorBidi"/>
          <w:i/>
          <w:iCs/>
          <w:sz w:val="30"/>
          <w:szCs w:val="30"/>
          <w:lang w:val="en-US"/>
        </w:rPr>
        <w:t xml:space="preserve"> </w:t>
      </w:r>
      <w:r w:rsidR="00182A9A" w:rsidRPr="00151620">
        <w:rPr>
          <w:rFonts w:asciiTheme="majorBidi" w:hAnsiTheme="majorBidi"/>
          <w:i/>
          <w:iCs/>
          <w:sz w:val="30"/>
          <w:szCs w:val="30"/>
          <w:cs/>
          <w:lang w:val="en-US" w:bidi="th-TH"/>
        </w:rPr>
        <w:t xml:space="preserve">ล้านบาท </w:t>
      </w:r>
      <w:r w:rsidRPr="00151620">
        <w:rPr>
          <w:rFonts w:asciiTheme="majorBidi" w:hAnsiTheme="majorBidi" w:cstheme="majorBidi"/>
          <w:i/>
          <w:iCs/>
          <w:sz w:val="30"/>
          <w:szCs w:val="30"/>
          <w:cs/>
        </w:rPr>
        <w:t>ตามลำดับ)</w:t>
      </w:r>
    </w:p>
    <w:p w14:paraId="04338784" w14:textId="77777777" w:rsidR="00CD6EFD" w:rsidRPr="00396BC1" w:rsidRDefault="00CD6EFD" w:rsidP="00EC7021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</w:pPr>
    </w:p>
    <w:p w14:paraId="47E28C46" w14:textId="40067669" w:rsidR="00CD6EFD" w:rsidRPr="00396BC1" w:rsidRDefault="00CD6EFD" w:rsidP="00CD6EFD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396BC1">
        <w:rPr>
          <w:rFonts w:asciiTheme="majorBidi" w:hAnsiTheme="majorBidi" w:cstheme="majorBidi"/>
          <w:sz w:val="30"/>
          <w:szCs w:val="30"/>
          <w:cs/>
          <w:lang w:bidi="th-TH"/>
        </w:rPr>
        <w:t>กลุ่มบริษัทเช่าที่ดิน</w:t>
      </w:r>
      <w:r w:rsidR="002B15B7" w:rsidRPr="00396BC1">
        <w:rPr>
          <w:rFonts w:asciiTheme="majorBidi" w:hAnsiTheme="majorBidi"/>
          <w:sz w:val="30"/>
          <w:szCs w:val="30"/>
          <w:cs/>
          <w:lang w:bidi="th-TH"/>
        </w:rPr>
        <w:t>และสิ่งปลูกสร้าง</w:t>
      </w:r>
      <w:r w:rsidR="00A02021" w:rsidRPr="00396BC1">
        <w:rPr>
          <w:rFonts w:asciiTheme="majorBidi" w:hAnsiTheme="majorBidi"/>
          <w:sz w:val="30"/>
          <w:szCs w:val="30"/>
          <w:lang w:bidi="th-TH"/>
        </w:rPr>
        <w:t xml:space="preserve"> </w:t>
      </w:r>
      <w:r w:rsidR="00A02021" w:rsidRPr="00396BC1">
        <w:rPr>
          <w:rFonts w:asciiTheme="majorBidi" w:hAnsiTheme="majorBidi"/>
          <w:sz w:val="30"/>
          <w:szCs w:val="30"/>
          <w:cs/>
          <w:lang w:bidi="th-TH"/>
        </w:rPr>
        <w:t>ระบบไฟฟ้าและน้ำประปา</w:t>
      </w:r>
      <w:r w:rsidR="002B15B7" w:rsidRPr="00396BC1">
        <w:rPr>
          <w:rFonts w:asciiTheme="majorBidi" w:hAnsiTheme="majorBidi"/>
          <w:sz w:val="30"/>
          <w:szCs w:val="30"/>
          <w:cs/>
          <w:lang w:bidi="th-TH"/>
        </w:rPr>
        <w:t xml:space="preserve"> เครื่องจักร</w:t>
      </w:r>
      <w:r w:rsidR="00A02021" w:rsidRPr="00396BC1">
        <w:rPr>
          <w:rFonts w:asciiTheme="majorBidi" w:hAnsiTheme="majorBidi"/>
          <w:sz w:val="30"/>
          <w:szCs w:val="30"/>
          <w:cs/>
          <w:lang w:bidi="th-TH"/>
        </w:rPr>
        <w:t>และ</w:t>
      </w:r>
      <w:r w:rsidR="002B15B7" w:rsidRPr="00396BC1">
        <w:rPr>
          <w:rFonts w:asciiTheme="majorBidi" w:hAnsiTheme="majorBidi"/>
          <w:sz w:val="30"/>
          <w:szCs w:val="30"/>
          <w:cs/>
          <w:lang w:bidi="th-TH"/>
        </w:rPr>
        <w:t>อุปกรณ์</w:t>
      </w:r>
      <w:r w:rsidR="00A02021" w:rsidRPr="00396BC1">
        <w:rPr>
          <w:rFonts w:asciiTheme="majorBidi" w:hAnsiTheme="majorBidi"/>
          <w:sz w:val="30"/>
          <w:szCs w:val="30"/>
          <w:cs/>
          <w:lang w:bidi="th-TH"/>
        </w:rPr>
        <w:t xml:space="preserve"> เครื่องตกแต่งติดตั้งและ</w:t>
      </w:r>
      <w:r w:rsidR="00A02021" w:rsidRPr="00396BC1">
        <w:rPr>
          <w:rFonts w:asciiTheme="majorBidi" w:hAnsiTheme="majorBidi"/>
          <w:sz w:val="30"/>
          <w:szCs w:val="30"/>
          <w:lang w:bidi="th-TH"/>
        </w:rPr>
        <w:br/>
      </w:r>
      <w:r w:rsidR="00A02021" w:rsidRPr="00396BC1">
        <w:rPr>
          <w:rFonts w:asciiTheme="majorBidi" w:hAnsiTheme="majorBidi"/>
          <w:sz w:val="30"/>
          <w:szCs w:val="30"/>
          <w:cs/>
          <w:lang w:bidi="th-TH"/>
        </w:rPr>
        <w:t>อุ</w:t>
      </w:r>
      <w:r w:rsidR="00200639" w:rsidRPr="00396BC1">
        <w:rPr>
          <w:rFonts w:asciiTheme="majorBidi" w:hAnsiTheme="majorBidi"/>
          <w:sz w:val="30"/>
          <w:szCs w:val="30"/>
          <w:cs/>
          <w:lang w:bidi="th-TH"/>
        </w:rPr>
        <w:t>ป</w:t>
      </w:r>
      <w:r w:rsidR="00A02021" w:rsidRPr="00396BC1">
        <w:rPr>
          <w:rFonts w:asciiTheme="majorBidi" w:hAnsiTheme="majorBidi"/>
          <w:sz w:val="30"/>
          <w:szCs w:val="30"/>
          <w:cs/>
          <w:lang w:bidi="th-TH"/>
        </w:rPr>
        <w:t>กรณ์สำนักงาน</w:t>
      </w:r>
      <w:r w:rsidR="002B15B7" w:rsidRPr="00396BC1">
        <w:rPr>
          <w:rFonts w:asciiTheme="majorBidi" w:hAnsiTheme="majorBidi"/>
          <w:sz w:val="30"/>
          <w:szCs w:val="30"/>
          <w:cs/>
          <w:lang w:bidi="th-TH"/>
        </w:rPr>
        <w:t xml:space="preserve"> และยานพาหนะ</w:t>
      </w:r>
      <w:r w:rsidRPr="00396BC1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เป็นระยะเวลา </w:t>
      </w:r>
      <w:r w:rsidR="00D51D7F" w:rsidRPr="00D51D7F">
        <w:rPr>
          <w:rFonts w:asciiTheme="majorBidi" w:hAnsiTheme="majorBidi"/>
          <w:sz w:val="30"/>
          <w:szCs w:val="30"/>
          <w:lang w:val="en-US" w:bidi="th-TH"/>
        </w:rPr>
        <w:t>3</w:t>
      </w:r>
      <w:r w:rsidRPr="00396BC1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A02021" w:rsidRPr="00396BC1">
        <w:rPr>
          <w:rFonts w:asciiTheme="majorBidi" w:hAnsiTheme="majorBidi" w:cstheme="majorBidi"/>
          <w:sz w:val="30"/>
          <w:szCs w:val="30"/>
          <w:lang w:bidi="th-TH"/>
        </w:rPr>
        <w:t>-</w:t>
      </w:r>
      <w:r w:rsidRPr="00396BC1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D51D7F" w:rsidRPr="00D51D7F">
        <w:rPr>
          <w:rFonts w:asciiTheme="majorBidi" w:hAnsiTheme="majorBidi"/>
          <w:sz w:val="30"/>
          <w:szCs w:val="30"/>
          <w:lang w:val="en-US" w:bidi="th-TH"/>
        </w:rPr>
        <w:t>15</w:t>
      </w:r>
      <w:r w:rsidRPr="00396BC1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ปี โดยมีสิทธิต่ออายุสัญญาเช่าเมื่อสิ้นสุดอายุสัญญา ค่าเช่ากำหนดชำระเป็นรายเดือนตามอัตราที่ระบุไว้ในสัญญา</w:t>
      </w:r>
    </w:p>
    <w:p w14:paraId="64E9062D" w14:textId="5F7A6701" w:rsidR="00EC7021" w:rsidRPr="00396BC1" w:rsidRDefault="00EC7021" w:rsidP="00EC7021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en-GB"/>
        </w:rPr>
      </w:pPr>
      <w:r w:rsidRPr="00396BC1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สิทธิเลือกในการขยายอายุสัญญาเช่า</w:t>
      </w:r>
    </w:p>
    <w:p w14:paraId="066C924F" w14:textId="77777777" w:rsidR="00F32464" w:rsidRPr="00396BC1" w:rsidRDefault="00F32464" w:rsidP="00EC7021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en-GB"/>
        </w:rPr>
      </w:pPr>
    </w:p>
    <w:p w14:paraId="0749B0FD" w14:textId="4373F575" w:rsidR="00043520" w:rsidRPr="00396BC1" w:rsidRDefault="00EC7021" w:rsidP="00EC7021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396BC1">
        <w:rPr>
          <w:rFonts w:asciiTheme="majorBidi" w:hAnsiTheme="majorBidi" w:cstheme="majorBidi"/>
          <w:sz w:val="30"/>
          <w:szCs w:val="30"/>
          <w:cs/>
          <w:lang w:val="en-GB"/>
        </w:rPr>
        <w:t>กลุ่มบริษัท</w:t>
      </w:r>
      <w:r w:rsidR="00B96613" w:rsidRPr="00396BC1">
        <w:rPr>
          <w:rFonts w:asciiTheme="majorBidi" w:hAnsiTheme="majorBidi" w:cstheme="majorBidi"/>
          <w:sz w:val="30"/>
          <w:szCs w:val="30"/>
          <w:cs/>
        </w:rPr>
        <w:t>ใช้</w:t>
      </w:r>
      <w:r w:rsidR="00043520" w:rsidRPr="00396BC1">
        <w:rPr>
          <w:rFonts w:asciiTheme="majorBidi" w:hAnsiTheme="majorBidi" w:cstheme="majorBidi"/>
          <w:sz w:val="30"/>
          <w:szCs w:val="30"/>
          <w:cs/>
          <w:lang w:val="en-GB"/>
        </w:rPr>
        <w:t>สิทธิ</w:t>
      </w:r>
      <w:r w:rsidRPr="00396BC1">
        <w:rPr>
          <w:rFonts w:asciiTheme="majorBidi" w:hAnsiTheme="majorBidi" w:cstheme="majorBidi"/>
          <w:sz w:val="30"/>
          <w:szCs w:val="30"/>
          <w:cs/>
          <w:lang w:val="en-GB"/>
        </w:rPr>
        <w:t>เลือกขยายอายุสัญญาเช่า</w:t>
      </w:r>
      <w:r w:rsidR="00043520" w:rsidRPr="00396BC1">
        <w:rPr>
          <w:rFonts w:asciiTheme="majorBidi" w:hAnsiTheme="majorBidi" w:cstheme="majorBidi"/>
          <w:sz w:val="30"/>
          <w:szCs w:val="30"/>
          <w:cs/>
          <w:lang w:val="en-GB"/>
        </w:rPr>
        <w:t>อสังหาริมทรัพย์</w:t>
      </w:r>
      <w:r w:rsidRPr="00396BC1">
        <w:rPr>
          <w:rFonts w:asciiTheme="majorBidi" w:hAnsiTheme="majorBidi" w:cstheme="majorBidi"/>
          <w:sz w:val="30"/>
          <w:szCs w:val="30"/>
          <w:cs/>
          <w:lang w:val="en-GB"/>
        </w:rPr>
        <w:t>ภายในหนึ่งปีก่อนสิ้นสุดระยะเวลาเช่า</w:t>
      </w:r>
      <w:r w:rsidR="00B36F53" w:rsidRPr="00396BC1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043520" w:rsidRPr="00396BC1">
        <w:rPr>
          <w:rFonts w:asciiTheme="majorBidi" w:hAnsiTheme="majorBidi" w:cstheme="majorBidi"/>
          <w:sz w:val="30"/>
          <w:szCs w:val="30"/>
          <w:cs/>
          <w:lang w:val="en-GB"/>
        </w:rPr>
        <w:t>กลุ่ม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 และจะทบทวนการประเมินดังกล่าวอย่างสม่ำเสมอ</w:t>
      </w:r>
    </w:p>
    <w:p w14:paraId="529C576E" w14:textId="77777777" w:rsidR="00D94446" w:rsidRPr="00396BC1" w:rsidRDefault="00D94446" w:rsidP="00EC7021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tbl>
      <w:tblPr>
        <w:tblW w:w="9093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90"/>
        <w:gridCol w:w="1350"/>
        <w:gridCol w:w="180"/>
        <w:gridCol w:w="1170"/>
        <w:gridCol w:w="180"/>
        <w:gridCol w:w="1170"/>
        <w:gridCol w:w="180"/>
        <w:gridCol w:w="1173"/>
      </w:tblGrid>
      <w:tr w:rsidR="009D506D" w:rsidRPr="00396BC1" w14:paraId="272981BD" w14:textId="77777777" w:rsidTr="009D506D">
        <w:trPr>
          <w:cantSplit/>
          <w:tblHeader/>
        </w:trPr>
        <w:tc>
          <w:tcPr>
            <w:tcW w:w="3690" w:type="dxa"/>
          </w:tcPr>
          <w:p w14:paraId="12EC473A" w14:textId="18CD6ECC" w:rsidR="009D506D" w:rsidRPr="00396BC1" w:rsidRDefault="009D506D" w:rsidP="0011534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0" w:type="dxa"/>
            <w:gridSpan w:val="3"/>
          </w:tcPr>
          <w:p w14:paraId="16A48F44" w14:textId="7E2CA2F6" w:rsidR="009D506D" w:rsidRPr="00396BC1" w:rsidRDefault="009D506D" w:rsidP="009D506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396BC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4218DF32" w14:textId="77777777" w:rsidR="009D506D" w:rsidRPr="00396BC1" w:rsidRDefault="009D506D" w:rsidP="0011534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23" w:type="dxa"/>
            <w:gridSpan w:val="3"/>
          </w:tcPr>
          <w:p w14:paraId="6C94E531" w14:textId="1F2A95C9" w:rsidR="009D506D" w:rsidRPr="00396BC1" w:rsidRDefault="009D506D" w:rsidP="0011534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214E29" w:rsidRPr="00396BC1" w14:paraId="0B1796A2" w14:textId="77777777">
        <w:trPr>
          <w:cantSplit/>
          <w:tblHeader/>
        </w:trPr>
        <w:tc>
          <w:tcPr>
            <w:tcW w:w="3690" w:type="dxa"/>
          </w:tcPr>
          <w:p w14:paraId="7FCE3C25" w14:textId="7AFBB774" w:rsidR="00214E29" w:rsidRPr="00396BC1" w:rsidRDefault="00214E29" w:rsidP="00214E2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396B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="00D51D7F" w:rsidRPr="00D51D7F">
              <w:rPr>
                <w:rFonts w:asciiTheme="majorBidi" w:hAnsiTheme="majorBidi"/>
                <w:b/>
                <w:i/>
                <w:sz w:val="30"/>
                <w:szCs w:val="30"/>
                <w:lang w:val="en-US" w:bidi="th-TH"/>
              </w:rPr>
              <w:t>31</w:t>
            </w:r>
            <w:r w:rsidRPr="00396B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396B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350" w:type="dxa"/>
            <w:vAlign w:val="center"/>
          </w:tcPr>
          <w:p w14:paraId="25E64883" w14:textId="1BEE5E03" w:rsidR="00214E29" w:rsidRPr="00396BC1" w:rsidRDefault="00D51D7F" w:rsidP="00214E2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D51D7F">
              <w:rPr>
                <w:rFonts w:asciiTheme="majorBidi" w:hAnsiTheme="majorBidi"/>
                <w:b w:val="0"/>
                <w:b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180" w:type="dxa"/>
            <w:vAlign w:val="center"/>
          </w:tcPr>
          <w:p w14:paraId="0E7880D1" w14:textId="77777777" w:rsidR="00214E29" w:rsidRPr="00396BC1" w:rsidRDefault="00214E29" w:rsidP="00214E2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3FF28062" w14:textId="5B19959A" w:rsidR="00214E29" w:rsidRPr="00396BC1" w:rsidRDefault="00D51D7F" w:rsidP="00214E2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D51D7F">
              <w:rPr>
                <w:rFonts w:asciiTheme="majorBidi" w:hAnsiTheme="majorBidi"/>
                <w:b w:val="0"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80" w:type="dxa"/>
          </w:tcPr>
          <w:p w14:paraId="5533FAC1" w14:textId="77777777" w:rsidR="00214E29" w:rsidRPr="00396BC1" w:rsidRDefault="00214E29" w:rsidP="00214E2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46279F12" w14:textId="705FCE39" w:rsidR="00214E29" w:rsidRPr="00396BC1" w:rsidRDefault="00D51D7F" w:rsidP="00214E2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D51D7F">
              <w:rPr>
                <w:rFonts w:asciiTheme="majorBidi" w:hAnsiTheme="majorBidi"/>
                <w:b w:val="0"/>
                <w:b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180" w:type="dxa"/>
            <w:vAlign w:val="center"/>
          </w:tcPr>
          <w:p w14:paraId="790E5106" w14:textId="77777777" w:rsidR="00214E29" w:rsidRPr="00396BC1" w:rsidRDefault="00214E29" w:rsidP="00214E2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3" w:type="dxa"/>
            <w:vAlign w:val="center"/>
          </w:tcPr>
          <w:p w14:paraId="35474B11" w14:textId="61ED21A5" w:rsidR="00214E29" w:rsidRPr="00396BC1" w:rsidRDefault="00D51D7F" w:rsidP="00214E2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D51D7F">
              <w:rPr>
                <w:rFonts w:asciiTheme="majorBidi" w:hAnsiTheme="majorBidi"/>
                <w:b w:val="0"/>
                <w:bCs/>
                <w:sz w:val="30"/>
                <w:szCs w:val="30"/>
                <w:lang w:val="en-US"/>
              </w:rPr>
              <w:t>2567</w:t>
            </w:r>
          </w:p>
        </w:tc>
      </w:tr>
      <w:tr w:rsidR="00214E29" w:rsidRPr="00396BC1" w14:paraId="217B20E2" w14:textId="77777777" w:rsidTr="009B283C">
        <w:trPr>
          <w:cantSplit/>
          <w:tblHeader/>
        </w:trPr>
        <w:tc>
          <w:tcPr>
            <w:tcW w:w="3690" w:type="dxa"/>
          </w:tcPr>
          <w:p w14:paraId="7E62E9BA" w14:textId="77777777" w:rsidR="00214E29" w:rsidRPr="00396BC1" w:rsidRDefault="00214E29" w:rsidP="00214E29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03" w:type="dxa"/>
            <w:gridSpan w:val="7"/>
          </w:tcPr>
          <w:p w14:paraId="33AD7C02" w14:textId="77777777" w:rsidR="00214E29" w:rsidRPr="00396BC1" w:rsidRDefault="00214E29" w:rsidP="00214E29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96BC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396BC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14E29" w:rsidRPr="00396BC1" w14:paraId="00A69D5C" w14:textId="77777777" w:rsidTr="006A37E0">
        <w:trPr>
          <w:cantSplit/>
        </w:trPr>
        <w:tc>
          <w:tcPr>
            <w:tcW w:w="3690" w:type="dxa"/>
          </w:tcPr>
          <w:p w14:paraId="0BA954DF" w14:textId="77777777" w:rsidR="00214E29" w:rsidRPr="00396BC1" w:rsidRDefault="00214E29" w:rsidP="00214E29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396B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96B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0" w:type="dxa"/>
          </w:tcPr>
          <w:p w14:paraId="7A29AF86" w14:textId="77777777" w:rsidR="00214E29" w:rsidRPr="00396BC1" w:rsidRDefault="00214E29" w:rsidP="00214E29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10"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2C3F9095" w14:textId="77777777" w:rsidR="00214E29" w:rsidRPr="00396BC1" w:rsidRDefault="00214E29" w:rsidP="00214E29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10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9A62FF" w14:textId="77777777" w:rsidR="00214E29" w:rsidRPr="00396BC1" w:rsidRDefault="00214E29" w:rsidP="00214E29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10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6D49353" w14:textId="77777777" w:rsidR="00214E29" w:rsidRPr="00396BC1" w:rsidRDefault="00214E29" w:rsidP="00214E29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10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24A3F4" w14:textId="77777777" w:rsidR="00214E29" w:rsidRPr="00396BC1" w:rsidRDefault="00214E29" w:rsidP="00214E29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10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CB2A872" w14:textId="77777777" w:rsidR="00214E29" w:rsidRPr="00396BC1" w:rsidRDefault="00214E29" w:rsidP="00214E29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10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1CF51155" w14:textId="77777777" w:rsidR="00214E29" w:rsidRPr="00396BC1" w:rsidRDefault="00214E29" w:rsidP="00214E29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10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4E29" w:rsidRPr="00396BC1" w14:paraId="7CFB3772" w14:textId="77777777" w:rsidTr="006A37E0">
        <w:trPr>
          <w:cantSplit/>
        </w:trPr>
        <w:tc>
          <w:tcPr>
            <w:tcW w:w="3690" w:type="dxa"/>
          </w:tcPr>
          <w:p w14:paraId="530059BE" w14:textId="3E8A85E9" w:rsidR="00214E29" w:rsidRPr="00396BC1" w:rsidRDefault="00214E29" w:rsidP="00214E29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50" w:type="dxa"/>
          </w:tcPr>
          <w:p w14:paraId="4F7FA395" w14:textId="77777777" w:rsidR="00214E29" w:rsidRPr="00396BC1" w:rsidRDefault="00214E29" w:rsidP="00214E29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10"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6EB36650" w14:textId="77777777" w:rsidR="00214E29" w:rsidRPr="00396BC1" w:rsidRDefault="00214E29" w:rsidP="00214E29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10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3690D6F" w14:textId="77777777" w:rsidR="00214E29" w:rsidRPr="00396BC1" w:rsidRDefault="00214E29" w:rsidP="00214E29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10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0355DA0" w14:textId="77777777" w:rsidR="00214E29" w:rsidRPr="00396BC1" w:rsidRDefault="00214E29" w:rsidP="00214E29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10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A55982B" w14:textId="77777777" w:rsidR="00214E29" w:rsidRPr="00396BC1" w:rsidRDefault="00214E29" w:rsidP="00214E29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10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0BB89AF" w14:textId="77777777" w:rsidR="00214E29" w:rsidRPr="00396BC1" w:rsidRDefault="00214E29" w:rsidP="00214E29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10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359DACCE" w14:textId="77777777" w:rsidR="00214E29" w:rsidRPr="00396BC1" w:rsidRDefault="00214E29" w:rsidP="00214E29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10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82A9A" w:rsidRPr="00396BC1" w14:paraId="4FABE905" w14:textId="77777777" w:rsidTr="003E44BE">
        <w:trPr>
          <w:cantSplit/>
        </w:trPr>
        <w:tc>
          <w:tcPr>
            <w:tcW w:w="3690" w:type="dxa"/>
          </w:tcPr>
          <w:p w14:paraId="12EF7DBC" w14:textId="3CABD430" w:rsidR="00182A9A" w:rsidRPr="00396BC1" w:rsidRDefault="00182A9A" w:rsidP="00182A9A">
            <w:pPr>
              <w:pStyle w:val="ListParagraph"/>
              <w:numPr>
                <w:ilvl w:val="0"/>
                <w:numId w:val="21"/>
              </w:numPr>
              <w:tabs>
                <w:tab w:val="left" w:pos="227"/>
                <w:tab w:val="num" w:pos="340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40" w:hanging="34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ที่ดินและสิ่งปลูกสร้าง</w:t>
            </w:r>
          </w:p>
        </w:tc>
        <w:tc>
          <w:tcPr>
            <w:tcW w:w="1350" w:type="dxa"/>
            <w:vAlign w:val="bottom"/>
          </w:tcPr>
          <w:p w14:paraId="08B74854" w14:textId="23C9A54E" w:rsidR="00182A9A" w:rsidRPr="00396BC1" w:rsidRDefault="00D51D7F" w:rsidP="00182A9A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10"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4112C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471</w:t>
            </w:r>
          </w:p>
        </w:tc>
        <w:tc>
          <w:tcPr>
            <w:tcW w:w="180" w:type="dxa"/>
            <w:vAlign w:val="bottom"/>
          </w:tcPr>
          <w:p w14:paraId="7A5E71E0" w14:textId="77777777" w:rsidR="00182A9A" w:rsidRPr="00396BC1" w:rsidRDefault="00182A9A" w:rsidP="00182A9A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10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4439F24" w14:textId="1F7A10F5" w:rsidR="00182A9A" w:rsidRPr="00396BC1" w:rsidRDefault="00D51D7F" w:rsidP="00182A9A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10"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182A9A"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451</w:t>
            </w:r>
          </w:p>
        </w:tc>
        <w:tc>
          <w:tcPr>
            <w:tcW w:w="180" w:type="dxa"/>
            <w:vAlign w:val="bottom"/>
          </w:tcPr>
          <w:p w14:paraId="013CF496" w14:textId="77777777" w:rsidR="00182A9A" w:rsidRPr="00396BC1" w:rsidRDefault="00182A9A" w:rsidP="00182A9A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10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A7FBD11" w14:textId="1B045DDA" w:rsidR="00182A9A" w:rsidRPr="00396BC1" w:rsidRDefault="00D51D7F" w:rsidP="00411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436</w:t>
            </w:r>
          </w:p>
        </w:tc>
        <w:tc>
          <w:tcPr>
            <w:tcW w:w="180" w:type="dxa"/>
            <w:vAlign w:val="bottom"/>
          </w:tcPr>
          <w:p w14:paraId="3184ECDA" w14:textId="77777777" w:rsidR="00182A9A" w:rsidRPr="00396BC1" w:rsidRDefault="00182A9A" w:rsidP="00182A9A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10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537F2499" w14:textId="2A4CC2A4" w:rsidR="00182A9A" w:rsidRPr="00396BC1" w:rsidRDefault="00D51D7F" w:rsidP="00182A9A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10"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437</w:t>
            </w:r>
          </w:p>
        </w:tc>
      </w:tr>
      <w:tr w:rsidR="00182A9A" w:rsidRPr="00396BC1" w14:paraId="62788398" w14:textId="77777777" w:rsidTr="003E44BE">
        <w:trPr>
          <w:cantSplit/>
        </w:trPr>
        <w:tc>
          <w:tcPr>
            <w:tcW w:w="3690" w:type="dxa"/>
          </w:tcPr>
          <w:p w14:paraId="11174879" w14:textId="77777777" w:rsidR="00182A9A" w:rsidRPr="00396BC1" w:rsidRDefault="00182A9A" w:rsidP="00182A9A">
            <w:pPr>
              <w:pStyle w:val="ListParagraph"/>
              <w:numPr>
                <w:ilvl w:val="0"/>
                <w:numId w:val="21"/>
              </w:numPr>
              <w:tabs>
                <w:tab w:val="left" w:pos="227"/>
                <w:tab w:val="num" w:pos="340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40" w:hanging="34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ระบบไฟฟ้าและน้ำประปา</w:t>
            </w:r>
          </w:p>
        </w:tc>
        <w:tc>
          <w:tcPr>
            <w:tcW w:w="1350" w:type="dxa"/>
            <w:vAlign w:val="bottom"/>
          </w:tcPr>
          <w:p w14:paraId="454413C3" w14:textId="0811D88A" w:rsidR="00182A9A" w:rsidRPr="00396BC1" w:rsidRDefault="00D51D7F" w:rsidP="00182A9A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10"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212</w:t>
            </w:r>
          </w:p>
        </w:tc>
        <w:tc>
          <w:tcPr>
            <w:tcW w:w="180" w:type="dxa"/>
            <w:vAlign w:val="bottom"/>
          </w:tcPr>
          <w:p w14:paraId="5FB6F675" w14:textId="77777777" w:rsidR="00182A9A" w:rsidRPr="00396BC1" w:rsidRDefault="00182A9A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10" w:right="11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919BF73" w14:textId="72B4B848" w:rsidR="00182A9A" w:rsidRPr="00396BC1" w:rsidRDefault="00D51D7F" w:rsidP="00182A9A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10"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577</w:t>
            </w:r>
          </w:p>
        </w:tc>
        <w:tc>
          <w:tcPr>
            <w:tcW w:w="180" w:type="dxa"/>
            <w:vAlign w:val="bottom"/>
          </w:tcPr>
          <w:p w14:paraId="3BD24331" w14:textId="77777777" w:rsidR="00182A9A" w:rsidRPr="00396BC1" w:rsidRDefault="00182A9A" w:rsidP="00182A9A">
            <w:pPr>
              <w:pStyle w:val="ListParagraph"/>
              <w:tabs>
                <w:tab w:val="decimal" w:pos="910"/>
              </w:tabs>
              <w:spacing w:line="240" w:lineRule="atLeast"/>
              <w:ind w:left="10" w:right="11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C689348" w14:textId="2FB3CF77" w:rsidR="00182A9A" w:rsidRPr="00396BC1" w:rsidRDefault="00D51D7F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10"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212</w:t>
            </w:r>
          </w:p>
        </w:tc>
        <w:tc>
          <w:tcPr>
            <w:tcW w:w="180" w:type="dxa"/>
            <w:vAlign w:val="bottom"/>
          </w:tcPr>
          <w:p w14:paraId="22E6FAE3" w14:textId="77777777" w:rsidR="00182A9A" w:rsidRPr="00396BC1" w:rsidRDefault="00182A9A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10" w:right="11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1233A61E" w14:textId="21633E3B" w:rsidR="00182A9A" w:rsidRPr="00396BC1" w:rsidRDefault="00D51D7F" w:rsidP="00182A9A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10"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577</w:t>
            </w:r>
          </w:p>
        </w:tc>
      </w:tr>
      <w:tr w:rsidR="00182A9A" w:rsidRPr="00396BC1" w14:paraId="01395BFF" w14:textId="77777777" w:rsidTr="003E44BE">
        <w:trPr>
          <w:cantSplit/>
        </w:trPr>
        <w:tc>
          <w:tcPr>
            <w:tcW w:w="3690" w:type="dxa"/>
          </w:tcPr>
          <w:p w14:paraId="445D4EFC" w14:textId="77777777" w:rsidR="00182A9A" w:rsidRPr="00396BC1" w:rsidRDefault="00182A9A" w:rsidP="00182A9A">
            <w:pPr>
              <w:pStyle w:val="ListParagraph"/>
              <w:numPr>
                <w:ilvl w:val="0"/>
                <w:numId w:val="21"/>
              </w:numPr>
              <w:tabs>
                <w:tab w:val="left" w:pos="227"/>
                <w:tab w:val="num" w:pos="340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40" w:hanging="340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350" w:type="dxa"/>
            <w:vAlign w:val="bottom"/>
          </w:tcPr>
          <w:p w14:paraId="4AAC018C" w14:textId="7F62EF12" w:rsidR="00182A9A" w:rsidRPr="00396BC1" w:rsidRDefault="00D51D7F" w:rsidP="00182A9A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10"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4112C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269</w:t>
            </w:r>
          </w:p>
        </w:tc>
        <w:tc>
          <w:tcPr>
            <w:tcW w:w="180" w:type="dxa"/>
            <w:vAlign w:val="bottom"/>
          </w:tcPr>
          <w:p w14:paraId="43C43632" w14:textId="77777777" w:rsidR="00182A9A" w:rsidRPr="00396BC1" w:rsidRDefault="00182A9A" w:rsidP="00182A9A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10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95FE9F0" w14:textId="7DD20A70" w:rsidR="00182A9A" w:rsidRPr="00396BC1" w:rsidRDefault="00D51D7F" w:rsidP="00182A9A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10"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182A9A"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103</w:t>
            </w:r>
          </w:p>
        </w:tc>
        <w:tc>
          <w:tcPr>
            <w:tcW w:w="180" w:type="dxa"/>
            <w:vAlign w:val="bottom"/>
          </w:tcPr>
          <w:p w14:paraId="4F9E8ADB" w14:textId="77777777" w:rsidR="00182A9A" w:rsidRPr="00396BC1" w:rsidRDefault="00182A9A" w:rsidP="00182A9A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10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041D844" w14:textId="2327AA42" w:rsidR="00182A9A" w:rsidRPr="00396BC1" w:rsidRDefault="00D51D7F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10"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4112C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269</w:t>
            </w:r>
          </w:p>
        </w:tc>
        <w:tc>
          <w:tcPr>
            <w:tcW w:w="180" w:type="dxa"/>
            <w:vAlign w:val="bottom"/>
          </w:tcPr>
          <w:p w14:paraId="491260F9" w14:textId="77777777" w:rsidR="00182A9A" w:rsidRPr="00396BC1" w:rsidRDefault="00182A9A" w:rsidP="00182A9A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10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611F1A1B" w14:textId="3FBC0618" w:rsidR="00182A9A" w:rsidRPr="00396BC1" w:rsidRDefault="00D51D7F" w:rsidP="00182A9A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10"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182A9A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103</w:t>
            </w:r>
          </w:p>
        </w:tc>
      </w:tr>
      <w:tr w:rsidR="00182A9A" w:rsidRPr="00396BC1" w14:paraId="12551A90" w14:textId="77777777" w:rsidTr="003E44BE">
        <w:trPr>
          <w:cantSplit/>
        </w:trPr>
        <w:tc>
          <w:tcPr>
            <w:tcW w:w="3690" w:type="dxa"/>
          </w:tcPr>
          <w:p w14:paraId="108B057B" w14:textId="77777777" w:rsidR="00182A9A" w:rsidRPr="00396BC1" w:rsidRDefault="00182A9A" w:rsidP="00182A9A">
            <w:pPr>
              <w:pStyle w:val="ListParagraph"/>
              <w:numPr>
                <w:ilvl w:val="0"/>
                <w:numId w:val="21"/>
              </w:numPr>
              <w:tabs>
                <w:tab w:val="left" w:pos="227"/>
                <w:tab w:val="num" w:pos="340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40" w:hanging="340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1350" w:type="dxa"/>
            <w:vAlign w:val="bottom"/>
          </w:tcPr>
          <w:p w14:paraId="405DE9DF" w14:textId="63C01A57" w:rsidR="00182A9A" w:rsidRPr="00396BC1" w:rsidRDefault="00D51D7F" w:rsidP="00182A9A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10"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4112C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730</w:t>
            </w:r>
          </w:p>
        </w:tc>
        <w:tc>
          <w:tcPr>
            <w:tcW w:w="180" w:type="dxa"/>
            <w:vAlign w:val="bottom"/>
          </w:tcPr>
          <w:p w14:paraId="6DE1D91A" w14:textId="77777777" w:rsidR="00182A9A" w:rsidRPr="00396BC1" w:rsidRDefault="00182A9A" w:rsidP="00182A9A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10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C52AEBD" w14:textId="068B9B7F" w:rsidR="00182A9A" w:rsidRPr="00396BC1" w:rsidRDefault="00D51D7F" w:rsidP="00182A9A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10"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182A9A"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893</w:t>
            </w:r>
          </w:p>
        </w:tc>
        <w:tc>
          <w:tcPr>
            <w:tcW w:w="180" w:type="dxa"/>
            <w:vAlign w:val="bottom"/>
          </w:tcPr>
          <w:p w14:paraId="5B06388A" w14:textId="77777777" w:rsidR="00182A9A" w:rsidRPr="00396BC1" w:rsidRDefault="00182A9A" w:rsidP="00182A9A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10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8B3E299" w14:textId="33DD393B" w:rsidR="00182A9A" w:rsidRPr="00396BC1" w:rsidRDefault="00D51D7F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10"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522</w:t>
            </w:r>
          </w:p>
        </w:tc>
        <w:tc>
          <w:tcPr>
            <w:tcW w:w="180" w:type="dxa"/>
            <w:vAlign w:val="bottom"/>
          </w:tcPr>
          <w:p w14:paraId="4808C09A" w14:textId="77777777" w:rsidR="00182A9A" w:rsidRPr="00396BC1" w:rsidRDefault="00182A9A" w:rsidP="00182A9A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10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12D1B68E" w14:textId="490DDDEA" w:rsidR="00182A9A" w:rsidRPr="00396BC1" w:rsidRDefault="00D51D7F" w:rsidP="00182A9A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10"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550</w:t>
            </w:r>
          </w:p>
        </w:tc>
      </w:tr>
      <w:tr w:rsidR="00182A9A" w:rsidRPr="00396BC1" w14:paraId="65690AFF" w14:textId="77777777" w:rsidTr="003E44BE">
        <w:trPr>
          <w:cantSplit/>
        </w:trPr>
        <w:tc>
          <w:tcPr>
            <w:tcW w:w="3690" w:type="dxa"/>
          </w:tcPr>
          <w:p w14:paraId="65E8C9E5" w14:textId="77777777" w:rsidR="00182A9A" w:rsidRPr="00396BC1" w:rsidRDefault="00182A9A" w:rsidP="00182A9A">
            <w:pPr>
              <w:pStyle w:val="ListParagraph"/>
              <w:numPr>
                <w:ilvl w:val="0"/>
                <w:numId w:val="21"/>
              </w:numPr>
              <w:tabs>
                <w:tab w:val="left" w:pos="227"/>
                <w:tab w:val="num" w:pos="340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40" w:hanging="340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350" w:type="dxa"/>
            <w:vAlign w:val="bottom"/>
          </w:tcPr>
          <w:p w14:paraId="2E965040" w14:textId="0508DFC1" w:rsidR="00182A9A" w:rsidRPr="00396BC1" w:rsidRDefault="00D51D7F" w:rsidP="00182A9A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10"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4112C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988</w:t>
            </w:r>
          </w:p>
        </w:tc>
        <w:tc>
          <w:tcPr>
            <w:tcW w:w="180" w:type="dxa"/>
            <w:vAlign w:val="bottom"/>
          </w:tcPr>
          <w:p w14:paraId="57917CF8" w14:textId="77777777" w:rsidR="00182A9A" w:rsidRPr="00396BC1" w:rsidRDefault="00182A9A" w:rsidP="00182A9A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10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3740825" w14:textId="1653BB5D" w:rsidR="00182A9A" w:rsidRPr="00396BC1" w:rsidRDefault="00D51D7F" w:rsidP="00182A9A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10"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182A9A"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534</w:t>
            </w:r>
          </w:p>
        </w:tc>
        <w:tc>
          <w:tcPr>
            <w:tcW w:w="180" w:type="dxa"/>
            <w:vAlign w:val="bottom"/>
          </w:tcPr>
          <w:p w14:paraId="156922F3" w14:textId="77777777" w:rsidR="00182A9A" w:rsidRPr="00396BC1" w:rsidRDefault="00182A9A" w:rsidP="00182A9A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10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D6E7DE5" w14:textId="56940434" w:rsidR="00182A9A" w:rsidRPr="00396BC1" w:rsidRDefault="00D51D7F" w:rsidP="00411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10"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710</w:t>
            </w:r>
          </w:p>
        </w:tc>
        <w:tc>
          <w:tcPr>
            <w:tcW w:w="180" w:type="dxa"/>
            <w:vAlign w:val="bottom"/>
          </w:tcPr>
          <w:p w14:paraId="12E0AE2F" w14:textId="77777777" w:rsidR="00182A9A" w:rsidRPr="00396BC1" w:rsidRDefault="00182A9A" w:rsidP="00182A9A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10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5086FB71" w14:textId="3A820B36" w:rsidR="00182A9A" w:rsidRPr="00396BC1" w:rsidRDefault="00182A9A" w:rsidP="00182A9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10"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82A9A" w:rsidRPr="00396BC1" w14:paraId="134E4C1B" w14:textId="77777777" w:rsidTr="003E44BE">
        <w:trPr>
          <w:cantSplit/>
        </w:trPr>
        <w:tc>
          <w:tcPr>
            <w:tcW w:w="3690" w:type="dxa"/>
          </w:tcPr>
          <w:p w14:paraId="09D7B687" w14:textId="77777777" w:rsidR="00182A9A" w:rsidRPr="00396BC1" w:rsidRDefault="00182A9A" w:rsidP="00182A9A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350" w:type="dxa"/>
          </w:tcPr>
          <w:p w14:paraId="3381FD02" w14:textId="3A5BA374" w:rsidR="00182A9A" w:rsidRPr="00396BC1" w:rsidRDefault="00D51D7F" w:rsidP="00182A9A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10"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4112C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040</w:t>
            </w:r>
          </w:p>
        </w:tc>
        <w:tc>
          <w:tcPr>
            <w:tcW w:w="180" w:type="dxa"/>
            <w:vAlign w:val="bottom"/>
          </w:tcPr>
          <w:p w14:paraId="1CD416C3" w14:textId="77777777" w:rsidR="00182A9A" w:rsidRPr="00396BC1" w:rsidRDefault="00182A9A" w:rsidP="00182A9A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10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F79F2F0" w14:textId="43925CE9" w:rsidR="00182A9A" w:rsidRPr="00396BC1" w:rsidRDefault="00D51D7F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10"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182A9A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274</w:t>
            </w:r>
          </w:p>
        </w:tc>
        <w:tc>
          <w:tcPr>
            <w:tcW w:w="180" w:type="dxa"/>
            <w:vAlign w:val="bottom"/>
          </w:tcPr>
          <w:p w14:paraId="54698839" w14:textId="77777777" w:rsidR="00182A9A" w:rsidRPr="00396BC1" w:rsidRDefault="00182A9A" w:rsidP="00182A9A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10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F9BE4E5" w14:textId="097BE0C3" w:rsidR="00182A9A" w:rsidRPr="00396BC1" w:rsidRDefault="00D51D7F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10"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4112C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198</w:t>
            </w:r>
          </w:p>
        </w:tc>
        <w:tc>
          <w:tcPr>
            <w:tcW w:w="180" w:type="dxa"/>
            <w:vAlign w:val="bottom"/>
          </w:tcPr>
          <w:p w14:paraId="4AA91E80" w14:textId="77777777" w:rsidR="00182A9A" w:rsidRPr="00396BC1" w:rsidRDefault="00182A9A" w:rsidP="00182A9A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10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5503F156" w14:textId="3A37E300" w:rsidR="00182A9A" w:rsidRPr="00396BC1" w:rsidRDefault="00D51D7F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10"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182A9A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198</w:t>
            </w:r>
          </w:p>
        </w:tc>
      </w:tr>
      <w:tr w:rsidR="00182A9A" w:rsidRPr="00396BC1" w14:paraId="4B2A89C4" w14:textId="77777777" w:rsidTr="006A37E0">
        <w:trPr>
          <w:cantSplit/>
        </w:trPr>
        <w:tc>
          <w:tcPr>
            <w:tcW w:w="3690" w:type="dxa"/>
          </w:tcPr>
          <w:p w14:paraId="3DCA75CF" w14:textId="21C25E9F" w:rsidR="00182A9A" w:rsidRPr="00396BC1" w:rsidRDefault="00182A9A" w:rsidP="00182A9A">
            <w:pPr>
              <w:tabs>
                <w:tab w:val="clear" w:pos="680"/>
                <w:tab w:val="clear" w:pos="907"/>
              </w:tabs>
              <w:ind w:left="104" w:hanging="104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ค่าใช้จ่ายที่สัญญาเช่าสินทรัพย์ที่มีมูลค่าต่ำ</w:t>
            </w:r>
          </w:p>
        </w:tc>
        <w:tc>
          <w:tcPr>
            <w:tcW w:w="1350" w:type="dxa"/>
            <w:vAlign w:val="bottom"/>
          </w:tcPr>
          <w:p w14:paraId="1B16636A" w14:textId="1F3B5820" w:rsidR="00182A9A" w:rsidRPr="00396BC1" w:rsidRDefault="00D51D7F" w:rsidP="00182A9A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10"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120</w:t>
            </w:r>
          </w:p>
        </w:tc>
        <w:tc>
          <w:tcPr>
            <w:tcW w:w="180" w:type="dxa"/>
            <w:vAlign w:val="bottom"/>
          </w:tcPr>
          <w:p w14:paraId="44F08B7C" w14:textId="77777777" w:rsidR="00182A9A" w:rsidRPr="00396BC1" w:rsidRDefault="00182A9A" w:rsidP="00182A9A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10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B23F3CE" w14:textId="0923379C" w:rsidR="00182A9A" w:rsidRPr="00396BC1" w:rsidRDefault="00D51D7F" w:rsidP="00182A9A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10"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120</w:t>
            </w:r>
          </w:p>
        </w:tc>
        <w:tc>
          <w:tcPr>
            <w:tcW w:w="180" w:type="dxa"/>
            <w:vAlign w:val="bottom"/>
          </w:tcPr>
          <w:p w14:paraId="0D4D04EC" w14:textId="77777777" w:rsidR="00182A9A" w:rsidRPr="00396BC1" w:rsidRDefault="00182A9A" w:rsidP="00182A9A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10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EC29877" w14:textId="23D46385" w:rsidR="00182A9A" w:rsidRPr="00396BC1" w:rsidRDefault="004112C6" w:rsidP="00182A9A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10"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A5FF90D" w14:textId="77777777" w:rsidR="00182A9A" w:rsidRPr="00396BC1" w:rsidRDefault="00182A9A" w:rsidP="00182A9A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10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7EE2502B" w14:textId="65FC025D" w:rsidR="00182A9A" w:rsidRPr="00396BC1" w:rsidRDefault="00182A9A" w:rsidP="00182A9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10"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4DC6EDAF" w14:textId="77777777" w:rsidR="00277FA4" w:rsidRPr="00396BC1" w:rsidRDefault="00277FA4" w:rsidP="00EC70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DCC947C" w14:textId="46B4E4FF" w:rsidR="00102DF6" w:rsidRPr="00396BC1" w:rsidRDefault="00EC7021" w:rsidP="00EC70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96BC1">
        <w:rPr>
          <w:rFonts w:asciiTheme="majorBidi" w:hAnsiTheme="majorBidi" w:cstheme="majorBidi"/>
          <w:sz w:val="30"/>
          <w:szCs w:val="30"/>
          <w:cs/>
        </w:rPr>
        <w:t xml:space="preserve">ในปี </w:t>
      </w:r>
      <w:r w:rsidR="00D51D7F" w:rsidRPr="00D51D7F">
        <w:rPr>
          <w:rFonts w:asciiTheme="majorBidi" w:hAnsiTheme="majorBidi"/>
          <w:sz w:val="30"/>
          <w:szCs w:val="30"/>
        </w:rPr>
        <w:t>2568</w:t>
      </w:r>
      <w:r w:rsidRPr="00396BC1">
        <w:rPr>
          <w:rFonts w:asciiTheme="majorBidi" w:hAnsiTheme="majorBidi" w:cstheme="majorBidi"/>
          <w:sz w:val="30"/>
          <w:szCs w:val="30"/>
        </w:rPr>
        <w:t xml:space="preserve"> </w:t>
      </w:r>
      <w:r w:rsidRPr="00396BC1">
        <w:rPr>
          <w:rFonts w:asciiTheme="majorBidi" w:hAnsiTheme="majorBidi" w:cstheme="majorBidi"/>
          <w:sz w:val="30"/>
          <w:szCs w:val="30"/>
          <w:cs/>
        </w:rPr>
        <w:t xml:space="preserve">กระแสเงินสดจ่ายทั้งหมดของสัญญาเช่าของกลุ่มบริษัทและบริษัท มีจำนวน </w:t>
      </w:r>
      <w:r w:rsidR="00D51D7F" w:rsidRPr="00D51D7F">
        <w:rPr>
          <w:rFonts w:asciiTheme="majorBidi" w:hAnsiTheme="majorBidi"/>
          <w:sz w:val="30"/>
          <w:szCs w:val="30"/>
        </w:rPr>
        <w:t>30</w:t>
      </w:r>
      <w:r w:rsidR="00081318" w:rsidRPr="002D568D">
        <w:rPr>
          <w:rFonts w:asciiTheme="majorBidi" w:hAnsiTheme="majorBidi"/>
          <w:sz w:val="30"/>
          <w:szCs w:val="30"/>
        </w:rPr>
        <w:t>.</w:t>
      </w:r>
      <w:r w:rsidR="00D51D7F" w:rsidRPr="00D51D7F">
        <w:rPr>
          <w:rFonts w:asciiTheme="majorBidi" w:hAnsiTheme="majorBidi"/>
          <w:sz w:val="30"/>
          <w:szCs w:val="30"/>
        </w:rPr>
        <w:t>7</w:t>
      </w:r>
      <w:r w:rsidRPr="00396BC1">
        <w:rPr>
          <w:rFonts w:asciiTheme="majorBidi" w:hAnsiTheme="majorBidi" w:cstheme="majorBidi"/>
          <w:sz w:val="30"/>
          <w:szCs w:val="30"/>
        </w:rPr>
        <w:t xml:space="preserve"> </w:t>
      </w:r>
      <w:r w:rsidRPr="00396BC1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396BC1">
        <w:rPr>
          <w:rFonts w:asciiTheme="majorBidi" w:hAnsiTheme="majorBidi" w:cstheme="majorBidi"/>
          <w:sz w:val="30"/>
          <w:szCs w:val="30"/>
        </w:rPr>
        <w:t xml:space="preserve"> </w:t>
      </w:r>
      <w:r w:rsidRPr="00396BC1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D51D7F" w:rsidRPr="00D51D7F">
        <w:rPr>
          <w:rFonts w:asciiTheme="majorBidi" w:hAnsiTheme="majorBidi"/>
          <w:sz w:val="30"/>
          <w:szCs w:val="30"/>
        </w:rPr>
        <w:t>20</w:t>
      </w:r>
      <w:r w:rsidR="004112C6">
        <w:rPr>
          <w:rFonts w:asciiTheme="majorBidi" w:hAnsiTheme="majorBidi"/>
          <w:sz w:val="30"/>
          <w:szCs w:val="30"/>
        </w:rPr>
        <w:t>.</w:t>
      </w:r>
      <w:r w:rsidR="00D51D7F" w:rsidRPr="00D51D7F">
        <w:rPr>
          <w:rFonts w:asciiTheme="majorBidi" w:hAnsiTheme="majorBidi"/>
          <w:sz w:val="30"/>
          <w:szCs w:val="30"/>
        </w:rPr>
        <w:t>7</w:t>
      </w:r>
      <w:r w:rsidRPr="00396BC1">
        <w:rPr>
          <w:rFonts w:asciiTheme="majorBidi" w:hAnsiTheme="majorBidi" w:cstheme="majorBidi"/>
          <w:sz w:val="30"/>
          <w:szCs w:val="30"/>
        </w:rPr>
        <w:t xml:space="preserve"> </w:t>
      </w:r>
      <w:r w:rsidRPr="00396BC1">
        <w:rPr>
          <w:rFonts w:asciiTheme="majorBidi" w:hAnsiTheme="majorBidi" w:cstheme="majorBidi"/>
          <w:sz w:val="30"/>
          <w:szCs w:val="30"/>
          <w:cs/>
        </w:rPr>
        <w:t>ล้านบาท ตามลำดับ</w:t>
      </w:r>
      <w:r w:rsidR="00043520" w:rsidRPr="00396BC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43520" w:rsidRPr="00151620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D51D7F" w:rsidRPr="00D51D7F">
        <w:rPr>
          <w:rFonts w:asciiTheme="majorBidi" w:hAnsiTheme="majorBidi"/>
          <w:i/>
          <w:iCs/>
          <w:sz w:val="30"/>
          <w:szCs w:val="30"/>
        </w:rPr>
        <w:t>2567</w:t>
      </w:r>
      <w:r w:rsidR="00043520" w:rsidRPr="00151620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D51D7F" w:rsidRPr="00D51D7F">
        <w:rPr>
          <w:rFonts w:asciiTheme="majorBidi" w:hAnsiTheme="majorBidi"/>
          <w:i/>
          <w:iCs/>
          <w:sz w:val="30"/>
          <w:szCs w:val="30"/>
        </w:rPr>
        <w:t>29</w:t>
      </w:r>
      <w:r w:rsidR="00182A9A" w:rsidRPr="00151620">
        <w:rPr>
          <w:rFonts w:asciiTheme="majorBidi" w:hAnsiTheme="majorBidi"/>
          <w:i/>
          <w:iCs/>
          <w:sz w:val="30"/>
          <w:szCs w:val="30"/>
        </w:rPr>
        <w:t>.</w:t>
      </w:r>
      <w:r w:rsidR="00D51D7F" w:rsidRPr="00D51D7F">
        <w:rPr>
          <w:rFonts w:asciiTheme="majorBidi" w:hAnsiTheme="majorBidi"/>
          <w:i/>
          <w:iCs/>
          <w:sz w:val="30"/>
          <w:szCs w:val="30"/>
        </w:rPr>
        <w:t>7</w:t>
      </w:r>
      <w:r w:rsidR="00182A9A" w:rsidRPr="00151620">
        <w:rPr>
          <w:rFonts w:asciiTheme="majorBidi" w:hAnsiTheme="majorBidi"/>
          <w:i/>
          <w:iCs/>
          <w:sz w:val="30"/>
          <w:szCs w:val="30"/>
        </w:rPr>
        <w:t xml:space="preserve"> </w:t>
      </w:r>
      <w:r w:rsidR="00182A9A" w:rsidRPr="00151620">
        <w:rPr>
          <w:rFonts w:asciiTheme="majorBidi" w:hAnsiTheme="majorBidi"/>
          <w:i/>
          <w:iCs/>
          <w:sz w:val="30"/>
          <w:szCs w:val="30"/>
          <w:cs/>
        </w:rPr>
        <w:t xml:space="preserve">ล้านบาท และ </w:t>
      </w:r>
      <w:r w:rsidR="00D51D7F" w:rsidRPr="00D51D7F">
        <w:rPr>
          <w:rFonts w:asciiTheme="majorBidi" w:hAnsiTheme="majorBidi"/>
          <w:i/>
          <w:iCs/>
          <w:sz w:val="30"/>
          <w:szCs w:val="30"/>
        </w:rPr>
        <w:t>19</w:t>
      </w:r>
      <w:r w:rsidR="00182A9A" w:rsidRPr="00151620">
        <w:rPr>
          <w:rFonts w:asciiTheme="majorBidi" w:hAnsiTheme="majorBidi"/>
          <w:i/>
          <w:iCs/>
          <w:sz w:val="30"/>
          <w:szCs w:val="30"/>
        </w:rPr>
        <w:t>.</w:t>
      </w:r>
      <w:r w:rsidR="00D51D7F" w:rsidRPr="00D51D7F">
        <w:rPr>
          <w:rFonts w:asciiTheme="majorBidi" w:hAnsiTheme="majorBidi"/>
          <w:i/>
          <w:iCs/>
          <w:sz w:val="30"/>
          <w:szCs w:val="30"/>
        </w:rPr>
        <w:t>6</w:t>
      </w:r>
      <w:r w:rsidR="00182A9A" w:rsidRPr="00151620">
        <w:rPr>
          <w:rFonts w:asciiTheme="majorBidi" w:hAnsiTheme="majorBidi"/>
          <w:i/>
          <w:iCs/>
          <w:sz w:val="30"/>
          <w:szCs w:val="30"/>
        </w:rPr>
        <w:t xml:space="preserve"> </w:t>
      </w:r>
      <w:r w:rsidR="00182A9A" w:rsidRPr="00151620">
        <w:rPr>
          <w:rFonts w:asciiTheme="majorBidi" w:hAnsiTheme="majorBidi"/>
          <w:i/>
          <w:iCs/>
          <w:sz w:val="30"/>
          <w:szCs w:val="30"/>
          <w:cs/>
        </w:rPr>
        <w:t>ล้านบาท</w:t>
      </w:r>
      <w:r w:rsidR="00043520" w:rsidRPr="00151620">
        <w:rPr>
          <w:rFonts w:asciiTheme="majorBidi" w:hAnsiTheme="majorBidi" w:cstheme="majorBidi"/>
          <w:i/>
          <w:iCs/>
          <w:sz w:val="30"/>
          <w:szCs w:val="30"/>
          <w:cs/>
        </w:rPr>
        <w:t>ตามลำดับ)</w:t>
      </w:r>
    </w:p>
    <w:p w14:paraId="08A8B2AB" w14:textId="77777777" w:rsidR="00277FA4" w:rsidRPr="00396BC1" w:rsidRDefault="00277FA4" w:rsidP="00EC70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B72D404" w14:textId="34E92668" w:rsidR="004E173D" w:rsidRPr="00396BC1" w:rsidRDefault="004E173D" w:rsidP="004E173D">
      <w:pPr>
        <w:pStyle w:val="Heading2"/>
        <w:tabs>
          <w:tab w:val="clear" w:pos="340"/>
        </w:tabs>
        <w:ind w:left="540" w:hanging="540"/>
      </w:pPr>
      <w:r w:rsidRPr="00396BC1">
        <w:rPr>
          <w:cs/>
        </w:rPr>
        <w:t>สินทรัพย์ไม่หมุนเวียนอื่น</w:t>
      </w:r>
    </w:p>
    <w:p w14:paraId="6F3C6981" w14:textId="77777777" w:rsidR="004E173D" w:rsidRPr="0030671B" w:rsidRDefault="004E173D" w:rsidP="004E17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tbl>
      <w:tblPr>
        <w:tblW w:w="91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260"/>
        <w:gridCol w:w="245"/>
        <w:gridCol w:w="1195"/>
        <w:gridCol w:w="270"/>
        <w:gridCol w:w="1170"/>
        <w:gridCol w:w="270"/>
        <w:gridCol w:w="1251"/>
      </w:tblGrid>
      <w:tr w:rsidR="004E173D" w:rsidRPr="00396BC1" w14:paraId="4B4A6CF3" w14:textId="77777777">
        <w:trPr>
          <w:trHeight w:val="70"/>
        </w:trPr>
        <w:tc>
          <w:tcPr>
            <w:tcW w:w="3510" w:type="dxa"/>
            <w:vAlign w:val="bottom"/>
          </w:tcPr>
          <w:p w14:paraId="7BA861B6" w14:textId="77777777" w:rsidR="004E173D" w:rsidRPr="00396BC1" w:rsidRDefault="004E1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vAlign w:val="center"/>
          </w:tcPr>
          <w:p w14:paraId="05B97A08" w14:textId="77777777" w:rsidR="004E173D" w:rsidRPr="00396BC1" w:rsidRDefault="004E17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78B4293" w14:textId="77777777" w:rsidR="004E173D" w:rsidRPr="00396BC1" w:rsidRDefault="004E17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1" w:type="dxa"/>
            <w:gridSpan w:val="3"/>
          </w:tcPr>
          <w:p w14:paraId="7485C7AF" w14:textId="77777777" w:rsidR="004E173D" w:rsidRPr="00396BC1" w:rsidRDefault="004E17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E173D" w:rsidRPr="00396BC1" w14:paraId="2C63BAF6" w14:textId="77777777">
        <w:trPr>
          <w:trHeight w:val="70"/>
        </w:trPr>
        <w:tc>
          <w:tcPr>
            <w:tcW w:w="3510" w:type="dxa"/>
            <w:vAlign w:val="bottom"/>
          </w:tcPr>
          <w:p w14:paraId="0142812B" w14:textId="77777777" w:rsidR="004E173D" w:rsidRPr="00396BC1" w:rsidRDefault="004E1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6F620EC2" w14:textId="262A38ED" w:rsidR="004E173D" w:rsidRPr="00396BC1" w:rsidRDefault="00D51D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after="0" w:line="240" w:lineRule="auto"/>
              <w:ind w:left="-108" w:right="-2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/>
                <w:sz w:val="30"/>
                <w:szCs w:val="30"/>
              </w:rPr>
              <w:t>2568</w:t>
            </w:r>
          </w:p>
        </w:tc>
        <w:tc>
          <w:tcPr>
            <w:tcW w:w="245" w:type="dxa"/>
            <w:vAlign w:val="center"/>
          </w:tcPr>
          <w:p w14:paraId="1FDD14E7" w14:textId="77777777" w:rsidR="004E173D" w:rsidRPr="00396BC1" w:rsidRDefault="004E17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  <w:vAlign w:val="center"/>
          </w:tcPr>
          <w:p w14:paraId="7F779AA3" w14:textId="3ED86582" w:rsidR="004E173D" w:rsidRPr="00396BC1" w:rsidRDefault="00D51D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7"/>
                <w:tab w:val="left" w:pos="499"/>
              </w:tabs>
              <w:spacing w:after="0" w:line="240" w:lineRule="auto"/>
              <w:ind w:left="-108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2A744C50" w14:textId="77777777" w:rsidR="004E173D" w:rsidRPr="00396BC1" w:rsidRDefault="004E17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A05E85" w14:textId="1048B551" w:rsidR="004E173D" w:rsidRPr="00396BC1" w:rsidRDefault="00D51D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2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0556FCC5" w14:textId="77777777" w:rsidR="004E173D" w:rsidRPr="00396BC1" w:rsidRDefault="004E17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14:paraId="752BCCFB" w14:textId="38FE3F2D" w:rsidR="004E173D" w:rsidRPr="00396BC1" w:rsidRDefault="00D51D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/>
                <w:sz w:val="30"/>
                <w:szCs w:val="30"/>
              </w:rPr>
              <w:t>2567</w:t>
            </w:r>
          </w:p>
        </w:tc>
      </w:tr>
      <w:tr w:rsidR="004E173D" w:rsidRPr="00396BC1" w14:paraId="52D0C6CA" w14:textId="77777777">
        <w:trPr>
          <w:trHeight w:val="70"/>
        </w:trPr>
        <w:tc>
          <w:tcPr>
            <w:tcW w:w="3510" w:type="dxa"/>
            <w:vAlign w:val="bottom"/>
          </w:tcPr>
          <w:p w14:paraId="090839ED" w14:textId="77777777" w:rsidR="004E173D" w:rsidRPr="00396BC1" w:rsidRDefault="004E1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1" w:type="dxa"/>
            <w:gridSpan w:val="7"/>
            <w:vAlign w:val="bottom"/>
          </w:tcPr>
          <w:p w14:paraId="1BA2E250" w14:textId="77777777" w:rsidR="004E173D" w:rsidRPr="00396BC1" w:rsidRDefault="004E1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96BC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182A9A" w:rsidRPr="00396BC1" w14:paraId="5919A42D" w14:textId="77777777">
        <w:tc>
          <w:tcPr>
            <w:tcW w:w="3510" w:type="dxa"/>
          </w:tcPr>
          <w:p w14:paraId="2E672846" w14:textId="7BD4D4D6" w:rsidR="00182A9A" w:rsidRPr="00E24BBC" w:rsidRDefault="00182A9A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4BBC">
              <w:rPr>
                <w:rFonts w:asciiTheme="majorBidi" w:hAnsiTheme="majorBidi" w:cstheme="majorBidi"/>
                <w:sz w:val="30"/>
                <w:szCs w:val="30"/>
                <w:cs/>
              </w:rPr>
              <w:t>เงินมัดจำจ่าย</w:t>
            </w:r>
          </w:p>
        </w:tc>
        <w:tc>
          <w:tcPr>
            <w:tcW w:w="1260" w:type="dxa"/>
          </w:tcPr>
          <w:p w14:paraId="4680C6B1" w14:textId="3FC85293" w:rsidR="00182A9A" w:rsidRPr="0045450A" w:rsidRDefault="00D51D7F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138</w:t>
            </w:r>
            <w:r w:rsidR="007B00B7" w:rsidRPr="0045450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709</w:t>
            </w:r>
          </w:p>
        </w:tc>
        <w:tc>
          <w:tcPr>
            <w:tcW w:w="245" w:type="dxa"/>
            <w:vAlign w:val="bottom"/>
          </w:tcPr>
          <w:p w14:paraId="55535628" w14:textId="77777777" w:rsidR="00182A9A" w:rsidRPr="00396BC1" w:rsidRDefault="00182A9A" w:rsidP="00182A9A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1134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</w:tcPr>
          <w:p w14:paraId="791D1EE9" w14:textId="7215B503" w:rsidR="00182A9A" w:rsidRPr="00396BC1" w:rsidRDefault="00D51D7F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80</w:t>
            </w:r>
            <w:r w:rsidR="00182A9A" w:rsidRPr="005B597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887</w:t>
            </w:r>
          </w:p>
        </w:tc>
        <w:tc>
          <w:tcPr>
            <w:tcW w:w="270" w:type="dxa"/>
          </w:tcPr>
          <w:p w14:paraId="6D37BD70" w14:textId="77777777" w:rsidR="00182A9A" w:rsidRPr="00396BC1" w:rsidRDefault="00182A9A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E6B6801" w14:textId="43A71E44" w:rsidR="00182A9A" w:rsidRPr="00396BC1" w:rsidRDefault="00D51D7F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137</w:t>
            </w:r>
            <w:r w:rsidR="00D739FB" w:rsidRPr="00D739F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152</w:t>
            </w:r>
          </w:p>
        </w:tc>
        <w:tc>
          <w:tcPr>
            <w:tcW w:w="270" w:type="dxa"/>
          </w:tcPr>
          <w:p w14:paraId="49819AA5" w14:textId="77777777" w:rsidR="00182A9A" w:rsidRPr="00396BC1" w:rsidRDefault="00182A9A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14:paraId="0C169332" w14:textId="4C366CF8" w:rsidR="00182A9A" w:rsidRPr="00396BC1" w:rsidRDefault="00D51D7F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79</w:t>
            </w:r>
            <w:r w:rsidR="00182A9A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110</w:t>
            </w:r>
          </w:p>
        </w:tc>
      </w:tr>
      <w:tr w:rsidR="00182A9A" w:rsidRPr="00396BC1" w14:paraId="06CD76C6" w14:textId="77777777">
        <w:tc>
          <w:tcPr>
            <w:tcW w:w="3510" w:type="dxa"/>
          </w:tcPr>
          <w:p w14:paraId="535AF5A7" w14:textId="0B428805" w:rsidR="00182A9A" w:rsidRPr="00E24BBC" w:rsidRDefault="00182A9A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4BBC">
              <w:rPr>
                <w:rFonts w:asciiTheme="majorBidi" w:hAnsiTheme="majorBidi" w:cstheme="majorBidi"/>
                <w:sz w:val="30"/>
                <w:szCs w:val="30"/>
                <w:cs/>
              </w:rPr>
              <w:t>เงินค่าจ้างจ่ายล่วงหน้า</w:t>
            </w:r>
          </w:p>
        </w:tc>
        <w:tc>
          <w:tcPr>
            <w:tcW w:w="1260" w:type="dxa"/>
          </w:tcPr>
          <w:p w14:paraId="638EF835" w14:textId="2DE35C03" w:rsidR="00182A9A" w:rsidRPr="0045450A" w:rsidRDefault="00D51D7F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7B00B7" w:rsidRPr="0045450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610</w:t>
            </w:r>
          </w:p>
        </w:tc>
        <w:tc>
          <w:tcPr>
            <w:tcW w:w="245" w:type="dxa"/>
            <w:vAlign w:val="bottom"/>
          </w:tcPr>
          <w:p w14:paraId="7ED502B6" w14:textId="77777777" w:rsidR="00182A9A" w:rsidRPr="00396BC1" w:rsidRDefault="00182A9A" w:rsidP="00182A9A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1134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</w:tcPr>
          <w:p w14:paraId="4CD5EAD1" w14:textId="0241911F" w:rsidR="00182A9A" w:rsidRPr="00396BC1" w:rsidRDefault="00D51D7F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="00182A9A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795</w:t>
            </w:r>
          </w:p>
        </w:tc>
        <w:tc>
          <w:tcPr>
            <w:tcW w:w="270" w:type="dxa"/>
          </w:tcPr>
          <w:p w14:paraId="459E2094" w14:textId="77777777" w:rsidR="00182A9A" w:rsidRPr="00396BC1" w:rsidRDefault="00182A9A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E54A0A3" w14:textId="6A7AE525" w:rsidR="00182A9A" w:rsidRPr="00396BC1" w:rsidRDefault="00D51D7F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D739FB" w:rsidRPr="00D739F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610</w:t>
            </w:r>
          </w:p>
        </w:tc>
        <w:tc>
          <w:tcPr>
            <w:tcW w:w="270" w:type="dxa"/>
          </w:tcPr>
          <w:p w14:paraId="6FA36301" w14:textId="77777777" w:rsidR="00182A9A" w:rsidRPr="00396BC1" w:rsidRDefault="00182A9A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14:paraId="6A1A1CBD" w14:textId="61C5C18C" w:rsidR="00182A9A" w:rsidRPr="00396BC1" w:rsidRDefault="00D51D7F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="00182A9A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795</w:t>
            </w:r>
          </w:p>
        </w:tc>
      </w:tr>
      <w:tr w:rsidR="00182A9A" w:rsidRPr="00396BC1" w14:paraId="765F0D5F" w14:textId="77777777">
        <w:tc>
          <w:tcPr>
            <w:tcW w:w="3510" w:type="dxa"/>
          </w:tcPr>
          <w:p w14:paraId="77CDBDAF" w14:textId="4C4E58BC" w:rsidR="00182A9A" w:rsidRPr="00E24BBC" w:rsidRDefault="00182A9A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4BB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เงินประกันอื่นๆ</w:t>
            </w:r>
          </w:p>
        </w:tc>
        <w:tc>
          <w:tcPr>
            <w:tcW w:w="1260" w:type="dxa"/>
          </w:tcPr>
          <w:p w14:paraId="2AF2E2DB" w14:textId="5C94177C" w:rsidR="00182A9A" w:rsidRPr="0045450A" w:rsidRDefault="00D51D7F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557</w:t>
            </w:r>
          </w:p>
        </w:tc>
        <w:tc>
          <w:tcPr>
            <w:tcW w:w="245" w:type="dxa"/>
            <w:vAlign w:val="bottom"/>
          </w:tcPr>
          <w:p w14:paraId="42F5B4EA" w14:textId="77777777" w:rsidR="00182A9A" w:rsidRPr="00396BC1" w:rsidRDefault="00182A9A" w:rsidP="00182A9A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1134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</w:tcPr>
          <w:p w14:paraId="672A482D" w14:textId="4D93D12D" w:rsidR="00182A9A" w:rsidRPr="00396BC1" w:rsidRDefault="00D51D7F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351</w:t>
            </w:r>
          </w:p>
        </w:tc>
        <w:tc>
          <w:tcPr>
            <w:tcW w:w="270" w:type="dxa"/>
          </w:tcPr>
          <w:p w14:paraId="5C1FD803" w14:textId="77777777" w:rsidR="00182A9A" w:rsidRPr="00396BC1" w:rsidRDefault="00182A9A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CAED9FC" w14:textId="5BC0A8BE" w:rsidR="00182A9A" w:rsidRPr="00396BC1" w:rsidRDefault="00D739FB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AED6BCA" w14:textId="77777777" w:rsidR="00182A9A" w:rsidRPr="00396BC1" w:rsidRDefault="00182A9A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14:paraId="314D1D05" w14:textId="6082F7E2" w:rsidR="00182A9A" w:rsidRPr="00396BC1" w:rsidRDefault="00182A9A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72"/>
              <w:rPr>
                <w:rFonts w:asciiTheme="majorBidi" w:hAnsi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82A9A" w:rsidRPr="00396BC1" w14:paraId="221EBBCD" w14:textId="77777777">
        <w:tc>
          <w:tcPr>
            <w:tcW w:w="3510" w:type="dxa"/>
          </w:tcPr>
          <w:p w14:paraId="592FC70C" w14:textId="77777777" w:rsidR="00182A9A" w:rsidRPr="00396BC1" w:rsidRDefault="00182A9A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8F3FFD0" w14:textId="13570BF5" w:rsidR="00182A9A" w:rsidRPr="00396BC1" w:rsidRDefault="00D51D7F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141</w:t>
            </w:r>
            <w:r w:rsidR="007B00B7" w:rsidRPr="007B00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876</w:t>
            </w:r>
          </w:p>
        </w:tc>
        <w:tc>
          <w:tcPr>
            <w:tcW w:w="245" w:type="dxa"/>
            <w:vAlign w:val="bottom"/>
          </w:tcPr>
          <w:p w14:paraId="63A989FB" w14:textId="77777777" w:rsidR="00182A9A" w:rsidRPr="00396BC1" w:rsidRDefault="00182A9A" w:rsidP="00182A9A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1134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</w:tcPr>
          <w:p w14:paraId="7A1F3D98" w14:textId="377DE3CD" w:rsidR="00182A9A" w:rsidRPr="00396BC1" w:rsidRDefault="00D51D7F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106</w:t>
            </w:r>
            <w:r w:rsidR="00182A9A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033</w:t>
            </w:r>
          </w:p>
        </w:tc>
        <w:tc>
          <w:tcPr>
            <w:tcW w:w="270" w:type="dxa"/>
          </w:tcPr>
          <w:p w14:paraId="1B8AE123" w14:textId="77777777" w:rsidR="00182A9A" w:rsidRPr="00396BC1" w:rsidRDefault="00182A9A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9EBCB5D" w14:textId="3F8B679D" w:rsidR="00182A9A" w:rsidRPr="00396BC1" w:rsidRDefault="00D51D7F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139</w:t>
            </w:r>
            <w:r w:rsidR="00D739FB" w:rsidRPr="00D739F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762</w:t>
            </w:r>
          </w:p>
        </w:tc>
        <w:tc>
          <w:tcPr>
            <w:tcW w:w="270" w:type="dxa"/>
          </w:tcPr>
          <w:p w14:paraId="25E58BD9" w14:textId="77777777" w:rsidR="00182A9A" w:rsidRPr="00396BC1" w:rsidRDefault="00182A9A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</w:tcPr>
          <w:p w14:paraId="7232CE3C" w14:textId="03E53BEA" w:rsidR="00182A9A" w:rsidRPr="00396BC1" w:rsidRDefault="00D51D7F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103</w:t>
            </w:r>
            <w:r w:rsidR="00182A9A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905</w:t>
            </w:r>
          </w:p>
        </w:tc>
      </w:tr>
    </w:tbl>
    <w:p w14:paraId="65D4B00D" w14:textId="77777777" w:rsidR="004E173D" w:rsidRPr="00396BC1" w:rsidRDefault="004E173D" w:rsidP="00EC70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2F214CF" w14:textId="65D38E6B" w:rsidR="000304A7" w:rsidRPr="00396BC1" w:rsidRDefault="008001A7" w:rsidP="008001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96BC1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D51D7F" w:rsidRPr="00D51D7F">
        <w:rPr>
          <w:rFonts w:asciiTheme="majorBidi" w:hAnsiTheme="majorBidi" w:cstheme="majorBidi"/>
          <w:sz w:val="30"/>
          <w:szCs w:val="30"/>
        </w:rPr>
        <w:t>31</w:t>
      </w:r>
      <w:r w:rsidRPr="00396BC1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D51D7F" w:rsidRPr="00D51D7F">
        <w:rPr>
          <w:rFonts w:asciiTheme="majorBidi" w:hAnsiTheme="majorBidi" w:cstheme="majorBidi"/>
          <w:sz w:val="30"/>
          <w:szCs w:val="30"/>
        </w:rPr>
        <w:t>2568</w:t>
      </w:r>
      <w:r w:rsidRPr="00396BC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53D93">
        <w:rPr>
          <w:rFonts w:asciiTheme="majorBidi" w:hAnsiTheme="majorBidi" w:cstheme="majorBidi"/>
          <w:sz w:val="30"/>
          <w:szCs w:val="30"/>
          <w:cs/>
        </w:rPr>
        <w:t xml:space="preserve">บริษัทมีเงินมัดจำจ่ายและเงินค่าจ้างจ่ายล่วงหน้าสำหรับเครื่องจักรและค่าจ้างก่อสร้างสำหรับโครงการโรงงานใหม่ โดยคาดว่าจะนำเข้าเครื่องจักรในปี </w:t>
      </w:r>
      <w:r w:rsidR="00D51D7F" w:rsidRPr="00D51D7F">
        <w:rPr>
          <w:rFonts w:asciiTheme="majorBidi" w:hAnsiTheme="majorBidi" w:cstheme="majorBidi"/>
          <w:sz w:val="30"/>
          <w:szCs w:val="30"/>
        </w:rPr>
        <w:t>2569</w:t>
      </w:r>
    </w:p>
    <w:p w14:paraId="36BCFB1D" w14:textId="77777777" w:rsidR="008001A7" w:rsidRPr="00396BC1" w:rsidRDefault="008001A7" w:rsidP="008001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B65C54C" w14:textId="37EDA57A" w:rsidR="005B0456" w:rsidRPr="00396BC1" w:rsidRDefault="005B0456" w:rsidP="005B0456">
      <w:pPr>
        <w:pStyle w:val="Heading2"/>
        <w:tabs>
          <w:tab w:val="clear" w:pos="340"/>
          <w:tab w:val="num" w:pos="540"/>
        </w:tabs>
        <w:ind w:left="540" w:hanging="540"/>
      </w:pPr>
      <w:r w:rsidRPr="00396BC1">
        <w:rPr>
          <w:cs/>
        </w:rPr>
        <w:t>หนี้สินที่มีภาระดอกเบี้ย</w:t>
      </w:r>
    </w:p>
    <w:p w14:paraId="5A4EBBDD" w14:textId="77777777" w:rsidR="00F02656" w:rsidRPr="00396BC1" w:rsidRDefault="00F02656" w:rsidP="00F02656">
      <w:pPr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8"/>
        <w:gridCol w:w="989"/>
        <w:gridCol w:w="236"/>
        <w:gridCol w:w="979"/>
        <w:gridCol w:w="236"/>
        <w:gridCol w:w="958"/>
        <w:gridCol w:w="237"/>
        <w:gridCol w:w="977"/>
        <w:gridCol w:w="238"/>
        <w:gridCol w:w="1008"/>
        <w:gridCol w:w="236"/>
        <w:gridCol w:w="928"/>
      </w:tblGrid>
      <w:tr w:rsidR="00614A29" w:rsidRPr="00396BC1" w14:paraId="05DC6990" w14:textId="77777777" w:rsidTr="006C3F46">
        <w:trPr>
          <w:tblHeader/>
        </w:trPr>
        <w:tc>
          <w:tcPr>
            <w:tcW w:w="2248" w:type="dxa"/>
          </w:tcPr>
          <w:p w14:paraId="198A0386" w14:textId="77777777" w:rsidR="00614A29" w:rsidRPr="00396BC1" w:rsidRDefault="00614A29" w:rsidP="001D0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22" w:type="dxa"/>
            <w:gridSpan w:val="11"/>
          </w:tcPr>
          <w:p w14:paraId="5EB5F748" w14:textId="6EC7707A" w:rsidR="00614A29" w:rsidRPr="00396BC1" w:rsidRDefault="00614A29" w:rsidP="001D0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6BC1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14A29" w:rsidRPr="00396BC1" w14:paraId="2D54D8AB" w14:textId="77777777" w:rsidTr="006C3F46">
        <w:trPr>
          <w:tblHeader/>
        </w:trPr>
        <w:tc>
          <w:tcPr>
            <w:tcW w:w="2248" w:type="dxa"/>
          </w:tcPr>
          <w:p w14:paraId="73CA7C12" w14:textId="77777777" w:rsidR="00614A29" w:rsidRPr="00396BC1" w:rsidRDefault="00614A29" w:rsidP="001D0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98" w:type="dxa"/>
            <w:gridSpan w:val="5"/>
          </w:tcPr>
          <w:p w14:paraId="3A06B8AC" w14:textId="1CDD8108" w:rsidR="00614A29" w:rsidRPr="00396BC1" w:rsidRDefault="00D51D7F" w:rsidP="001D0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1D7F">
              <w:rPr>
                <w:rFonts w:asciiTheme="majorBidi" w:hAnsiTheme="majorBidi"/>
                <w:sz w:val="28"/>
                <w:szCs w:val="28"/>
              </w:rPr>
              <w:t>2568</w:t>
            </w:r>
          </w:p>
        </w:tc>
        <w:tc>
          <w:tcPr>
            <w:tcW w:w="237" w:type="dxa"/>
          </w:tcPr>
          <w:p w14:paraId="2EE77B52" w14:textId="77777777" w:rsidR="00614A29" w:rsidRPr="00396BC1" w:rsidRDefault="00614A29" w:rsidP="001D0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87" w:type="dxa"/>
            <w:gridSpan w:val="5"/>
          </w:tcPr>
          <w:p w14:paraId="0172D4A8" w14:textId="685CE1C5" w:rsidR="00614A29" w:rsidRPr="00396BC1" w:rsidRDefault="00D51D7F" w:rsidP="001D0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1D7F">
              <w:rPr>
                <w:rFonts w:asciiTheme="majorBidi" w:hAnsiTheme="majorBidi"/>
                <w:sz w:val="28"/>
                <w:szCs w:val="28"/>
              </w:rPr>
              <w:t>2567</w:t>
            </w:r>
          </w:p>
        </w:tc>
      </w:tr>
      <w:tr w:rsidR="00614A29" w:rsidRPr="00396BC1" w14:paraId="58F9695E" w14:textId="77777777" w:rsidTr="006C3F46">
        <w:trPr>
          <w:tblHeader/>
        </w:trPr>
        <w:tc>
          <w:tcPr>
            <w:tcW w:w="2248" w:type="dxa"/>
          </w:tcPr>
          <w:p w14:paraId="2B08F556" w14:textId="77777777" w:rsidR="00614A29" w:rsidRPr="00396BC1" w:rsidRDefault="00614A29" w:rsidP="001D0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vAlign w:val="bottom"/>
          </w:tcPr>
          <w:p w14:paraId="11B8A1B9" w14:textId="77777777" w:rsidR="00614A29" w:rsidRPr="00396BC1" w:rsidRDefault="00614A29" w:rsidP="001D0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96BC1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7320FE3F" w14:textId="77777777" w:rsidR="00614A29" w:rsidRPr="00396BC1" w:rsidRDefault="00614A29" w:rsidP="001D0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9" w:type="dxa"/>
            <w:vAlign w:val="bottom"/>
          </w:tcPr>
          <w:p w14:paraId="53C6BCBF" w14:textId="77777777" w:rsidR="00614A29" w:rsidRPr="00396BC1" w:rsidRDefault="00614A29" w:rsidP="001D0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96BC1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0A43C561" w14:textId="77777777" w:rsidR="00614A29" w:rsidRPr="00396BC1" w:rsidRDefault="00614A29" w:rsidP="001D0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8" w:type="dxa"/>
            <w:vAlign w:val="bottom"/>
          </w:tcPr>
          <w:p w14:paraId="64F7D37B" w14:textId="77777777" w:rsidR="00614A29" w:rsidRPr="00396BC1" w:rsidRDefault="00614A29" w:rsidP="00EE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96BC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37" w:type="dxa"/>
            <w:vAlign w:val="center"/>
          </w:tcPr>
          <w:p w14:paraId="12790D33" w14:textId="77777777" w:rsidR="00614A29" w:rsidRPr="00396BC1" w:rsidRDefault="00614A29" w:rsidP="001D0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7" w:type="dxa"/>
            <w:vAlign w:val="bottom"/>
          </w:tcPr>
          <w:p w14:paraId="48FC0623" w14:textId="77777777" w:rsidR="00614A29" w:rsidRPr="00396BC1" w:rsidRDefault="00614A29" w:rsidP="001D0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96BC1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38" w:type="dxa"/>
            <w:vAlign w:val="bottom"/>
          </w:tcPr>
          <w:p w14:paraId="078457CB" w14:textId="77777777" w:rsidR="00614A29" w:rsidRPr="00396BC1" w:rsidRDefault="00614A29" w:rsidP="001D0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7B28A982" w14:textId="77777777" w:rsidR="00614A29" w:rsidRPr="00396BC1" w:rsidRDefault="00614A29" w:rsidP="001D0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96BC1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61FBEB38" w14:textId="77777777" w:rsidR="00614A29" w:rsidRPr="00396BC1" w:rsidRDefault="00614A29" w:rsidP="001D0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8" w:type="dxa"/>
            <w:vAlign w:val="bottom"/>
          </w:tcPr>
          <w:p w14:paraId="187B9B16" w14:textId="77777777" w:rsidR="00614A29" w:rsidRPr="00396BC1" w:rsidRDefault="00614A29" w:rsidP="001D0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96BC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614A29" w:rsidRPr="00396BC1" w14:paraId="4545FCBD" w14:textId="77777777" w:rsidTr="006C3F46">
        <w:trPr>
          <w:tblHeader/>
        </w:trPr>
        <w:tc>
          <w:tcPr>
            <w:tcW w:w="2248" w:type="dxa"/>
          </w:tcPr>
          <w:p w14:paraId="734C14D6" w14:textId="77777777" w:rsidR="00614A29" w:rsidRPr="00396BC1" w:rsidRDefault="00614A29" w:rsidP="001D0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22" w:type="dxa"/>
            <w:gridSpan w:val="11"/>
            <w:vAlign w:val="bottom"/>
          </w:tcPr>
          <w:p w14:paraId="48C83FD7" w14:textId="77777777" w:rsidR="00614A29" w:rsidRPr="00396BC1" w:rsidRDefault="00614A29" w:rsidP="001D0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396BC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396BC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182A9A" w:rsidRPr="00396BC1" w14:paraId="23939A0E" w14:textId="77777777" w:rsidTr="006C3F46">
        <w:tc>
          <w:tcPr>
            <w:tcW w:w="2248" w:type="dxa"/>
          </w:tcPr>
          <w:p w14:paraId="28FDAC23" w14:textId="77777777" w:rsidR="00182A9A" w:rsidRPr="00396BC1" w:rsidRDefault="00182A9A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396BC1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989" w:type="dxa"/>
            <w:vAlign w:val="bottom"/>
          </w:tcPr>
          <w:p w14:paraId="26C18D83" w14:textId="49789D79" w:rsidR="00182A9A" w:rsidRPr="00396BC1" w:rsidRDefault="007F6AF3" w:rsidP="007F6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A5EA96A" w14:textId="6C876093" w:rsidR="00182A9A" w:rsidRPr="00396BC1" w:rsidRDefault="00182A9A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9" w:type="dxa"/>
            <w:vAlign w:val="bottom"/>
          </w:tcPr>
          <w:p w14:paraId="4C9624A5" w14:textId="2090CC7C" w:rsidR="00182A9A" w:rsidRPr="00396BC1" w:rsidRDefault="007F6AF3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7089F50" w14:textId="77777777" w:rsidR="00182A9A" w:rsidRPr="00396BC1" w:rsidRDefault="00182A9A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8" w:type="dxa"/>
            <w:vAlign w:val="bottom"/>
          </w:tcPr>
          <w:p w14:paraId="60D4A3F1" w14:textId="6E0165DE" w:rsidR="00182A9A" w:rsidRPr="00396BC1" w:rsidRDefault="007F6AF3" w:rsidP="007F6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7" w:type="dxa"/>
            <w:vAlign w:val="bottom"/>
          </w:tcPr>
          <w:p w14:paraId="58A23342" w14:textId="77777777" w:rsidR="00182A9A" w:rsidRPr="00396BC1" w:rsidRDefault="00182A9A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7" w:type="dxa"/>
            <w:vAlign w:val="bottom"/>
          </w:tcPr>
          <w:p w14:paraId="61955B98" w14:textId="271A42A4" w:rsidR="00182A9A" w:rsidRPr="00396BC1" w:rsidRDefault="00D51D7F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1D7F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182A9A" w:rsidRPr="00396B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1D7F">
              <w:rPr>
                <w:rFonts w:asciiTheme="majorBidi" w:hAnsiTheme="majorBidi" w:cstheme="majorBidi"/>
                <w:sz w:val="28"/>
                <w:szCs w:val="28"/>
              </w:rPr>
              <w:t>117</w:t>
            </w:r>
          </w:p>
        </w:tc>
        <w:tc>
          <w:tcPr>
            <w:tcW w:w="238" w:type="dxa"/>
            <w:vAlign w:val="bottom"/>
          </w:tcPr>
          <w:p w14:paraId="39E7B049" w14:textId="77777777" w:rsidR="00182A9A" w:rsidRPr="00396BC1" w:rsidRDefault="00182A9A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0862A0BD" w14:textId="4DFEC8BA" w:rsidR="00182A9A" w:rsidRPr="00396BC1" w:rsidRDefault="00182A9A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6B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ABD1953" w14:textId="77777777" w:rsidR="00182A9A" w:rsidRPr="00396BC1" w:rsidRDefault="00182A9A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8" w:type="dxa"/>
            <w:vAlign w:val="bottom"/>
          </w:tcPr>
          <w:p w14:paraId="53815480" w14:textId="5A5DC3FD" w:rsidR="00182A9A" w:rsidRPr="00396BC1" w:rsidRDefault="00D51D7F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1D7F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182A9A" w:rsidRPr="00396B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1D7F">
              <w:rPr>
                <w:rFonts w:asciiTheme="majorBidi" w:hAnsiTheme="majorBidi" w:cstheme="majorBidi"/>
                <w:sz w:val="28"/>
                <w:szCs w:val="28"/>
              </w:rPr>
              <w:t>117</w:t>
            </w:r>
          </w:p>
        </w:tc>
      </w:tr>
      <w:tr w:rsidR="00182A9A" w:rsidRPr="00396BC1" w14:paraId="6148DB60" w14:textId="77777777" w:rsidTr="006C3F46">
        <w:tc>
          <w:tcPr>
            <w:tcW w:w="2248" w:type="dxa"/>
          </w:tcPr>
          <w:p w14:paraId="7089BF9C" w14:textId="77777777" w:rsidR="00182A9A" w:rsidRPr="00396BC1" w:rsidRDefault="00182A9A" w:rsidP="00182A9A">
            <w:pPr>
              <w:pStyle w:val="ListParagraph"/>
              <w:ind w:left="163" w:right="-22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6BC1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89" w:type="dxa"/>
            <w:vAlign w:val="bottom"/>
          </w:tcPr>
          <w:p w14:paraId="6F88AA2C" w14:textId="33269B20" w:rsidR="00182A9A" w:rsidRPr="00396BC1" w:rsidRDefault="00D51D7F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1D7F">
              <w:rPr>
                <w:rFonts w:asciiTheme="majorBidi" w:hAnsiTheme="majorBidi" w:cstheme="majorBidi"/>
                <w:sz w:val="28"/>
                <w:szCs w:val="28"/>
              </w:rPr>
              <w:t>154</w:t>
            </w:r>
            <w:r w:rsidR="007F6A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1D7F">
              <w:rPr>
                <w:rFonts w:asciiTheme="majorBidi" w:hAnsiTheme="majorBidi" w:cstheme="majorBidi"/>
                <w:sz w:val="28"/>
                <w:szCs w:val="28"/>
              </w:rPr>
              <w:t>673</w:t>
            </w:r>
          </w:p>
        </w:tc>
        <w:tc>
          <w:tcPr>
            <w:tcW w:w="236" w:type="dxa"/>
            <w:vAlign w:val="bottom"/>
          </w:tcPr>
          <w:p w14:paraId="68F54667" w14:textId="77777777" w:rsidR="00182A9A" w:rsidRPr="00396BC1" w:rsidRDefault="00182A9A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9" w:type="dxa"/>
            <w:vAlign w:val="bottom"/>
          </w:tcPr>
          <w:p w14:paraId="249AD754" w14:textId="3536F17E" w:rsidR="00182A9A" w:rsidRPr="00396BC1" w:rsidRDefault="00D51D7F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1D7F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385F0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1D7F">
              <w:rPr>
                <w:rFonts w:asciiTheme="majorBidi" w:hAnsiTheme="majorBidi" w:cstheme="majorBidi"/>
                <w:sz w:val="28"/>
                <w:szCs w:val="28"/>
              </w:rPr>
              <w:t>056</w:t>
            </w:r>
          </w:p>
        </w:tc>
        <w:tc>
          <w:tcPr>
            <w:tcW w:w="236" w:type="dxa"/>
            <w:vAlign w:val="bottom"/>
          </w:tcPr>
          <w:p w14:paraId="6343794C" w14:textId="77777777" w:rsidR="00182A9A" w:rsidRPr="00396BC1" w:rsidRDefault="00182A9A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8" w:type="dxa"/>
            <w:vAlign w:val="bottom"/>
          </w:tcPr>
          <w:p w14:paraId="2E9132E6" w14:textId="5E25FBCC" w:rsidR="00182A9A" w:rsidRPr="00396BC1" w:rsidRDefault="00D51D7F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1D7F">
              <w:rPr>
                <w:rFonts w:asciiTheme="majorBidi" w:hAnsiTheme="majorBidi" w:cstheme="majorBidi"/>
                <w:sz w:val="28"/>
                <w:szCs w:val="28"/>
              </w:rPr>
              <w:t>159</w:t>
            </w:r>
            <w:r w:rsidR="00385F0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1D7F">
              <w:rPr>
                <w:rFonts w:asciiTheme="majorBidi" w:hAnsiTheme="majorBidi" w:cstheme="majorBidi"/>
                <w:sz w:val="28"/>
                <w:szCs w:val="28"/>
              </w:rPr>
              <w:t>729</w:t>
            </w:r>
          </w:p>
        </w:tc>
        <w:tc>
          <w:tcPr>
            <w:tcW w:w="237" w:type="dxa"/>
            <w:vAlign w:val="bottom"/>
          </w:tcPr>
          <w:p w14:paraId="135A76AD" w14:textId="77777777" w:rsidR="00182A9A" w:rsidRPr="00396BC1" w:rsidRDefault="00182A9A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7" w:type="dxa"/>
            <w:vAlign w:val="bottom"/>
          </w:tcPr>
          <w:p w14:paraId="10878B84" w14:textId="2F3B8901" w:rsidR="00182A9A" w:rsidRPr="00396BC1" w:rsidRDefault="00D51D7F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1D7F">
              <w:rPr>
                <w:rFonts w:asciiTheme="majorBidi" w:hAnsiTheme="majorBidi" w:cstheme="majorBidi"/>
                <w:sz w:val="28"/>
                <w:szCs w:val="28"/>
              </w:rPr>
              <w:t>70</w:t>
            </w:r>
            <w:r w:rsidR="00182A9A" w:rsidRPr="00396B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1D7F">
              <w:rPr>
                <w:rFonts w:asciiTheme="majorBidi" w:hAnsiTheme="majorBidi" w:cstheme="majorBidi"/>
                <w:sz w:val="28"/>
                <w:szCs w:val="28"/>
              </w:rPr>
              <w:t>526</w:t>
            </w:r>
          </w:p>
        </w:tc>
        <w:tc>
          <w:tcPr>
            <w:tcW w:w="238" w:type="dxa"/>
            <w:vAlign w:val="bottom"/>
          </w:tcPr>
          <w:p w14:paraId="3AFFF110" w14:textId="77777777" w:rsidR="00182A9A" w:rsidRPr="00396BC1" w:rsidRDefault="00182A9A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07CFCFCD" w14:textId="27506A12" w:rsidR="00182A9A" w:rsidRPr="00396BC1" w:rsidRDefault="00D51D7F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1D7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82A9A" w:rsidRPr="00396B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1D7F">
              <w:rPr>
                <w:rFonts w:asciiTheme="majorBidi" w:hAnsiTheme="majorBidi" w:cstheme="majorBidi"/>
                <w:sz w:val="28"/>
                <w:szCs w:val="28"/>
              </w:rPr>
              <w:t>894</w:t>
            </w:r>
          </w:p>
        </w:tc>
        <w:tc>
          <w:tcPr>
            <w:tcW w:w="236" w:type="dxa"/>
            <w:vAlign w:val="bottom"/>
          </w:tcPr>
          <w:p w14:paraId="4A63AEE8" w14:textId="77777777" w:rsidR="00182A9A" w:rsidRPr="00396BC1" w:rsidRDefault="00182A9A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8" w:type="dxa"/>
            <w:vAlign w:val="bottom"/>
          </w:tcPr>
          <w:p w14:paraId="6D39E666" w14:textId="1A8C51C7" w:rsidR="00182A9A" w:rsidRPr="00396BC1" w:rsidRDefault="00D51D7F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1D7F">
              <w:rPr>
                <w:rFonts w:asciiTheme="majorBidi" w:hAnsiTheme="majorBidi" w:cstheme="majorBidi"/>
                <w:sz w:val="28"/>
                <w:szCs w:val="28"/>
              </w:rPr>
              <w:t>72</w:t>
            </w:r>
            <w:r w:rsidR="00182A9A" w:rsidRPr="00396B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1D7F">
              <w:rPr>
                <w:rFonts w:asciiTheme="majorBidi" w:hAnsiTheme="majorBidi" w:cstheme="majorBidi"/>
                <w:sz w:val="28"/>
                <w:szCs w:val="28"/>
              </w:rPr>
              <w:t>420</w:t>
            </w:r>
          </w:p>
        </w:tc>
      </w:tr>
      <w:tr w:rsidR="00182A9A" w:rsidRPr="00396BC1" w14:paraId="3F3393B1" w14:textId="77777777" w:rsidTr="006C3F46">
        <w:tc>
          <w:tcPr>
            <w:tcW w:w="2248" w:type="dxa"/>
          </w:tcPr>
          <w:p w14:paraId="4314E9AF" w14:textId="77777777" w:rsidR="00182A9A" w:rsidRPr="00396BC1" w:rsidRDefault="00182A9A" w:rsidP="00182A9A">
            <w:pPr>
              <w:pStyle w:val="ListParagraph"/>
              <w:ind w:left="166" w:right="-2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6BC1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89" w:type="dxa"/>
            <w:vAlign w:val="bottom"/>
          </w:tcPr>
          <w:p w14:paraId="1455C96D" w14:textId="5E47AFD8" w:rsidR="00182A9A" w:rsidRPr="00396BC1" w:rsidRDefault="00D51D7F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1D7F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="00385F0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1D7F">
              <w:rPr>
                <w:rFonts w:asciiTheme="majorBidi" w:hAnsiTheme="majorBidi" w:cstheme="majorBidi"/>
                <w:sz w:val="28"/>
                <w:szCs w:val="28"/>
              </w:rPr>
              <w:t>630</w:t>
            </w:r>
          </w:p>
        </w:tc>
        <w:tc>
          <w:tcPr>
            <w:tcW w:w="236" w:type="dxa"/>
            <w:vAlign w:val="bottom"/>
          </w:tcPr>
          <w:p w14:paraId="3A1D0ED3" w14:textId="77777777" w:rsidR="00182A9A" w:rsidRPr="00396BC1" w:rsidRDefault="00182A9A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9" w:type="dxa"/>
            <w:vAlign w:val="bottom"/>
          </w:tcPr>
          <w:p w14:paraId="07CE7F49" w14:textId="57EF0350" w:rsidR="00182A9A" w:rsidRPr="00396BC1" w:rsidRDefault="00385F06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7F5C3B4" w14:textId="77777777" w:rsidR="00182A9A" w:rsidRPr="00396BC1" w:rsidRDefault="00182A9A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8" w:type="dxa"/>
            <w:vAlign w:val="bottom"/>
          </w:tcPr>
          <w:p w14:paraId="4A617C00" w14:textId="37AFC093" w:rsidR="00182A9A" w:rsidRPr="00396BC1" w:rsidRDefault="00D51D7F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1D7F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="00385F0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1D7F">
              <w:rPr>
                <w:rFonts w:asciiTheme="majorBidi" w:hAnsiTheme="majorBidi" w:cstheme="majorBidi"/>
                <w:sz w:val="28"/>
                <w:szCs w:val="28"/>
              </w:rPr>
              <w:t>630</w:t>
            </w:r>
          </w:p>
        </w:tc>
        <w:tc>
          <w:tcPr>
            <w:tcW w:w="237" w:type="dxa"/>
            <w:vAlign w:val="bottom"/>
          </w:tcPr>
          <w:p w14:paraId="18DEDAE7" w14:textId="77777777" w:rsidR="00182A9A" w:rsidRPr="00396BC1" w:rsidRDefault="00182A9A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7" w:type="dxa"/>
            <w:vAlign w:val="bottom"/>
          </w:tcPr>
          <w:p w14:paraId="38808DA9" w14:textId="28B4FCD8" w:rsidR="00182A9A" w:rsidRPr="00396BC1" w:rsidRDefault="00D51D7F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1D7F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182A9A" w:rsidRPr="00396B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1D7F">
              <w:rPr>
                <w:rFonts w:asciiTheme="majorBidi" w:hAnsiTheme="majorBidi" w:cstheme="majorBidi"/>
                <w:sz w:val="28"/>
                <w:szCs w:val="28"/>
              </w:rPr>
              <w:t>700</w:t>
            </w:r>
          </w:p>
        </w:tc>
        <w:tc>
          <w:tcPr>
            <w:tcW w:w="238" w:type="dxa"/>
            <w:vAlign w:val="bottom"/>
          </w:tcPr>
          <w:p w14:paraId="36C759A6" w14:textId="77777777" w:rsidR="00182A9A" w:rsidRPr="00396BC1" w:rsidRDefault="00182A9A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18C6F333" w14:textId="7AFC6650" w:rsidR="00182A9A" w:rsidRPr="00396BC1" w:rsidRDefault="00182A9A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6B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236CA05B" w14:textId="77777777" w:rsidR="00182A9A" w:rsidRPr="00396BC1" w:rsidRDefault="00182A9A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8" w:type="dxa"/>
            <w:vAlign w:val="bottom"/>
          </w:tcPr>
          <w:p w14:paraId="195078B6" w14:textId="452A8858" w:rsidR="00182A9A" w:rsidRPr="00396BC1" w:rsidRDefault="00D51D7F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1D7F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182A9A" w:rsidRPr="00396B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1D7F">
              <w:rPr>
                <w:rFonts w:asciiTheme="majorBidi" w:hAnsiTheme="majorBidi" w:cstheme="majorBidi"/>
                <w:sz w:val="28"/>
                <w:szCs w:val="28"/>
              </w:rPr>
              <w:t>700</w:t>
            </w:r>
          </w:p>
        </w:tc>
      </w:tr>
      <w:tr w:rsidR="00182A9A" w:rsidRPr="00396BC1" w14:paraId="77FA715E" w14:textId="77777777" w:rsidTr="006C3F46">
        <w:tc>
          <w:tcPr>
            <w:tcW w:w="2248" w:type="dxa"/>
          </w:tcPr>
          <w:p w14:paraId="38B5C245" w14:textId="321C1B09" w:rsidR="00182A9A" w:rsidRPr="00396BC1" w:rsidRDefault="00182A9A" w:rsidP="00182A9A">
            <w:pPr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6BC1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89" w:type="dxa"/>
            <w:vAlign w:val="bottom"/>
          </w:tcPr>
          <w:p w14:paraId="2FEAAA28" w14:textId="4E4B0835" w:rsidR="00182A9A" w:rsidRPr="00396BC1" w:rsidRDefault="00D51D7F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1D7F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385F0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1D7F">
              <w:rPr>
                <w:rFonts w:asciiTheme="majorBidi" w:hAnsiTheme="majorBidi" w:cstheme="majorBidi"/>
                <w:sz w:val="28"/>
                <w:szCs w:val="28"/>
              </w:rPr>
              <w:t>321</w:t>
            </w:r>
          </w:p>
        </w:tc>
        <w:tc>
          <w:tcPr>
            <w:tcW w:w="236" w:type="dxa"/>
            <w:vAlign w:val="bottom"/>
          </w:tcPr>
          <w:p w14:paraId="588E993F" w14:textId="77777777" w:rsidR="00182A9A" w:rsidRPr="00396BC1" w:rsidRDefault="00182A9A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9" w:type="dxa"/>
            <w:vAlign w:val="bottom"/>
          </w:tcPr>
          <w:p w14:paraId="7199E21F" w14:textId="5C8CA8B7" w:rsidR="00182A9A" w:rsidRPr="00396BC1" w:rsidRDefault="00D51D7F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D51D7F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385F0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1D7F">
              <w:rPr>
                <w:rFonts w:asciiTheme="majorBidi" w:hAnsiTheme="majorBidi" w:cstheme="majorBidi"/>
                <w:sz w:val="28"/>
                <w:szCs w:val="28"/>
              </w:rPr>
              <w:t>621</w:t>
            </w:r>
          </w:p>
        </w:tc>
        <w:tc>
          <w:tcPr>
            <w:tcW w:w="236" w:type="dxa"/>
            <w:vAlign w:val="bottom"/>
          </w:tcPr>
          <w:p w14:paraId="3784B01B" w14:textId="77777777" w:rsidR="00182A9A" w:rsidRPr="00396BC1" w:rsidRDefault="00182A9A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8" w:type="dxa"/>
            <w:vAlign w:val="bottom"/>
          </w:tcPr>
          <w:p w14:paraId="7864C490" w14:textId="0F95806F" w:rsidR="00182A9A" w:rsidRPr="00396BC1" w:rsidRDefault="00D51D7F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1D7F">
              <w:rPr>
                <w:rFonts w:asciiTheme="majorBidi" w:hAnsiTheme="majorBidi" w:cstheme="majorBidi"/>
                <w:sz w:val="28"/>
                <w:szCs w:val="28"/>
              </w:rPr>
              <w:t>41</w:t>
            </w:r>
            <w:r w:rsidR="00385F0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1D7F">
              <w:rPr>
                <w:rFonts w:asciiTheme="majorBidi" w:hAnsiTheme="majorBidi" w:cstheme="majorBidi"/>
                <w:sz w:val="28"/>
                <w:szCs w:val="28"/>
              </w:rPr>
              <w:t>942</w:t>
            </w:r>
          </w:p>
        </w:tc>
        <w:tc>
          <w:tcPr>
            <w:tcW w:w="237" w:type="dxa"/>
            <w:vAlign w:val="bottom"/>
          </w:tcPr>
          <w:p w14:paraId="4CD5B076" w14:textId="77777777" w:rsidR="00182A9A" w:rsidRPr="00396BC1" w:rsidRDefault="00182A9A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7" w:type="dxa"/>
            <w:vAlign w:val="bottom"/>
          </w:tcPr>
          <w:p w14:paraId="3CDF8B4A" w14:textId="4248FEFC" w:rsidR="00182A9A" w:rsidRPr="00396BC1" w:rsidRDefault="00D51D7F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1D7F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182A9A" w:rsidRPr="00396B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1D7F">
              <w:rPr>
                <w:rFonts w:asciiTheme="majorBidi" w:hAnsiTheme="majorBidi" w:cstheme="majorBidi"/>
                <w:sz w:val="28"/>
                <w:szCs w:val="28"/>
              </w:rPr>
              <w:t>826</w:t>
            </w:r>
          </w:p>
        </w:tc>
        <w:tc>
          <w:tcPr>
            <w:tcW w:w="238" w:type="dxa"/>
            <w:vAlign w:val="bottom"/>
          </w:tcPr>
          <w:p w14:paraId="66EF695A" w14:textId="77777777" w:rsidR="00182A9A" w:rsidRPr="00396BC1" w:rsidRDefault="00182A9A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09A988E0" w14:textId="6AA0B329" w:rsidR="00182A9A" w:rsidRPr="00396BC1" w:rsidRDefault="00D51D7F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1D7F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="00182A9A" w:rsidRPr="00396B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1D7F">
              <w:rPr>
                <w:rFonts w:asciiTheme="majorBidi" w:hAnsiTheme="majorBidi" w:cstheme="majorBidi"/>
                <w:sz w:val="28"/>
                <w:szCs w:val="28"/>
              </w:rPr>
              <w:t>477</w:t>
            </w:r>
          </w:p>
        </w:tc>
        <w:tc>
          <w:tcPr>
            <w:tcW w:w="236" w:type="dxa"/>
            <w:vAlign w:val="bottom"/>
          </w:tcPr>
          <w:p w14:paraId="47F4B16C" w14:textId="77777777" w:rsidR="00182A9A" w:rsidRPr="00396BC1" w:rsidRDefault="00182A9A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8" w:type="dxa"/>
            <w:vAlign w:val="bottom"/>
          </w:tcPr>
          <w:p w14:paraId="114750FB" w14:textId="5DB0A436" w:rsidR="00182A9A" w:rsidRPr="00396BC1" w:rsidRDefault="00D51D7F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1D7F">
              <w:rPr>
                <w:rFonts w:asciiTheme="majorBidi" w:hAnsiTheme="majorBidi" w:cstheme="majorBidi"/>
                <w:sz w:val="28"/>
                <w:szCs w:val="28"/>
              </w:rPr>
              <w:t>55</w:t>
            </w:r>
            <w:r w:rsidR="00182A9A" w:rsidRPr="00396B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1D7F">
              <w:rPr>
                <w:rFonts w:asciiTheme="majorBidi" w:hAnsiTheme="majorBidi" w:cstheme="majorBidi"/>
                <w:sz w:val="28"/>
                <w:szCs w:val="28"/>
              </w:rPr>
              <w:t>303</w:t>
            </w:r>
          </w:p>
        </w:tc>
      </w:tr>
      <w:tr w:rsidR="00182A9A" w:rsidRPr="00396BC1" w14:paraId="1C7964CD" w14:textId="77777777" w:rsidTr="006C3F46">
        <w:tc>
          <w:tcPr>
            <w:tcW w:w="2248" w:type="dxa"/>
          </w:tcPr>
          <w:p w14:paraId="5DDC083A" w14:textId="77777777" w:rsidR="00182A9A" w:rsidRPr="00396BC1" w:rsidRDefault="00182A9A" w:rsidP="00182A9A">
            <w:pPr>
              <w:pStyle w:val="ListParagraph"/>
              <w:ind w:left="166" w:right="-22" w:hanging="180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รวมหนี้สินที่มีภาระดอกเบี้ย</w:t>
            </w: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347442" w14:textId="729EE7BE" w:rsidR="00182A9A" w:rsidRPr="00396BC1" w:rsidRDefault="00D51D7F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186</w:t>
            </w:r>
            <w:r w:rsidR="00385F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624</w:t>
            </w:r>
          </w:p>
        </w:tc>
        <w:tc>
          <w:tcPr>
            <w:tcW w:w="236" w:type="dxa"/>
            <w:vAlign w:val="bottom"/>
          </w:tcPr>
          <w:p w14:paraId="405CE3FD" w14:textId="77777777" w:rsidR="00182A9A" w:rsidRPr="00396BC1" w:rsidRDefault="00182A9A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A33CD9" w14:textId="0E6E3CEE" w:rsidR="00182A9A" w:rsidRPr="00396BC1" w:rsidRDefault="00D51D7F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</w:t>
            </w:r>
            <w:r w:rsidR="00385F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677</w:t>
            </w:r>
          </w:p>
        </w:tc>
        <w:tc>
          <w:tcPr>
            <w:tcW w:w="236" w:type="dxa"/>
            <w:vAlign w:val="bottom"/>
          </w:tcPr>
          <w:p w14:paraId="7F6225CC" w14:textId="77777777" w:rsidR="00182A9A" w:rsidRPr="00396BC1" w:rsidRDefault="00182A9A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51028F" w14:textId="24D14863" w:rsidR="00182A9A" w:rsidRPr="00396BC1" w:rsidRDefault="00D51D7F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223</w:t>
            </w:r>
            <w:r w:rsidR="00385F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301</w:t>
            </w:r>
          </w:p>
        </w:tc>
        <w:tc>
          <w:tcPr>
            <w:tcW w:w="237" w:type="dxa"/>
            <w:vAlign w:val="bottom"/>
          </w:tcPr>
          <w:p w14:paraId="05DC271B" w14:textId="77777777" w:rsidR="00182A9A" w:rsidRPr="00396BC1" w:rsidRDefault="00182A9A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D4F3B9" w14:textId="2FD12409" w:rsidR="00182A9A" w:rsidRPr="00396BC1" w:rsidRDefault="00D51D7F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130</w:t>
            </w:r>
            <w:r w:rsidR="00182A9A" w:rsidRPr="00396B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169</w:t>
            </w:r>
          </w:p>
        </w:tc>
        <w:tc>
          <w:tcPr>
            <w:tcW w:w="238" w:type="dxa"/>
            <w:vAlign w:val="bottom"/>
          </w:tcPr>
          <w:p w14:paraId="2996F3E6" w14:textId="77777777" w:rsidR="00182A9A" w:rsidRPr="00396BC1" w:rsidRDefault="00182A9A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17836B" w14:textId="23589A26" w:rsidR="00182A9A" w:rsidRPr="00396BC1" w:rsidRDefault="00D51D7F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182A9A" w:rsidRPr="00396B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371</w:t>
            </w:r>
          </w:p>
        </w:tc>
        <w:tc>
          <w:tcPr>
            <w:tcW w:w="236" w:type="dxa"/>
            <w:vAlign w:val="bottom"/>
          </w:tcPr>
          <w:p w14:paraId="64195093" w14:textId="77777777" w:rsidR="00182A9A" w:rsidRPr="00396BC1" w:rsidRDefault="00182A9A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34F3CA" w14:textId="3542D838" w:rsidR="00182A9A" w:rsidRPr="00396BC1" w:rsidRDefault="00D51D7F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161</w:t>
            </w:r>
            <w:r w:rsidR="00182A9A" w:rsidRPr="00396B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540</w:t>
            </w:r>
          </w:p>
        </w:tc>
      </w:tr>
    </w:tbl>
    <w:p w14:paraId="781CCCD5" w14:textId="77777777" w:rsidR="00BB0CDE" w:rsidRPr="00396BC1" w:rsidRDefault="00BB0CDE">
      <w:pPr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41"/>
        <w:gridCol w:w="1034"/>
        <w:gridCol w:w="229"/>
        <w:gridCol w:w="1010"/>
        <w:gridCol w:w="229"/>
        <w:gridCol w:w="928"/>
        <w:gridCol w:w="236"/>
        <w:gridCol w:w="992"/>
        <w:gridCol w:w="237"/>
        <w:gridCol w:w="992"/>
        <w:gridCol w:w="236"/>
        <w:gridCol w:w="906"/>
      </w:tblGrid>
      <w:tr w:rsidR="00614A29" w:rsidRPr="00396BC1" w14:paraId="754775F6" w14:textId="77777777" w:rsidTr="00EE024E">
        <w:trPr>
          <w:tblHeader/>
        </w:trPr>
        <w:tc>
          <w:tcPr>
            <w:tcW w:w="2241" w:type="dxa"/>
          </w:tcPr>
          <w:p w14:paraId="03EB08B6" w14:textId="77777777" w:rsidR="00614A29" w:rsidRPr="00396BC1" w:rsidRDefault="00614A29" w:rsidP="001D0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29" w:type="dxa"/>
            <w:gridSpan w:val="11"/>
          </w:tcPr>
          <w:p w14:paraId="6AB9CF02" w14:textId="77777777" w:rsidR="00614A29" w:rsidRPr="00396BC1" w:rsidRDefault="00614A29" w:rsidP="001D0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96BC1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14E29" w:rsidRPr="00396BC1" w14:paraId="3A6FD0FE" w14:textId="77777777" w:rsidTr="00EE024E">
        <w:trPr>
          <w:tblHeader/>
        </w:trPr>
        <w:tc>
          <w:tcPr>
            <w:tcW w:w="2241" w:type="dxa"/>
          </w:tcPr>
          <w:p w14:paraId="51855055" w14:textId="77777777" w:rsidR="00214E29" w:rsidRPr="00396BC1" w:rsidRDefault="00214E29" w:rsidP="00214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30" w:type="dxa"/>
            <w:gridSpan w:val="5"/>
          </w:tcPr>
          <w:p w14:paraId="0267B15D" w14:textId="49457893" w:rsidR="00214E29" w:rsidRPr="00396BC1" w:rsidRDefault="00D51D7F" w:rsidP="00214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1D7F">
              <w:rPr>
                <w:rFonts w:asciiTheme="majorBidi" w:hAnsiTheme="majorBidi"/>
                <w:sz w:val="28"/>
                <w:szCs w:val="28"/>
              </w:rPr>
              <w:t>2568</w:t>
            </w:r>
          </w:p>
        </w:tc>
        <w:tc>
          <w:tcPr>
            <w:tcW w:w="236" w:type="dxa"/>
          </w:tcPr>
          <w:p w14:paraId="5F0BE026" w14:textId="77777777" w:rsidR="00214E29" w:rsidRPr="00396BC1" w:rsidRDefault="00214E29" w:rsidP="00214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63" w:type="dxa"/>
            <w:gridSpan w:val="5"/>
          </w:tcPr>
          <w:p w14:paraId="65A307D1" w14:textId="3D23CA06" w:rsidR="00214E29" w:rsidRPr="00396BC1" w:rsidRDefault="00D51D7F" w:rsidP="00214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1D7F">
              <w:rPr>
                <w:rFonts w:asciiTheme="majorBidi" w:hAnsiTheme="majorBidi"/>
                <w:sz w:val="28"/>
                <w:szCs w:val="28"/>
              </w:rPr>
              <w:t>2567</w:t>
            </w:r>
          </w:p>
        </w:tc>
      </w:tr>
      <w:tr w:rsidR="00214E29" w:rsidRPr="00396BC1" w14:paraId="36872FAB" w14:textId="77777777" w:rsidTr="00EE024E">
        <w:trPr>
          <w:tblHeader/>
        </w:trPr>
        <w:tc>
          <w:tcPr>
            <w:tcW w:w="2241" w:type="dxa"/>
          </w:tcPr>
          <w:p w14:paraId="6EB1619C" w14:textId="77777777" w:rsidR="00214E29" w:rsidRPr="00396BC1" w:rsidRDefault="00214E29" w:rsidP="00214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4" w:type="dxa"/>
            <w:vAlign w:val="bottom"/>
          </w:tcPr>
          <w:p w14:paraId="25FA8680" w14:textId="77777777" w:rsidR="00214E29" w:rsidRPr="00396BC1" w:rsidRDefault="00214E29" w:rsidP="00214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96BC1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29" w:type="dxa"/>
            <w:vAlign w:val="bottom"/>
          </w:tcPr>
          <w:p w14:paraId="17069479" w14:textId="77777777" w:rsidR="00214E29" w:rsidRPr="00396BC1" w:rsidRDefault="00214E29" w:rsidP="00214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0" w:type="dxa"/>
            <w:vAlign w:val="bottom"/>
          </w:tcPr>
          <w:p w14:paraId="727AB3BB" w14:textId="77777777" w:rsidR="00214E29" w:rsidRPr="00396BC1" w:rsidRDefault="00214E29" w:rsidP="00214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96BC1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29" w:type="dxa"/>
            <w:vAlign w:val="bottom"/>
          </w:tcPr>
          <w:p w14:paraId="684DFB9A" w14:textId="77777777" w:rsidR="00214E29" w:rsidRPr="00396BC1" w:rsidRDefault="00214E29" w:rsidP="00214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8" w:type="dxa"/>
            <w:vAlign w:val="bottom"/>
          </w:tcPr>
          <w:p w14:paraId="12BA27BA" w14:textId="77777777" w:rsidR="00214E29" w:rsidRPr="00396BC1" w:rsidRDefault="00214E29" w:rsidP="00214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96BC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  <w:vAlign w:val="center"/>
          </w:tcPr>
          <w:p w14:paraId="0A92C9D0" w14:textId="77777777" w:rsidR="00214E29" w:rsidRPr="00396BC1" w:rsidRDefault="00214E29" w:rsidP="00214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3C54EFBA" w14:textId="77777777" w:rsidR="00214E29" w:rsidRPr="00396BC1" w:rsidRDefault="00214E29" w:rsidP="00214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96BC1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37" w:type="dxa"/>
            <w:vAlign w:val="bottom"/>
          </w:tcPr>
          <w:p w14:paraId="217D9122" w14:textId="77777777" w:rsidR="00214E29" w:rsidRPr="00396BC1" w:rsidRDefault="00214E29" w:rsidP="00214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693581AB" w14:textId="77777777" w:rsidR="00214E29" w:rsidRPr="00396BC1" w:rsidRDefault="00214E29" w:rsidP="00214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96BC1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44BC5F6D" w14:textId="77777777" w:rsidR="00214E29" w:rsidRPr="00396BC1" w:rsidRDefault="00214E29" w:rsidP="00214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  <w:vAlign w:val="bottom"/>
          </w:tcPr>
          <w:p w14:paraId="09A5BE6E" w14:textId="77777777" w:rsidR="00214E29" w:rsidRPr="00396BC1" w:rsidRDefault="00214E29" w:rsidP="00214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96BC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214E29" w:rsidRPr="00396BC1" w14:paraId="55ECA72C" w14:textId="77777777" w:rsidTr="00EE024E">
        <w:trPr>
          <w:tblHeader/>
        </w:trPr>
        <w:tc>
          <w:tcPr>
            <w:tcW w:w="2241" w:type="dxa"/>
          </w:tcPr>
          <w:p w14:paraId="7B3C8550" w14:textId="77777777" w:rsidR="00214E29" w:rsidRPr="00396BC1" w:rsidRDefault="00214E29" w:rsidP="00214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29" w:type="dxa"/>
            <w:gridSpan w:val="11"/>
            <w:vAlign w:val="bottom"/>
          </w:tcPr>
          <w:p w14:paraId="5BD3583B" w14:textId="77777777" w:rsidR="00214E29" w:rsidRPr="00396BC1" w:rsidRDefault="00214E29" w:rsidP="00214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396BC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396BC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182A9A" w:rsidRPr="00396BC1" w14:paraId="7BF3A0BD" w14:textId="77777777" w:rsidTr="00EE024E">
        <w:tc>
          <w:tcPr>
            <w:tcW w:w="2241" w:type="dxa"/>
          </w:tcPr>
          <w:p w14:paraId="45671FAC" w14:textId="77777777" w:rsidR="00182A9A" w:rsidRPr="00396BC1" w:rsidRDefault="00182A9A" w:rsidP="00182A9A">
            <w:pPr>
              <w:pStyle w:val="ListParagraph"/>
              <w:ind w:left="163" w:right="-22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6BC1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34" w:type="dxa"/>
            <w:vAlign w:val="bottom"/>
          </w:tcPr>
          <w:p w14:paraId="2036DEFB" w14:textId="47789FA7" w:rsidR="00182A9A" w:rsidRPr="00396BC1" w:rsidRDefault="00D51D7F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1D7F">
              <w:rPr>
                <w:rFonts w:asciiTheme="majorBidi" w:hAnsiTheme="majorBidi" w:cstheme="majorBidi"/>
                <w:sz w:val="28"/>
                <w:szCs w:val="28"/>
              </w:rPr>
              <w:t>85</w:t>
            </w:r>
            <w:r w:rsidR="00385F0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1D7F">
              <w:rPr>
                <w:rFonts w:asciiTheme="majorBidi" w:hAnsiTheme="majorBidi" w:cstheme="majorBidi"/>
                <w:sz w:val="28"/>
                <w:szCs w:val="28"/>
              </w:rPr>
              <w:t>831</w:t>
            </w:r>
          </w:p>
        </w:tc>
        <w:tc>
          <w:tcPr>
            <w:tcW w:w="229" w:type="dxa"/>
            <w:vAlign w:val="bottom"/>
          </w:tcPr>
          <w:p w14:paraId="74150052" w14:textId="77777777" w:rsidR="00182A9A" w:rsidRPr="00396BC1" w:rsidRDefault="00182A9A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0" w:type="dxa"/>
            <w:vAlign w:val="bottom"/>
          </w:tcPr>
          <w:p w14:paraId="64BA5262" w14:textId="7F842649" w:rsidR="00182A9A" w:rsidRPr="00396BC1" w:rsidRDefault="00D51D7F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1D7F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385F0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1D7F">
              <w:rPr>
                <w:rFonts w:asciiTheme="majorBidi" w:hAnsiTheme="majorBidi" w:cstheme="majorBidi"/>
                <w:sz w:val="28"/>
                <w:szCs w:val="28"/>
              </w:rPr>
              <w:t>056</w:t>
            </w:r>
          </w:p>
        </w:tc>
        <w:tc>
          <w:tcPr>
            <w:tcW w:w="229" w:type="dxa"/>
            <w:vAlign w:val="bottom"/>
          </w:tcPr>
          <w:p w14:paraId="5AF75889" w14:textId="77777777" w:rsidR="00182A9A" w:rsidRPr="00396BC1" w:rsidRDefault="00182A9A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8" w:type="dxa"/>
            <w:vAlign w:val="bottom"/>
          </w:tcPr>
          <w:p w14:paraId="5E0C5EED" w14:textId="55B23B97" w:rsidR="00182A9A" w:rsidRPr="00396BC1" w:rsidRDefault="00D51D7F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1D7F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="00385F0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1D7F">
              <w:rPr>
                <w:rFonts w:asciiTheme="majorBidi" w:hAnsiTheme="majorBidi" w:cstheme="majorBidi"/>
                <w:sz w:val="28"/>
                <w:szCs w:val="28"/>
              </w:rPr>
              <w:t>887</w:t>
            </w:r>
          </w:p>
        </w:tc>
        <w:tc>
          <w:tcPr>
            <w:tcW w:w="236" w:type="dxa"/>
            <w:vAlign w:val="bottom"/>
          </w:tcPr>
          <w:p w14:paraId="1BA29E2A" w14:textId="77777777" w:rsidR="00182A9A" w:rsidRPr="00396BC1" w:rsidRDefault="00182A9A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489A7298" w14:textId="01078267" w:rsidR="00182A9A" w:rsidRPr="00396BC1" w:rsidRDefault="00D51D7F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1D7F">
              <w:rPr>
                <w:rFonts w:asciiTheme="majorBidi" w:hAnsiTheme="majorBidi" w:cstheme="majorBidi"/>
                <w:sz w:val="28"/>
                <w:szCs w:val="28"/>
              </w:rPr>
              <w:t>70</w:t>
            </w:r>
            <w:r w:rsidR="00182A9A" w:rsidRPr="00396B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1D7F">
              <w:rPr>
                <w:rFonts w:asciiTheme="majorBidi" w:hAnsiTheme="majorBidi" w:cstheme="majorBidi"/>
                <w:sz w:val="28"/>
                <w:szCs w:val="28"/>
              </w:rPr>
              <w:t>526</w:t>
            </w:r>
          </w:p>
        </w:tc>
        <w:tc>
          <w:tcPr>
            <w:tcW w:w="237" w:type="dxa"/>
            <w:vAlign w:val="bottom"/>
          </w:tcPr>
          <w:p w14:paraId="682B1A0B" w14:textId="77777777" w:rsidR="00182A9A" w:rsidRPr="00396BC1" w:rsidRDefault="00182A9A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5892F641" w14:textId="1F8C18FE" w:rsidR="00182A9A" w:rsidRPr="00396BC1" w:rsidRDefault="00D51D7F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1D7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82A9A" w:rsidRPr="00396B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1D7F">
              <w:rPr>
                <w:rFonts w:asciiTheme="majorBidi" w:hAnsiTheme="majorBidi" w:cstheme="majorBidi"/>
                <w:sz w:val="28"/>
                <w:szCs w:val="28"/>
              </w:rPr>
              <w:t>894</w:t>
            </w:r>
          </w:p>
        </w:tc>
        <w:tc>
          <w:tcPr>
            <w:tcW w:w="236" w:type="dxa"/>
            <w:vAlign w:val="bottom"/>
          </w:tcPr>
          <w:p w14:paraId="18FE08C9" w14:textId="77777777" w:rsidR="00182A9A" w:rsidRPr="00396BC1" w:rsidRDefault="00182A9A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  <w:vAlign w:val="bottom"/>
          </w:tcPr>
          <w:p w14:paraId="64A3D372" w14:textId="796C6DB3" w:rsidR="00182A9A" w:rsidRPr="00396BC1" w:rsidRDefault="00D51D7F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1D7F">
              <w:rPr>
                <w:rFonts w:asciiTheme="majorBidi" w:hAnsiTheme="majorBidi" w:cstheme="majorBidi"/>
                <w:sz w:val="28"/>
                <w:szCs w:val="28"/>
              </w:rPr>
              <w:t>72</w:t>
            </w:r>
            <w:r w:rsidR="00182A9A" w:rsidRPr="00396B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1D7F">
              <w:rPr>
                <w:rFonts w:asciiTheme="majorBidi" w:hAnsiTheme="majorBidi" w:cstheme="majorBidi"/>
                <w:sz w:val="28"/>
                <w:szCs w:val="28"/>
              </w:rPr>
              <w:t>420</w:t>
            </w:r>
          </w:p>
        </w:tc>
      </w:tr>
      <w:tr w:rsidR="00182A9A" w:rsidRPr="00396BC1" w14:paraId="0EABB01E" w14:textId="77777777" w:rsidTr="00EE024E">
        <w:tc>
          <w:tcPr>
            <w:tcW w:w="2241" w:type="dxa"/>
          </w:tcPr>
          <w:p w14:paraId="4C6A7B2E" w14:textId="77777777" w:rsidR="00182A9A" w:rsidRPr="00396BC1" w:rsidRDefault="00182A9A" w:rsidP="00182A9A">
            <w:pPr>
              <w:pStyle w:val="ListParagraph"/>
              <w:ind w:left="166" w:right="-2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6BC1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34" w:type="dxa"/>
            <w:vAlign w:val="bottom"/>
          </w:tcPr>
          <w:p w14:paraId="2C046BC1" w14:textId="7ED5BD00" w:rsidR="00182A9A" w:rsidRPr="00396BC1" w:rsidRDefault="00D51D7F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1D7F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385F0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1D7F">
              <w:rPr>
                <w:rFonts w:asciiTheme="majorBidi" w:hAnsiTheme="majorBidi" w:cstheme="majorBidi"/>
                <w:sz w:val="28"/>
                <w:szCs w:val="28"/>
              </w:rPr>
              <w:t>506</w:t>
            </w:r>
          </w:p>
        </w:tc>
        <w:tc>
          <w:tcPr>
            <w:tcW w:w="229" w:type="dxa"/>
            <w:vAlign w:val="bottom"/>
          </w:tcPr>
          <w:p w14:paraId="40A68F00" w14:textId="77777777" w:rsidR="00182A9A" w:rsidRPr="00396BC1" w:rsidRDefault="00182A9A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0" w:type="dxa"/>
            <w:vAlign w:val="bottom"/>
          </w:tcPr>
          <w:p w14:paraId="50C8BC34" w14:textId="6D1600F9" w:rsidR="00182A9A" w:rsidRPr="00396BC1" w:rsidRDefault="00385F06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29" w:type="dxa"/>
            <w:vAlign w:val="bottom"/>
          </w:tcPr>
          <w:p w14:paraId="3FE9027D" w14:textId="77777777" w:rsidR="00182A9A" w:rsidRPr="00396BC1" w:rsidRDefault="00182A9A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8" w:type="dxa"/>
            <w:vAlign w:val="bottom"/>
          </w:tcPr>
          <w:p w14:paraId="691148F4" w14:textId="4098738A" w:rsidR="00182A9A" w:rsidRPr="00396BC1" w:rsidRDefault="00D51D7F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1D7F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385F0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1D7F">
              <w:rPr>
                <w:rFonts w:asciiTheme="majorBidi" w:hAnsiTheme="majorBidi" w:cstheme="majorBidi"/>
                <w:sz w:val="28"/>
                <w:szCs w:val="28"/>
              </w:rPr>
              <w:t>506</w:t>
            </w:r>
          </w:p>
        </w:tc>
        <w:tc>
          <w:tcPr>
            <w:tcW w:w="236" w:type="dxa"/>
            <w:vAlign w:val="bottom"/>
          </w:tcPr>
          <w:p w14:paraId="5728A6C9" w14:textId="77777777" w:rsidR="00182A9A" w:rsidRPr="00396BC1" w:rsidRDefault="00182A9A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4D93474F" w14:textId="4DE5862E" w:rsidR="00182A9A" w:rsidRPr="00396BC1" w:rsidRDefault="00D51D7F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1D7F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182A9A" w:rsidRPr="00396B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1D7F">
              <w:rPr>
                <w:rFonts w:asciiTheme="majorBidi" w:hAnsiTheme="majorBidi" w:cstheme="majorBidi"/>
                <w:sz w:val="28"/>
                <w:szCs w:val="28"/>
              </w:rPr>
              <w:t>833</w:t>
            </w:r>
          </w:p>
        </w:tc>
        <w:tc>
          <w:tcPr>
            <w:tcW w:w="237" w:type="dxa"/>
            <w:vAlign w:val="bottom"/>
          </w:tcPr>
          <w:p w14:paraId="262376D2" w14:textId="77777777" w:rsidR="00182A9A" w:rsidRPr="00396BC1" w:rsidRDefault="00182A9A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399216F4" w14:textId="53A4D534" w:rsidR="00182A9A" w:rsidRPr="00396BC1" w:rsidRDefault="00182A9A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6B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4875F1D" w14:textId="77777777" w:rsidR="00182A9A" w:rsidRPr="00396BC1" w:rsidRDefault="00182A9A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  <w:vAlign w:val="bottom"/>
          </w:tcPr>
          <w:p w14:paraId="4858B885" w14:textId="78B9F6F7" w:rsidR="00182A9A" w:rsidRPr="00396BC1" w:rsidRDefault="00D51D7F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1D7F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182A9A" w:rsidRPr="00396B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1D7F">
              <w:rPr>
                <w:rFonts w:asciiTheme="majorBidi" w:hAnsiTheme="majorBidi" w:cstheme="majorBidi"/>
                <w:sz w:val="28"/>
                <w:szCs w:val="28"/>
              </w:rPr>
              <w:t>833</w:t>
            </w:r>
          </w:p>
        </w:tc>
      </w:tr>
      <w:tr w:rsidR="00182A9A" w:rsidRPr="00396BC1" w14:paraId="4776E52F" w14:textId="77777777" w:rsidTr="00EE024E">
        <w:tc>
          <w:tcPr>
            <w:tcW w:w="2241" w:type="dxa"/>
          </w:tcPr>
          <w:p w14:paraId="6B9034A8" w14:textId="50B1B5E6" w:rsidR="00182A9A" w:rsidRPr="00396BC1" w:rsidRDefault="00182A9A" w:rsidP="00182A9A">
            <w:pPr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6BC1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34" w:type="dxa"/>
            <w:vAlign w:val="bottom"/>
          </w:tcPr>
          <w:p w14:paraId="1640EEFF" w14:textId="67D8A4D4" w:rsidR="00182A9A" w:rsidRPr="00396BC1" w:rsidRDefault="00D51D7F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1D7F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385F0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1D7F">
              <w:rPr>
                <w:rFonts w:asciiTheme="majorBidi" w:hAnsiTheme="majorBidi" w:cstheme="majorBidi"/>
                <w:sz w:val="28"/>
                <w:szCs w:val="28"/>
              </w:rPr>
              <w:t>321</w:t>
            </w:r>
          </w:p>
        </w:tc>
        <w:tc>
          <w:tcPr>
            <w:tcW w:w="229" w:type="dxa"/>
            <w:vAlign w:val="bottom"/>
          </w:tcPr>
          <w:p w14:paraId="541D57B8" w14:textId="77777777" w:rsidR="00182A9A" w:rsidRPr="00396BC1" w:rsidRDefault="00182A9A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0" w:type="dxa"/>
            <w:vAlign w:val="bottom"/>
          </w:tcPr>
          <w:p w14:paraId="04BB18B2" w14:textId="13930216" w:rsidR="00182A9A" w:rsidRPr="00396BC1" w:rsidRDefault="00D51D7F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1D7F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="00385F0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1D7F">
              <w:rPr>
                <w:rFonts w:asciiTheme="majorBidi" w:hAnsiTheme="majorBidi" w:cstheme="majorBidi"/>
                <w:sz w:val="28"/>
                <w:szCs w:val="28"/>
              </w:rPr>
              <w:t>571</w:t>
            </w:r>
          </w:p>
        </w:tc>
        <w:tc>
          <w:tcPr>
            <w:tcW w:w="229" w:type="dxa"/>
            <w:vAlign w:val="bottom"/>
          </w:tcPr>
          <w:p w14:paraId="18AF18E4" w14:textId="77777777" w:rsidR="00182A9A" w:rsidRPr="00396BC1" w:rsidRDefault="00182A9A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8" w:type="dxa"/>
            <w:vAlign w:val="bottom"/>
          </w:tcPr>
          <w:p w14:paraId="105AAD76" w14:textId="2287EC4D" w:rsidR="00182A9A" w:rsidRPr="00396BC1" w:rsidRDefault="00D51D7F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1D7F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385F0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1D7F">
              <w:rPr>
                <w:rFonts w:asciiTheme="majorBidi" w:hAnsiTheme="majorBidi" w:cstheme="majorBidi"/>
                <w:sz w:val="28"/>
                <w:szCs w:val="28"/>
              </w:rPr>
              <w:t>892</w:t>
            </w:r>
          </w:p>
        </w:tc>
        <w:tc>
          <w:tcPr>
            <w:tcW w:w="236" w:type="dxa"/>
            <w:vAlign w:val="bottom"/>
          </w:tcPr>
          <w:p w14:paraId="01BD380D" w14:textId="77777777" w:rsidR="00182A9A" w:rsidRPr="00396BC1" w:rsidRDefault="00182A9A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531BF655" w14:textId="392C1353" w:rsidR="00182A9A" w:rsidRPr="00396BC1" w:rsidRDefault="00D51D7F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1D7F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182A9A" w:rsidRPr="00396B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1D7F">
              <w:rPr>
                <w:rFonts w:asciiTheme="majorBidi" w:hAnsiTheme="majorBidi" w:cstheme="majorBidi"/>
                <w:sz w:val="28"/>
                <w:szCs w:val="28"/>
              </w:rPr>
              <w:t>826</w:t>
            </w:r>
          </w:p>
        </w:tc>
        <w:tc>
          <w:tcPr>
            <w:tcW w:w="237" w:type="dxa"/>
            <w:vAlign w:val="bottom"/>
          </w:tcPr>
          <w:p w14:paraId="72C5E9C7" w14:textId="77777777" w:rsidR="00182A9A" w:rsidRPr="00396BC1" w:rsidRDefault="00182A9A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2DA67267" w14:textId="207B50DC" w:rsidR="00182A9A" w:rsidRPr="00396BC1" w:rsidRDefault="00D51D7F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1D7F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182A9A" w:rsidRPr="00396B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1D7F">
              <w:rPr>
                <w:rFonts w:asciiTheme="majorBidi" w:hAnsiTheme="majorBidi" w:cstheme="majorBidi"/>
                <w:sz w:val="28"/>
                <w:szCs w:val="28"/>
              </w:rPr>
              <w:t>592</w:t>
            </w:r>
          </w:p>
        </w:tc>
        <w:tc>
          <w:tcPr>
            <w:tcW w:w="236" w:type="dxa"/>
            <w:vAlign w:val="bottom"/>
          </w:tcPr>
          <w:p w14:paraId="657F9DAD" w14:textId="77777777" w:rsidR="00182A9A" w:rsidRPr="00396BC1" w:rsidRDefault="00182A9A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  <w:vAlign w:val="bottom"/>
          </w:tcPr>
          <w:p w14:paraId="6BD0E1E4" w14:textId="4FA388E4" w:rsidR="00182A9A" w:rsidRPr="00396BC1" w:rsidRDefault="00D51D7F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1D7F">
              <w:rPr>
                <w:rFonts w:asciiTheme="majorBidi" w:hAnsiTheme="majorBidi" w:cstheme="majorBidi"/>
                <w:sz w:val="28"/>
                <w:szCs w:val="28"/>
              </w:rPr>
              <w:t>35</w:t>
            </w:r>
            <w:r w:rsidR="00182A9A" w:rsidRPr="00396B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1D7F">
              <w:rPr>
                <w:rFonts w:asciiTheme="majorBidi" w:hAnsiTheme="majorBidi" w:cstheme="majorBidi"/>
                <w:sz w:val="28"/>
                <w:szCs w:val="28"/>
              </w:rPr>
              <w:t>418</w:t>
            </w:r>
          </w:p>
        </w:tc>
      </w:tr>
      <w:tr w:rsidR="00182A9A" w:rsidRPr="00396BC1" w14:paraId="1202915C" w14:textId="77777777" w:rsidTr="00EE024E">
        <w:tc>
          <w:tcPr>
            <w:tcW w:w="2241" w:type="dxa"/>
          </w:tcPr>
          <w:p w14:paraId="37431191" w14:textId="77777777" w:rsidR="00182A9A" w:rsidRPr="00396BC1" w:rsidRDefault="00182A9A" w:rsidP="00182A9A">
            <w:pPr>
              <w:pStyle w:val="ListParagraph"/>
              <w:ind w:left="166" w:right="-22" w:hanging="180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รวมหนี้สินที่มีภาระดอกเบี้ย</w:t>
            </w:r>
          </w:p>
        </w:tc>
        <w:tc>
          <w:tcPr>
            <w:tcW w:w="10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05CB2F" w14:textId="0A0F198A" w:rsidR="00182A9A" w:rsidRPr="00396BC1" w:rsidRDefault="00D51D7F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99</w:t>
            </w:r>
            <w:r w:rsidR="00385F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658</w:t>
            </w:r>
          </w:p>
        </w:tc>
        <w:tc>
          <w:tcPr>
            <w:tcW w:w="229" w:type="dxa"/>
            <w:vAlign w:val="bottom"/>
          </w:tcPr>
          <w:p w14:paraId="305085F1" w14:textId="77777777" w:rsidR="00182A9A" w:rsidRPr="00396BC1" w:rsidRDefault="00182A9A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2F4D6A" w14:textId="3707C73D" w:rsidR="00182A9A" w:rsidRPr="00396BC1" w:rsidRDefault="00D51D7F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</w:t>
            </w:r>
            <w:r w:rsidR="00385F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627</w:t>
            </w:r>
          </w:p>
        </w:tc>
        <w:tc>
          <w:tcPr>
            <w:tcW w:w="229" w:type="dxa"/>
            <w:vAlign w:val="bottom"/>
          </w:tcPr>
          <w:p w14:paraId="5DB98D55" w14:textId="77777777" w:rsidR="00182A9A" w:rsidRPr="00396BC1" w:rsidRDefault="00182A9A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6FEE11" w14:textId="5E74239A" w:rsidR="00182A9A" w:rsidRPr="00396BC1" w:rsidRDefault="00D51D7F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126</w:t>
            </w:r>
            <w:r w:rsidR="00385F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285</w:t>
            </w:r>
          </w:p>
        </w:tc>
        <w:tc>
          <w:tcPr>
            <w:tcW w:w="236" w:type="dxa"/>
            <w:vAlign w:val="bottom"/>
          </w:tcPr>
          <w:p w14:paraId="0B0CC324" w14:textId="77777777" w:rsidR="00182A9A" w:rsidRPr="00396BC1" w:rsidRDefault="00182A9A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A70211" w14:textId="53E1E852" w:rsidR="00182A9A" w:rsidRPr="00396BC1" w:rsidRDefault="00D51D7F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107</w:t>
            </w:r>
            <w:r w:rsidR="00182A9A" w:rsidRPr="00396B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185</w:t>
            </w:r>
          </w:p>
        </w:tc>
        <w:tc>
          <w:tcPr>
            <w:tcW w:w="237" w:type="dxa"/>
            <w:vAlign w:val="bottom"/>
          </w:tcPr>
          <w:p w14:paraId="3906EC51" w14:textId="77777777" w:rsidR="00182A9A" w:rsidRPr="00396BC1" w:rsidRDefault="00182A9A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A4A45C" w14:textId="6F1C433F" w:rsidR="00182A9A" w:rsidRPr="00396BC1" w:rsidRDefault="00D51D7F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</w:t>
            </w:r>
            <w:r w:rsidR="00182A9A" w:rsidRPr="00396B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486</w:t>
            </w:r>
          </w:p>
        </w:tc>
        <w:tc>
          <w:tcPr>
            <w:tcW w:w="236" w:type="dxa"/>
            <w:vAlign w:val="bottom"/>
          </w:tcPr>
          <w:p w14:paraId="1C423B76" w14:textId="77777777" w:rsidR="00182A9A" w:rsidRPr="00396BC1" w:rsidRDefault="00182A9A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EFCFC5" w14:textId="5DCD55BA" w:rsidR="00182A9A" w:rsidRPr="00396BC1" w:rsidRDefault="00D51D7F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118</w:t>
            </w:r>
            <w:r w:rsidR="00182A9A" w:rsidRPr="00396B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671</w:t>
            </w:r>
          </w:p>
        </w:tc>
      </w:tr>
    </w:tbl>
    <w:p w14:paraId="078F3344" w14:textId="77777777" w:rsidR="00472100" w:rsidRPr="00396BC1" w:rsidRDefault="00472100" w:rsidP="008A27F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7" w:type="dxa"/>
        <w:tblInd w:w="450" w:type="dxa"/>
        <w:tblLook w:val="01E0" w:firstRow="1" w:lastRow="1" w:firstColumn="1" w:lastColumn="1" w:noHBand="0" w:noVBand="0"/>
      </w:tblPr>
      <w:tblGrid>
        <w:gridCol w:w="3150"/>
        <w:gridCol w:w="1350"/>
        <w:gridCol w:w="269"/>
        <w:gridCol w:w="1351"/>
        <w:gridCol w:w="270"/>
        <w:gridCol w:w="1346"/>
        <w:gridCol w:w="270"/>
        <w:gridCol w:w="1271"/>
      </w:tblGrid>
      <w:tr w:rsidR="00A14178" w:rsidRPr="00396BC1" w14:paraId="2F0E6690" w14:textId="77777777" w:rsidTr="00BF39E3">
        <w:trPr>
          <w:tblHeader/>
        </w:trPr>
        <w:tc>
          <w:tcPr>
            <w:tcW w:w="3150" w:type="dxa"/>
          </w:tcPr>
          <w:p w14:paraId="164406AA" w14:textId="1282DAEC" w:rsidR="00A14178" w:rsidRPr="00396BC1" w:rsidRDefault="00A14178" w:rsidP="00115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right="-108" w:hanging="15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สินทรัพย์ที่ใช้เป็นหลักประกันหนี้สิน</w:t>
            </w:r>
          </w:p>
        </w:tc>
        <w:tc>
          <w:tcPr>
            <w:tcW w:w="2970" w:type="dxa"/>
            <w:gridSpan w:val="3"/>
          </w:tcPr>
          <w:p w14:paraId="49C341F1" w14:textId="3308E38B" w:rsidR="00A14178" w:rsidRPr="00396BC1" w:rsidRDefault="00A14178" w:rsidP="00A14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2C58840" w14:textId="77777777" w:rsidR="00A14178" w:rsidRPr="00396BC1" w:rsidRDefault="00A14178" w:rsidP="00115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887" w:type="dxa"/>
            <w:gridSpan w:val="3"/>
          </w:tcPr>
          <w:p w14:paraId="081880B5" w14:textId="2401DFC0" w:rsidR="00A14178" w:rsidRPr="00396BC1" w:rsidRDefault="00A14178" w:rsidP="00115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14E29" w:rsidRPr="00396BC1" w14:paraId="4AE3747F" w14:textId="77777777">
        <w:trPr>
          <w:tblHeader/>
        </w:trPr>
        <w:tc>
          <w:tcPr>
            <w:tcW w:w="3150" w:type="dxa"/>
          </w:tcPr>
          <w:p w14:paraId="30E35B90" w14:textId="2C8819A5" w:rsidR="00214E29" w:rsidRPr="00396BC1" w:rsidRDefault="00214E29" w:rsidP="00214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D51D7F" w:rsidRPr="00D51D7F">
              <w:rPr>
                <w:rFonts w:asciiTheme="majorBidi" w:hAnsiTheme="majorBidi"/>
                <w:b/>
                <w:i/>
                <w:sz w:val="30"/>
                <w:szCs w:val="30"/>
              </w:rPr>
              <w:t>31</w:t>
            </w:r>
            <w:r w:rsidRPr="00396B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96B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50" w:type="dxa"/>
            <w:vAlign w:val="center"/>
          </w:tcPr>
          <w:p w14:paraId="1D3C7F1A" w14:textId="2D989CD8" w:rsidR="00214E29" w:rsidRPr="00396BC1" w:rsidRDefault="00D51D7F" w:rsidP="00214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/>
                <w:sz w:val="30"/>
                <w:szCs w:val="30"/>
              </w:rPr>
              <w:t>2568</w:t>
            </w:r>
          </w:p>
        </w:tc>
        <w:tc>
          <w:tcPr>
            <w:tcW w:w="269" w:type="dxa"/>
            <w:vAlign w:val="center"/>
          </w:tcPr>
          <w:p w14:paraId="34E4CF7A" w14:textId="77777777" w:rsidR="00214E29" w:rsidRPr="00396BC1" w:rsidRDefault="00214E29" w:rsidP="00214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1" w:type="dxa"/>
            <w:vAlign w:val="center"/>
          </w:tcPr>
          <w:p w14:paraId="48F85CA7" w14:textId="4909790C" w:rsidR="00214E29" w:rsidRPr="00396BC1" w:rsidRDefault="00D51D7F" w:rsidP="00214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7B074AA1" w14:textId="77777777" w:rsidR="00214E29" w:rsidRPr="00396BC1" w:rsidRDefault="00214E29" w:rsidP="00214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  <w:vAlign w:val="center"/>
          </w:tcPr>
          <w:p w14:paraId="61C70C21" w14:textId="0A0E7C51" w:rsidR="00214E29" w:rsidRPr="00396BC1" w:rsidRDefault="00D51D7F" w:rsidP="00214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  <w:vAlign w:val="center"/>
          </w:tcPr>
          <w:p w14:paraId="2C2941C1" w14:textId="77777777" w:rsidR="00214E29" w:rsidRPr="00396BC1" w:rsidRDefault="00214E29" w:rsidP="00214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1" w:type="dxa"/>
            <w:vAlign w:val="center"/>
          </w:tcPr>
          <w:p w14:paraId="45CC54F1" w14:textId="3CB563D5" w:rsidR="00214E29" w:rsidRPr="00396BC1" w:rsidRDefault="00D51D7F" w:rsidP="00214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/>
                <w:sz w:val="30"/>
                <w:szCs w:val="30"/>
              </w:rPr>
              <w:t>2567</w:t>
            </w:r>
          </w:p>
        </w:tc>
      </w:tr>
      <w:tr w:rsidR="00214E29" w:rsidRPr="00396BC1" w14:paraId="2304C811" w14:textId="77777777" w:rsidTr="00BF39E3">
        <w:trPr>
          <w:tblHeader/>
        </w:trPr>
        <w:tc>
          <w:tcPr>
            <w:tcW w:w="3150" w:type="dxa"/>
          </w:tcPr>
          <w:p w14:paraId="56816EBD" w14:textId="77777777" w:rsidR="00214E29" w:rsidRPr="00396BC1" w:rsidRDefault="00214E29" w:rsidP="00214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6127" w:type="dxa"/>
            <w:gridSpan w:val="7"/>
          </w:tcPr>
          <w:p w14:paraId="3E822CFD" w14:textId="77777777" w:rsidR="00214E29" w:rsidRPr="00396BC1" w:rsidRDefault="00214E29" w:rsidP="00214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82A9A" w:rsidRPr="00396BC1" w14:paraId="3B3DE11A" w14:textId="77777777" w:rsidTr="00D820EA">
        <w:tc>
          <w:tcPr>
            <w:tcW w:w="3150" w:type="dxa"/>
          </w:tcPr>
          <w:p w14:paraId="097C0C12" w14:textId="46454A0A" w:rsidR="00182A9A" w:rsidRPr="00396BC1" w:rsidRDefault="00182A9A" w:rsidP="00182A9A">
            <w:pPr>
              <w:tabs>
                <w:tab w:val="clear" w:pos="227"/>
              </w:tabs>
              <w:ind w:left="160" w:hanging="156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เงินฝากสถาบันการเงินที่มีข้อจำกัดในการใช้</w:t>
            </w:r>
          </w:p>
        </w:tc>
        <w:tc>
          <w:tcPr>
            <w:tcW w:w="1350" w:type="dxa"/>
            <w:vAlign w:val="bottom"/>
          </w:tcPr>
          <w:p w14:paraId="76E7C47C" w14:textId="3F6251DA" w:rsidR="00182A9A" w:rsidRPr="00396BC1" w:rsidRDefault="00D51D7F" w:rsidP="00182A9A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  <w:r w:rsidR="00385F06" w:rsidRPr="008A0BF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998</w:t>
            </w:r>
          </w:p>
        </w:tc>
        <w:tc>
          <w:tcPr>
            <w:tcW w:w="269" w:type="dxa"/>
            <w:vAlign w:val="center"/>
          </w:tcPr>
          <w:p w14:paraId="3469C0DC" w14:textId="77777777" w:rsidR="00182A9A" w:rsidRPr="00396BC1" w:rsidRDefault="00182A9A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1" w:type="dxa"/>
            <w:vAlign w:val="bottom"/>
          </w:tcPr>
          <w:p w14:paraId="58187C7B" w14:textId="180070E2" w:rsidR="00182A9A" w:rsidRPr="00396BC1" w:rsidRDefault="00D51D7F" w:rsidP="00182A9A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  <w:r w:rsidR="00182A9A" w:rsidRPr="00396B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887</w:t>
            </w:r>
          </w:p>
        </w:tc>
        <w:tc>
          <w:tcPr>
            <w:tcW w:w="270" w:type="dxa"/>
            <w:vAlign w:val="center"/>
          </w:tcPr>
          <w:p w14:paraId="3E6C5C3E" w14:textId="77777777" w:rsidR="00182A9A" w:rsidRPr="00396BC1" w:rsidRDefault="00182A9A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5E1B7D08" w14:textId="20E06DD3" w:rsidR="00182A9A" w:rsidRPr="00396BC1" w:rsidRDefault="00D51D7F" w:rsidP="00182A9A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  <w:r w:rsidR="00385F06" w:rsidRPr="008A0BF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183</w:t>
            </w:r>
          </w:p>
        </w:tc>
        <w:tc>
          <w:tcPr>
            <w:tcW w:w="270" w:type="dxa"/>
            <w:vAlign w:val="center"/>
          </w:tcPr>
          <w:p w14:paraId="5F9872D2" w14:textId="77777777" w:rsidR="00182A9A" w:rsidRPr="00396BC1" w:rsidRDefault="00182A9A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71" w:type="dxa"/>
            <w:vAlign w:val="bottom"/>
          </w:tcPr>
          <w:p w14:paraId="7679D719" w14:textId="66E88A67" w:rsidR="00182A9A" w:rsidRPr="00396BC1" w:rsidRDefault="00D51D7F" w:rsidP="00182A9A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  <w:r w:rsidR="00182A9A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082</w:t>
            </w:r>
          </w:p>
        </w:tc>
      </w:tr>
      <w:tr w:rsidR="00182A9A" w:rsidRPr="00396BC1" w14:paraId="18CDF887" w14:textId="77777777" w:rsidTr="00BF39E3">
        <w:tc>
          <w:tcPr>
            <w:tcW w:w="3150" w:type="dxa"/>
          </w:tcPr>
          <w:p w14:paraId="318DDF28" w14:textId="28F0508F" w:rsidR="00182A9A" w:rsidRPr="00396BC1" w:rsidRDefault="00182A9A" w:rsidP="00182A9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350" w:type="dxa"/>
            <w:vAlign w:val="center"/>
          </w:tcPr>
          <w:p w14:paraId="2AB6DEBF" w14:textId="05C87FAC" w:rsidR="00182A9A" w:rsidRPr="00396BC1" w:rsidRDefault="00D51D7F" w:rsidP="00182A9A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9" w:right="-18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D51D7F">
              <w:rPr>
                <w:rFonts w:asciiTheme="majorBidi" w:hAnsiTheme="majorBidi"/>
                <w:sz w:val="30"/>
                <w:szCs w:val="30"/>
                <w:lang w:val="en-US"/>
              </w:rPr>
              <w:t>64</w:t>
            </w:r>
            <w:r w:rsidR="00385F06">
              <w:rPr>
                <w:rFonts w:asciiTheme="majorBidi" w:hAnsiTheme="majorBidi"/>
                <w:sz w:val="30"/>
                <w:szCs w:val="30"/>
                <w:lang w:val="en-US"/>
              </w:rPr>
              <w:t>,</w:t>
            </w:r>
            <w:r w:rsidRPr="00D51D7F">
              <w:rPr>
                <w:rFonts w:asciiTheme="majorBidi" w:hAnsiTheme="majorBidi"/>
                <w:sz w:val="30"/>
                <w:szCs w:val="30"/>
                <w:lang w:val="en-US"/>
              </w:rPr>
              <w:t>659</w:t>
            </w:r>
          </w:p>
        </w:tc>
        <w:tc>
          <w:tcPr>
            <w:tcW w:w="269" w:type="dxa"/>
            <w:vAlign w:val="center"/>
          </w:tcPr>
          <w:p w14:paraId="448C02DE" w14:textId="77777777" w:rsidR="00182A9A" w:rsidRPr="00396BC1" w:rsidRDefault="00182A9A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1" w:type="dxa"/>
            <w:vAlign w:val="center"/>
          </w:tcPr>
          <w:p w14:paraId="4A56C6B1" w14:textId="7CB5790A" w:rsidR="00182A9A" w:rsidRPr="00396BC1" w:rsidRDefault="00D51D7F" w:rsidP="00182A9A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9" w:right="-18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D51D7F">
              <w:rPr>
                <w:rFonts w:asciiTheme="majorBidi" w:hAnsiTheme="majorBidi"/>
                <w:sz w:val="30"/>
                <w:szCs w:val="30"/>
                <w:lang w:val="en-US"/>
              </w:rPr>
              <w:t>64</w:t>
            </w:r>
            <w:r w:rsidR="00182A9A" w:rsidRPr="00396BC1">
              <w:rPr>
                <w:rFonts w:asciiTheme="majorBidi" w:hAnsiTheme="majorBidi"/>
                <w:sz w:val="30"/>
                <w:szCs w:val="30"/>
                <w:lang w:val="en-US"/>
              </w:rPr>
              <w:t>,</w:t>
            </w:r>
            <w:r w:rsidRPr="00D51D7F">
              <w:rPr>
                <w:rFonts w:asciiTheme="majorBidi" w:hAnsiTheme="majorBidi"/>
                <w:sz w:val="30"/>
                <w:szCs w:val="30"/>
                <w:lang w:val="en-US"/>
              </w:rPr>
              <w:t>659</w:t>
            </w:r>
          </w:p>
        </w:tc>
        <w:tc>
          <w:tcPr>
            <w:tcW w:w="270" w:type="dxa"/>
            <w:vAlign w:val="center"/>
          </w:tcPr>
          <w:p w14:paraId="7E1153C2" w14:textId="77777777" w:rsidR="00182A9A" w:rsidRPr="00396BC1" w:rsidRDefault="00182A9A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46" w:type="dxa"/>
            <w:vAlign w:val="center"/>
          </w:tcPr>
          <w:p w14:paraId="79C7230C" w14:textId="419D8D2E" w:rsidR="00182A9A" w:rsidRPr="00396BC1" w:rsidRDefault="00D51D7F" w:rsidP="00182A9A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9" w:right="-18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D51D7F">
              <w:rPr>
                <w:rFonts w:asciiTheme="majorBidi" w:hAnsiTheme="majorBidi"/>
                <w:sz w:val="30"/>
                <w:szCs w:val="30"/>
                <w:lang w:val="en-US"/>
              </w:rPr>
              <w:t>64</w:t>
            </w:r>
            <w:r w:rsidR="00385F06">
              <w:rPr>
                <w:rFonts w:asciiTheme="majorBidi" w:hAnsiTheme="majorBidi"/>
                <w:sz w:val="30"/>
                <w:szCs w:val="30"/>
                <w:lang w:val="en-US"/>
              </w:rPr>
              <w:t>,</w:t>
            </w:r>
            <w:r w:rsidRPr="00D51D7F">
              <w:rPr>
                <w:rFonts w:asciiTheme="majorBidi" w:hAnsiTheme="majorBidi"/>
                <w:sz w:val="30"/>
                <w:szCs w:val="30"/>
                <w:lang w:val="en-US"/>
              </w:rPr>
              <w:t>659</w:t>
            </w:r>
          </w:p>
        </w:tc>
        <w:tc>
          <w:tcPr>
            <w:tcW w:w="270" w:type="dxa"/>
            <w:vAlign w:val="center"/>
          </w:tcPr>
          <w:p w14:paraId="67988103" w14:textId="77777777" w:rsidR="00182A9A" w:rsidRPr="00396BC1" w:rsidRDefault="00182A9A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71" w:type="dxa"/>
            <w:vAlign w:val="center"/>
          </w:tcPr>
          <w:p w14:paraId="609A4174" w14:textId="67B654BF" w:rsidR="00182A9A" w:rsidRPr="00396BC1" w:rsidRDefault="00D51D7F" w:rsidP="00182A9A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9" w:right="-18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D51D7F">
              <w:rPr>
                <w:rFonts w:asciiTheme="majorBidi" w:hAnsiTheme="majorBidi"/>
                <w:sz w:val="30"/>
                <w:szCs w:val="30"/>
                <w:lang w:val="en-US"/>
              </w:rPr>
              <w:t>64</w:t>
            </w:r>
            <w:r w:rsidR="00182A9A" w:rsidRPr="00396BC1">
              <w:rPr>
                <w:rFonts w:asciiTheme="majorBidi" w:hAnsiTheme="majorBidi"/>
                <w:sz w:val="30"/>
                <w:szCs w:val="30"/>
                <w:lang w:val="en-US"/>
              </w:rPr>
              <w:t>,</w:t>
            </w:r>
            <w:r w:rsidRPr="00D51D7F">
              <w:rPr>
                <w:rFonts w:asciiTheme="majorBidi" w:hAnsiTheme="majorBidi"/>
                <w:sz w:val="30"/>
                <w:szCs w:val="30"/>
                <w:lang w:val="en-US"/>
              </w:rPr>
              <w:t>659</w:t>
            </w:r>
          </w:p>
        </w:tc>
      </w:tr>
      <w:tr w:rsidR="00182A9A" w:rsidRPr="00396BC1" w14:paraId="5404DA56" w14:textId="77777777" w:rsidTr="00BF39E3">
        <w:tc>
          <w:tcPr>
            <w:tcW w:w="3150" w:type="dxa"/>
          </w:tcPr>
          <w:p w14:paraId="4FF18892" w14:textId="77777777" w:rsidR="00182A9A" w:rsidRPr="00396BC1" w:rsidRDefault="00182A9A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01138FC" w14:textId="1927E373" w:rsidR="00182A9A" w:rsidRPr="00396BC1" w:rsidRDefault="00D51D7F" w:rsidP="00182A9A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85</w:t>
            </w:r>
            <w:r w:rsidR="00385F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657</w:t>
            </w:r>
          </w:p>
        </w:tc>
        <w:tc>
          <w:tcPr>
            <w:tcW w:w="269" w:type="dxa"/>
            <w:vAlign w:val="center"/>
          </w:tcPr>
          <w:p w14:paraId="2FC3DD43" w14:textId="77777777" w:rsidR="00182A9A" w:rsidRPr="00396BC1" w:rsidRDefault="00182A9A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80C1249" w14:textId="7A60A5DB" w:rsidR="00182A9A" w:rsidRPr="00396BC1" w:rsidRDefault="00D51D7F" w:rsidP="00182A9A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85</w:t>
            </w:r>
            <w:r w:rsidR="00182A9A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546</w:t>
            </w:r>
          </w:p>
        </w:tc>
        <w:tc>
          <w:tcPr>
            <w:tcW w:w="270" w:type="dxa"/>
            <w:vAlign w:val="center"/>
          </w:tcPr>
          <w:p w14:paraId="52262B72" w14:textId="77777777" w:rsidR="00182A9A" w:rsidRPr="00396BC1" w:rsidRDefault="00182A9A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D5DA5B5" w14:textId="47D9DEC4" w:rsidR="00182A9A" w:rsidRPr="00396BC1" w:rsidRDefault="00D51D7F" w:rsidP="00182A9A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84</w:t>
            </w:r>
            <w:r w:rsidR="00385F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842</w:t>
            </w:r>
          </w:p>
        </w:tc>
        <w:tc>
          <w:tcPr>
            <w:tcW w:w="270" w:type="dxa"/>
            <w:vAlign w:val="center"/>
          </w:tcPr>
          <w:p w14:paraId="2CAADCCF" w14:textId="77777777" w:rsidR="00182A9A" w:rsidRPr="00396BC1" w:rsidRDefault="00182A9A" w:rsidP="0018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1E5B2B0" w14:textId="21D665EC" w:rsidR="00182A9A" w:rsidRPr="00396BC1" w:rsidRDefault="00D51D7F" w:rsidP="00182A9A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84</w:t>
            </w:r>
            <w:r w:rsidR="00182A9A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741</w:t>
            </w:r>
          </w:p>
        </w:tc>
      </w:tr>
    </w:tbl>
    <w:p w14:paraId="5938EB42" w14:textId="77777777" w:rsidR="00F02656" w:rsidRPr="00396BC1" w:rsidRDefault="00F02656" w:rsidP="000A6D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08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77A630E5" w14:textId="77777777" w:rsidR="006B39A1" w:rsidRPr="00396BC1" w:rsidRDefault="006B39A1" w:rsidP="000A6D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08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396BC1">
        <w:rPr>
          <w:rFonts w:asciiTheme="majorBidi" w:hAnsiTheme="majorBidi" w:cstheme="majorBidi"/>
          <w:i/>
          <w:iCs/>
          <w:sz w:val="30"/>
          <w:szCs w:val="30"/>
          <w:cs/>
        </w:rPr>
        <w:t>เงินเบิกเกินบัญชีธนาคาร</w:t>
      </w:r>
    </w:p>
    <w:p w14:paraId="3DAEACF0" w14:textId="77777777" w:rsidR="006B39A1" w:rsidRPr="00396BC1" w:rsidRDefault="006B39A1" w:rsidP="006B39A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18C2D02" w14:textId="11D6F8DE" w:rsidR="0006685C" w:rsidRPr="00396BC1" w:rsidRDefault="0006685C" w:rsidP="000668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  <w:spacing w:val="2"/>
          <w:sz w:val="30"/>
          <w:szCs w:val="30"/>
          <w:cs/>
        </w:rPr>
      </w:pPr>
      <w:r w:rsidRPr="00396BC1">
        <w:rPr>
          <w:rFonts w:ascii="Angsana New" w:hAnsi="Angsana New"/>
          <w:spacing w:val="2"/>
          <w:sz w:val="30"/>
          <w:szCs w:val="30"/>
          <w:cs/>
        </w:rPr>
        <w:t xml:space="preserve">ณ วันที่ </w:t>
      </w:r>
      <w:r w:rsidR="00D51D7F" w:rsidRPr="00D51D7F">
        <w:rPr>
          <w:rFonts w:ascii="Angsana New" w:hAnsi="Angsana New"/>
          <w:spacing w:val="2"/>
          <w:sz w:val="30"/>
          <w:szCs w:val="30"/>
        </w:rPr>
        <w:t>31</w:t>
      </w:r>
      <w:r w:rsidRPr="00396BC1">
        <w:rPr>
          <w:rFonts w:ascii="Angsana New" w:hAnsi="Angsana New"/>
          <w:spacing w:val="2"/>
          <w:sz w:val="30"/>
          <w:szCs w:val="30"/>
        </w:rPr>
        <w:t xml:space="preserve"> </w:t>
      </w:r>
      <w:r w:rsidRPr="00396BC1">
        <w:rPr>
          <w:rFonts w:ascii="Angsana New" w:hAnsi="Angsana New"/>
          <w:spacing w:val="2"/>
          <w:sz w:val="30"/>
          <w:szCs w:val="30"/>
          <w:cs/>
        </w:rPr>
        <w:t xml:space="preserve">ธันวาคม </w:t>
      </w:r>
      <w:r w:rsidR="00D51D7F" w:rsidRPr="00D51D7F">
        <w:rPr>
          <w:rFonts w:ascii="Angsana New" w:hAnsi="Angsana New"/>
          <w:spacing w:val="2"/>
          <w:sz w:val="30"/>
          <w:szCs w:val="30"/>
        </w:rPr>
        <w:t>2567</w:t>
      </w:r>
      <w:r w:rsidRPr="00396BC1">
        <w:rPr>
          <w:rFonts w:ascii="Angsana New" w:hAnsi="Angsana New"/>
          <w:spacing w:val="2"/>
          <w:sz w:val="30"/>
          <w:szCs w:val="30"/>
        </w:rPr>
        <w:t xml:space="preserve"> </w:t>
      </w:r>
      <w:r w:rsidRPr="00396BC1">
        <w:rPr>
          <w:rFonts w:ascii="Angsana New" w:hAnsi="Angsana New"/>
          <w:spacing w:val="2"/>
          <w:sz w:val="30"/>
          <w:szCs w:val="30"/>
          <w:cs/>
        </w:rPr>
        <w:t>กลุ่มบริษัท</w:t>
      </w:r>
      <w:r w:rsidRPr="00E05B83">
        <w:rPr>
          <w:rFonts w:ascii="Angsana New" w:hAnsi="Angsana New"/>
          <w:spacing w:val="2"/>
          <w:sz w:val="30"/>
          <w:szCs w:val="30"/>
          <w:cs/>
        </w:rPr>
        <w:t>มี</w:t>
      </w:r>
      <w:r w:rsidRPr="00396BC1">
        <w:rPr>
          <w:rFonts w:ascii="Angsana New" w:hAnsi="Angsana New"/>
          <w:spacing w:val="2"/>
          <w:sz w:val="30"/>
          <w:szCs w:val="30"/>
          <w:cs/>
        </w:rPr>
        <w:t>เงินเบิกเกินบัญชีธนาคาร</w:t>
      </w:r>
      <w:r w:rsidR="00AD1DAC">
        <w:rPr>
          <w:rFonts w:ascii="Angsana New" w:hAnsi="Angsana New"/>
          <w:spacing w:val="2"/>
          <w:sz w:val="30"/>
          <w:szCs w:val="30"/>
          <w:cs/>
        </w:rPr>
        <w:t xml:space="preserve"> จำนวนเงินรวม </w:t>
      </w:r>
      <w:r w:rsidR="00D51D7F" w:rsidRPr="00D51D7F">
        <w:rPr>
          <w:rFonts w:ascii="Angsana New" w:hAnsi="Angsana New"/>
          <w:spacing w:val="2"/>
          <w:sz w:val="30"/>
          <w:szCs w:val="30"/>
        </w:rPr>
        <w:t>11</w:t>
      </w:r>
      <w:r w:rsidR="00AD1DAC">
        <w:rPr>
          <w:rFonts w:ascii="Angsana New" w:hAnsi="Angsana New"/>
          <w:spacing w:val="2"/>
          <w:sz w:val="30"/>
          <w:szCs w:val="30"/>
        </w:rPr>
        <w:t>.</w:t>
      </w:r>
      <w:r w:rsidR="00D51D7F" w:rsidRPr="00D51D7F">
        <w:rPr>
          <w:rFonts w:ascii="Angsana New" w:hAnsi="Angsana New"/>
          <w:spacing w:val="2"/>
          <w:sz w:val="30"/>
          <w:szCs w:val="30"/>
        </w:rPr>
        <w:t>1</w:t>
      </w:r>
      <w:r w:rsidR="00E63DBF">
        <w:rPr>
          <w:rFonts w:ascii="Angsana New" w:hAnsi="Angsana New"/>
          <w:spacing w:val="2"/>
          <w:sz w:val="30"/>
          <w:szCs w:val="30"/>
        </w:rPr>
        <w:t xml:space="preserve"> </w:t>
      </w:r>
      <w:r w:rsidR="00E63DBF">
        <w:rPr>
          <w:rFonts w:ascii="Angsana New" w:hAnsi="Angsana New"/>
          <w:spacing w:val="2"/>
          <w:sz w:val="30"/>
          <w:szCs w:val="30"/>
          <w:cs/>
        </w:rPr>
        <w:t>ล้านบาท</w:t>
      </w:r>
      <w:r w:rsidRPr="00396BC1">
        <w:rPr>
          <w:rFonts w:ascii="Angsana New" w:hAnsi="Angsana New"/>
          <w:spacing w:val="2"/>
          <w:sz w:val="30"/>
          <w:szCs w:val="30"/>
        </w:rPr>
        <w:t xml:space="preserve"> </w:t>
      </w:r>
      <w:r w:rsidR="00326F21" w:rsidRPr="00425048">
        <w:rPr>
          <w:rFonts w:ascii="Angsana New" w:hAnsi="Angsana New"/>
          <w:spacing w:val="2"/>
          <w:sz w:val="30"/>
          <w:szCs w:val="30"/>
          <w:cs/>
        </w:rPr>
        <w:t xml:space="preserve">ซึ่งเงินเบิกเกินบัญชีธนาคารบางแห่งค้ำประกันโดยที่ดินของบริษัทและบัญชีเงินฝากประจำที่มีระยะเวลาครบกำหนดตั้งแต่ </w:t>
      </w:r>
      <w:r w:rsidR="00D51D7F" w:rsidRPr="00D51D7F">
        <w:rPr>
          <w:rFonts w:ascii="Angsana New" w:hAnsi="Angsana New"/>
          <w:spacing w:val="2"/>
          <w:sz w:val="30"/>
          <w:szCs w:val="30"/>
        </w:rPr>
        <w:t>3</w:t>
      </w:r>
      <w:r w:rsidR="00326F21" w:rsidRPr="00425048">
        <w:rPr>
          <w:rFonts w:ascii="Angsana New" w:hAnsi="Angsana New"/>
          <w:spacing w:val="2"/>
          <w:sz w:val="30"/>
          <w:szCs w:val="30"/>
          <w:cs/>
        </w:rPr>
        <w:t xml:space="preserve"> เดือนขึ้นไป</w:t>
      </w:r>
      <w:r w:rsidR="00326F21" w:rsidRPr="00425048">
        <w:rPr>
          <w:rFonts w:ascii="Angsana New" w:hAnsi="Angsana New"/>
          <w:spacing w:val="2"/>
          <w:sz w:val="30"/>
          <w:szCs w:val="30"/>
        </w:rPr>
        <w:t xml:space="preserve">, </w:t>
      </w:r>
      <w:r w:rsidR="00326F21" w:rsidRPr="00425048">
        <w:rPr>
          <w:rFonts w:ascii="Angsana New" w:hAnsi="Angsana New"/>
          <w:spacing w:val="2"/>
          <w:sz w:val="30"/>
          <w:szCs w:val="30"/>
          <w:cs/>
        </w:rPr>
        <w:t>บริษัท บางกอก ดรัก จำกัด</w:t>
      </w:r>
      <w:r w:rsidR="00326F21" w:rsidRPr="00425048">
        <w:rPr>
          <w:rFonts w:ascii="Angsana New" w:hAnsi="Angsana New"/>
          <w:spacing w:val="2"/>
          <w:sz w:val="30"/>
          <w:szCs w:val="30"/>
        </w:rPr>
        <w:t xml:space="preserve">, </w:t>
      </w:r>
      <w:r w:rsidR="00326F21" w:rsidRPr="00425048">
        <w:rPr>
          <w:rFonts w:ascii="Angsana New" w:hAnsi="Angsana New"/>
          <w:spacing w:val="2"/>
          <w:sz w:val="30"/>
          <w:szCs w:val="30"/>
          <w:cs/>
        </w:rPr>
        <w:t>บริษัท บางกอก เมดิก้า จำกัด และบริษัท ฟาร์ม่า อัลลิอันซ์ จำกัด</w:t>
      </w:r>
      <w:r w:rsidR="00452388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326F21" w:rsidRPr="00425048">
        <w:rPr>
          <w:rFonts w:ascii="Angsana New" w:hAnsi="Angsana New"/>
          <w:spacing w:val="2"/>
          <w:sz w:val="30"/>
          <w:szCs w:val="30"/>
          <w:cs/>
        </w:rPr>
        <w:t>เงินเบิกเกินบัญชีธนาคารมีอัตราดอกเบี้ย</w:t>
      </w:r>
      <w:r w:rsidR="00263376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="00263376">
        <w:rPr>
          <w:rFonts w:ascii="Angsana New" w:hAnsi="Angsana New"/>
          <w:spacing w:val="2"/>
          <w:sz w:val="30"/>
          <w:szCs w:val="30"/>
        </w:rPr>
        <w:t xml:space="preserve">MOR </w:t>
      </w:r>
      <w:r w:rsidR="00263376">
        <w:rPr>
          <w:rFonts w:ascii="Angsana New" w:hAnsi="Angsana New" w:hint="cs"/>
          <w:spacing w:val="2"/>
          <w:sz w:val="30"/>
          <w:szCs w:val="30"/>
          <w:cs/>
        </w:rPr>
        <w:t>บวกลบ</w:t>
      </w:r>
      <w:r w:rsidR="0054610D">
        <w:rPr>
          <w:rFonts w:ascii="Angsana New" w:hAnsi="Angsana New" w:hint="cs"/>
          <w:spacing w:val="2"/>
          <w:sz w:val="30"/>
          <w:szCs w:val="30"/>
          <w:cs/>
        </w:rPr>
        <w:t>ตามที่ระบุไว้ในแต่ละสัญญา</w:t>
      </w:r>
      <w:r w:rsidR="00263376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="009C3781">
        <w:rPr>
          <w:rFonts w:ascii="Angsana New" w:hAnsi="Angsana New"/>
          <w:spacing w:val="2"/>
          <w:sz w:val="30"/>
          <w:szCs w:val="30"/>
          <w:cs/>
        </w:rPr>
        <w:t xml:space="preserve">ร้อยละ </w:t>
      </w:r>
      <w:r w:rsidR="00D51D7F" w:rsidRPr="00D51D7F">
        <w:rPr>
          <w:rFonts w:ascii="Angsana New" w:hAnsi="Angsana New"/>
          <w:spacing w:val="2"/>
          <w:sz w:val="30"/>
          <w:szCs w:val="30"/>
        </w:rPr>
        <w:t>6</w:t>
      </w:r>
      <w:r w:rsidR="009C3781">
        <w:rPr>
          <w:rFonts w:ascii="Angsana New" w:hAnsi="Angsana New"/>
          <w:spacing w:val="2"/>
          <w:sz w:val="30"/>
          <w:szCs w:val="30"/>
        </w:rPr>
        <w:t>.</w:t>
      </w:r>
      <w:r w:rsidR="00D51D7F" w:rsidRPr="00D51D7F">
        <w:rPr>
          <w:rFonts w:ascii="Angsana New" w:hAnsi="Angsana New"/>
          <w:spacing w:val="2"/>
          <w:sz w:val="30"/>
          <w:szCs w:val="30"/>
        </w:rPr>
        <w:t>2</w:t>
      </w:r>
      <w:r w:rsidR="009C3781">
        <w:rPr>
          <w:rFonts w:ascii="Angsana New" w:hAnsi="Angsana New"/>
          <w:spacing w:val="2"/>
          <w:sz w:val="30"/>
          <w:szCs w:val="30"/>
        </w:rPr>
        <w:t xml:space="preserve"> </w:t>
      </w:r>
      <w:r w:rsidR="009C3781">
        <w:rPr>
          <w:rFonts w:ascii="Angsana New" w:hAnsi="Angsana New"/>
          <w:spacing w:val="2"/>
          <w:sz w:val="30"/>
          <w:szCs w:val="30"/>
          <w:cs/>
        </w:rPr>
        <w:t>ถึง</w:t>
      </w:r>
      <w:r w:rsidR="00F205C2">
        <w:rPr>
          <w:rFonts w:ascii="Angsana New" w:hAnsi="Angsana New"/>
          <w:spacing w:val="2"/>
          <w:sz w:val="30"/>
          <w:szCs w:val="30"/>
          <w:cs/>
        </w:rPr>
        <w:t xml:space="preserve">ร้อยละ </w:t>
      </w:r>
      <w:r w:rsidR="00D51D7F" w:rsidRPr="00D51D7F">
        <w:rPr>
          <w:rFonts w:ascii="Angsana New" w:hAnsi="Angsana New"/>
          <w:spacing w:val="2"/>
          <w:sz w:val="30"/>
          <w:szCs w:val="30"/>
        </w:rPr>
        <w:t>7</w:t>
      </w:r>
      <w:r w:rsidR="00F205C2">
        <w:rPr>
          <w:rFonts w:ascii="Angsana New" w:hAnsi="Angsana New"/>
          <w:spacing w:val="2"/>
          <w:sz w:val="30"/>
          <w:szCs w:val="30"/>
        </w:rPr>
        <w:t>.</w:t>
      </w:r>
      <w:r w:rsidR="00D51D7F" w:rsidRPr="00D51D7F">
        <w:rPr>
          <w:rFonts w:ascii="Angsana New" w:hAnsi="Angsana New"/>
          <w:spacing w:val="2"/>
          <w:sz w:val="30"/>
          <w:szCs w:val="30"/>
        </w:rPr>
        <w:t>6</w:t>
      </w:r>
      <w:r w:rsidR="00F205C2">
        <w:rPr>
          <w:rFonts w:ascii="Angsana New" w:hAnsi="Angsana New"/>
          <w:spacing w:val="2"/>
          <w:sz w:val="30"/>
          <w:szCs w:val="30"/>
        </w:rPr>
        <w:t xml:space="preserve"> </w:t>
      </w:r>
      <w:r w:rsidR="00F205C2">
        <w:rPr>
          <w:rFonts w:ascii="Angsana New" w:hAnsi="Angsana New"/>
          <w:spacing w:val="2"/>
          <w:sz w:val="30"/>
          <w:szCs w:val="30"/>
          <w:cs/>
        </w:rPr>
        <w:t>ต่อปี</w:t>
      </w:r>
      <w:r w:rsidRPr="00396BC1">
        <w:rPr>
          <w:rFonts w:ascii="Angsana New" w:hAnsi="Angsana New"/>
          <w:spacing w:val="2"/>
          <w:sz w:val="30"/>
          <w:szCs w:val="30"/>
        </w:rPr>
        <w:t xml:space="preserve"> </w:t>
      </w:r>
      <w:r w:rsidRPr="00396BC1">
        <w:rPr>
          <w:rFonts w:ascii="Angsana New" w:hAnsi="Angsana New"/>
          <w:i/>
          <w:iCs/>
          <w:spacing w:val="2"/>
          <w:sz w:val="30"/>
          <w:szCs w:val="30"/>
        </w:rPr>
        <w:t>(</w:t>
      </w:r>
      <w:r w:rsidR="00F205C2">
        <w:rPr>
          <w:rFonts w:ascii="Angsana New" w:hAnsi="Angsana New"/>
          <w:i/>
          <w:iCs/>
          <w:spacing w:val="2"/>
          <w:sz w:val="30"/>
          <w:szCs w:val="30"/>
          <w:cs/>
        </w:rPr>
        <w:t xml:space="preserve">ณ วันที่ </w:t>
      </w:r>
      <w:r w:rsidR="00D51D7F" w:rsidRPr="00D51D7F">
        <w:rPr>
          <w:rFonts w:ascii="Angsana New" w:hAnsi="Angsana New"/>
          <w:i/>
          <w:iCs/>
          <w:spacing w:val="2"/>
          <w:sz w:val="30"/>
          <w:szCs w:val="30"/>
        </w:rPr>
        <w:t>31</w:t>
      </w:r>
      <w:r w:rsidR="00F205C2">
        <w:rPr>
          <w:rFonts w:ascii="Angsana New" w:hAnsi="Angsana New"/>
          <w:i/>
          <w:iCs/>
          <w:spacing w:val="2"/>
          <w:sz w:val="30"/>
          <w:szCs w:val="30"/>
        </w:rPr>
        <w:t xml:space="preserve"> </w:t>
      </w:r>
      <w:r w:rsidR="00F205C2">
        <w:rPr>
          <w:rFonts w:ascii="Angsana New" w:hAnsi="Angsana New"/>
          <w:i/>
          <w:iCs/>
          <w:spacing w:val="2"/>
          <w:sz w:val="30"/>
          <w:szCs w:val="30"/>
          <w:cs/>
        </w:rPr>
        <w:t xml:space="preserve">ธันวาคม </w:t>
      </w:r>
      <w:r w:rsidR="00D51D7F" w:rsidRPr="00D51D7F">
        <w:rPr>
          <w:rFonts w:ascii="Angsana New" w:hAnsi="Angsana New"/>
          <w:i/>
          <w:iCs/>
          <w:spacing w:val="2"/>
          <w:sz w:val="30"/>
          <w:szCs w:val="30"/>
        </w:rPr>
        <w:t>2568</w:t>
      </w:r>
      <w:r w:rsidRPr="00396BC1">
        <w:rPr>
          <w:rFonts w:ascii="Angsana New" w:hAnsi="Angsana New"/>
          <w:i/>
          <w:iCs/>
          <w:spacing w:val="2"/>
          <w:sz w:val="30"/>
          <w:szCs w:val="30"/>
        </w:rPr>
        <w:t>:</w:t>
      </w:r>
      <w:r w:rsidR="00F205C2">
        <w:rPr>
          <w:rFonts w:ascii="Angsana New" w:hAnsi="Angsana New"/>
          <w:i/>
          <w:iCs/>
          <w:spacing w:val="2"/>
          <w:sz w:val="30"/>
          <w:szCs w:val="30"/>
        </w:rPr>
        <w:t xml:space="preserve"> </w:t>
      </w:r>
      <w:r w:rsidR="00F205C2">
        <w:rPr>
          <w:rFonts w:ascii="Angsana New" w:hAnsi="Angsana New"/>
          <w:i/>
          <w:iCs/>
          <w:spacing w:val="2"/>
          <w:sz w:val="30"/>
          <w:szCs w:val="30"/>
          <w:cs/>
        </w:rPr>
        <w:t>ไม่มี</w:t>
      </w:r>
      <w:r w:rsidRPr="00396BC1">
        <w:rPr>
          <w:rFonts w:ascii="Angsana New" w:hAnsi="Angsana New"/>
          <w:i/>
          <w:iCs/>
          <w:spacing w:val="2"/>
          <w:sz w:val="30"/>
          <w:szCs w:val="30"/>
        </w:rPr>
        <w:t>)</w:t>
      </w:r>
    </w:p>
    <w:p w14:paraId="731BC9C3" w14:textId="77777777" w:rsidR="006B39A1" w:rsidRPr="00396BC1" w:rsidRDefault="006B39A1" w:rsidP="00B85E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108"/>
        <w:jc w:val="both"/>
        <w:rPr>
          <w:rFonts w:asciiTheme="majorBidi" w:hAnsiTheme="majorBidi" w:cstheme="majorBidi"/>
          <w:sz w:val="2"/>
          <w:szCs w:val="2"/>
        </w:rPr>
      </w:pPr>
    </w:p>
    <w:p w14:paraId="33F1F3B8" w14:textId="15FA1C15" w:rsidR="00977299" w:rsidRPr="00396BC1" w:rsidRDefault="00977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180889A5" w14:textId="7EE1B537" w:rsidR="00B85E18" w:rsidRPr="00396BC1" w:rsidRDefault="00746775" w:rsidP="005A35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08"/>
        <w:jc w:val="both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396BC1">
        <w:rPr>
          <w:rFonts w:asciiTheme="majorBidi" w:hAnsiTheme="majorBidi" w:cstheme="majorBidi"/>
          <w:i/>
          <w:iCs/>
          <w:sz w:val="30"/>
          <w:szCs w:val="30"/>
          <w:cs/>
        </w:rPr>
        <w:t>เงินกู้ยืมระยะสั้นจากสถาบันการเงิน</w:t>
      </w:r>
    </w:p>
    <w:p w14:paraId="1A953471" w14:textId="77777777" w:rsidR="00746775" w:rsidRPr="00396BC1" w:rsidRDefault="00746775" w:rsidP="00D915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08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909A10D" w14:textId="38688088" w:rsidR="00746775" w:rsidRPr="00396BC1" w:rsidRDefault="0006685C" w:rsidP="000668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396BC1">
        <w:rPr>
          <w:rFonts w:ascii="Angsana New" w:hAnsi="Angsana New"/>
          <w:sz w:val="30"/>
          <w:szCs w:val="30"/>
          <w:cs/>
        </w:rPr>
        <w:t xml:space="preserve">ณ วันที่ </w:t>
      </w:r>
      <w:r w:rsidR="00D51D7F" w:rsidRPr="00D51D7F">
        <w:rPr>
          <w:rFonts w:ascii="Angsana New" w:hAnsi="Angsana New"/>
          <w:sz w:val="30"/>
          <w:szCs w:val="30"/>
        </w:rPr>
        <w:t>31</w:t>
      </w:r>
      <w:r w:rsidRPr="00396BC1">
        <w:rPr>
          <w:rFonts w:ascii="Angsana New" w:hAnsi="Angsana New"/>
          <w:sz w:val="30"/>
          <w:szCs w:val="30"/>
        </w:rPr>
        <w:t xml:space="preserve"> </w:t>
      </w:r>
      <w:r w:rsidRPr="00396BC1">
        <w:rPr>
          <w:rFonts w:ascii="Angsana New" w:hAnsi="Angsana New"/>
          <w:sz w:val="30"/>
          <w:szCs w:val="30"/>
          <w:cs/>
        </w:rPr>
        <w:t xml:space="preserve">ธันวาคม </w:t>
      </w:r>
      <w:r w:rsidR="00D51D7F" w:rsidRPr="00D51D7F">
        <w:rPr>
          <w:rFonts w:ascii="Angsana New" w:hAnsi="Angsana New"/>
          <w:sz w:val="30"/>
          <w:szCs w:val="30"/>
        </w:rPr>
        <w:t>2568</w:t>
      </w:r>
      <w:r w:rsidRPr="00396BC1">
        <w:rPr>
          <w:rFonts w:ascii="Angsana New" w:hAnsi="Angsana New"/>
          <w:sz w:val="30"/>
          <w:szCs w:val="30"/>
        </w:rPr>
        <w:t xml:space="preserve"> </w:t>
      </w:r>
      <w:r w:rsidRPr="00396BC1">
        <w:rPr>
          <w:rFonts w:ascii="Angsana New" w:hAnsi="Angsana New"/>
          <w:sz w:val="30"/>
          <w:szCs w:val="30"/>
          <w:cs/>
        </w:rPr>
        <w:t>กลุ่มบริษัทและบริษัทมีตั๋วสัญญาใช้เงินและสินเชื่อเพื่อการนำเข้าจากสถาบันการเงินหลายแห่ง จำนวนเงิน</w:t>
      </w:r>
      <w:r w:rsidR="003905A5">
        <w:rPr>
          <w:rFonts w:ascii="Angsana New" w:hAnsi="Angsana New"/>
          <w:sz w:val="30"/>
          <w:szCs w:val="30"/>
          <w:cs/>
        </w:rPr>
        <w:t xml:space="preserve"> </w:t>
      </w:r>
      <w:r w:rsidR="00D51D7F" w:rsidRPr="00D51D7F">
        <w:rPr>
          <w:rFonts w:ascii="Angsana New" w:hAnsi="Angsana New"/>
          <w:sz w:val="30"/>
          <w:szCs w:val="30"/>
        </w:rPr>
        <w:t>159</w:t>
      </w:r>
      <w:r w:rsidR="003905A5">
        <w:rPr>
          <w:rFonts w:ascii="Angsana New" w:hAnsi="Angsana New"/>
          <w:sz w:val="30"/>
          <w:szCs w:val="30"/>
        </w:rPr>
        <w:t>.</w:t>
      </w:r>
      <w:r w:rsidR="00D51D7F" w:rsidRPr="00D51D7F">
        <w:rPr>
          <w:rFonts w:ascii="Angsana New" w:hAnsi="Angsana New"/>
          <w:sz w:val="30"/>
          <w:szCs w:val="30"/>
        </w:rPr>
        <w:t>7</w:t>
      </w:r>
      <w:r w:rsidRPr="00396BC1">
        <w:rPr>
          <w:rFonts w:ascii="Angsana New" w:hAnsi="Angsana New"/>
          <w:sz w:val="30"/>
          <w:szCs w:val="30"/>
        </w:rPr>
        <w:t xml:space="preserve"> </w:t>
      </w:r>
      <w:r w:rsidRPr="00396BC1">
        <w:rPr>
          <w:rFonts w:ascii="Angsana New" w:hAnsi="Angsana New"/>
          <w:sz w:val="30"/>
          <w:szCs w:val="30"/>
          <w:cs/>
        </w:rPr>
        <w:t>ล้านบาทแล</w:t>
      </w:r>
      <w:r w:rsidR="003905A5">
        <w:rPr>
          <w:rFonts w:ascii="Angsana New" w:hAnsi="Angsana New"/>
          <w:sz w:val="30"/>
          <w:szCs w:val="30"/>
          <w:cs/>
        </w:rPr>
        <w:t xml:space="preserve">ะ </w:t>
      </w:r>
      <w:r w:rsidR="00D51D7F" w:rsidRPr="00D51D7F">
        <w:rPr>
          <w:rFonts w:ascii="Angsana New" w:hAnsi="Angsana New"/>
          <w:sz w:val="30"/>
          <w:szCs w:val="30"/>
        </w:rPr>
        <w:t>90</w:t>
      </w:r>
      <w:r w:rsidR="003905A5">
        <w:rPr>
          <w:rFonts w:ascii="Angsana New" w:hAnsi="Angsana New"/>
          <w:sz w:val="30"/>
          <w:szCs w:val="30"/>
        </w:rPr>
        <w:t>.</w:t>
      </w:r>
      <w:r w:rsidR="00D51D7F" w:rsidRPr="00D51D7F">
        <w:rPr>
          <w:rFonts w:ascii="Angsana New" w:hAnsi="Angsana New"/>
          <w:sz w:val="30"/>
          <w:szCs w:val="30"/>
        </w:rPr>
        <w:t>9</w:t>
      </w:r>
      <w:r w:rsidRPr="00396BC1">
        <w:rPr>
          <w:rFonts w:ascii="Angsana New" w:hAnsi="Angsana New"/>
          <w:sz w:val="30"/>
          <w:szCs w:val="30"/>
        </w:rPr>
        <w:t xml:space="preserve"> </w:t>
      </w:r>
      <w:r w:rsidRPr="00396BC1">
        <w:rPr>
          <w:rFonts w:ascii="Angsana New" w:hAnsi="Angsana New"/>
          <w:sz w:val="30"/>
          <w:szCs w:val="30"/>
          <w:cs/>
        </w:rPr>
        <w:t xml:space="preserve">ล้านบาท ตามลำดับ </w:t>
      </w:r>
      <w:r w:rsidRPr="00396BC1">
        <w:rPr>
          <w:rFonts w:ascii="Angsana New" w:hAnsi="Angsana New"/>
          <w:i/>
          <w:iCs/>
          <w:sz w:val="30"/>
          <w:szCs w:val="30"/>
        </w:rPr>
        <w:t>(</w:t>
      </w:r>
      <w:r w:rsidR="00D51D7F" w:rsidRPr="00D51D7F">
        <w:rPr>
          <w:rFonts w:ascii="Angsana New" w:hAnsi="Angsana New"/>
          <w:i/>
          <w:iCs/>
          <w:sz w:val="30"/>
          <w:szCs w:val="30"/>
        </w:rPr>
        <w:t>2567</w:t>
      </w:r>
      <w:r w:rsidRPr="00396BC1">
        <w:rPr>
          <w:rFonts w:ascii="Angsana New" w:hAnsi="Angsana New"/>
          <w:i/>
          <w:iCs/>
          <w:sz w:val="30"/>
          <w:szCs w:val="30"/>
        </w:rPr>
        <w:t xml:space="preserve">: </w:t>
      </w:r>
      <w:r w:rsidR="00D51D7F" w:rsidRPr="00D51D7F">
        <w:rPr>
          <w:rFonts w:ascii="Angsana New" w:hAnsi="Angsana New"/>
          <w:i/>
          <w:iCs/>
          <w:sz w:val="30"/>
          <w:szCs w:val="30"/>
        </w:rPr>
        <w:t>72</w:t>
      </w:r>
      <w:r w:rsidR="00182A9A" w:rsidRPr="00182A9A">
        <w:rPr>
          <w:rFonts w:ascii="Angsana New" w:hAnsi="Angsana New"/>
          <w:i/>
          <w:iCs/>
          <w:sz w:val="30"/>
          <w:szCs w:val="30"/>
        </w:rPr>
        <w:t>.</w:t>
      </w:r>
      <w:r w:rsidR="00D51D7F" w:rsidRPr="00D51D7F">
        <w:rPr>
          <w:rFonts w:ascii="Angsana New" w:hAnsi="Angsana New"/>
          <w:i/>
          <w:iCs/>
          <w:sz w:val="30"/>
          <w:szCs w:val="30"/>
        </w:rPr>
        <w:t>4</w:t>
      </w:r>
      <w:r w:rsidR="00182A9A" w:rsidRPr="00182A9A">
        <w:rPr>
          <w:rFonts w:ascii="Angsana New" w:hAnsi="Angsana New"/>
          <w:i/>
          <w:iCs/>
          <w:sz w:val="30"/>
          <w:szCs w:val="30"/>
        </w:rPr>
        <w:t xml:space="preserve"> </w:t>
      </w:r>
      <w:r w:rsidR="00182A9A" w:rsidRPr="00182A9A">
        <w:rPr>
          <w:rFonts w:ascii="Angsana New" w:hAnsi="Angsana New"/>
          <w:i/>
          <w:iCs/>
          <w:sz w:val="30"/>
          <w:szCs w:val="30"/>
          <w:cs/>
        </w:rPr>
        <w:t xml:space="preserve">ล้านบาทและ </w:t>
      </w:r>
      <w:r w:rsidR="00D51D7F" w:rsidRPr="00D51D7F">
        <w:rPr>
          <w:rFonts w:ascii="Angsana New" w:hAnsi="Angsana New"/>
          <w:i/>
          <w:iCs/>
          <w:sz w:val="30"/>
          <w:szCs w:val="30"/>
        </w:rPr>
        <w:t>72</w:t>
      </w:r>
      <w:r w:rsidR="00182A9A" w:rsidRPr="00182A9A">
        <w:rPr>
          <w:rFonts w:ascii="Angsana New" w:hAnsi="Angsana New"/>
          <w:i/>
          <w:iCs/>
          <w:sz w:val="30"/>
          <w:szCs w:val="30"/>
        </w:rPr>
        <w:t>.</w:t>
      </w:r>
      <w:r w:rsidR="00D51D7F" w:rsidRPr="00D51D7F">
        <w:rPr>
          <w:rFonts w:ascii="Angsana New" w:hAnsi="Angsana New"/>
          <w:i/>
          <w:iCs/>
          <w:sz w:val="30"/>
          <w:szCs w:val="30"/>
        </w:rPr>
        <w:t>4</w:t>
      </w:r>
      <w:r w:rsidR="00182A9A" w:rsidRPr="00182A9A">
        <w:rPr>
          <w:rFonts w:ascii="Angsana New" w:hAnsi="Angsana New"/>
          <w:i/>
          <w:iCs/>
          <w:sz w:val="30"/>
          <w:szCs w:val="30"/>
        </w:rPr>
        <w:t xml:space="preserve"> </w:t>
      </w:r>
      <w:r w:rsidR="00182A9A" w:rsidRPr="00182A9A">
        <w:rPr>
          <w:rFonts w:ascii="Angsana New" w:hAnsi="Angsana New"/>
          <w:i/>
          <w:iCs/>
          <w:sz w:val="30"/>
          <w:szCs w:val="30"/>
          <w:cs/>
        </w:rPr>
        <w:t>ล้านบาท ตามลำดับ</w:t>
      </w:r>
      <w:r w:rsidR="009F2478">
        <w:rPr>
          <w:rFonts w:ascii="Angsana New" w:hAnsi="Angsana New"/>
          <w:i/>
          <w:iCs/>
          <w:sz w:val="30"/>
          <w:szCs w:val="30"/>
        </w:rPr>
        <w:t>)</w:t>
      </w:r>
      <w:r w:rsidR="00182A9A" w:rsidRPr="00182A9A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326F21" w:rsidRPr="00396BC1">
        <w:rPr>
          <w:rFonts w:ascii="Angsana New" w:hAnsi="Angsana New"/>
          <w:sz w:val="30"/>
          <w:szCs w:val="30"/>
          <w:cs/>
        </w:rPr>
        <w:t>ซึ่งเงินกู้ยืมระยะสั้นจากสถาบันการเงินบางส่วนค้ำประกันโดยที่ดินของบริษัท</w:t>
      </w:r>
      <w:r w:rsidR="00326F21" w:rsidRPr="00396BC1">
        <w:rPr>
          <w:rFonts w:ascii="Angsana New" w:hAnsi="Angsana New"/>
          <w:sz w:val="30"/>
          <w:szCs w:val="30"/>
        </w:rPr>
        <w:t xml:space="preserve">, </w:t>
      </w:r>
      <w:r w:rsidR="00326F21" w:rsidRPr="00396BC1">
        <w:rPr>
          <w:rFonts w:ascii="Angsana New" w:hAnsi="Angsana New"/>
          <w:sz w:val="30"/>
          <w:szCs w:val="30"/>
          <w:cs/>
        </w:rPr>
        <w:t>บริษัท บางกอก ดรัก จำกัด และบริษัท ฟาร์ม่า อัลลิอันซ์ จำกัด เงินกู้ยืมระยะสั้นจากสถาบันการเงินมีอัตราดอกเบี้ย</w:t>
      </w:r>
      <w:r w:rsidR="00263376">
        <w:rPr>
          <w:rFonts w:ascii="Angsana New" w:hAnsi="Angsana New" w:hint="cs"/>
          <w:sz w:val="30"/>
          <w:szCs w:val="30"/>
          <w:cs/>
        </w:rPr>
        <w:t>ตามที่ระบุไว้ในแต่ละตั๋วสัญญา</w:t>
      </w:r>
      <w:r w:rsidR="00326F21" w:rsidRPr="00396BC1">
        <w:rPr>
          <w:rFonts w:ascii="Angsana New" w:hAnsi="Angsana New"/>
          <w:sz w:val="30"/>
          <w:szCs w:val="30"/>
          <w:cs/>
        </w:rPr>
        <w:t xml:space="preserve">ร้อยละ </w:t>
      </w:r>
      <w:r w:rsidR="00D51D7F" w:rsidRPr="00D51D7F">
        <w:rPr>
          <w:rFonts w:ascii="Angsana New" w:hAnsi="Angsana New"/>
          <w:sz w:val="30"/>
          <w:szCs w:val="30"/>
        </w:rPr>
        <w:t>2</w:t>
      </w:r>
      <w:r w:rsidR="001B2D4C">
        <w:rPr>
          <w:rFonts w:ascii="Angsana New" w:hAnsi="Angsana New"/>
          <w:sz w:val="30"/>
          <w:szCs w:val="30"/>
        </w:rPr>
        <w:t>.</w:t>
      </w:r>
      <w:r w:rsidR="00D51D7F" w:rsidRPr="00D51D7F">
        <w:rPr>
          <w:rFonts w:ascii="Angsana New" w:hAnsi="Angsana New"/>
          <w:sz w:val="30"/>
          <w:szCs w:val="30"/>
        </w:rPr>
        <w:t>6</w:t>
      </w:r>
      <w:r w:rsidRPr="00396BC1">
        <w:rPr>
          <w:rFonts w:ascii="Angsana New" w:hAnsi="Angsana New"/>
          <w:sz w:val="30"/>
          <w:szCs w:val="30"/>
        </w:rPr>
        <w:t xml:space="preserve"> </w:t>
      </w:r>
      <w:r w:rsidRPr="00396BC1">
        <w:rPr>
          <w:rFonts w:ascii="Angsana New" w:hAnsi="Angsana New"/>
          <w:sz w:val="30"/>
          <w:szCs w:val="30"/>
          <w:cs/>
        </w:rPr>
        <w:t>ถึงร้อยละ</w:t>
      </w:r>
      <w:r w:rsidRPr="00396BC1">
        <w:rPr>
          <w:rFonts w:ascii="Angsana New" w:hAnsi="Angsana New"/>
          <w:sz w:val="30"/>
          <w:szCs w:val="30"/>
        </w:rPr>
        <w:t xml:space="preserve"> </w:t>
      </w:r>
      <w:r w:rsidR="00D51D7F" w:rsidRPr="00D51D7F">
        <w:rPr>
          <w:rFonts w:ascii="Angsana New" w:hAnsi="Angsana New"/>
          <w:sz w:val="30"/>
          <w:szCs w:val="30"/>
        </w:rPr>
        <w:t>3</w:t>
      </w:r>
      <w:r w:rsidR="001B2D4C" w:rsidRPr="0070640F">
        <w:rPr>
          <w:rFonts w:ascii="Angsana New" w:hAnsi="Angsana New"/>
          <w:sz w:val="30"/>
          <w:szCs w:val="30"/>
        </w:rPr>
        <w:t>.</w:t>
      </w:r>
      <w:r w:rsidR="00D51D7F" w:rsidRPr="00D51D7F">
        <w:rPr>
          <w:rFonts w:ascii="Angsana New" w:hAnsi="Angsana New"/>
          <w:sz w:val="30"/>
          <w:szCs w:val="30"/>
        </w:rPr>
        <w:t>0</w:t>
      </w:r>
      <w:r w:rsidRPr="00396BC1">
        <w:rPr>
          <w:rFonts w:ascii="Angsana New" w:hAnsi="Angsana New"/>
          <w:sz w:val="30"/>
          <w:szCs w:val="30"/>
        </w:rPr>
        <w:t xml:space="preserve"> </w:t>
      </w:r>
      <w:r w:rsidRPr="00396BC1">
        <w:rPr>
          <w:rFonts w:ascii="Angsana New" w:hAnsi="Angsana New"/>
          <w:sz w:val="30"/>
          <w:szCs w:val="30"/>
          <w:cs/>
        </w:rPr>
        <w:t>ต่อปี</w:t>
      </w:r>
      <w:r w:rsidRPr="00396BC1">
        <w:rPr>
          <w:rFonts w:ascii="Angsana New" w:hAnsi="Angsana New"/>
          <w:sz w:val="30"/>
          <w:szCs w:val="30"/>
        </w:rPr>
        <w:t xml:space="preserve"> </w:t>
      </w:r>
      <w:r w:rsidRPr="00396BC1">
        <w:rPr>
          <w:rFonts w:ascii="Angsana New" w:hAnsi="Angsana New"/>
          <w:i/>
          <w:iCs/>
          <w:sz w:val="30"/>
          <w:szCs w:val="30"/>
        </w:rPr>
        <w:t>(</w:t>
      </w:r>
      <w:r w:rsidR="00D51D7F" w:rsidRPr="00D51D7F">
        <w:rPr>
          <w:rFonts w:ascii="Angsana New" w:hAnsi="Angsana New"/>
          <w:i/>
          <w:iCs/>
          <w:sz w:val="30"/>
          <w:szCs w:val="30"/>
        </w:rPr>
        <w:t>2567</w:t>
      </w:r>
      <w:r w:rsidRPr="00396BC1">
        <w:rPr>
          <w:rFonts w:ascii="Angsana New" w:hAnsi="Angsana New"/>
          <w:i/>
          <w:iCs/>
          <w:sz w:val="30"/>
          <w:szCs w:val="30"/>
        </w:rPr>
        <w:t xml:space="preserve">: </w:t>
      </w:r>
      <w:r w:rsidRPr="00396BC1">
        <w:rPr>
          <w:rFonts w:ascii="Angsana New" w:hAnsi="Angsana New"/>
          <w:i/>
          <w:iCs/>
          <w:sz w:val="30"/>
          <w:szCs w:val="30"/>
          <w:cs/>
        </w:rPr>
        <w:t xml:space="preserve">ร้อยละ </w:t>
      </w:r>
      <w:r w:rsidR="00D51D7F" w:rsidRPr="00D51D7F">
        <w:rPr>
          <w:rFonts w:ascii="Angsana New" w:hAnsi="Angsana New"/>
          <w:i/>
          <w:iCs/>
          <w:sz w:val="30"/>
          <w:szCs w:val="30"/>
        </w:rPr>
        <w:t>3</w:t>
      </w:r>
      <w:r w:rsidR="00182A9A" w:rsidRPr="00182A9A">
        <w:rPr>
          <w:rFonts w:ascii="Angsana New" w:hAnsi="Angsana New"/>
          <w:i/>
          <w:iCs/>
          <w:sz w:val="30"/>
          <w:szCs w:val="30"/>
        </w:rPr>
        <w:t>.</w:t>
      </w:r>
      <w:r w:rsidR="00D51D7F" w:rsidRPr="00D51D7F">
        <w:rPr>
          <w:rFonts w:ascii="Angsana New" w:hAnsi="Angsana New"/>
          <w:i/>
          <w:iCs/>
          <w:sz w:val="30"/>
          <w:szCs w:val="30"/>
        </w:rPr>
        <w:t>9</w:t>
      </w:r>
      <w:r w:rsidR="00182A9A" w:rsidRPr="00182A9A">
        <w:rPr>
          <w:rFonts w:ascii="Angsana New" w:hAnsi="Angsana New"/>
          <w:i/>
          <w:iCs/>
          <w:sz w:val="30"/>
          <w:szCs w:val="30"/>
        </w:rPr>
        <w:t xml:space="preserve"> </w:t>
      </w:r>
      <w:r w:rsidR="00182A9A" w:rsidRPr="00182A9A">
        <w:rPr>
          <w:rFonts w:ascii="Angsana New" w:hAnsi="Angsana New"/>
          <w:i/>
          <w:iCs/>
          <w:sz w:val="30"/>
          <w:szCs w:val="30"/>
          <w:cs/>
        </w:rPr>
        <w:t xml:space="preserve">ถึงร้อยละ </w:t>
      </w:r>
      <w:r w:rsidR="00D51D7F" w:rsidRPr="00D51D7F">
        <w:rPr>
          <w:rFonts w:ascii="Angsana New" w:hAnsi="Angsana New"/>
          <w:i/>
          <w:iCs/>
          <w:sz w:val="30"/>
          <w:szCs w:val="30"/>
        </w:rPr>
        <w:t>7</w:t>
      </w:r>
      <w:r w:rsidR="00182A9A" w:rsidRPr="00182A9A">
        <w:rPr>
          <w:rFonts w:ascii="Angsana New" w:hAnsi="Angsana New"/>
          <w:i/>
          <w:iCs/>
          <w:sz w:val="30"/>
          <w:szCs w:val="30"/>
        </w:rPr>
        <w:t>.</w:t>
      </w:r>
      <w:r w:rsidR="00D51D7F" w:rsidRPr="00D51D7F">
        <w:rPr>
          <w:rFonts w:ascii="Angsana New" w:hAnsi="Angsana New"/>
          <w:i/>
          <w:iCs/>
          <w:sz w:val="30"/>
          <w:szCs w:val="30"/>
        </w:rPr>
        <w:t>2</w:t>
      </w:r>
      <w:r w:rsidR="00182A9A" w:rsidRPr="00182A9A">
        <w:rPr>
          <w:rFonts w:ascii="Angsana New" w:hAnsi="Angsana New"/>
          <w:i/>
          <w:iCs/>
          <w:sz w:val="30"/>
          <w:szCs w:val="30"/>
        </w:rPr>
        <w:t xml:space="preserve"> </w:t>
      </w:r>
      <w:r w:rsidR="00182A9A" w:rsidRPr="00182A9A">
        <w:rPr>
          <w:rFonts w:ascii="Angsana New" w:hAnsi="Angsana New"/>
          <w:i/>
          <w:iCs/>
          <w:sz w:val="30"/>
          <w:szCs w:val="30"/>
          <w:cs/>
        </w:rPr>
        <w:t>ต่อปี</w:t>
      </w:r>
      <w:r w:rsidRPr="00396BC1">
        <w:rPr>
          <w:rFonts w:ascii="Angsana New" w:hAnsi="Angsana New"/>
          <w:i/>
          <w:iCs/>
          <w:sz w:val="30"/>
          <w:szCs w:val="30"/>
        </w:rPr>
        <w:t>)</w:t>
      </w:r>
    </w:p>
    <w:p w14:paraId="31744CEF" w14:textId="00B16C2B" w:rsidR="00BC1902" w:rsidRPr="00396BC1" w:rsidRDefault="00BC1902" w:rsidP="005A351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1190F0C" w14:textId="75C9888A" w:rsidR="00332813" w:rsidRPr="00396BC1" w:rsidRDefault="00326F21" w:rsidP="00326F2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396BC1">
        <w:rPr>
          <w:rFonts w:ascii="Angsana New" w:hAnsi="Angsana New"/>
          <w:sz w:val="30"/>
          <w:szCs w:val="30"/>
          <w:cs/>
        </w:rPr>
        <w:t>สัญญาเงินกู้ยืมระยะสั้นจากสถาบันการเงินบางฉบับ กำหนดให้บริษัทต้องปฏิบัติตามเงื่อนไขในสัญญาดังกล่าว เช่น การดำรงอัตราส่วนทางการเงิน และข้อกำหนดในการจ่ายเงินปันผล เป็นต้น</w:t>
      </w:r>
    </w:p>
    <w:p w14:paraId="50DDB7A6" w14:textId="77777777" w:rsidR="0057634D" w:rsidRPr="00396BC1" w:rsidRDefault="005763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396BC1"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19423C05" w14:textId="5E7F333E" w:rsidR="005159F2" w:rsidRPr="00396BC1" w:rsidRDefault="005159F2" w:rsidP="005159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08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396BC1">
        <w:rPr>
          <w:rFonts w:asciiTheme="majorBidi" w:hAnsiTheme="majorBidi" w:cstheme="majorBidi"/>
          <w:i/>
          <w:iCs/>
          <w:sz w:val="30"/>
          <w:szCs w:val="30"/>
          <w:cs/>
        </w:rPr>
        <w:t>เงินกู้ยืมระยะยาวจากสถาบันการเงิน</w:t>
      </w:r>
    </w:p>
    <w:p w14:paraId="1D05448A" w14:textId="77777777" w:rsidR="00CB5CCB" w:rsidRPr="00396BC1" w:rsidRDefault="00CB5CCB" w:rsidP="005159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08"/>
        <w:jc w:val="both"/>
        <w:rPr>
          <w:rFonts w:asciiTheme="majorBidi" w:hAnsiTheme="majorBidi" w:cstheme="majorBidi"/>
          <w:sz w:val="30"/>
          <w:szCs w:val="30"/>
        </w:rPr>
      </w:pPr>
    </w:p>
    <w:p w14:paraId="1932E002" w14:textId="7E87BCF2" w:rsidR="00181373" w:rsidRPr="00396BC1" w:rsidRDefault="008315C1" w:rsidP="00D71B6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396BC1">
        <w:rPr>
          <w:rFonts w:ascii="Angsana New" w:hAnsi="Angsana New"/>
          <w:spacing w:val="-2"/>
          <w:sz w:val="30"/>
          <w:szCs w:val="30"/>
          <w:cs/>
        </w:rPr>
        <w:t xml:space="preserve">ณ วันที่ </w:t>
      </w:r>
      <w:r w:rsidR="00D51D7F" w:rsidRPr="00D51D7F">
        <w:rPr>
          <w:rFonts w:ascii="Angsana New" w:hAnsi="Angsana New"/>
          <w:spacing w:val="-2"/>
          <w:sz w:val="30"/>
          <w:szCs w:val="30"/>
        </w:rPr>
        <w:t>31</w:t>
      </w:r>
      <w:r w:rsidRPr="00396BC1">
        <w:rPr>
          <w:rFonts w:ascii="Angsana New" w:hAnsi="Angsana New"/>
          <w:spacing w:val="-2"/>
          <w:sz w:val="30"/>
          <w:szCs w:val="30"/>
        </w:rPr>
        <w:t xml:space="preserve"> </w:t>
      </w:r>
      <w:r w:rsidRPr="00396BC1">
        <w:rPr>
          <w:rFonts w:ascii="Angsana New" w:hAnsi="Angsana New"/>
          <w:spacing w:val="-2"/>
          <w:sz w:val="30"/>
          <w:szCs w:val="30"/>
          <w:cs/>
        </w:rPr>
        <w:t xml:space="preserve">ธันวาคม </w:t>
      </w:r>
      <w:r w:rsidR="00D51D7F" w:rsidRPr="00D51D7F">
        <w:rPr>
          <w:rFonts w:ascii="Angsana New" w:hAnsi="Angsana New"/>
          <w:spacing w:val="-2"/>
          <w:sz w:val="30"/>
          <w:szCs w:val="30"/>
        </w:rPr>
        <w:t>2568</w:t>
      </w:r>
      <w:r w:rsidRPr="00396BC1">
        <w:rPr>
          <w:rFonts w:ascii="Angsana New" w:hAnsi="Angsana New"/>
          <w:spacing w:val="-2"/>
          <w:sz w:val="30"/>
          <w:szCs w:val="30"/>
        </w:rPr>
        <w:t xml:space="preserve"> </w:t>
      </w:r>
      <w:r w:rsidRPr="00396BC1">
        <w:rPr>
          <w:rFonts w:ascii="Angsana New" w:hAnsi="Angsana New"/>
          <w:spacing w:val="-2"/>
          <w:sz w:val="30"/>
          <w:szCs w:val="30"/>
          <w:cs/>
        </w:rPr>
        <w:t>กลุ่มบริษัทและบริษัทมีสัญญาเงินกู้ยืมระยะยาวจากสถาบันการเงินหลายฉบับ</w:t>
      </w:r>
      <w:r w:rsidRPr="00396BC1">
        <w:rPr>
          <w:rFonts w:ascii="Angsana New" w:hAnsi="Angsana New"/>
          <w:spacing w:val="-2"/>
          <w:sz w:val="30"/>
          <w:szCs w:val="30"/>
          <w:cs/>
        </w:rPr>
        <w:br/>
        <w:t xml:space="preserve">รวมมูลค่าทั้งสิ้น </w:t>
      </w:r>
      <w:r w:rsidR="00D51D7F" w:rsidRPr="00D51D7F">
        <w:rPr>
          <w:rFonts w:ascii="Angsana New" w:hAnsi="Angsana New"/>
          <w:spacing w:val="-2"/>
          <w:sz w:val="30"/>
          <w:szCs w:val="30"/>
        </w:rPr>
        <w:t>21</w:t>
      </w:r>
      <w:r w:rsidR="001B2D4C">
        <w:rPr>
          <w:rFonts w:ascii="Angsana New" w:hAnsi="Angsana New"/>
          <w:spacing w:val="-2"/>
          <w:sz w:val="30"/>
          <w:szCs w:val="30"/>
        </w:rPr>
        <w:t>.</w:t>
      </w:r>
      <w:r w:rsidR="00D51D7F" w:rsidRPr="00D51D7F">
        <w:rPr>
          <w:rFonts w:ascii="Angsana New" w:hAnsi="Angsana New"/>
          <w:spacing w:val="-2"/>
          <w:sz w:val="30"/>
          <w:szCs w:val="30"/>
        </w:rPr>
        <w:t>6</w:t>
      </w:r>
      <w:r w:rsidRPr="00396BC1">
        <w:rPr>
          <w:rFonts w:ascii="Angsana New" w:hAnsi="Angsana New"/>
          <w:spacing w:val="-2"/>
          <w:sz w:val="30"/>
          <w:szCs w:val="30"/>
        </w:rPr>
        <w:t xml:space="preserve"> </w:t>
      </w:r>
      <w:r w:rsidRPr="00396BC1">
        <w:rPr>
          <w:rFonts w:ascii="Angsana New" w:hAnsi="Angsana New"/>
          <w:spacing w:val="-2"/>
          <w:sz w:val="30"/>
          <w:szCs w:val="30"/>
          <w:cs/>
        </w:rPr>
        <w:t>ล้านบาทและ</w:t>
      </w:r>
      <w:r w:rsidRPr="00396BC1">
        <w:rPr>
          <w:rFonts w:ascii="Angsana New" w:hAnsi="Angsana New"/>
          <w:spacing w:val="-2"/>
          <w:sz w:val="30"/>
          <w:szCs w:val="30"/>
        </w:rPr>
        <w:t xml:space="preserve"> </w:t>
      </w:r>
      <w:r w:rsidR="00D51D7F" w:rsidRPr="00D51D7F">
        <w:rPr>
          <w:rFonts w:ascii="Angsana New" w:hAnsi="Angsana New"/>
          <w:spacing w:val="-2"/>
          <w:sz w:val="30"/>
          <w:szCs w:val="30"/>
        </w:rPr>
        <w:t>3</w:t>
      </w:r>
      <w:r w:rsidR="001B2D4C">
        <w:rPr>
          <w:rFonts w:ascii="Angsana New" w:hAnsi="Angsana New"/>
          <w:spacing w:val="-2"/>
          <w:sz w:val="30"/>
          <w:szCs w:val="30"/>
        </w:rPr>
        <w:t>.</w:t>
      </w:r>
      <w:r w:rsidR="00D51D7F" w:rsidRPr="00D51D7F">
        <w:rPr>
          <w:rFonts w:ascii="Angsana New" w:hAnsi="Angsana New"/>
          <w:spacing w:val="-2"/>
          <w:sz w:val="30"/>
          <w:szCs w:val="30"/>
        </w:rPr>
        <w:t>5</w:t>
      </w:r>
      <w:r w:rsidRPr="00396BC1">
        <w:rPr>
          <w:rFonts w:ascii="Angsana New" w:hAnsi="Angsana New"/>
          <w:spacing w:val="-2"/>
          <w:sz w:val="30"/>
          <w:szCs w:val="30"/>
        </w:rPr>
        <w:t xml:space="preserve"> </w:t>
      </w:r>
      <w:r w:rsidRPr="00396BC1">
        <w:rPr>
          <w:rFonts w:ascii="Angsana New" w:hAnsi="Angsana New"/>
          <w:spacing w:val="-2"/>
          <w:sz w:val="30"/>
          <w:szCs w:val="30"/>
          <w:cs/>
        </w:rPr>
        <w:t xml:space="preserve">ล้านบาท ตามลำดับ </w:t>
      </w:r>
      <w:r w:rsidRPr="00396BC1">
        <w:rPr>
          <w:rFonts w:ascii="Angsana New" w:hAnsi="Angsana New"/>
          <w:i/>
          <w:iCs/>
          <w:spacing w:val="-2"/>
          <w:sz w:val="30"/>
          <w:szCs w:val="30"/>
          <w:cs/>
        </w:rPr>
        <w:t>(</w:t>
      </w:r>
      <w:r w:rsidR="00D51D7F" w:rsidRPr="00D51D7F">
        <w:rPr>
          <w:rFonts w:ascii="Angsana New" w:hAnsi="Angsana New"/>
          <w:i/>
          <w:iCs/>
          <w:spacing w:val="-2"/>
          <w:sz w:val="30"/>
          <w:szCs w:val="30"/>
        </w:rPr>
        <w:t>2567</w:t>
      </w:r>
      <w:r w:rsidRPr="00396BC1">
        <w:rPr>
          <w:rFonts w:ascii="Angsana New" w:hAnsi="Angsana New"/>
          <w:i/>
          <w:iCs/>
          <w:spacing w:val="-2"/>
          <w:sz w:val="30"/>
          <w:szCs w:val="30"/>
        </w:rPr>
        <w:t xml:space="preserve">: </w:t>
      </w:r>
      <w:r w:rsidR="00D51D7F" w:rsidRPr="00D51D7F">
        <w:rPr>
          <w:rFonts w:ascii="Angsana New" w:hAnsi="Angsana New"/>
          <w:i/>
          <w:iCs/>
          <w:spacing w:val="-2"/>
          <w:sz w:val="30"/>
          <w:szCs w:val="30"/>
        </w:rPr>
        <w:t>22</w:t>
      </w:r>
      <w:r w:rsidR="00182A9A" w:rsidRPr="00182A9A">
        <w:rPr>
          <w:rFonts w:ascii="Angsana New" w:hAnsi="Angsana New"/>
          <w:i/>
          <w:iCs/>
          <w:spacing w:val="-2"/>
          <w:sz w:val="30"/>
          <w:szCs w:val="30"/>
        </w:rPr>
        <w:t>.</w:t>
      </w:r>
      <w:r w:rsidR="00D51D7F" w:rsidRPr="00D51D7F">
        <w:rPr>
          <w:rFonts w:ascii="Angsana New" w:hAnsi="Angsana New"/>
          <w:i/>
          <w:iCs/>
          <w:spacing w:val="-2"/>
          <w:sz w:val="30"/>
          <w:szCs w:val="30"/>
        </w:rPr>
        <w:t>7</w:t>
      </w:r>
      <w:r w:rsidR="00182A9A" w:rsidRPr="00182A9A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="00182A9A" w:rsidRPr="00182A9A">
        <w:rPr>
          <w:rFonts w:ascii="Angsana New" w:hAnsi="Angsana New"/>
          <w:i/>
          <w:iCs/>
          <w:spacing w:val="-2"/>
          <w:sz w:val="30"/>
          <w:szCs w:val="30"/>
          <w:cs/>
        </w:rPr>
        <w:t xml:space="preserve">ล้านบาทและ </w:t>
      </w:r>
      <w:r w:rsidR="00D51D7F" w:rsidRPr="00D51D7F">
        <w:rPr>
          <w:rFonts w:ascii="Angsana New" w:hAnsi="Angsana New"/>
          <w:i/>
          <w:iCs/>
          <w:spacing w:val="-2"/>
          <w:sz w:val="30"/>
          <w:szCs w:val="30"/>
        </w:rPr>
        <w:t>10</w:t>
      </w:r>
      <w:r w:rsidR="00182A9A" w:rsidRPr="00182A9A">
        <w:rPr>
          <w:rFonts w:ascii="Angsana New" w:hAnsi="Angsana New"/>
          <w:i/>
          <w:iCs/>
          <w:spacing w:val="-2"/>
          <w:sz w:val="30"/>
          <w:szCs w:val="30"/>
        </w:rPr>
        <w:t>.</w:t>
      </w:r>
      <w:r w:rsidR="00D51D7F" w:rsidRPr="00D51D7F">
        <w:rPr>
          <w:rFonts w:ascii="Angsana New" w:hAnsi="Angsana New"/>
          <w:i/>
          <w:iCs/>
          <w:spacing w:val="-2"/>
          <w:sz w:val="30"/>
          <w:szCs w:val="30"/>
        </w:rPr>
        <w:t>8</w:t>
      </w:r>
      <w:r w:rsidR="00182A9A" w:rsidRPr="00182A9A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="00182A9A" w:rsidRPr="00182A9A">
        <w:rPr>
          <w:rFonts w:ascii="Angsana New" w:hAnsi="Angsana New"/>
          <w:i/>
          <w:iCs/>
          <w:spacing w:val="-2"/>
          <w:sz w:val="30"/>
          <w:szCs w:val="30"/>
          <w:cs/>
        </w:rPr>
        <w:t>ล้านบาท ตามลำดับ</w:t>
      </w:r>
      <w:r w:rsidRPr="00396BC1">
        <w:rPr>
          <w:rFonts w:ascii="Angsana New" w:hAnsi="Angsana New"/>
          <w:i/>
          <w:iCs/>
          <w:spacing w:val="-2"/>
          <w:sz w:val="30"/>
          <w:szCs w:val="30"/>
          <w:cs/>
        </w:rPr>
        <w:t>)</w:t>
      </w:r>
      <w:r w:rsidRPr="00396BC1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D71B6F" w:rsidRPr="00396BC1">
        <w:rPr>
          <w:rFonts w:ascii="Angsana New" w:hAnsi="Angsana New"/>
          <w:spacing w:val="-2"/>
          <w:sz w:val="30"/>
          <w:szCs w:val="30"/>
          <w:cs/>
        </w:rPr>
        <w:t xml:space="preserve">ซึ่งเงินกู้ยืมระยะยาวจากสถาบันการเงินดังกล่าวค้ำประกันโดยที่ดินของบริษัทและบัญชีเงินฝากประจำที่มีระยะเวลาครบกำหนดตั้งแต่ </w:t>
      </w:r>
      <w:r w:rsidR="00D51D7F" w:rsidRPr="00D51D7F">
        <w:rPr>
          <w:rFonts w:ascii="Angsana New" w:hAnsi="Angsana New"/>
          <w:spacing w:val="-2"/>
          <w:sz w:val="30"/>
          <w:szCs w:val="30"/>
        </w:rPr>
        <w:t>3</w:t>
      </w:r>
      <w:r w:rsidR="00D71B6F" w:rsidRPr="00396BC1">
        <w:rPr>
          <w:rFonts w:ascii="Angsana New" w:hAnsi="Angsana New"/>
          <w:spacing w:val="-2"/>
          <w:sz w:val="30"/>
          <w:szCs w:val="30"/>
          <w:cs/>
        </w:rPr>
        <w:t xml:space="preserve"> เดือนขึ้นไป</w:t>
      </w:r>
      <w:r w:rsidR="00D71B6F" w:rsidRPr="00396BC1">
        <w:rPr>
          <w:rFonts w:ascii="Angsana New" w:hAnsi="Angsana New"/>
          <w:spacing w:val="-2"/>
          <w:sz w:val="30"/>
          <w:szCs w:val="30"/>
        </w:rPr>
        <w:t xml:space="preserve">, </w:t>
      </w:r>
      <w:r w:rsidR="00D71B6F" w:rsidRPr="00396BC1">
        <w:rPr>
          <w:rFonts w:ascii="Angsana New" w:hAnsi="Angsana New"/>
          <w:spacing w:val="-2"/>
          <w:sz w:val="30"/>
          <w:szCs w:val="30"/>
          <w:cs/>
        </w:rPr>
        <w:t>บริษัท บางกอก ดรัก จำกัด</w:t>
      </w:r>
      <w:r w:rsidR="00D71B6F" w:rsidRPr="00396BC1">
        <w:rPr>
          <w:rFonts w:ascii="Angsana New" w:hAnsi="Angsana New"/>
          <w:spacing w:val="-2"/>
          <w:sz w:val="30"/>
          <w:szCs w:val="30"/>
        </w:rPr>
        <w:t xml:space="preserve">, </w:t>
      </w:r>
      <w:r w:rsidR="00D71B6F" w:rsidRPr="00396BC1">
        <w:rPr>
          <w:rFonts w:ascii="Angsana New" w:hAnsi="Angsana New"/>
          <w:spacing w:val="-2"/>
          <w:sz w:val="30"/>
          <w:szCs w:val="30"/>
          <w:cs/>
        </w:rPr>
        <w:t>บริษัท บางกอก เมดิก้า จำกัด และบริษัท ฟาร์ม่า อัลลิอันซ์ จำกัด เงินกู้ยืมระยะยาวจากสถาบันการเงินมีอัตราดอกเบี้ย</w:t>
      </w:r>
      <w:r w:rsidR="00263376">
        <w:rPr>
          <w:rFonts w:ascii="Angsana New" w:hAnsi="Angsana New"/>
          <w:spacing w:val="-2"/>
          <w:sz w:val="30"/>
          <w:szCs w:val="30"/>
        </w:rPr>
        <w:t xml:space="preserve"> MLR </w:t>
      </w:r>
      <w:r w:rsidR="00263376">
        <w:rPr>
          <w:rFonts w:ascii="Angsana New" w:hAnsi="Angsana New" w:hint="cs"/>
          <w:spacing w:val="-2"/>
          <w:sz w:val="30"/>
          <w:szCs w:val="30"/>
          <w:cs/>
        </w:rPr>
        <w:t>บวกลบ ตามที่ระบุไว้ในแต่ละสัญญา</w:t>
      </w:r>
      <w:r w:rsidR="00D71B6F" w:rsidRPr="00396BC1">
        <w:rPr>
          <w:rFonts w:ascii="Angsana New" w:hAnsi="Angsana New"/>
          <w:spacing w:val="-2"/>
          <w:sz w:val="30"/>
          <w:szCs w:val="30"/>
          <w:cs/>
        </w:rPr>
        <w:t>ร้อยละ</w:t>
      </w:r>
      <w:r w:rsidR="00A044B8" w:rsidRPr="00396BC1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D51D7F" w:rsidRPr="00D51D7F">
        <w:rPr>
          <w:rFonts w:ascii="Angsana New" w:hAnsi="Angsana New"/>
          <w:spacing w:val="-2"/>
          <w:sz w:val="30"/>
          <w:szCs w:val="30"/>
        </w:rPr>
        <w:t>3</w:t>
      </w:r>
      <w:r w:rsidR="001B2D4C">
        <w:rPr>
          <w:rFonts w:ascii="Angsana New" w:hAnsi="Angsana New"/>
          <w:spacing w:val="-2"/>
          <w:sz w:val="30"/>
          <w:szCs w:val="30"/>
        </w:rPr>
        <w:t>.</w:t>
      </w:r>
      <w:r w:rsidR="00D51D7F" w:rsidRPr="00D51D7F">
        <w:rPr>
          <w:rFonts w:ascii="Angsana New" w:hAnsi="Angsana New"/>
          <w:spacing w:val="-2"/>
          <w:sz w:val="30"/>
          <w:szCs w:val="30"/>
        </w:rPr>
        <w:t>9</w:t>
      </w:r>
      <w:r w:rsidR="00A044B8" w:rsidRPr="00396BC1">
        <w:rPr>
          <w:rFonts w:ascii="Angsana New" w:hAnsi="Angsana New"/>
          <w:spacing w:val="-2"/>
          <w:sz w:val="30"/>
          <w:szCs w:val="30"/>
        </w:rPr>
        <w:t xml:space="preserve"> </w:t>
      </w:r>
      <w:r w:rsidR="00A044B8" w:rsidRPr="00396BC1">
        <w:rPr>
          <w:rFonts w:ascii="Angsana New" w:hAnsi="Angsana New"/>
          <w:spacing w:val="-2"/>
          <w:sz w:val="30"/>
          <w:szCs w:val="30"/>
          <w:cs/>
        </w:rPr>
        <w:t xml:space="preserve">ถึงร้อยละ </w:t>
      </w:r>
      <w:r w:rsidR="00D51D7F" w:rsidRPr="00D51D7F">
        <w:rPr>
          <w:rFonts w:ascii="Angsana New" w:hAnsi="Angsana New"/>
          <w:spacing w:val="-2"/>
          <w:sz w:val="30"/>
          <w:szCs w:val="30"/>
        </w:rPr>
        <w:t>5</w:t>
      </w:r>
      <w:r w:rsidR="001B2D4C">
        <w:rPr>
          <w:rFonts w:ascii="Angsana New" w:hAnsi="Angsana New"/>
          <w:spacing w:val="-2"/>
          <w:sz w:val="30"/>
          <w:szCs w:val="30"/>
        </w:rPr>
        <w:t>.</w:t>
      </w:r>
      <w:r w:rsidR="00D51D7F" w:rsidRPr="00D51D7F">
        <w:rPr>
          <w:rFonts w:ascii="Angsana New" w:hAnsi="Angsana New"/>
          <w:spacing w:val="-2"/>
          <w:sz w:val="30"/>
          <w:szCs w:val="30"/>
        </w:rPr>
        <w:t>6</w:t>
      </w:r>
      <w:r w:rsidR="00A044B8" w:rsidRPr="00396BC1">
        <w:rPr>
          <w:rFonts w:ascii="Angsana New" w:hAnsi="Angsana New"/>
          <w:spacing w:val="-2"/>
          <w:sz w:val="30"/>
          <w:szCs w:val="30"/>
        </w:rPr>
        <w:t xml:space="preserve"> </w:t>
      </w:r>
      <w:r w:rsidR="00C275BC" w:rsidRPr="00396BC1">
        <w:rPr>
          <w:rFonts w:ascii="Angsana New" w:hAnsi="Angsana New"/>
          <w:spacing w:val="-2"/>
          <w:sz w:val="30"/>
          <w:szCs w:val="30"/>
          <w:cs/>
        </w:rPr>
        <w:t xml:space="preserve">ต่อปี </w:t>
      </w:r>
      <w:r w:rsidR="00A044B8" w:rsidRPr="00396BC1">
        <w:rPr>
          <w:rFonts w:ascii="Angsana New" w:hAnsi="Angsana New"/>
          <w:i/>
          <w:iCs/>
          <w:spacing w:val="-2"/>
          <w:sz w:val="30"/>
          <w:szCs w:val="30"/>
          <w:cs/>
        </w:rPr>
        <w:t>(</w:t>
      </w:r>
      <w:r w:rsidR="00D51D7F" w:rsidRPr="00D51D7F">
        <w:rPr>
          <w:rFonts w:ascii="Angsana New" w:hAnsi="Angsana New"/>
          <w:i/>
          <w:iCs/>
          <w:spacing w:val="-2"/>
          <w:sz w:val="30"/>
          <w:szCs w:val="30"/>
        </w:rPr>
        <w:t>2567</w:t>
      </w:r>
      <w:r w:rsidR="00A044B8" w:rsidRPr="00396BC1">
        <w:rPr>
          <w:rFonts w:ascii="Angsana New" w:hAnsi="Angsana New"/>
          <w:i/>
          <w:iCs/>
          <w:spacing w:val="-2"/>
          <w:sz w:val="30"/>
          <w:szCs w:val="30"/>
        </w:rPr>
        <w:t xml:space="preserve">: </w:t>
      </w:r>
      <w:r w:rsidR="00A044B8" w:rsidRPr="00396BC1">
        <w:rPr>
          <w:rFonts w:ascii="Angsana New" w:hAnsi="Angsana New"/>
          <w:i/>
          <w:iCs/>
          <w:spacing w:val="-2"/>
          <w:sz w:val="30"/>
          <w:szCs w:val="30"/>
          <w:cs/>
        </w:rPr>
        <w:t xml:space="preserve">ร้อยละ </w:t>
      </w:r>
      <w:r w:rsidR="00D51D7F" w:rsidRPr="00D51D7F">
        <w:rPr>
          <w:rFonts w:ascii="Angsana New" w:hAnsi="Angsana New"/>
          <w:i/>
          <w:iCs/>
          <w:spacing w:val="-2"/>
          <w:sz w:val="30"/>
          <w:szCs w:val="30"/>
        </w:rPr>
        <w:t>4</w:t>
      </w:r>
      <w:r w:rsidR="00182A9A" w:rsidRPr="00182A9A">
        <w:rPr>
          <w:rFonts w:ascii="Angsana New" w:hAnsi="Angsana New"/>
          <w:i/>
          <w:iCs/>
          <w:spacing w:val="-2"/>
          <w:sz w:val="30"/>
          <w:szCs w:val="30"/>
        </w:rPr>
        <w:t>.</w:t>
      </w:r>
      <w:r w:rsidR="00D51D7F" w:rsidRPr="00D51D7F">
        <w:rPr>
          <w:rFonts w:ascii="Angsana New" w:hAnsi="Angsana New"/>
          <w:i/>
          <w:iCs/>
          <w:spacing w:val="-2"/>
          <w:sz w:val="30"/>
          <w:szCs w:val="30"/>
        </w:rPr>
        <w:t>6</w:t>
      </w:r>
      <w:r w:rsidR="00182A9A" w:rsidRPr="00182A9A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="00182A9A" w:rsidRPr="00182A9A">
        <w:rPr>
          <w:rFonts w:ascii="Angsana New" w:hAnsi="Angsana New"/>
          <w:i/>
          <w:iCs/>
          <w:spacing w:val="-2"/>
          <w:sz w:val="30"/>
          <w:szCs w:val="30"/>
          <w:cs/>
        </w:rPr>
        <w:t xml:space="preserve">ถึงร้อยละ </w:t>
      </w:r>
      <w:r w:rsidR="00D51D7F" w:rsidRPr="00D51D7F">
        <w:rPr>
          <w:rFonts w:ascii="Angsana New" w:hAnsi="Angsana New"/>
          <w:i/>
          <w:iCs/>
          <w:spacing w:val="-2"/>
          <w:sz w:val="30"/>
          <w:szCs w:val="30"/>
        </w:rPr>
        <w:t>8</w:t>
      </w:r>
      <w:r w:rsidR="00182A9A" w:rsidRPr="00182A9A">
        <w:rPr>
          <w:rFonts w:ascii="Angsana New" w:hAnsi="Angsana New"/>
          <w:i/>
          <w:iCs/>
          <w:spacing w:val="-2"/>
          <w:sz w:val="30"/>
          <w:szCs w:val="30"/>
        </w:rPr>
        <w:t>.</w:t>
      </w:r>
      <w:r w:rsidR="00D51D7F" w:rsidRPr="00D51D7F">
        <w:rPr>
          <w:rFonts w:ascii="Angsana New" w:hAnsi="Angsana New"/>
          <w:i/>
          <w:iCs/>
          <w:spacing w:val="-2"/>
          <w:sz w:val="30"/>
          <w:szCs w:val="30"/>
        </w:rPr>
        <w:t>0</w:t>
      </w:r>
      <w:r w:rsidR="00182A9A" w:rsidRPr="00182A9A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="00182A9A" w:rsidRPr="00182A9A">
        <w:rPr>
          <w:rFonts w:ascii="Angsana New" w:hAnsi="Angsana New"/>
          <w:i/>
          <w:iCs/>
          <w:spacing w:val="-2"/>
          <w:sz w:val="30"/>
          <w:szCs w:val="30"/>
          <w:cs/>
        </w:rPr>
        <w:t>ต่อปี</w:t>
      </w:r>
      <w:r w:rsidR="00A044B8" w:rsidRPr="00396BC1">
        <w:rPr>
          <w:rFonts w:ascii="Angsana New" w:hAnsi="Angsana New"/>
          <w:i/>
          <w:iCs/>
          <w:spacing w:val="-2"/>
          <w:sz w:val="30"/>
          <w:szCs w:val="30"/>
          <w:cs/>
        </w:rPr>
        <w:t>)</w:t>
      </w:r>
    </w:p>
    <w:p w14:paraId="595B2BCE" w14:textId="77777777" w:rsidR="00181373" w:rsidRPr="00396BC1" w:rsidRDefault="00181373" w:rsidP="008315C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9913BE6" w14:textId="77777777" w:rsidR="00D71B6F" w:rsidRPr="00396BC1" w:rsidRDefault="00D71B6F" w:rsidP="00D71B6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96BC1">
        <w:rPr>
          <w:rFonts w:ascii="Angsana New" w:hAnsi="Angsana New"/>
          <w:sz w:val="30"/>
          <w:szCs w:val="30"/>
          <w:cs/>
        </w:rPr>
        <w:t xml:space="preserve">ภายใต้ข้อกำหนดของสัญญาดังกล่าวข้างต้น บริษัทต้องปฏิบัติตามเงื่อนไขในสัญญาดังกล่าว เช่น ข้อกำหนดเกี่ยวกับการผิดนัดชำระ การให้ข้อมูลทางการเงินและการดำรงอัตราส่วนทางการเงิน เป็นต้น </w:t>
      </w:r>
    </w:p>
    <w:p w14:paraId="30E95248" w14:textId="38BE3D6E" w:rsidR="00AA4E50" w:rsidRPr="00396BC1" w:rsidRDefault="00AA4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0E41E240" w14:textId="1FEE99AA" w:rsidR="00B85E18" w:rsidRPr="00396BC1" w:rsidRDefault="0052056B" w:rsidP="005A351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96BC1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D51D7F" w:rsidRPr="00D51D7F">
        <w:rPr>
          <w:rFonts w:asciiTheme="majorBidi" w:hAnsiTheme="majorBidi"/>
          <w:sz w:val="30"/>
          <w:szCs w:val="30"/>
        </w:rPr>
        <w:t>31</w:t>
      </w:r>
      <w:r w:rsidRPr="00396BC1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D51D7F" w:rsidRPr="00D51D7F">
        <w:rPr>
          <w:rFonts w:asciiTheme="majorBidi" w:hAnsiTheme="majorBidi"/>
          <w:sz w:val="30"/>
          <w:szCs w:val="30"/>
        </w:rPr>
        <w:t>2568</w:t>
      </w:r>
      <w:r w:rsidRPr="00396BC1">
        <w:rPr>
          <w:rFonts w:asciiTheme="majorBidi" w:hAnsiTheme="majorBidi" w:cstheme="majorBidi"/>
          <w:sz w:val="30"/>
          <w:szCs w:val="30"/>
        </w:rPr>
        <w:t xml:space="preserve"> </w:t>
      </w:r>
      <w:r w:rsidR="00F02656" w:rsidRPr="00396BC1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396BC1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F02656" w:rsidRPr="00396BC1">
        <w:rPr>
          <w:rFonts w:asciiTheme="majorBidi" w:hAnsiTheme="majorBidi" w:cstheme="majorBidi"/>
          <w:sz w:val="30"/>
          <w:szCs w:val="30"/>
          <w:cs/>
        </w:rPr>
        <w:t>และบริษัท</w:t>
      </w:r>
      <w:r w:rsidRPr="00396BC1">
        <w:rPr>
          <w:rFonts w:asciiTheme="majorBidi" w:hAnsiTheme="majorBidi" w:cstheme="majorBidi"/>
          <w:sz w:val="30"/>
          <w:szCs w:val="30"/>
          <w:cs/>
        </w:rPr>
        <w:t>มีวงเงินสินเชื่อที่ยัง</w:t>
      </w:r>
      <w:r w:rsidR="00F02656" w:rsidRPr="00396BC1">
        <w:rPr>
          <w:rFonts w:asciiTheme="majorBidi" w:hAnsiTheme="majorBidi" w:cstheme="majorBidi"/>
          <w:sz w:val="30"/>
          <w:szCs w:val="30"/>
          <w:cs/>
        </w:rPr>
        <w:t>มิ</w:t>
      </w:r>
      <w:r w:rsidRPr="00396BC1">
        <w:rPr>
          <w:rFonts w:asciiTheme="majorBidi" w:hAnsiTheme="majorBidi" w:cstheme="majorBidi"/>
          <w:sz w:val="30"/>
          <w:szCs w:val="30"/>
          <w:cs/>
        </w:rPr>
        <w:t>ได้</w:t>
      </w:r>
      <w:r w:rsidR="00F02656" w:rsidRPr="00396BC1">
        <w:rPr>
          <w:rFonts w:asciiTheme="majorBidi" w:hAnsiTheme="majorBidi" w:cstheme="majorBidi"/>
          <w:sz w:val="30"/>
          <w:szCs w:val="30"/>
          <w:cs/>
        </w:rPr>
        <w:t>เบิก</w:t>
      </w:r>
      <w:r w:rsidRPr="00396BC1">
        <w:rPr>
          <w:rFonts w:asciiTheme="majorBidi" w:hAnsiTheme="majorBidi" w:cstheme="majorBidi"/>
          <w:sz w:val="30"/>
          <w:szCs w:val="30"/>
          <w:cs/>
        </w:rPr>
        <w:t>ใช้เป็นจำนวนเงินรวม</w:t>
      </w:r>
      <w:r w:rsidR="00FD7DA0" w:rsidRPr="00396BC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51D7F" w:rsidRPr="00D51D7F">
        <w:rPr>
          <w:rFonts w:asciiTheme="majorBidi" w:hAnsiTheme="majorBidi"/>
          <w:sz w:val="30"/>
          <w:szCs w:val="30"/>
        </w:rPr>
        <w:t>554</w:t>
      </w:r>
      <w:r w:rsidR="001B2D4C">
        <w:rPr>
          <w:rFonts w:asciiTheme="majorBidi" w:hAnsiTheme="majorBidi"/>
          <w:sz w:val="30"/>
          <w:szCs w:val="30"/>
        </w:rPr>
        <w:t>.</w:t>
      </w:r>
      <w:r w:rsidR="00D51D7F" w:rsidRPr="00D51D7F">
        <w:rPr>
          <w:rFonts w:asciiTheme="majorBidi" w:hAnsiTheme="majorBidi"/>
          <w:sz w:val="30"/>
          <w:szCs w:val="30"/>
        </w:rPr>
        <w:t>8</w:t>
      </w:r>
      <w:r w:rsidR="00170231" w:rsidRPr="00396BC1">
        <w:rPr>
          <w:rFonts w:asciiTheme="majorBidi" w:hAnsiTheme="majorBidi" w:cstheme="majorBidi"/>
          <w:sz w:val="30"/>
          <w:szCs w:val="30"/>
        </w:rPr>
        <w:t xml:space="preserve"> </w:t>
      </w:r>
      <w:r w:rsidRPr="00396BC1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F02656" w:rsidRPr="00396BC1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D51D7F" w:rsidRPr="00D51D7F">
        <w:rPr>
          <w:rFonts w:asciiTheme="majorBidi" w:hAnsiTheme="majorBidi"/>
          <w:sz w:val="30"/>
          <w:szCs w:val="30"/>
        </w:rPr>
        <w:t>421</w:t>
      </w:r>
      <w:r w:rsidR="001B2D4C">
        <w:rPr>
          <w:rFonts w:asciiTheme="majorBidi" w:hAnsiTheme="majorBidi"/>
          <w:sz w:val="30"/>
          <w:szCs w:val="30"/>
        </w:rPr>
        <w:t>.</w:t>
      </w:r>
      <w:r w:rsidR="00D51D7F" w:rsidRPr="00D51D7F">
        <w:rPr>
          <w:rFonts w:asciiTheme="majorBidi" w:hAnsiTheme="majorBidi"/>
          <w:sz w:val="30"/>
          <w:szCs w:val="30"/>
        </w:rPr>
        <w:t>0</w:t>
      </w:r>
      <w:r w:rsidR="00F02656" w:rsidRPr="00396BC1">
        <w:rPr>
          <w:rFonts w:asciiTheme="majorBidi" w:hAnsiTheme="majorBidi" w:cstheme="majorBidi"/>
          <w:sz w:val="30"/>
          <w:szCs w:val="30"/>
          <w:cs/>
        </w:rPr>
        <w:t xml:space="preserve"> ล้านบาท ตามลำดับ</w:t>
      </w:r>
      <w:r w:rsidRPr="00396BC1">
        <w:rPr>
          <w:rFonts w:asciiTheme="majorBidi" w:hAnsiTheme="majorBidi" w:cstheme="majorBidi"/>
          <w:sz w:val="30"/>
          <w:szCs w:val="30"/>
        </w:rPr>
        <w:t xml:space="preserve"> </w:t>
      </w:r>
      <w:r w:rsidRPr="00B84253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D51D7F" w:rsidRPr="00D51D7F">
        <w:rPr>
          <w:rFonts w:asciiTheme="majorBidi" w:hAnsiTheme="majorBidi"/>
          <w:i/>
          <w:iCs/>
          <w:sz w:val="30"/>
          <w:szCs w:val="30"/>
        </w:rPr>
        <w:t>2567</w:t>
      </w:r>
      <w:r w:rsidRPr="00B84253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AD4A36" w:rsidRPr="00B8425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D51D7F" w:rsidRPr="00D51D7F">
        <w:rPr>
          <w:rFonts w:asciiTheme="majorBidi" w:hAnsiTheme="majorBidi"/>
          <w:i/>
          <w:iCs/>
          <w:sz w:val="30"/>
          <w:szCs w:val="30"/>
        </w:rPr>
        <w:t>430</w:t>
      </w:r>
      <w:r w:rsidR="00182A9A" w:rsidRPr="00B84253">
        <w:rPr>
          <w:rFonts w:asciiTheme="majorBidi" w:hAnsiTheme="majorBidi"/>
          <w:i/>
          <w:iCs/>
          <w:sz w:val="30"/>
          <w:szCs w:val="30"/>
        </w:rPr>
        <w:t>.</w:t>
      </w:r>
      <w:r w:rsidR="00D51D7F" w:rsidRPr="00D51D7F">
        <w:rPr>
          <w:rFonts w:asciiTheme="majorBidi" w:hAnsiTheme="majorBidi"/>
          <w:i/>
          <w:iCs/>
          <w:sz w:val="30"/>
          <w:szCs w:val="30"/>
        </w:rPr>
        <w:t>0</w:t>
      </w:r>
      <w:r w:rsidR="00182A9A" w:rsidRPr="00B84253">
        <w:rPr>
          <w:rFonts w:asciiTheme="majorBidi" w:hAnsiTheme="majorBidi"/>
          <w:i/>
          <w:iCs/>
          <w:sz w:val="30"/>
          <w:szCs w:val="30"/>
        </w:rPr>
        <w:t xml:space="preserve"> </w:t>
      </w:r>
      <w:r w:rsidR="00182A9A" w:rsidRPr="00B84253">
        <w:rPr>
          <w:rFonts w:asciiTheme="majorBidi" w:hAnsiTheme="majorBidi"/>
          <w:i/>
          <w:iCs/>
          <w:sz w:val="30"/>
          <w:szCs w:val="30"/>
          <w:cs/>
        </w:rPr>
        <w:t xml:space="preserve">ล้านบาท และ </w:t>
      </w:r>
      <w:r w:rsidR="00D51D7F" w:rsidRPr="00D51D7F">
        <w:rPr>
          <w:rFonts w:asciiTheme="majorBidi" w:hAnsiTheme="majorBidi"/>
          <w:i/>
          <w:iCs/>
          <w:sz w:val="30"/>
          <w:szCs w:val="30"/>
        </w:rPr>
        <w:t>261</w:t>
      </w:r>
      <w:r w:rsidR="00182A9A" w:rsidRPr="00B84253">
        <w:rPr>
          <w:rFonts w:asciiTheme="majorBidi" w:hAnsiTheme="majorBidi"/>
          <w:i/>
          <w:iCs/>
          <w:sz w:val="30"/>
          <w:szCs w:val="30"/>
        </w:rPr>
        <w:t>.</w:t>
      </w:r>
      <w:r w:rsidR="00D51D7F" w:rsidRPr="00D51D7F">
        <w:rPr>
          <w:rFonts w:asciiTheme="majorBidi" w:hAnsiTheme="majorBidi"/>
          <w:i/>
          <w:iCs/>
          <w:sz w:val="30"/>
          <w:szCs w:val="30"/>
        </w:rPr>
        <w:t>4</w:t>
      </w:r>
      <w:r w:rsidR="00182A9A" w:rsidRPr="00B84253">
        <w:rPr>
          <w:rFonts w:asciiTheme="majorBidi" w:hAnsiTheme="majorBidi"/>
          <w:i/>
          <w:iCs/>
          <w:sz w:val="30"/>
          <w:szCs w:val="30"/>
        </w:rPr>
        <w:t xml:space="preserve"> </w:t>
      </w:r>
      <w:r w:rsidR="00182A9A" w:rsidRPr="00B84253">
        <w:rPr>
          <w:rFonts w:asciiTheme="majorBidi" w:hAnsiTheme="majorBidi"/>
          <w:i/>
          <w:iCs/>
          <w:sz w:val="30"/>
          <w:szCs w:val="30"/>
          <w:cs/>
        </w:rPr>
        <w:t>ล้านบาท</w:t>
      </w:r>
      <w:r w:rsidRPr="00B84253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</w:p>
    <w:p w14:paraId="452E2C5F" w14:textId="38FD5129" w:rsidR="00D82C76" w:rsidRPr="009D4F81" w:rsidRDefault="00D82C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30"/>
          <w:szCs w:val="30"/>
          <w:cs/>
        </w:rPr>
      </w:pPr>
    </w:p>
    <w:p w14:paraId="1CF78263" w14:textId="65CEF9B4" w:rsidR="007D7B5C" w:rsidRPr="00396BC1" w:rsidRDefault="006C537F" w:rsidP="0020241E">
      <w:pPr>
        <w:pStyle w:val="Heading2"/>
        <w:tabs>
          <w:tab w:val="clear" w:pos="340"/>
        </w:tabs>
        <w:ind w:left="540" w:hanging="540"/>
      </w:pPr>
      <w:r w:rsidRPr="00396BC1">
        <w:rPr>
          <w:rFonts w:cs="Angsana New"/>
          <w:cs/>
        </w:rPr>
        <w:t>ประมาณการหนี้สินสำหรับผลประโยชน์พนักงาน</w:t>
      </w:r>
    </w:p>
    <w:p w14:paraId="5E51DE90" w14:textId="77777777" w:rsidR="007D7B5C" w:rsidRPr="00396BC1" w:rsidRDefault="007D7B5C" w:rsidP="007D7B5C">
      <w:pPr>
        <w:pStyle w:val="block"/>
        <w:spacing w:after="0" w:line="240" w:lineRule="atLeast"/>
        <w:ind w:left="540" w:right="65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4C9DA3C9" w14:textId="689C51A5" w:rsidR="00F348F4" w:rsidRPr="00396BC1" w:rsidRDefault="00F56CCB" w:rsidP="007D7B5C">
      <w:pPr>
        <w:pStyle w:val="block"/>
        <w:spacing w:after="0" w:line="240" w:lineRule="atLeast"/>
        <w:ind w:left="540" w:right="65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396BC1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โครงการผลประโยชน์ที่กำหนดไว้</w:t>
      </w:r>
    </w:p>
    <w:p w14:paraId="56A14177" w14:textId="77777777" w:rsidR="00F348F4" w:rsidRPr="00396BC1" w:rsidRDefault="00F348F4" w:rsidP="00F56C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08"/>
        <w:jc w:val="thaiDistribute"/>
        <w:rPr>
          <w:rFonts w:asciiTheme="majorBidi" w:hAnsiTheme="majorBidi" w:cstheme="majorBidi"/>
          <w:sz w:val="30"/>
          <w:szCs w:val="30"/>
        </w:rPr>
      </w:pPr>
    </w:p>
    <w:p w14:paraId="03595E35" w14:textId="131DA19A" w:rsidR="00F56CCB" w:rsidRPr="00396BC1" w:rsidRDefault="00472100" w:rsidP="006345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08"/>
        <w:jc w:val="thaiDistribute"/>
        <w:rPr>
          <w:rFonts w:asciiTheme="majorBidi" w:hAnsiTheme="majorBidi" w:cstheme="majorBidi"/>
          <w:sz w:val="30"/>
          <w:szCs w:val="30"/>
        </w:rPr>
      </w:pPr>
      <w:r w:rsidRPr="00396BC1">
        <w:rPr>
          <w:rFonts w:asciiTheme="majorBidi" w:hAnsiTheme="majorBidi" w:cstheme="majorBidi"/>
          <w:sz w:val="30"/>
          <w:szCs w:val="30"/>
          <w:cs/>
        </w:rPr>
        <w:t>กลุ่ม</w:t>
      </w:r>
      <w:r w:rsidR="00397B46" w:rsidRPr="00396BC1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F02656" w:rsidRPr="00396BC1">
        <w:rPr>
          <w:rFonts w:asciiTheme="majorBidi" w:hAnsiTheme="majorBidi" w:cstheme="majorBidi"/>
          <w:sz w:val="30"/>
          <w:szCs w:val="30"/>
          <w:cs/>
        </w:rPr>
        <w:t>และบริษัท</w:t>
      </w:r>
      <w:r w:rsidR="00397B46" w:rsidRPr="00396BC1">
        <w:rPr>
          <w:rFonts w:asciiTheme="majorBidi" w:hAnsiTheme="majorBidi" w:cstheme="majorBidi"/>
          <w:sz w:val="30"/>
          <w:szCs w:val="30"/>
          <w:cs/>
        </w:rPr>
        <w:t xml:space="preserve">จัดการโครงการผลประโยชน์ที่กำหนดไว้ตามข้อกำหนดของพระราชบัญญัติคุ้มครองแรงงาน พ.ศ. </w:t>
      </w:r>
      <w:r w:rsidR="00D51D7F" w:rsidRPr="00D51D7F">
        <w:rPr>
          <w:rFonts w:asciiTheme="majorBidi" w:hAnsiTheme="majorBidi"/>
          <w:sz w:val="30"/>
          <w:szCs w:val="30"/>
        </w:rPr>
        <w:t>2541</w:t>
      </w:r>
      <w:r w:rsidR="00397B46" w:rsidRPr="00396BC1">
        <w:rPr>
          <w:rFonts w:asciiTheme="majorBidi" w:hAnsiTheme="majorBidi" w:cstheme="majorBidi"/>
          <w:sz w:val="30"/>
          <w:szCs w:val="30"/>
          <w:cs/>
        </w:rPr>
        <w:t xml:space="preserve"> ในการให้ผลประโยชน์เมื่อเกษียณแก่พนักงานตามสิทธิและอายุงาน โครงการผลประโยชน์</w:t>
      </w:r>
      <w:r w:rsidR="001959CA" w:rsidRPr="00396BC1">
        <w:rPr>
          <w:rFonts w:asciiTheme="majorBidi" w:hAnsiTheme="majorBidi" w:cstheme="majorBidi"/>
          <w:sz w:val="30"/>
          <w:szCs w:val="30"/>
        </w:rPr>
        <w:br/>
      </w:r>
      <w:r w:rsidR="00397B46" w:rsidRPr="00396BC1">
        <w:rPr>
          <w:rFonts w:asciiTheme="majorBidi" w:hAnsiTheme="majorBidi" w:cstheme="majorBidi"/>
          <w:sz w:val="30"/>
          <w:szCs w:val="30"/>
          <w:cs/>
        </w:rPr>
        <w:t xml:space="preserve">ที่กำหนดไว้มีความเสี่ยงจากการประมาณการตามหลักคณิตศาสตร์ประกันภัย ได้แก่ ความเสี่ยงของช่วงชีวิต </w:t>
      </w:r>
      <w:r w:rsidR="001959CA" w:rsidRPr="00396BC1">
        <w:rPr>
          <w:rFonts w:asciiTheme="majorBidi" w:hAnsiTheme="majorBidi" w:cstheme="majorBidi"/>
          <w:sz w:val="30"/>
          <w:szCs w:val="30"/>
        </w:rPr>
        <w:br/>
      </w:r>
      <w:r w:rsidR="00C96383" w:rsidRPr="00396BC1">
        <w:rPr>
          <w:rFonts w:asciiTheme="majorBidi" w:hAnsiTheme="majorBidi" w:cstheme="majorBidi"/>
          <w:sz w:val="30"/>
          <w:szCs w:val="30"/>
          <w:cs/>
        </w:rPr>
        <w:t>และ</w:t>
      </w:r>
      <w:r w:rsidR="00397B46" w:rsidRPr="00396BC1">
        <w:rPr>
          <w:rFonts w:asciiTheme="majorBidi" w:hAnsiTheme="majorBidi" w:cstheme="majorBidi"/>
          <w:sz w:val="30"/>
          <w:szCs w:val="30"/>
          <w:cs/>
        </w:rPr>
        <w:t>ความเสี่ยงจากอัตราดอกเบี้ย</w:t>
      </w:r>
    </w:p>
    <w:p w14:paraId="18D1D89F" w14:textId="77777777" w:rsidR="001B3BF3" w:rsidRPr="00396BC1" w:rsidRDefault="001B3BF3" w:rsidP="006345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08"/>
        <w:jc w:val="thaiDistribute"/>
        <w:rPr>
          <w:rFonts w:asciiTheme="majorBidi" w:hAnsiTheme="majorBidi" w:cstheme="majorBidi"/>
          <w:sz w:val="30"/>
          <w:szCs w:val="30"/>
        </w:rPr>
      </w:pPr>
    </w:p>
    <w:p w14:paraId="65D6FB63" w14:textId="77777777" w:rsidR="002E022F" w:rsidRPr="00396BC1" w:rsidRDefault="002E022F">
      <w:r w:rsidRPr="00396BC1">
        <w:br w:type="page"/>
      </w:r>
    </w:p>
    <w:tbl>
      <w:tblPr>
        <w:tblW w:w="900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262"/>
        <w:gridCol w:w="270"/>
        <w:gridCol w:w="1260"/>
        <w:gridCol w:w="270"/>
        <w:gridCol w:w="1260"/>
        <w:gridCol w:w="270"/>
        <w:gridCol w:w="1263"/>
      </w:tblGrid>
      <w:tr w:rsidR="00470C6A" w:rsidRPr="00396BC1" w14:paraId="6D23156F" w14:textId="77777777" w:rsidTr="00C0439B">
        <w:trPr>
          <w:tblHeader/>
        </w:trPr>
        <w:tc>
          <w:tcPr>
            <w:tcW w:w="3150" w:type="dxa"/>
          </w:tcPr>
          <w:p w14:paraId="1E2C2FE1" w14:textId="64427D8A" w:rsidR="00470C6A" w:rsidRPr="00396BC1" w:rsidRDefault="00B50AE0" w:rsidP="00BC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8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</w:t>
            </w:r>
          </w:p>
        </w:tc>
        <w:tc>
          <w:tcPr>
            <w:tcW w:w="2792" w:type="dxa"/>
            <w:gridSpan w:val="3"/>
          </w:tcPr>
          <w:p w14:paraId="6F3046CD" w14:textId="20176BA9" w:rsidR="00470C6A" w:rsidRPr="00396BC1" w:rsidRDefault="00470C6A" w:rsidP="00470C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A19167E" w14:textId="77777777" w:rsidR="00470C6A" w:rsidRPr="00396BC1" w:rsidRDefault="00470C6A" w:rsidP="00BC4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3" w:type="dxa"/>
            <w:gridSpan w:val="3"/>
          </w:tcPr>
          <w:p w14:paraId="715BE312" w14:textId="1F2451D2" w:rsidR="00470C6A" w:rsidRPr="00396BC1" w:rsidRDefault="00470C6A" w:rsidP="00BC4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5666D" w:rsidRPr="00396BC1" w14:paraId="0CAEB150" w14:textId="77777777" w:rsidTr="00470C6A">
        <w:trPr>
          <w:tblHeader/>
        </w:trPr>
        <w:tc>
          <w:tcPr>
            <w:tcW w:w="3150" w:type="dxa"/>
          </w:tcPr>
          <w:p w14:paraId="0E8E7047" w14:textId="32EB8854" w:rsidR="00B5666D" w:rsidRPr="00396BC1" w:rsidRDefault="00B5666D" w:rsidP="00B56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firstLine="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โครงการผลประโยชน์</w:t>
            </w:r>
          </w:p>
        </w:tc>
        <w:tc>
          <w:tcPr>
            <w:tcW w:w="1262" w:type="dxa"/>
          </w:tcPr>
          <w:p w14:paraId="0FF07484" w14:textId="07347833" w:rsidR="00B5666D" w:rsidRPr="00396BC1" w:rsidRDefault="00D51D7F" w:rsidP="00B566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16B2B7B5" w14:textId="77777777" w:rsidR="00B5666D" w:rsidRPr="00396BC1" w:rsidRDefault="00B5666D" w:rsidP="00B566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1F7F4D1" w14:textId="03D3108A" w:rsidR="00B5666D" w:rsidRPr="00396BC1" w:rsidRDefault="00D51D7F" w:rsidP="00B566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1077CA73" w14:textId="77777777" w:rsidR="00B5666D" w:rsidRPr="00396BC1" w:rsidRDefault="00B5666D" w:rsidP="00B566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9FF0386" w14:textId="63A44406" w:rsidR="00B5666D" w:rsidRPr="00396BC1" w:rsidRDefault="00D51D7F" w:rsidP="00B566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47372C08" w14:textId="77777777" w:rsidR="00B5666D" w:rsidRPr="00396BC1" w:rsidRDefault="00B5666D" w:rsidP="00B566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</w:tcPr>
          <w:p w14:paraId="7FB98EF8" w14:textId="2E04016A" w:rsidR="00B5666D" w:rsidRPr="00396BC1" w:rsidRDefault="00D51D7F" w:rsidP="00B566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/>
                <w:sz w:val="30"/>
                <w:szCs w:val="30"/>
              </w:rPr>
              <w:t>2567</w:t>
            </w:r>
          </w:p>
        </w:tc>
      </w:tr>
      <w:tr w:rsidR="00B5666D" w:rsidRPr="00396BC1" w14:paraId="051E1E6D" w14:textId="77777777" w:rsidTr="00C0439B">
        <w:trPr>
          <w:tblHeader/>
        </w:trPr>
        <w:tc>
          <w:tcPr>
            <w:tcW w:w="3150" w:type="dxa"/>
          </w:tcPr>
          <w:p w14:paraId="24D50F39" w14:textId="77777777" w:rsidR="00B5666D" w:rsidRPr="00396BC1" w:rsidRDefault="00B5666D" w:rsidP="00B56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5" w:type="dxa"/>
            <w:gridSpan w:val="7"/>
          </w:tcPr>
          <w:p w14:paraId="1CB5CA49" w14:textId="77777777" w:rsidR="00B5666D" w:rsidRPr="00396BC1" w:rsidRDefault="00B5666D" w:rsidP="00B56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E3467" w:rsidRPr="00396BC1" w14:paraId="3F14CC44" w14:textId="77777777" w:rsidTr="00470C6A">
        <w:tc>
          <w:tcPr>
            <w:tcW w:w="3150" w:type="dxa"/>
          </w:tcPr>
          <w:p w14:paraId="6F81EF25" w14:textId="08F4A0EC" w:rsidR="003E3467" w:rsidRPr="00396BC1" w:rsidRDefault="003E3467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D51D7F" w:rsidRPr="00D51D7F">
              <w:rPr>
                <w:rFonts w:asciiTheme="majorBidi" w:hAnsiTheme="majorBidi"/>
                <w:sz w:val="30"/>
                <w:szCs w:val="30"/>
              </w:rPr>
              <w:t>1</w:t>
            </w: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262" w:type="dxa"/>
          </w:tcPr>
          <w:p w14:paraId="66C05D71" w14:textId="3B8280E9" w:rsidR="003E3467" w:rsidRPr="00396BC1" w:rsidRDefault="00D51D7F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150</w:t>
            </w:r>
            <w:r w:rsidR="00A254D1" w:rsidRPr="00A254D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580</w:t>
            </w:r>
          </w:p>
        </w:tc>
        <w:tc>
          <w:tcPr>
            <w:tcW w:w="270" w:type="dxa"/>
          </w:tcPr>
          <w:p w14:paraId="7CCDB3C1" w14:textId="77777777" w:rsidR="003E3467" w:rsidRPr="00396BC1" w:rsidRDefault="003E3467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A75EF0B" w14:textId="39EB369C" w:rsidR="003E3467" w:rsidRPr="00396BC1" w:rsidRDefault="00D51D7F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/>
                <w:sz w:val="30"/>
                <w:szCs w:val="30"/>
              </w:rPr>
              <w:t>126</w:t>
            </w:r>
            <w:r w:rsidR="003E3467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/>
                <w:sz w:val="30"/>
                <w:szCs w:val="30"/>
              </w:rPr>
              <w:t>709</w:t>
            </w:r>
          </w:p>
        </w:tc>
        <w:tc>
          <w:tcPr>
            <w:tcW w:w="270" w:type="dxa"/>
          </w:tcPr>
          <w:p w14:paraId="1960639F" w14:textId="77777777" w:rsidR="003E3467" w:rsidRPr="00396BC1" w:rsidRDefault="003E3467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1DA9086" w14:textId="21F2F877" w:rsidR="003E3467" w:rsidRPr="00396BC1" w:rsidRDefault="00D51D7F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86</w:t>
            </w:r>
            <w:r w:rsidR="000F51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664</w:t>
            </w:r>
          </w:p>
        </w:tc>
        <w:tc>
          <w:tcPr>
            <w:tcW w:w="270" w:type="dxa"/>
          </w:tcPr>
          <w:p w14:paraId="58E71C46" w14:textId="77777777" w:rsidR="003E3467" w:rsidRPr="00396BC1" w:rsidRDefault="003E3467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</w:tcPr>
          <w:p w14:paraId="3534A117" w14:textId="070E9470" w:rsidR="003E3467" w:rsidRPr="00396BC1" w:rsidRDefault="00D51D7F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/>
                <w:sz w:val="30"/>
                <w:szCs w:val="30"/>
              </w:rPr>
              <w:t>73</w:t>
            </w:r>
            <w:r w:rsidR="003E3467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/>
                <w:sz w:val="30"/>
                <w:szCs w:val="30"/>
              </w:rPr>
              <w:t>447</w:t>
            </w:r>
          </w:p>
        </w:tc>
      </w:tr>
      <w:tr w:rsidR="003E3467" w:rsidRPr="00396BC1" w14:paraId="3D540766" w14:textId="77777777" w:rsidTr="00470C6A">
        <w:tc>
          <w:tcPr>
            <w:tcW w:w="3150" w:type="dxa"/>
          </w:tcPr>
          <w:p w14:paraId="66A56566" w14:textId="77777777" w:rsidR="003E3467" w:rsidRPr="00396BC1" w:rsidRDefault="003E3467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262" w:type="dxa"/>
          </w:tcPr>
          <w:p w14:paraId="722FEFC4" w14:textId="77777777" w:rsidR="003E3467" w:rsidRPr="00396BC1" w:rsidRDefault="003E3467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0E19C1" w14:textId="77777777" w:rsidR="003E3467" w:rsidRPr="00396BC1" w:rsidRDefault="003E3467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BFEDC27" w14:textId="77777777" w:rsidR="003E3467" w:rsidRPr="00396BC1" w:rsidRDefault="003E3467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50923F" w14:textId="77777777" w:rsidR="003E3467" w:rsidRPr="00396BC1" w:rsidRDefault="003E3467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D0738B3" w14:textId="77777777" w:rsidR="003E3467" w:rsidRPr="00396BC1" w:rsidRDefault="003E3467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66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17259D" w14:textId="77777777" w:rsidR="003E3467" w:rsidRPr="00396BC1" w:rsidRDefault="003E3467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</w:tcPr>
          <w:p w14:paraId="280AB1CF" w14:textId="77777777" w:rsidR="003E3467" w:rsidRPr="00396BC1" w:rsidRDefault="003E3467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8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E3467" w:rsidRPr="00396BC1" w14:paraId="41723115" w14:textId="77777777" w:rsidTr="00E96539">
        <w:tc>
          <w:tcPr>
            <w:tcW w:w="3150" w:type="dxa"/>
          </w:tcPr>
          <w:p w14:paraId="5BACAC8B" w14:textId="77777777" w:rsidR="003E3467" w:rsidRPr="00396BC1" w:rsidRDefault="003E3467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ต้นทุนบริการปัจจุบัน </w:t>
            </w:r>
          </w:p>
        </w:tc>
        <w:tc>
          <w:tcPr>
            <w:tcW w:w="1262" w:type="dxa"/>
          </w:tcPr>
          <w:p w14:paraId="0A643E32" w14:textId="435F8087" w:rsidR="003E3467" w:rsidRPr="00396BC1" w:rsidRDefault="00D51D7F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A254D1" w:rsidRPr="00A254D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009</w:t>
            </w:r>
          </w:p>
        </w:tc>
        <w:tc>
          <w:tcPr>
            <w:tcW w:w="270" w:type="dxa"/>
          </w:tcPr>
          <w:p w14:paraId="42B2B4A5" w14:textId="77777777" w:rsidR="003E3467" w:rsidRPr="00396BC1" w:rsidRDefault="003E3467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CC8E56C" w14:textId="124B6364" w:rsidR="003E3467" w:rsidRPr="00396BC1" w:rsidRDefault="00D51D7F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3E3467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762</w:t>
            </w:r>
          </w:p>
        </w:tc>
        <w:tc>
          <w:tcPr>
            <w:tcW w:w="270" w:type="dxa"/>
          </w:tcPr>
          <w:p w14:paraId="22164504" w14:textId="77777777" w:rsidR="003E3467" w:rsidRPr="00396BC1" w:rsidRDefault="003E3467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B6269B1" w14:textId="4710CEFD" w:rsidR="003E3467" w:rsidRPr="00396BC1" w:rsidRDefault="00D51D7F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0F51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419</w:t>
            </w:r>
          </w:p>
        </w:tc>
        <w:tc>
          <w:tcPr>
            <w:tcW w:w="270" w:type="dxa"/>
          </w:tcPr>
          <w:p w14:paraId="197D90D5" w14:textId="77777777" w:rsidR="003E3467" w:rsidRPr="00396BC1" w:rsidRDefault="003E3467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</w:tcPr>
          <w:p w14:paraId="0129F394" w14:textId="71065AD2" w:rsidR="003E3467" w:rsidRPr="00396BC1" w:rsidRDefault="00D51D7F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3E3467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508</w:t>
            </w:r>
          </w:p>
        </w:tc>
      </w:tr>
      <w:tr w:rsidR="003E3467" w:rsidRPr="00396BC1" w14:paraId="3CA1693F" w14:textId="77777777" w:rsidTr="00E96539">
        <w:tc>
          <w:tcPr>
            <w:tcW w:w="3150" w:type="dxa"/>
          </w:tcPr>
          <w:p w14:paraId="68A9040E" w14:textId="77777777" w:rsidR="003E3467" w:rsidRPr="00396BC1" w:rsidRDefault="003E3467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262" w:type="dxa"/>
          </w:tcPr>
          <w:p w14:paraId="370D8E7D" w14:textId="3ABE291F" w:rsidR="003E3467" w:rsidRPr="00396BC1" w:rsidRDefault="00D51D7F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A254D1" w:rsidRPr="00A254D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524</w:t>
            </w:r>
          </w:p>
        </w:tc>
        <w:tc>
          <w:tcPr>
            <w:tcW w:w="270" w:type="dxa"/>
          </w:tcPr>
          <w:p w14:paraId="1E201F7D" w14:textId="77777777" w:rsidR="003E3467" w:rsidRPr="00396BC1" w:rsidRDefault="003E3467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164BC3A" w14:textId="20891145" w:rsidR="003E3467" w:rsidRPr="00396BC1" w:rsidRDefault="00D51D7F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3E3467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513</w:t>
            </w:r>
          </w:p>
        </w:tc>
        <w:tc>
          <w:tcPr>
            <w:tcW w:w="270" w:type="dxa"/>
          </w:tcPr>
          <w:p w14:paraId="2095D14B" w14:textId="77777777" w:rsidR="003E3467" w:rsidRPr="00396BC1" w:rsidRDefault="003E3467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E8AE404" w14:textId="24B4A17E" w:rsidR="003E3467" w:rsidRPr="00396BC1" w:rsidRDefault="00D51D7F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0F51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081</w:t>
            </w:r>
          </w:p>
        </w:tc>
        <w:tc>
          <w:tcPr>
            <w:tcW w:w="270" w:type="dxa"/>
          </w:tcPr>
          <w:p w14:paraId="215A4905" w14:textId="77777777" w:rsidR="003E3467" w:rsidRPr="00396BC1" w:rsidRDefault="003E3467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</w:tcPr>
          <w:p w14:paraId="1FAFF6F2" w14:textId="4E0D144B" w:rsidR="003E3467" w:rsidRPr="00396BC1" w:rsidRDefault="00D51D7F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3E3467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053</w:t>
            </w:r>
          </w:p>
        </w:tc>
      </w:tr>
      <w:tr w:rsidR="003E3467" w:rsidRPr="00396BC1" w14:paraId="2C6B107D" w14:textId="77777777" w:rsidTr="000347EA">
        <w:tc>
          <w:tcPr>
            <w:tcW w:w="3150" w:type="dxa"/>
          </w:tcPr>
          <w:p w14:paraId="174F6CBB" w14:textId="77777777" w:rsidR="003E3467" w:rsidRPr="00396BC1" w:rsidRDefault="003E3467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</w:tcPr>
          <w:p w14:paraId="5D0B096A" w14:textId="609C9FAC" w:rsidR="003E3467" w:rsidRPr="00396BC1" w:rsidRDefault="00D51D7F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</w:t>
            </w:r>
            <w:r w:rsidR="00A254D1" w:rsidRPr="00A254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533</w:t>
            </w:r>
          </w:p>
        </w:tc>
        <w:tc>
          <w:tcPr>
            <w:tcW w:w="270" w:type="dxa"/>
          </w:tcPr>
          <w:p w14:paraId="0B750C4A" w14:textId="77777777" w:rsidR="003E3467" w:rsidRPr="00396BC1" w:rsidRDefault="003E3467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4653220" w14:textId="685BBDD2" w:rsidR="003E3467" w:rsidRPr="00396BC1" w:rsidRDefault="00D51D7F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</w:t>
            </w:r>
            <w:r w:rsidR="003E3467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275</w:t>
            </w:r>
          </w:p>
        </w:tc>
        <w:tc>
          <w:tcPr>
            <w:tcW w:w="270" w:type="dxa"/>
          </w:tcPr>
          <w:p w14:paraId="5940B4CA" w14:textId="77777777" w:rsidR="003E3467" w:rsidRPr="00396BC1" w:rsidRDefault="003E3467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26487F2" w14:textId="3D4C62A0" w:rsidR="003E3467" w:rsidRPr="00396BC1" w:rsidRDefault="00D51D7F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0F51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500</w:t>
            </w:r>
          </w:p>
        </w:tc>
        <w:tc>
          <w:tcPr>
            <w:tcW w:w="270" w:type="dxa"/>
          </w:tcPr>
          <w:p w14:paraId="05C00B3C" w14:textId="77777777" w:rsidR="003E3467" w:rsidRPr="00396BC1" w:rsidRDefault="003E3467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</w:tcPr>
          <w:p w14:paraId="337BB8BE" w14:textId="0479F95D" w:rsidR="003E3467" w:rsidRPr="00396BC1" w:rsidRDefault="00D51D7F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3E3467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561</w:t>
            </w:r>
          </w:p>
        </w:tc>
      </w:tr>
      <w:tr w:rsidR="003E3467" w:rsidRPr="00396BC1" w14:paraId="58C277D8" w14:textId="77777777" w:rsidTr="00CA7199">
        <w:tc>
          <w:tcPr>
            <w:tcW w:w="3150" w:type="dxa"/>
          </w:tcPr>
          <w:p w14:paraId="3EFCA0B8" w14:textId="77777777" w:rsidR="003E3467" w:rsidRPr="00396BC1" w:rsidRDefault="003E3467" w:rsidP="003E3467">
            <w:pPr>
              <w:ind w:left="342" w:hanging="34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262" w:type="dxa"/>
          </w:tcPr>
          <w:p w14:paraId="7CAE99A4" w14:textId="77777777" w:rsidR="003E3467" w:rsidRPr="00396BC1" w:rsidRDefault="003E3467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14930DF" w14:textId="77777777" w:rsidR="003E3467" w:rsidRPr="00396BC1" w:rsidRDefault="003E3467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FE4C46F" w14:textId="77777777" w:rsidR="003E3467" w:rsidRPr="00396BC1" w:rsidRDefault="003E3467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50C5F9" w14:textId="77777777" w:rsidR="003E3467" w:rsidRPr="00396BC1" w:rsidRDefault="003E3467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3C78772" w14:textId="77777777" w:rsidR="003E3467" w:rsidRPr="00396BC1" w:rsidRDefault="003E3467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A3FDC6" w14:textId="77777777" w:rsidR="003E3467" w:rsidRPr="00396BC1" w:rsidRDefault="003E3467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</w:tcPr>
          <w:p w14:paraId="464B7B35" w14:textId="77777777" w:rsidR="003E3467" w:rsidRPr="00396BC1" w:rsidRDefault="003E3467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8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E3467" w:rsidRPr="00396BC1" w14:paraId="612185E4" w14:textId="77777777" w:rsidTr="00470C6A">
        <w:tc>
          <w:tcPr>
            <w:tcW w:w="3150" w:type="dxa"/>
          </w:tcPr>
          <w:p w14:paraId="377C8045" w14:textId="73BAD2BF" w:rsidR="003E3467" w:rsidRPr="00396BC1" w:rsidRDefault="002B42F7" w:rsidP="003E3467">
            <w:pPr>
              <w:tabs>
                <w:tab w:val="clear" w:pos="227"/>
              </w:tabs>
              <w:ind w:left="147" w:hanging="1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="003E3467"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ขาดทุนจากการประมาณตาม</w:t>
            </w:r>
            <w:r w:rsidR="003E3467" w:rsidRPr="00396BC1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3E3467"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หลักคณิตศาสตร์ประกันภัย </w:t>
            </w:r>
          </w:p>
        </w:tc>
        <w:tc>
          <w:tcPr>
            <w:tcW w:w="1262" w:type="dxa"/>
          </w:tcPr>
          <w:p w14:paraId="3E51B900" w14:textId="77777777" w:rsidR="003E3467" w:rsidRPr="00396BC1" w:rsidRDefault="003E3467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32F7FC" w14:textId="77777777" w:rsidR="003E3467" w:rsidRPr="00396BC1" w:rsidRDefault="003E3467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073DA40" w14:textId="77777777" w:rsidR="003E3467" w:rsidRPr="00396BC1" w:rsidRDefault="003E3467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E606739" w14:textId="77777777" w:rsidR="003E3467" w:rsidRPr="00396BC1" w:rsidRDefault="003E3467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64C607" w14:textId="77777777" w:rsidR="003E3467" w:rsidRPr="00396BC1" w:rsidRDefault="003E3467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C0DEFF4" w14:textId="77777777" w:rsidR="003E3467" w:rsidRPr="00396BC1" w:rsidRDefault="003E3467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BB55C2" w14:textId="77777777" w:rsidR="003E3467" w:rsidRPr="00396BC1" w:rsidRDefault="003E3467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</w:tcPr>
          <w:p w14:paraId="2BADABBD" w14:textId="77777777" w:rsidR="003E3467" w:rsidRPr="00396BC1" w:rsidRDefault="003E3467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6D5BF87" w14:textId="77777777" w:rsidR="003E3467" w:rsidRPr="00396BC1" w:rsidRDefault="003E3467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8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E3467" w:rsidRPr="00396BC1" w14:paraId="474AEBE1" w14:textId="77777777" w:rsidTr="00470C6A">
        <w:tc>
          <w:tcPr>
            <w:tcW w:w="3150" w:type="dxa"/>
          </w:tcPr>
          <w:p w14:paraId="5FAE55E3" w14:textId="22C48D19" w:rsidR="003E3467" w:rsidRPr="00396BC1" w:rsidRDefault="000F51EC" w:rsidP="003E3467">
            <w:pPr>
              <w:pStyle w:val="ListParagraph"/>
              <w:numPr>
                <w:ilvl w:val="0"/>
                <w:numId w:val="21"/>
              </w:num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15" w:hanging="180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1EC">
              <w:rPr>
                <w:rFonts w:asciiTheme="majorBidi" w:hAnsiTheme="majorBidi"/>
                <w:sz w:val="30"/>
                <w:szCs w:val="30"/>
                <w:cs/>
              </w:rPr>
              <w:t>ข้อสมมติด้านประชากรศาสตร์</w:t>
            </w:r>
          </w:p>
        </w:tc>
        <w:tc>
          <w:tcPr>
            <w:tcW w:w="1262" w:type="dxa"/>
          </w:tcPr>
          <w:p w14:paraId="3E21BC4F" w14:textId="75596502" w:rsidR="003E3467" w:rsidRPr="00396BC1" w:rsidRDefault="005E6C3C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5E6C3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51D7F" w:rsidRPr="00D51D7F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5E6C3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51D7F" w:rsidRPr="00D51D7F">
              <w:rPr>
                <w:rFonts w:asciiTheme="majorBidi" w:hAnsiTheme="majorBidi" w:cstheme="majorBidi"/>
                <w:sz w:val="30"/>
                <w:szCs w:val="30"/>
              </w:rPr>
              <w:t>381</w:t>
            </w:r>
            <w:r w:rsidRPr="005E6C3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F41EA2F" w14:textId="77777777" w:rsidR="003E3467" w:rsidRPr="00396BC1" w:rsidRDefault="003E3467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EC1CB7E" w14:textId="26857A9E" w:rsidR="003E3467" w:rsidRPr="00396BC1" w:rsidRDefault="000F51EC" w:rsidP="000F5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0F51E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BA86003" w14:textId="77777777" w:rsidR="003E3467" w:rsidRPr="00396BC1" w:rsidRDefault="003E3467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578389E" w14:textId="6BE84B84" w:rsidR="003E3467" w:rsidRPr="00396BC1" w:rsidRDefault="000F51EC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51D7F" w:rsidRPr="00D51D7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51D7F" w:rsidRPr="00D51D7F">
              <w:rPr>
                <w:rFonts w:asciiTheme="majorBidi" w:hAnsiTheme="majorBidi" w:cstheme="majorBidi"/>
                <w:sz w:val="30"/>
                <w:szCs w:val="30"/>
              </w:rPr>
              <w:t>897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020E3F6" w14:textId="77777777" w:rsidR="003E3467" w:rsidRPr="00396BC1" w:rsidRDefault="003E3467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</w:tcPr>
          <w:p w14:paraId="78D610AE" w14:textId="4976633C" w:rsidR="003E3467" w:rsidRPr="00396BC1" w:rsidRDefault="000F51EC" w:rsidP="000F5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0F51E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E3467" w:rsidRPr="00396BC1" w14:paraId="61758FBC" w14:textId="77777777" w:rsidTr="00470C6A">
        <w:tc>
          <w:tcPr>
            <w:tcW w:w="3150" w:type="dxa"/>
          </w:tcPr>
          <w:p w14:paraId="2047FC91" w14:textId="578D422A" w:rsidR="003E3467" w:rsidRPr="00396BC1" w:rsidRDefault="000F51EC" w:rsidP="003E3467">
            <w:pPr>
              <w:pStyle w:val="ListParagraph"/>
              <w:numPr>
                <w:ilvl w:val="0"/>
                <w:numId w:val="21"/>
              </w:num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15" w:hanging="180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1262" w:type="dxa"/>
          </w:tcPr>
          <w:p w14:paraId="195BE396" w14:textId="29FEDA32" w:rsidR="003E3467" w:rsidRPr="00396BC1" w:rsidRDefault="00D51D7F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5E6C3C" w:rsidRPr="005E6C3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929</w:t>
            </w:r>
          </w:p>
        </w:tc>
        <w:tc>
          <w:tcPr>
            <w:tcW w:w="270" w:type="dxa"/>
          </w:tcPr>
          <w:p w14:paraId="7536AEEE" w14:textId="77777777" w:rsidR="003E3467" w:rsidRPr="00396BC1" w:rsidRDefault="003E3467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D242F20" w14:textId="3DF76BD5" w:rsidR="003E3467" w:rsidRPr="00396BC1" w:rsidRDefault="00D51D7F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0F51EC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179</w:t>
            </w:r>
          </w:p>
        </w:tc>
        <w:tc>
          <w:tcPr>
            <w:tcW w:w="270" w:type="dxa"/>
          </w:tcPr>
          <w:p w14:paraId="2030BF49" w14:textId="77777777" w:rsidR="003E3467" w:rsidRPr="00396BC1" w:rsidRDefault="003E3467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B1BA11A" w14:textId="44AAF798" w:rsidR="003E3467" w:rsidRPr="00396BC1" w:rsidRDefault="00D51D7F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E6C3C" w:rsidRPr="005E6C3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789</w:t>
            </w:r>
          </w:p>
        </w:tc>
        <w:tc>
          <w:tcPr>
            <w:tcW w:w="270" w:type="dxa"/>
          </w:tcPr>
          <w:p w14:paraId="2E002429" w14:textId="77777777" w:rsidR="003E3467" w:rsidRPr="00396BC1" w:rsidRDefault="003E3467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</w:tcPr>
          <w:p w14:paraId="536B9665" w14:textId="63A01D1D" w:rsidR="003E3467" w:rsidRPr="00396BC1" w:rsidRDefault="00D51D7F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0F51EC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277</w:t>
            </w:r>
          </w:p>
        </w:tc>
      </w:tr>
      <w:tr w:rsidR="000F51EC" w:rsidRPr="00396BC1" w14:paraId="4228B0A9" w14:textId="77777777" w:rsidTr="00470C6A">
        <w:tc>
          <w:tcPr>
            <w:tcW w:w="3150" w:type="dxa"/>
          </w:tcPr>
          <w:p w14:paraId="6E5D81E5" w14:textId="061720BE" w:rsidR="000F51EC" w:rsidRPr="00396BC1" w:rsidRDefault="000F51EC" w:rsidP="003E3467">
            <w:pPr>
              <w:pStyle w:val="ListParagraph"/>
              <w:numPr>
                <w:ilvl w:val="0"/>
                <w:numId w:val="21"/>
              </w:num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15" w:hanging="180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1262" w:type="dxa"/>
          </w:tcPr>
          <w:p w14:paraId="144D2F4C" w14:textId="27D998A2" w:rsidR="000F51EC" w:rsidRPr="00396BC1" w:rsidRDefault="00D51D7F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5E6C3C" w:rsidRPr="005E6C3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813</w:t>
            </w:r>
          </w:p>
        </w:tc>
        <w:tc>
          <w:tcPr>
            <w:tcW w:w="270" w:type="dxa"/>
          </w:tcPr>
          <w:p w14:paraId="701C28E2" w14:textId="77777777" w:rsidR="000F51EC" w:rsidRPr="00396BC1" w:rsidRDefault="000F51EC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35961BD" w14:textId="2E074B68" w:rsidR="000F51EC" w:rsidRPr="00396BC1" w:rsidRDefault="00D51D7F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0F51EC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098</w:t>
            </w:r>
          </w:p>
        </w:tc>
        <w:tc>
          <w:tcPr>
            <w:tcW w:w="270" w:type="dxa"/>
          </w:tcPr>
          <w:p w14:paraId="1707380D" w14:textId="77777777" w:rsidR="000F51EC" w:rsidRPr="00396BC1" w:rsidRDefault="000F51EC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AFDFA88" w14:textId="23DE8B8B" w:rsidR="000F51EC" w:rsidRPr="00396BC1" w:rsidRDefault="00D51D7F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5E6C3C" w:rsidRPr="005E6C3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097</w:t>
            </w:r>
          </w:p>
        </w:tc>
        <w:tc>
          <w:tcPr>
            <w:tcW w:w="270" w:type="dxa"/>
          </w:tcPr>
          <w:p w14:paraId="4C80E289" w14:textId="77777777" w:rsidR="000F51EC" w:rsidRPr="00396BC1" w:rsidRDefault="000F51EC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</w:tcPr>
          <w:p w14:paraId="077F8547" w14:textId="5AC1E6F2" w:rsidR="000F51EC" w:rsidRPr="00396BC1" w:rsidRDefault="00D51D7F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0F51EC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365</w:t>
            </w:r>
          </w:p>
        </w:tc>
      </w:tr>
      <w:tr w:rsidR="003E3467" w:rsidRPr="00396BC1" w14:paraId="1B0EF3A0" w14:textId="77777777" w:rsidTr="00470C6A">
        <w:tc>
          <w:tcPr>
            <w:tcW w:w="3150" w:type="dxa"/>
          </w:tcPr>
          <w:p w14:paraId="7618007A" w14:textId="77777777" w:rsidR="003E3467" w:rsidRPr="00396BC1" w:rsidRDefault="003E3467" w:rsidP="003E3467">
            <w:pPr>
              <w:pStyle w:val="ListParagraph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15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</w:tcPr>
          <w:p w14:paraId="11D738B7" w14:textId="40BE2859" w:rsidR="003E3467" w:rsidRPr="00396BC1" w:rsidRDefault="00D51D7F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5E6C3C" w:rsidRPr="005E6C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361</w:t>
            </w:r>
          </w:p>
        </w:tc>
        <w:tc>
          <w:tcPr>
            <w:tcW w:w="270" w:type="dxa"/>
          </w:tcPr>
          <w:p w14:paraId="08A789A5" w14:textId="77777777" w:rsidR="003E3467" w:rsidRPr="00396BC1" w:rsidRDefault="003E3467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E582528" w14:textId="51A6E6B7" w:rsidR="003E3467" w:rsidRPr="00396BC1" w:rsidRDefault="00D51D7F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</w:t>
            </w:r>
            <w:r w:rsidR="003E3467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277</w:t>
            </w:r>
          </w:p>
        </w:tc>
        <w:tc>
          <w:tcPr>
            <w:tcW w:w="270" w:type="dxa"/>
          </w:tcPr>
          <w:p w14:paraId="36963B6F" w14:textId="77777777" w:rsidR="003E3467" w:rsidRPr="00396BC1" w:rsidRDefault="003E3467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C72EB3D" w14:textId="43C72902" w:rsidR="003E3467" w:rsidRPr="00396BC1" w:rsidRDefault="00D51D7F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5E6C3C" w:rsidRPr="005E6C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989</w:t>
            </w:r>
          </w:p>
        </w:tc>
        <w:tc>
          <w:tcPr>
            <w:tcW w:w="270" w:type="dxa"/>
          </w:tcPr>
          <w:p w14:paraId="1FB75BCD" w14:textId="77777777" w:rsidR="003E3467" w:rsidRPr="00396BC1" w:rsidRDefault="003E3467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</w:tcPr>
          <w:p w14:paraId="58499CBD" w14:textId="63CF6B89" w:rsidR="003E3467" w:rsidRPr="00396BC1" w:rsidRDefault="00D51D7F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3E3467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642</w:t>
            </w:r>
          </w:p>
        </w:tc>
      </w:tr>
      <w:tr w:rsidR="003E3467" w:rsidRPr="00396BC1" w14:paraId="31C3FE35" w14:textId="77777777" w:rsidTr="00CF50E5">
        <w:tc>
          <w:tcPr>
            <w:tcW w:w="3150" w:type="dxa"/>
          </w:tcPr>
          <w:p w14:paraId="4D6D976D" w14:textId="30AD56C9" w:rsidR="003E3467" w:rsidRPr="00396BC1" w:rsidRDefault="003E3467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56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หนี้สินผลประโยชน์ของพนักงานที่โอนไปบริษัทย่อย</w:t>
            </w:r>
          </w:p>
        </w:tc>
        <w:tc>
          <w:tcPr>
            <w:tcW w:w="1262" w:type="dxa"/>
          </w:tcPr>
          <w:p w14:paraId="3F749842" w14:textId="77777777" w:rsidR="003E3467" w:rsidRDefault="003E3467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056FE01" w14:textId="7701F537" w:rsidR="005E6C3C" w:rsidRPr="00396BC1" w:rsidRDefault="005E6C3C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45B11D4" w14:textId="77777777" w:rsidR="003E3467" w:rsidRPr="00396BC1" w:rsidRDefault="003E3467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64724D2" w14:textId="77777777" w:rsidR="003E3467" w:rsidRPr="00396BC1" w:rsidRDefault="003E3467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4C7C4F6" w14:textId="325C5E09" w:rsidR="003E3467" w:rsidRPr="00396BC1" w:rsidRDefault="003E3467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EDBFC85" w14:textId="77777777" w:rsidR="003E3467" w:rsidRPr="00396BC1" w:rsidRDefault="003E3467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8044285" w14:textId="77777777" w:rsidR="003E3467" w:rsidRDefault="003E3467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873240E" w14:textId="4678B8CA" w:rsidR="005E6C3C" w:rsidRPr="00396BC1" w:rsidRDefault="005E6C3C" w:rsidP="005E6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43AE73A" w14:textId="77777777" w:rsidR="003E3467" w:rsidRPr="00396BC1" w:rsidRDefault="003E3467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</w:tcPr>
          <w:p w14:paraId="30B69B37" w14:textId="77777777" w:rsidR="003E3467" w:rsidRPr="00396BC1" w:rsidRDefault="003E3467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2C59A79" w14:textId="646B522F" w:rsidR="003E3467" w:rsidRPr="00396BC1" w:rsidRDefault="003E3467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51D7F" w:rsidRPr="00D51D7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51D7F" w:rsidRPr="00D51D7F">
              <w:rPr>
                <w:rFonts w:asciiTheme="majorBidi" w:hAnsiTheme="majorBidi" w:cstheme="majorBidi"/>
                <w:sz w:val="30"/>
                <w:szCs w:val="30"/>
              </w:rPr>
              <w:t>305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E3467" w:rsidRPr="00396BC1" w14:paraId="4F042A50" w14:textId="77777777" w:rsidTr="00470C6A">
        <w:tc>
          <w:tcPr>
            <w:tcW w:w="3150" w:type="dxa"/>
          </w:tcPr>
          <w:p w14:paraId="27A5095C" w14:textId="77777777" w:rsidR="003E3467" w:rsidRPr="00396BC1" w:rsidRDefault="003E3467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0164C5CC" w14:textId="335DA85B" w:rsidR="003E3467" w:rsidRPr="00396BC1" w:rsidRDefault="005E6C3C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5E6C3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51D7F" w:rsidRPr="00D51D7F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5E6C3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51D7F" w:rsidRPr="00D51D7F">
              <w:rPr>
                <w:rFonts w:asciiTheme="majorBidi" w:hAnsiTheme="majorBidi" w:cstheme="majorBidi"/>
                <w:sz w:val="30"/>
                <w:szCs w:val="30"/>
              </w:rPr>
              <w:t>671</w:t>
            </w:r>
            <w:r w:rsidRPr="005E6C3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204DF81" w14:textId="77777777" w:rsidR="003E3467" w:rsidRPr="00396BC1" w:rsidRDefault="003E3467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FFF1AC6" w14:textId="436145DB" w:rsidR="003E3467" w:rsidRPr="00396BC1" w:rsidRDefault="003E3467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51D7F" w:rsidRPr="00D51D7F">
              <w:rPr>
                <w:rFonts w:asciiTheme="majorBidi" w:hAnsiTheme="majorBidi" w:cstheme="majorBidi"/>
                <w:sz w:val="30"/>
                <w:szCs w:val="30"/>
              </w:rPr>
              <w:t>681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8B30B23" w14:textId="77777777" w:rsidR="003E3467" w:rsidRPr="00396BC1" w:rsidRDefault="003E3467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7BF20C5" w14:textId="74992465" w:rsidR="003E3467" w:rsidRPr="00396BC1" w:rsidRDefault="005E6C3C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5E6C3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51D7F" w:rsidRPr="00D51D7F">
              <w:rPr>
                <w:rFonts w:asciiTheme="majorBidi" w:hAnsiTheme="majorBidi" w:cstheme="majorBidi"/>
                <w:sz w:val="30"/>
                <w:szCs w:val="30"/>
              </w:rPr>
              <w:t>863</w:t>
            </w:r>
            <w:r w:rsidRPr="005E6C3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A59045A" w14:textId="77777777" w:rsidR="003E3467" w:rsidRPr="00396BC1" w:rsidRDefault="003E3467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3408C1EB" w14:textId="19953D52" w:rsidR="003E3467" w:rsidRPr="00396BC1" w:rsidRDefault="003E3467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51D7F" w:rsidRPr="00D51D7F">
              <w:rPr>
                <w:rFonts w:asciiTheme="majorBidi" w:hAnsiTheme="majorBidi" w:cstheme="majorBidi"/>
                <w:sz w:val="30"/>
                <w:szCs w:val="30"/>
              </w:rPr>
              <w:t>681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E3467" w:rsidRPr="00396BC1" w14:paraId="78670041" w14:textId="77777777" w:rsidTr="00470C6A">
        <w:tc>
          <w:tcPr>
            <w:tcW w:w="3150" w:type="dxa"/>
          </w:tcPr>
          <w:p w14:paraId="6DD82603" w14:textId="26264E22" w:rsidR="003E3467" w:rsidRPr="00396BC1" w:rsidRDefault="003E3467" w:rsidP="003E3467">
            <w:pPr>
              <w:spacing w:line="240" w:lineRule="auto"/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D51D7F" w:rsidRPr="00D51D7F">
              <w:rPr>
                <w:rFonts w:asciiTheme="majorBidi" w:hAnsiTheme="majorBidi"/>
                <w:b/>
                <w:sz w:val="30"/>
                <w:szCs w:val="30"/>
              </w:rPr>
              <w:t>31</w:t>
            </w: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</w:tcPr>
          <w:p w14:paraId="183730F6" w14:textId="3A4E4A0E" w:rsidR="003E3467" w:rsidRPr="00396BC1" w:rsidRDefault="00D51D7F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169</w:t>
            </w:r>
            <w:r w:rsidR="00A254D1" w:rsidRPr="00A254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803</w:t>
            </w:r>
          </w:p>
        </w:tc>
        <w:tc>
          <w:tcPr>
            <w:tcW w:w="270" w:type="dxa"/>
          </w:tcPr>
          <w:p w14:paraId="185E0830" w14:textId="77777777" w:rsidR="003E3467" w:rsidRPr="00396BC1" w:rsidRDefault="003E3467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A6CE377" w14:textId="72B31BC1" w:rsidR="003E3467" w:rsidRPr="00396BC1" w:rsidRDefault="00D51D7F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150</w:t>
            </w:r>
            <w:r w:rsidR="003E3467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580</w:t>
            </w:r>
          </w:p>
        </w:tc>
        <w:tc>
          <w:tcPr>
            <w:tcW w:w="270" w:type="dxa"/>
          </w:tcPr>
          <w:p w14:paraId="6E5F37C0" w14:textId="77777777" w:rsidR="003E3467" w:rsidRPr="00396BC1" w:rsidRDefault="003E3467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5EAB3B0" w14:textId="7125DF75" w:rsidR="003E3467" w:rsidRPr="00396BC1" w:rsidRDefault="00D51D7F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101</w:t>
            </w:r>
            <w:r w:rsidR="00A254D1" w:rsidRPr="00A254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290</w:t>
            </w:r>
          </w:p>
        </w:tc>
        <w:tc>
          <w:tcPr>
            <w:tcW w:w="270" w:type="dxa"/>
          </w:tcPr>
          <w:p w14:paraId="27FC595B" w14:textId="77777777" w:rsidR="003E3467" w:rsidRPr="00396BC1" w:rsidRDefault="003E3467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</w:tcPr>
          <w:p w14:paraId="16FCB98C" w14:textId="2101E324" w:rsidR="003E3467" w:rsidRPr="00396BC1" w:rsidRDefault="00D51D7F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</w:t>
            </w:r>
            <w:r w:rsidR="003E3467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664</w:t>
            </w:r>
          </w:p>
        </w:tc>
      </w:tr>
    </w:tbl>
    <w:p w14:paraId="2281B9FF" w14:textId="77777777" w:rsidR="00394E13" w:rsidRPr="00396BC1" w:rsidRDefault="00394E13" w:rsidP="004138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08"/>
        <w:jc w:val="thaiDistribute"/>
        <w:rPr>
          <w:rFonts w:asciiTheme="majorBidi" w:hAnsiTheme="majorBidi" w:cstheme="majorBidi"/>
          <w:sz w:val="4"/>
          <w:szCs w:val="4"/>
        </w:rPr>
      </w:pPr>
    </w:p>
    <w:p w14:paraId="6B4D121A" w14:textId="4507075E" w:rsidR="003A7E97" w:rsidRDefault="003A7E97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00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262"/>
        <w:gridCol w:w="270"/>
        <w:gridCol w:w="1260"/>
        <w:gridCol w:w="270"/>
        <w:gridCol w:w="1260"/>
        <w:gridCol w:w="270"/>
        <w:gridCol w:w="1263"/>
      </w:tblGrid>
      <w:tr w:rsidR="009B7E64" w:rsidRPr="00396BC1" w14:paraId="07BB59D2" w14:textId="77777777" w:rsidTr="002949F0">
        <w:trPr>
          <w:tblHeader/>
        </w:trPr>
        <w:tc>
          <w:tcPr>
            <w:tcW w:w="3150" w:type="dxa"/>
          </w:tcPr>
          <w:p w14:paraId="6E0A1594" w14:textId="3B3483DF" w:rsidR="009B7E64" w:rsidRPr="00396BC1" w:rsidRDefault="009B7E64" w:rsidP="00294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8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2" w:type="dxa"/>
            <w:gridSpan w:val="3"/>
          </w:tcPr>
          <w:p w14:paraId="13EAB891" w14:textId="77777777" w:rsidR="009B7E64" w:rsidRPr="00396BC1" w:rsidRDefault="009B7E64" w:rsidP="002949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EB7586F" w14:textId="77777777" w:rsidR="009B7E64" w:rsidRPr="00396BC1" w:rsidRDefault="009B7E64" w:rsidP="002949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3" w:type="dxa"/>
            <w:gridSpan w:val="3"/>
          </w:tcPr>
          <w:p w14:paraId="4AC87849" w14:textId="77777777" w:rsidR="009B7E64" w:rsidRPr="00396BC1" w:rsidRDefault="009B7E64" w:rsidP="002949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B7E64" w:rsidRPr="00396BC1" w14:paraId="3A16ED67" w14:textId="77777777" w:rsidTr="002949F0">
        <w:trPr>
          <w:tblHeader/>
        </w:trPr>
        <w:tc>
          <w:tcPr>
            <w:tcW w:w="3150" w:type="dxa"/>
          </w:tcPr>
          <w:p w14:paraId="397183D6" w14:textId="68B3C4C5" w:rsidR="009B7E64" w:rsidRPr="00396BC1" w:rsidRDefault="009B7E64" w:rsidP="00294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firstLine="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</w:tcPr>
          <w:p w14:paraId="52DB8B92" w14:textId="4E2017B2" w:rsidR="009B7E64" w:rsidRPr="00396BC1" w:rsidRDefault="00D51D7F" w:rsidP="002949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4B865048" w14:textId="77777777" w:rsidR="009B7E64" w:rsidRPr="00396BC1" w:rsidRDefault="009B7E64" w:rsidP="002949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AC2B7BD" w14:textId="31D8D379" w:rsidR="009B7E64" w:rsidRPr="00396BC1" w:rsidRDefault="00D51D7F" w:rsidP="002949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1B0FC8D8" w14:textId="77777777" w:rsidR="009B7E64" w:rsidRPr="00396BC1" w:rsidRDefault="009B7E64" w:rsidP="002949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798D19F" w14:textId="0705C99E" w:rsidR="009B7E64" w:rsidRPr="00396BC1" w:rsidRDefault="00D51D7F" w:rsidP="002949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4CAEA1B8" w14:textId="77777777" w:rsidR="009B7E64" w:rsidRPr="00396BC1" w:rsidRDefault="009B7E64" w:rsidP="002949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</w:tcPr>
          <w:p w14:paraId="627EEB54" w14:textId="2F9FA138" w:rsidR="009B7E64" w:rsidRPr="00396BC1" w:rsidRDefault="00D51D7F" w:rsidP="002949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/>
                <w:sz w:val="30"/>
                <w:szCs w:val="30"/>
              </w:rPr>
              <w:t>2567</w:t>
            </w:r>
          </w:p>
        </w:tc>
      </w:tr>
      <w:tr w:rsidR="009B7E64" w:rsidRPr="00396BC1" w14:paraId="212901B0" w14:textId="77777777" w:rsidTr="002949F0">
        <w:trPr>
          <w:tblHeader/>
        </w:trPr>
        <w:tc>
          <w:tcPr>
            <w:tcW w:w="3150" w:type="dxa"/>
          </w:tcPr>
          <w:p w14:paraId="1C9E53E0" w14:textId="77777777" w:rsidR="009B7E64" w:rsidRPr="00396BC1" w:rsidRDefault="009B7E64" w:rsidP="00294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5" w:type="dxa"/>
            <w:gridSpan w:val="7"/>
          </w:tcPr>
          <w:p w14:paraId="0104687C" w14:textId="77777777" w:rsidR="009B7E64" w:rsidRPr="00396BC1" w:rsidRDefault="009B7E64" w:rsidP="00294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B7E64" w:rsidRPr="00396BC1" w14:paraId="5EEB0B53" w14:textId="77777777" w:rsidTr="002949F0">
        <w:tc>
          <w:tcPr>
            <w:tcW w:w="3150" w:type="dxa"/>
          </w:tcPr>
          <w:p w14:paraId="01CE8D07" w14:textId="10A2126E" w:rsidR="009B7E64" w:rsidRPr="00396BC1" w:rsidRDefault="009B7E64" w:rsidP="009B7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56"/>
              <w:rPr>
                <w:rFonts w:asciiTheme="majorBidi" w:hAnsiTheme="majorBidi" w:cstheme="majorBidi"/>
                <w:sz w:val="30"/>
                <w:szCs w:val="30"/>
              </w:rPr>
            </w:pPr>
            <w:r w:rsidRPr="009B7E64">
              <w:rPr>
                <w:rFonts w:asciiTheme="majorBidi" w:hAnsiTheme="majorBidi"/>
                <w:sz w:val="30"/>
                <w:szCs w:val="30"/>
                <w:cs/>
              </w:rPr>
              <w:t>ประมาณการหนี้สินหมุนเวียนสำหรับผลประโยชน์พนักงาน</w:t>
            </w:r>
          </w:p>
        </w:tc>
        <w:tc>
          <w:tcPr>
            <w:tcW w:w="1262" w:type="dxa"/>
          </w:tcPr>
          <w:p w14:paraId="7C2E5217" w14:textId="77777777" w:rsidR="009B7E64" w:rsidRDefault="009B7E64" w:rsidP="00294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C04FEA3" w14:textId="1DCBB198" w:rsidR="009B7E64" w:rsidRPr="00396BC1" w:rsidRDefault="00D51D7F" w:rsidP="00294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9B7E64" w:rsidRPr="00A254D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862</w:t>
            </w:r>
          </w:p>
        </w:tc>
        <w:tc>
          <w:tcPr>
            <w:tcW w:w="270" w:type="dxa"/>
          </w:tcPr>
          <w:p w14:paraId="16A99CCB" w14:textId="77777777" w:rsidR="009B7E64" w:rsidRPr="00396BC1" w:rsidRDefault="009B7E64" w:rsidP="00294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D518209" w14:textId="77777777" w:rsidR="009B7E64" w:rsidRDefault="009B7E64" w:rsidP="00294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3F0DF9B" w14:textId="1CE5BC9B" w:rsidR="005C319D" w:rsidRPr="00396BC1" w:rsidRDefault="00D51D7F" w:rsidP="00294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5C319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856</w:t>
            </w:r>
          </w:p>
        </w:tc>
        <w:tc>
          <w:tcPr>
            <w:tcW w:w="270" w:type="dxa"/>
          </w:tcPr>
          <w:p w14:paraId="4ABEF834" w14:textId="77777777" w:rsidR="009B7E64" w:rsidRPr="00396BC1" w:rsidRDefault="009B7E64" w:rsidP="00294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628BA8C" w14:textId="77777777" w:rsidR="009B7E64" w:rsidRDefault="009B7E64" w:rsidP="00294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B44B3E4" w14:textId="292AC362" w:rsidR="005C319D" w:rsidRPr="00396BC1" w:rsidRDefault="00D51D7F" w:rsidP="00294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C319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689</w:t>
            </w:r>
          </w:p>
        </w:tc>
        <w:tc>
          <w:tcPr>
            <w:tcW w:w="270" w:type="dxa"/>
          </w:tcPr>
          <w:p w14:paraId="35B5F2DE" w14:textId="77777777" w:rsidR="009B7E64" w:rsidRPr="00396BC1" w:rsidRDefault="009B7E64" w:rsidP="00294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</w:tcPr>
          <w:p w14:paraId="685AD040" w14:textId="77777777" w:rsidR="009B7E64" w:rsidRDefault="009B7E64" w:rsidP="00294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032FB9A" w14:textId="5A9DEED2" w:rsidR="005C319D" w:rsidRPr="00396BC1" w:rsidRDefault="00D51D7F" w:rsidP="00294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C319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340</w:t>
            </w:r>
          </w:p>
        </w:tc>
      </w:tr>
      <w:tr w:rsidR="009B7E64" w:rsidRPr="00396BC1" w14:paraId="59BEEE92" w14:textId="77777777" w:rsidTr="002949F0">
        <w:tc>
          <w:tcPr>
            <w:tcW w:w="3150" w:type="dxa"/>
          </w:tcPr>
          <w:p w14:paraId="7A1E5AD2" w14:textId="5E98E680" w:rsidR="009B7E64" w:rsidRPr="00396BC1" w:rsidRDefault="009B7E64" w:rsidP="009B7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B7E64">
              <w:rPr>
                <w:rFonts w:asciiTheme="majorBidi" w:hAnsiTheme="majorBidi"/>
                <w:sz w:val="30"/>
                <w:szCs w:val="30"/>
                <w:cs/>
              </w:rPr>
              <w:t>ประมาณการหนี้สิน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ไม่</w:t>
            </w:r>
            <w:r w:rsidRPr="009B7E64">
              <w:rPr>
                <w:rFonts w:asciiTheme="majorBidi" w:hAnsiTheme="majorBidi"/>
                <w:sz w:val="30"/>
                <w:szCs w:val="30"/>
                <w:cs/>
              </w:rPr>
              <w:t>หมุนเวียนสำหรับผลประโยชน์พนักงาน</w:t>
            </w:r>
          </w:p>
        </w:tc>
        <w:tc>
          <w:tcPr>
            <w:tcW w:w="1262" w:type="dxa"/>
          </w:tcPr>
          <w:p w14:paraId="3EB710BD" w14:textId="77777777" w:rsidR="009B7E64" w:rsidRDefault="009B7E64" w:rsidP="00294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98F2B2A" w14:textId="6B270A6B" w:rsidR="009B7E64" w:rsidRPr="00396BC1" w:rsidRDefault="00D51D7F" w:rsidP="00294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157</w:t>
            </w:r>
            <w:r w:rsidR="009B7E6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941</w:t>
            </w:r>
          </w:p>
        </w:tc>
        <w:tc>
          <w:tcPr>
            <w:tcW w:w="270" w:type="dxa"/>
          </w:tcPr>
          <w:p w14:paraId="0477D449" w14:textId="77777777" w:rsidR="009B7E64" w:rsidRPr="00396BC1" w:rsidRDefault="009B7E64" w:rsidP="00294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4AAACDE" w14:textId="77777777" w:rsidR="009B7E64" w:rsidRDefault="009B7E64" w:rsidP="00294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417A8E6" w14:textId="55C5DF93" w:rsidR="009B7E64" w:rsidRPr="00396BC1" w:rsidRDefault="00D51D7F" w:rsidP="00294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141</w:t>
            </w:r>
            <w:r w:rsidR="009B7E6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724</w:t>
            </w:r>
          </w:p>
        </w:tc>
        <w:tc>
          <w:tcPr>
            <w:tcW w:w="270" w:type="dxa"/>
          </w:tcPr>
          <w:p w14:paraId="1AB731C2" w14:textId="77777777" w:rsidR="009B7E64" w:rsidRPr="00396BC1" w:rsidRDefault="009B7E64" w:rsidP="00294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F6F3896" w14:textId="77777777" w:rsidR="009B7E64" w:rsidRDefault="009B7E64" w:rsidP="00294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0FCADC8" w14:textId="2E3CE6C0" w:rsidR="009B7E64" w:rsidRPr="00396BC1" w:rsidRDefault="00D51D7F" w:rsidP="00294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98</w:t>
            </w:r>
            <w:r w:rsidR="009B7E6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601</w:t>
            </w:r>
          </w:p>
        </w:tc>
        <w:tc>
          <w:tcPr>
            <w:tcW w:w="270" w:type="dxa"/>
          </w:tcPr>
          <w:p w14:paraId="78A37E03" w14:textId="77777777" w:rsidR="009B7E64" w:rsidRPr="00396BC1" w:rsidRDefault="009B7E64" w:rsidP="00294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</w:tcPr>
          <w:p w14:paraId="47A25AA9" w14:textId="77777777" w:rsidR="009B7E64" w:rsidRDefault="009B7E64" w:rsidP="00294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3262750" w14:textId="4DD0F5C1" w:rsidR="005C319D" w:rsidRPr="00396BC1" w:rsidRDefault="00D51D7F" w:rsidP="00294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85</w:t>
            </w:r>
            <w:r w:rsidR="005C319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324</w:t>
            </w:r>
          </w:p>
        </w:tc>
      </w:tr>
      <w:tr w:rsidR="009B7E64" w:rsidRPr="00396BC1" w14:paraId="372C57E3" w14:textId="77777777" w:rsidTr="009B7E64">
        <w:tc>
          <w:tcPr>
            <w:tcW w:w="3150" w:type="dxa"/>
          </w:tcPr>
          <w:p w14:paraId="0CD32DF6" w14:textId="56F8D0E6" w:rsidR="009B7E64" w:rsidRPr="008D02D6" w:rsidRDefault="008D02D6" w:rsidP="009B7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D02D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</w:tcPr>
          <w:p w14:paraId="1C96DE75" w14:textId="03CB736C" w:rsidR="009B7E64" w:rsidRPr="00396BC1" w:rsidRDefault="00D51D7F" w:rsidP="009B7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169</w:t>
            </w:r>
            <w:r w:rsidR="009B7E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803</w:t>
            </w:r>
          </w:p>
        </w:tc>
        <w:tc>
          <w:tcPr>
            <w:tcW w:w="270" w:type="dxa"/>
          </w:tcPr>
          <w:p w14:paraId="62E0E8CC" w14:textId="77777777" w:rsidR="009B7E64" w:rsidRPr="00396BC1" w:rsidRDefault="009B7E64" w:rsidP="009B7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94FC016" w14:textId="1E26BB20" w:rsidR="009B7E64" w:rsidRPr="00396BC1" w:rsidRDefault="00D51D7F" w:rsidP="009B7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150</w:t>
            </w:r>
            <w:r w:rsidR="009B7E64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580</w:t>
            </w:r>
          </w:p>
        </w:tc>
        <w:tc>
          <w:tcPr>
            <w:tcW w:w="270" w:type="dxa"/>
          </w:tcPr>
          <w:p w14:paraId="3388EE00" w14:textId="77777777" w:rsidR="009B7E64" w:rsidRPr="00396BC1" w:rsidRDefault="009B7E64" w:rsidP="009B7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71F3FF5" w14:textId="3735DB0D" w:rsidR="009B7E64" w:rsidRPr="00396BC1" w:rsidRDefault="00D51D7F" w:rsidP="009B7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101</w:t>
            </w:r>
            <w:r w:rsidR="009B7E64" w:rsidRPr="00A254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290</w:t>
            </w:r>
          </w:p>
        </w:tc>
        <w:tc>
          <w:tcPr>
            <w:tcW w:w="270" w:type="dxa"/>
          </w:tcPr>
          <w:p w14:paraId="74E55831" w14:textId="77777777" w:rsidR="009B7E64" w:rsidRPr="00396BC1" w:rsidRDefault="009B7E64" w:rsidP="009B7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</w:tcPr>
          <w:p w14:paraId="1D7546DD" w14:textId="53532664" w:rsidR="009B7E64" w:rsidRPr="00396BC1" w:rsidRDefault="00D51D7F" w:rsidP="009B7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</w:t>
            </w:r>
            <w:r w:rsidR="009B7E64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664</w:t>
            </w:r>
          </w:p>
        </w:tc>
      </w:tr>
    </w:tbl>
    <w:p w14:paraId="5F82C04B" w14:textId="77777777" w:rsidR="009B7E64" w:rsidRDefault="009B7E64">
      <w:pPr>
        <w:rPr>
          <w:rFonts w:asciiTheme="majorBidi" w:hAnsiTheme="majorBidi" w:cstheme="majorBidi"/>
          <w:sz w:val="30"/>
          <w:szCs w:val="30"/>
        </w:rPr>
      </w:pPr>
    </w:p>
    <w:p w14:paraId="4BAEB825" w14:textId="77777777" w:rsidR="009B7E64" w:rsidRDefault="009B7E64">
      <w:pPr>
        <w:rPr>
          <w:rFonts w:asciiTheme="majorBidi" w:hAnsiTheme="majorBidi" w:cstheme="majorBidi"/>
          <w:sz w:val="30"/>
          <w:szCs w:val="30"/>
        </w:rPr>
      </w:pPr>
    </w:p>
    <w:p w14:paraId="6100DFD7" w14:textId="77777777" w:rsidR="009B7E64" w:rsidRDefault="009B7E64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05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1350"/>
        <w:gridCol w:w="270"/>
        <w:gridCol w:w="1350"/>
        <w:gridCol w:w="270"/>
        <w:gridCol w:w="1260"/>
        <w:gridCol w:w="236"/>
        <w:gridCol w:w="1350"/>
      </w:tblGrid>
      <w:tr w:rsidR="00470C6A" w:rsidRPr="00396BC1" w14:paraId="415F395A" w14:textId="77777777" w:rsidTr="00AB4097">
        <w:tc>
          <w:tcPr>
            <w:tcW w:w="2970" w:type="dxa"/>
          </w:tcPr>
          <w:p w14:paraId="028D598F" w14:textId="12450453" w:rsidR="00470C6A" w:rsidRPr="00396BC1" w:rsidRDefault="00D2044F" w:rsidP="00BC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hanging="156"/>
              <w:jc w:val="both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96BC1">
              <w:br w:type="page"/>
            </w:r>
            <w:r w:rsidR="00345791" w:rsidRPr="00396BC1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ข้อสมมติในการประมาณการตาม</w:t>
            </w:r>
          </w:p>
        </w:tc>
        <w:tc>
          <w:tcPr>
            <w:tcW w:w="2970" w:type="dxa"/>
            <w:gridSpan w:val="3"/>
          </w:tcPr>
          <w:p w14:paraId="35508832" w14:textId="4DE44BC2" w:rsidR="00470C6A" w:rsidRPr="00396BC1" w:rsidRDefault="00470C6A" w:rsidP="00470C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D85B2D0" w14:textId="77777777" w:rsidR="00470C6A" w:rsidRPr="00396BC1" w:rsidRDefault="00470C6A" w:rsidP="00BC4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6" w:type="dxa"/>
            <w:gridSpan w:val="3"/>
          </w:tcPr>
          <w:p w14:paraId="002C5FAE" w14:textId="3698B5E1" w:rsidR="00470C6A" w:rsidRPr="00396BC1" w:rsidRDefault="00470C6A" w:rsidP="00BC4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12167" w:rsidRPr="00396BC1" w14:paraId="6F0C9A39" w14:textId="77777777" w:rsidTr="00470C6A">
        <w:tc>
          <w:tcPr>
            <w:tcW w:w="2970" w:type="dxa"/>
          </w:tcPr>
          <w:p w14:paraId="171B8591" w14:textId="7809311E" w:rsidR="00912167" w:rsidRPr="00396BC1" w:rsidRDefault="00912167" w:rsidP="00345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4" w:hanging="180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</w:rPr>
            </w:pPr>
            <w:r w:rsidRPr="00396BC1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1350" w:type="dxa"/>
          </w:tcPr>
          <w:p w14:paraId="3A5FD04F" w14:textId="419AFCA7" w:rsidR="00912167" w:rsidRPr="00396BC1" w:rsidRDefault="00D51D7F" w:rsidP="009121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08C72F75" w14:textId="77777777" w:rsidR="00912167" w:rsidRPr="00396BC1" w:rsidRDefault="00912167" w:rsidP="009121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643E010" w14:textId="7315B0F8" w:rsidR="00912167" w:rsidRPr="00396BC1" w:rsidRDefault="00D51D7F" w:rsidP="009121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54F7B53B" w14:textId="77777777" w:rsidR="00912167" w:rsidRPr="00396BC1" w:rsidRDefault="00912167" w:rsidP="009121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43D0C43" w14:textId="090F9237" w:rsidR="00912167" w:rsidRPr="00396BC1" w:rsidRDefault="00D51D7F" w:rsidP="009121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/>
                <w:sz w:val="30"/>
                <w:szCs w:val="30"/>
              </w:rPr>
              <w:t>2568</w:t>
            </w:r>
          </w:p>
        </w:tc>
        <w:tc>
          <w:tcPr>
            <w:tcW w:w="236" w:type="dxa"/>
          </w:tcPr>
          <w:p w14:paraId="050C2150" w14:textId="77777777" w:rsidR="00912167" w:rsidRPr="00396BC1" w:rsidRDefault="00912167" w:rsidP="009121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0A758F6" w14:textId="1B683FAC" w:rsidR="00912167" w:rsidRPr="00396BC1" w:rsidRDefault="00D51D7F" w:rsidP="009121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/>
                <w:sz w:val="30"/>
                <w:szCs w:val="30"/>
              </w:rPr>
              <w:t>2567</w:t>
            </w:r>
          </w:p>
        </w:tc>
      </w:tr>
      <w:tr w:rsidR="00912167" w:rsidRPr="00396BC1" w14:paraId="338B169A" w14:textId="77777777" w:rsidTr="00AB4097">
        <w:tc>
          <w:tcPr>
            <w:tcW w:w="2970" w:type="dxa"/>
          </w:tcPr>
          <w:p w14:paraId="51857A23" w14:textId="49D0BE03" w:rsidR="00912167" w:rsidRPr="00396BC1" w:rsidRDefault="00345791" w:rsidP="00345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4" w:hanging="164"/>
              <w:jc w:val="both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96BC1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</w:t>
            </w:r>
          </w:p>
        </w:tc>
        <w:tc>
          <w:tcPr>
            <w:tcW w:w="6086" w:type="dxa"/>
            <w:gridSpan w:val="7"/>
          </w:tcPr>
          <w:p w14:paraId="08AB6D41" w14:textId="77777777" w:rsidR="00912167" w:rsidRPr="00396BC1" w:rsidRDefault="00912167" w:rsidP="00912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3E3467" w:rsidRPr="00396BC1" w14:paraId="6DEB9D80" w14:textId="77777777" w:rsidTr="00470C6A">
        <w:tc>
          <w:tcPr>
            <w:tcW w:w="2970" w:type="dxa"/>
          </w:tcPr>
          <w:p w14:paraId="79EEF06D" w14:textId="77777777" w:rsidR="003E3467" w:rsidRPr="00396BC1" w:rsidRDefault="003E3467" w:rsidP="003E346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350" w:type="dxa"/>
          </w:tcPr>
          <w:p w14:paraId="5E8A87AC" w14:textId="152AD253" w:rsidR="003E3467" w:rsidRPr="00396BC1" w:rsidRDefault="00D51D7F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254D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A254D1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A254D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47</w:t>
            </w:r>
          </w:p>
        </w:tc>
        <w:tc>
          <w:tcPr>
            <w:tcW w:w="270" w:type="dxa"/>
          </w:tcPr>
          <w:p w14:paraId="0383B7EA" w14:textId="77777777" w:rsidR="003E3467" w:rsidRPr="00396BC1" w:rsidRDefault="003E3467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F334B18" w14:textId="03B8ECAA" w:rsidR="003E3467" w:rsidRPr="00396BC1" w:rsidRDefault="00D51D7F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3E3467" w:rsidRPr="00396BC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61</w:t>
            </w:r>
          </w:p>
        </w:tc>
        <w:tc>
          <w:tcPr>
            <w:tcW w:w="270" w:type="dxa"/>
          </w:tcPr>
          <w:p w14:paraId="1DD4D5AD" w14:textId="77777777" w:rsidR="003E3467" w:rsidRPr="00396BC1" w:rsidRDefault="003E3467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9160E5D" w14:textId="2B73B8ED" w:rsidR="003E3467" w:rsidRPr="00396BC1" w:rsidRDefault="00D51D7F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A254D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36</w:t>
            </w:r>
          </w:p>
        </w:tc>
        <w:tc>
          <w:tcPr>
            <w:tcW w:w="236" w:type="dxa"/>
          </w:tcPr>
          <w:p w14:paraId="2E31C853" w14:textId="77777777" w:rsidR="003E3467" w:rsidRPr="00396BC1" w:rsidRDefault="003E3467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6DED704" w14:textId="792264F5" w:rsidR="003E3467" w:rsidRPr="00396BC1" w:rsidRDefault="00D51D7F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3E3467" w:rsidRPr="00396BC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61</w:t>
            </w:r>
          </w:p>
        </w:tc>
      </w:tr>
      <w:tr w:rsidR="003E3467" w:rsidRPr="00396BC1" w14:paraId="105C7AB5" w14:textId="77777777" w:rsidTr="00470C6A">
        <w:tc>
          <w:tcPr>
            <w:tcW w:w="2970" w:type="dxa"/>
          </w:tcPr>
          <w:p w14:paraId="03062AAB" w14:textId="77777777" w:rsidR="003E3467" w:rsidRPr="00396BC1" w:rsidRDefault="003E3467" w:rsidP="003E3467">
            <w:pPr>
              <w:ind w:left="156" w:hanging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350" w:type="dxa"/>
          </w:tcPr>
          <w:p w14:paraId="6C491419" w14:textId="0F9D0A78" w:rsidR="003E3467" w:rsidRPr="00396BC1" w:rsidRDefault="00D51D7F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A254D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270" w:type="dxa"/>
          </w:tcPr>
          <w:p w14:paraId="4A94EFBA" w14:textId="77777777" w:rsidR="003E3467" w:rsidRPr="00396BC1" w:rsidRDefault="003E3467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AF3D078" w14:textId="2F33AACD" w:rsidR="003E3467" w:rsidRPr="00396BC1" w:rsidRDefault="00D51D7F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3E3467" w:rsidRPr="00396BC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569162E2" w14:textId="77777777" w:rsidR="003E3467" w:rsidRPr="00396BC1" w:rsidRDefault="003E3467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95713BE" w14:textId="7C26ED2C" w:rsidR="003E3467" w:rsidRPr="00396BC1" w:rsidRDefault="00D51D7F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A254D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236" w:type="dxa"/>
          </w:tcPr>
          <w:p w14:paraId="7C9D47DF" w14:textId="77777777" w:rsidR="003E3467" w:rsidRPr="00396BC1" w:rsidRDefault="003E3467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B517E06" w14:textId="60ADB9D3" w:rsidR="003E3467" w:rsidRPr="00396BC1" w:rsidRDefault="00D51D7F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3E3467" w:rsidRPr="00396BC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</w:tr>
      <w:tr w:rsidR="003E3467" w:rsidRPr="00396BC1" w14:paraId="1B66E10C" w14:textId="77777777" w:rsidTr="00470C6A">
        <w:trPr>
          <w:trHeight w:val="245"/>
        </w:trPr>
        <w:tc>
          <w:tcPr>
            <w:tcW w:w="2970" w:type="dxa"/>
          </w:tcPr>
          <w:p w14:paraId="46DC3304" w14:textId="77777777" w:rsidR="003E3467" w:rsidRPr="00396BC1" w:rsidRDefault="003E3467" w:rsidP="003E3467">
            <w:pPr>
              <w:ind w:left="156" w:hanging="156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350" w:type="dxa"/>
          </w:tcPr>
          <w:p w14:paraId="30CB7315" w14:textId="15F11B49" w:rsidR="003E3467" w:rsidRPr="00396BC1" w:rsidRDefault="00D51D7F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254D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43</w:t>
            </w:r>
            <w:r w:rsidR="00A254D1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34</w:t>
            </w:r>
            <w:r w:rsidR="00A254D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38</w:t>
            </w:r>
          </w:p>
        </w:tc>
        <w:tc>
          <w:tcPr>
            <w:tcW w:w="270" w:type="dxa"/>
          </w:tcPr>
          <w:p w14:paraId="080AB311" w14:textId="77777777" w:rsidR="003E3467" w:rsidRPr="00396BC1" w:rsidRDefault="003E3467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51BD768" w14:textId="5560B07F" w:rsidR="003E3467" w:rsidRPr="00396BC1" w:rsidRDefault="00D51D7F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7D3646" w:rsidRPr="001852AF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00</w:t>
            </w:r>
            <w:r w:rsidR="007D3646" w:rsidRPr="001852AF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="007D3646" w:rsidRPr="001852AF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270" w:type="dxa"/>
          </w:tcPr>
          <w:p w14:paraId="4823B76D" w14:textId="77777777" w:rsidR="003E3467" w:rsidRPr="00396BC1" w:rsidRDefault="003E3467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7330133" w14:textId="237A6CB6" w:rsidR="003E3467" w:rsidRPr="00396BC1" w:rsidRDefault="00D51D7F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254D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43</w:t>
            </w:r>
            <w:r w:rsidR="00A254D1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A254D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236" w:type="dxa"/>
          </w:tcPr>
          <w:p w14:paraId="5AC1EBD9" w14:textId="77777777" w:rsidR="003E3467" w:rsidRPr="00396BC1" w:rsidRDefault="003E3467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CA32F9F" w14:textId="6ED0156B" w:rsidR="003E3467" w:rsidRPr="00396BC1" w:rsidRDefault="00D51D7F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7D3646" w:rsidRPr="001852AF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00</w:t>
            </w:r>
            <w:r w:rsidR="007D3646" w:rsidRPr="001852AF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="007D3646" w:rsidRPr="001852AF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</w:tbl>
    <w:p w14:paraId="54D44D9E" w14:textId="77777777" w:rsidR="00B161FE" w:rsidRPr="00396BC1" w:rsidRDefault="00B161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FB29271" w14:textId="77777777" w:rsidR="00EE0A01" w:rsidRPr="00396BC1" w:rsidRDefault="00EE0A01" w:rsidP="006345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08"/>
        <w:jc w:val="thaiDistribute"/>
        <w:rPr>
          <w:rFonts w:asciiTheme="majorBidi" w:hAnsiTheme="majorBidi" w:cstheme="majorBidi"/>
          <w:sz w:val="30"/>
          <w:szCs w:val="30"/>
        </w:rPr>
      </w:pPr>
      <w:r w:rsidRPr="00396BC1">
        <w:rPr>
          <w:rFonts w:asciiTheme="majorBidi" w:hAnsiTheme="majorBidi" w:cstheme="majorBidi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30A8F668" w14:textId="77777777" w:rsidR="00903BF2" w:rsidRPr="00396BC1" w:rsidRDefault="00903BF2" w:rsidP="006345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08"/>
        <w:jc w:val="thaiDistribute"/>
        <w:rPr>
          <w:rFonts w:asciiTheme="majorBidi" w:hAnsiTheme="majorBidi" w:cstheme="majorBidi"/>
          <w:sz w:val="30"/>
          <w:szCs w:val="30"/>
        </w:rPr>
      </w:pPr>
    </w:p>
    <w:p w14:paraId="5D01C946" w14:textId="41E60835" w:rsidR="00EE0A01" w:rsidRPr="00396BC1" w:rsidRDefault="00EE0A01" w:rsidP="007B2A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96BC1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D51D7F" w:rsidRPr="00D51D7F">
        <w:rPr>
          <w:rFonts w:asciiTheme="majorBidi" w:hAnsiTheme="majorBidi"/>
          <w:sz w:val="30"/>
          <w:szCs w:val="30"/>
        </w:rPr>
        <w:t>31</w:t>
      </w:r>
      <w:r w:rsidRPr="00396BC1">
        <w:rPr>
          <w:rFonts w:asciiTheme="majorBidi" w:hAnsiTheme="majorBidi" w:cstheme="majorBidi"/>
          <w:sz w:val="30"/>
          <w:szCs w:val="30"/>
        </w:rPr>
        <w:t xml:space="preserve"> </w:t>
      </w:r>
      <w:r w:rsidRPr="00396BC1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D51D7F" w:rsidRPr="00D51D7F">
        <w:rPr>
          <w:rFonts w:asciiTheme="majorBidi" w:hAnsiTheme="majorBidi"/>
          <w:sz w:val="30"/>
          <w:szCs w:val="30"/>
        </w:rPr>
        <w:t>2568</w:t>
      </w:r>
      <w:r w:rsidRPr="00396BC1">
        <w:rPr>
          <w:rFonts w:asciiTheme="majorBidi" w:hAnsiTheme="majorBidi" w:cstheme="majorBidi"/>
          <w:sz w:val="30"/>
          <w:szCs w:val="30"/>
        </w:rPr>
        <w:t xml:space="preserve"> </w:t>
      </w:r>
      <w:r w:rsidRPr="00396BC1">
        <w:rPr>
          <w:rFonts w:asciiTheme="majorBidi" w:hAnsiTheme="majorBidi" w:cstheme="majorBidi"/>
          <w:sz w:val="30"/>
          <w:szCs w:val="30"/>
          <w:cs/>
        </w:rPr>
        <w:t>ระยะเวลาถัวเฉลี่ยถ่วงน้ำหนักของภาระผูกพันผลประโยชน์ที่กำหนดไว้</w:t>
      </w:r>
      <w:r w:rsidR="000170C3" w:rsidRPr="00396BC1">
        <w:rPr>
          <w:rFonts w:asciiTheme="majorBidi" w:hAnsiTheme="majorBidi" w:cstheme="majorBidi"/>
          <w:sz w:val="30"/>
          <w:szCs w:val="30"/>
          <w:cs/>
        </w:rPr>
        <w:t>ของกลุ่มบริษัท</w:t>
      </w:r>
      <w:r w:rsidRPr="00396BC1">
        <w:rPr>
          <w:rFonts w:asciiTheme="majorBidi" w:hAnsiTheme="majorBidi" w:cstheme="majorBidi"/>
          <w:sz w:val="30"/>
          <w:szCs w:val="30"/>
          <w:cs/>
        </w:rPr>
        <w:t>เป็น</w:t>
      </w:r>
      <w:r w:rsidR="00D445F1" w:rsidRPr="00396BC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51D7F" w:rsidRPr="00D51D7F">
        <w:rPr>
          <w:rFonts w:asciiTheme="majorBidi" w:hAnsiTheme="majorBidi"/>
          <w:sz w:val="30"/>
          <w:szCs w:val="30"/>
        </w:rPr>
        <w:t>3</w:t>
      </w:r>
      <w:r w:rsidR="00155CE6">
        <w:rPr>
          <w:rFonts w:asciiTheme="majorBidi" w:hAnsiTheme="majorBidi"/>
          <w:sz w:val="30"/>
          <w:szCs w:val="30"/>
        </w:rPr>
        <w:t>-</w:t>
      </w:r>
      <w:r w:rsidR="00D51D7F" w:rsidRPr="00D51D7F">
        <w:rPr>
          <w:rFonts w:asciiTheme="majorBidi" w:hAnsiTheme="majorBidi"/>
          <w:sz w:val="30"/>
          <w:szCs w:val="30"/>
        </w:rPr>
        <w:t>26</w:t>
      </w:r>
      <w:r w:rsidR="00903BF2" w:rsidRPr="00396BC1">
        <w:rPr>
          <w:rFonts w:asciiTheme="majorBidi" w:hAnsiTheme="majorBidi" w:cstheme="majorBidi"/>
          <w:sz w:val="30"/>
          <w:szCs w:val="30"/>
        </w:rPr>
        <w:t xml:space="preserve"> </w:t>
      </w:r>
      <w:r w:rsidRPr="00396BC1">
        <w:rPr>
          <w:rFonts w:asciiTheme="majorBidi" w:hAnsiTheme="majorBidi" w:cstheme="majorBidi"/>
          <w:sz w:val="30"/>
          <w:szCs w:val="30"/>
          <w:cs/>
        </w:rPr>
        <w:t xml:space="preserve">ปี </w:t>
      </w:r>
      <w:r w:rsidRPr="00396BC1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D51D7F" w:rsidRPr="00D51D7F">
        <w:rPr>
          <w:rFonts w:asciiTheme="majorBidi" w:hAnsiTheme="majorBidi"/>
          <w:i/>
          <w:sz w:val="30"/>
          <w:szCs w:val="30"/>
        </w:rPr>
        <w:t>2567</w:t>
      </w:r>
      <w:r w:rsidRPr="00396BC1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D51D7F" w:rsidRPr="00D51D7F">
        <w:rPr>
          <w:rFonts w:asciiTheme="majorBidi" w:hAnsiTheme="majorBidi"/>
          <w:i/>
          <w:sz w:val="30"/>
          <w:szCs w:val="30"/>
        </w:rPr>
        <w:t>16</w:t>
      </w:r>
      <w:r w:rsidR="003E3467">
        <w:rPr>
          <w:rFonts w:asciiTheme="majorBidi" w:hAnsiTheme="majorBidi"/>
          <w:i/>
          <w:sz w:val="30"/>
          <w:szCs w:val="30"/>
        </w:rPr>
        <w:t>.</w:t>
      </w:r>
      <w:r w:rsidR="00D51D7F" w:rsidRPr="00D51D7F">
        <w:rPr>
          <w:rFonts w:asciiTheme="majorBidi" w:hAnsiTheme="majorBidi"/>
          <w:i/>
          <w:sz w:val="30"/>
          <w:szCs w:val="30"/>
        </w:rPr>
        <w:t>5</w:t>
      </w:r>
      <w:r w:rsidRPr="00396BC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396BC1">
        <w:rPr>
          <w:rFonts w:asciiTheme="majorBidi" w:hAnsiTheme="majorBidi" w:cstheme="majorBidi"/>
          <w:i/>
          <w:iCs/>
          <w:sz w:val="30"/>
          <w:szCs w:val="30"/>
          <w:cs/>
        </w:rPr>
        <w:t>ปี)</w:t>
      </w:r>
    </w:p>
    <w:p w14:paraId="289365F0" w14:textId="7CB198F6" w:rsidR="00EE0A01" w:rsidRPr="00396BC1" w:rsidRDefault="00EE0A01" w:rsidP="00EE0A01">
      <w:pPr>
        <w:spacing w:line="240" w:lineRule="auto"/>
        <w:ind w:firstLine="547"/>
        <w:jc w:val="thaiDistribute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</w:pPr>
      <w:r w:rsidRPr="00396BC1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 xml:space="preserve">การวิเคราะห์ความอ่อนไหว </w:t>
      </w:r>
    </w:p>
    <w:p w14:paraId="39BA640E" w14:textId="77777777" w:rsidR="00EE0A01" w:rsidRPr="00396BC1" w:rsidRDefault="00EE0A01" w:rsidP="00725E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</w:p>
    <w:p w14:paraId="3E9D4BF2" w14:textId="078CE5B1" w:rsidR="00EE0A01" w:rsidRPr="00396BC1" w:rsidRDefault="00394E13" w:rsidP="002C72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396BC1">
        <w:rPr>
          <w:rFonts w:asciiTheme="majorBidi" w:hAnsiTheme="majorBidi" w:cstheme="majorBidi"/>
          <w:sz w:val="30"/>
          <w:szCs w:val="30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โดยถือว่าข้อสมมติอื่นๆ คงที่</w:t>
      </w:r>
    </w:p>
    <w:p w14:paraId="43546588" w14:textId="77777777" w:rsidR="00F50CA8" w:rsidRPr="00396BC1" w:rsidRDefault="00F50CA8" w:rsidP="002C72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1" w:type="dxa"/>
        <w:tblInd w:w="450" w:type="dxa"/>
        <w:tblLook w:val="01E0" w:firstRow="1" w:lastRow="1" w:firstColumn="1" w:lastColumn="1" w:noHBand="0" w:noVBand="0"/>
      </w:tblPr>
      <w:tblGrid>
        <w:gridCol w:w="3420"/>
        <w:gridCol w:w="1225"/>
        <w:gridCol w:w="233"/>
        <w:gridCol w:w="1284"/>
        <w:gridCol w:w="255"/>
        <w:gridCol w:w="1225"/>
        <w:gridCol w:w="255"/>
        <w:gridCol w:w="1284"/>
      </w:tblGrid>
      <w:tr w:rsidR="00536B80" w:rsidRPr="00396BC1" w14:paraId="7E5ECFBC" w14:textId="77777777" w:rsidTr="003A7E97">
        <w:trPr>
          <w:tblHeader/>
        </w:trPr>
        <w:tc>
          <w:tcPr>
            <w:tcW w:w="3420" w:type="dxa"/>
          </w:tcPr>
          <w:p w14:paraId="04EEECA2" w14:textId="53C9C0E5" w:rsidR="00867F49" w:rsidRPr="00396BC1" w:rsidRDefault="00470C6A" w:rsidP="00D44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6" w:right="-108" w:hanging="256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396BC1">
              <w:rPr>
                <w:rFonts w:asciiTheme="majorBidi" w:hAnsiTheme="majorBidi"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</w:t>
            </w:r>
          </w:p>
        </w:tc>
        <w:tc>
          <w:tcPr>
            <w:tcW w:w="2742" w:type="dxa"/>
            <w:gridSpan w:val="3"/>
          </w:tcPr>
          <w:p w14:paraId="5CF8C3D0" w14:textId="67B6C3F6" w:rsidR="00867F49" w:rsidRPr="00396BC1" w:rsidRDefault="00867F49" w:rsidP="00EC6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5" w:type="dxa"/>
          </w:tcPr>
          <w:p w14:paraId="4E7CEEE9" w14:textId="77777777" w:rsidR="00867F49" w:rsidRPr="00396BC1" w:rsidRDefault="00867F49" w:rsidP="00EC6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64" w:type="dxa"/>
            <w:gridSpan w:val="3"/>
          </w:tcPr>
          <w:p w14:paraId="29E62D26" w14:textId="37513297" w:rsidR="00867F49" w:rsidRPr="00396BC1" w:rsidRDefault="00867F49" w:rsidP="00EC6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36B80" w:rsidRPr="00396BC1" w14:paraId="6AD72F6A" w14:textId="77777777" w:rsidTr="003A7E97">
        <w:trPr>
          <w:tblHeader/>
        </w:trPr>
        <w:tc>
          <w:tcPr>
            <w:tcW w:w="3420" w:type="dxa"/>
          </w:tcPr>
          <w:p w14:paraId="165463B3" w14:textId="37693444" w:rsidR="00867F49" w:rsidRPr="00396BC1" w:rsidRDefault="00643B01" w:rsidP="00EC6936">
            <w:pPr>
              <w:ind w:left="234" w:hanging="23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6BC1">
              <w:rPr>
                <w:rFonts w:asciiTheme="majorBidi" w:hAnsiTheme="majorBidi"/>
                <w:bCs/>
                <w:i/>
                <w:iCs/>
                <w:sz w:val="30"/>
                <w:szCs w:val="30"/>
              </w:rPr>
              <w:t xml:space="preserve">     </w:t>
            </w:r>
            <w:r w:rsidRPr="00396BC1">
              <w:rPr>
                <w:rFonts w:asciiTheme="majorBidi" w:hAnsiTheme="majorBidi"/>
                <w:bCs/>
                <w:i/>
                <w:iCs/>
                <w:sz w:val="30"/>
                <w:szCs w:val="30"/>
                <w:cs/>
              </w:rPr>
              <w:t>โครงการผลประโยชน์</w:t>
            </w:r>
          </w:p>
        </w:tc>
        <w:tc>
          <w:tcPr>
            <w:tcW w:w="1225" w:type="dxa"/>
          </w:tcPr>
          <w:p w14:paraId="3E817C01" w14:textId="77777777" w:rsidR="00867F49" w:rsidRPr="00396BC1" w:rsidRDefault="00867F49" w:rsidP="00EC693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33" w:type="dxa"/>
          </w:tcPr>
          <w:p w14:paraId="087F1220" w14:textId="77777777" w:rsidR="00867F49" w:rsidRPr="00396BC1" w:rsidRDefault="00867F49" w:rsidP="00EC6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84" w:type="dxa"/>
          </w:tcPr>
          <w:p w14:paraId="0DE70E59" w14:textId="77777777" w:rsidR="00867F49" w:rsidRPr="00396BC1" w:rsidRDefault="00867F49" w:rsidP="00EC693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</w:p>
        </w:tc>
        <w:tc>
          <w:tcPr>
            <w:tcW w:w="255" w:type="dxa"/>
          </w:tcPr>
          <w:p w14:paraId="741E3310" w14:textId="77777777" w:rsidR="00867F49" w:rsidRPr="00396BC1" w:rsidRDefault="00867F49" w:rsidP="00EC6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5" w:type="dxa"/>
          </w:tcPr>
          <w:p w14:paraId="4599D8A2" w14:textId="77777777" w:rsidR="00867F49" w:rsidRPr="00396BC1" w:rsidRDefault="00867F49" w:rsidP="00EC693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55" w:type="dxa"/>
          </w:tcPr>
          <w:p w14:paraId="3A18A761" w14:textId="77777777" w:rsidR="00867F49" w:rsidRPr="00396BC1" w:rsidRDefault="00867F49" w:rsidP="00EC6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84" w:type="dxa"/>
          </w:tcPr>
          <w:p w14:paraId="5ED9F6A0" w14:textId="77777777" w:rsidR="00867F49" w:rsidRPr="00396BC1" w:rsidRDefault="00867F49" w:rsidP="00EC6936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</w:p>
        </w:tc>
      </w:tr>
      <w:tr w:rsidR="00867F49" w:rsidRPr="00396BC1" w14:paraId="5DDC8687" w14:textId="77777777" w:rsidTr="003A7E97">
        <w:trPr>
          <w:tblHeader/>
        </w:trPr>
        <w:tc>
          <w:tcPr>
            <w:tcW w:w="3420" w:type="dxa"/>
          </w:tcPr>
          <w:p w14:paraId="5C42E6CC" w14:textId="77777777" w:rsidR="00867F49" w:rsidRPr="00396BC1" w:rsidRDefault="00867F49" w:rsidP="00EC693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61" w:type="dxa"/>
            <w:gridSpan w:val="7"/>
          </w:tcPr>
          <w:p w14:paraId="0D9D1287" w14:textId="77777777" w:rsidR="00867F49" w:rsidRPr="00396BC1" w:rsidRDefault="00867F49" w:rsidP="00EC6936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96BC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396BC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536B80" w:rsidRPr="00396BC1" w14:paraId="4A5C6277" w14:textId="77777777" w:rsidTr="003A7E97">
        <w:tc>
          <w:tcPr>
            <w:tcW w:w="3420" w:type="dxa"/>
          </w:tcPr>
          <w:p w14:paraId="7021DFCD" w14:textId="0F8125B3" w:rsidR="00867F49" w:rsidRPr="00396BC1" w:rsidRDefault="00867F49" w:rsidP="00EC6936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D51D7F" w:rsidRPr="00D51D7F">
              <w:rPr>
                <w:rFonts w:asciiTheme="majorBidi" w:hAnsiTheme="majorBidi"/>
                <w:b/>
                <w:sz w:val="30"/>
                <w:szCs w:val="30"/>
              </w:rPr>
              <w:t>31</w:t>
            </w: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D51D7F" w:rsidRPr="00D51D7F">
              <w:rPr>
                <w:rFonts w:asciiTheme="majorBidi" w:hAnsiTheme="majorBidi"/>
                <w:b/>
                <w:sz w:val="30"/>
                <w:szCs w:val="30"/>
              </w:rPr>
              <w:t>2568</w:t>
            </w:r>
          </w:p>
        </w:tc>
        <w:tc>
          <w:tcPr>
            <w:tcW w:w="1225" w:type="dxa"/>
            <w:vAlign w:val="center"/>
          </w:tcPr>
          <w:p w14:paraId="5E93B7DA" w14:textId="77777777" w:rsidR="00867F49" w:rsidRPr="00396BC1" w:rsidRDefault="00867F49" w:rsidP="00EC693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" w:type="dxa"/>
            <w:vAlign w:val="center"/>
          </w:tcPr>
          <w:p w14:paraId="6401141D" w14:textId="77777777" w:rsidR="00867F49" w:rsidRPr="00396BC1" w:rsidRDefault="00867F49" w:rsidP="00EC6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84" w:type="dxa"/>
            <w:vAlign w:val="center"/>
          </w:tcPr>
          <w:p w14:paraId="186D8849" w14:textId="77777777" w:rsidR="00867F49" w:rsidRPr="00396BC1" w:rsidRDefault="00867F49" w:rsidP="00EC693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dxa"/>
            <w:vAlign w:val="center"/>
          </w:tcPr>
          <w:p w14:paraId="3D1213A3" w14:textId="77777777" w:rsidR="00867F49" w:rsidRPr="00396BC1" w:rsidRDefault="00867F49" w:rsidP="00EC6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5" w:type="dxa"/>
            <w:vAlign w:val="center"/>
          </w:tcPr>
          <w:p w14:paraId="79883A1D" w14:textId="65667534" w:rsidR="00867F49" w:rsidRPr="00396BC1" w:rsidRDefault="00867F49" w:rsidP="00EC693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dxa"/>
            <w:vAlign w:val="center"/>
          </w:tcPr>
          <w:p w14:paraId="7A2A6BEF" w14:textId="77777777" w:rsidR="00867F49" w:rsidRPr="00396BC1" w:rsidRDefault="00867F49" w:rsidP="00EC6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84" w:type="dxa"/>
            <w:vAlign w:val="center"/>
          </w:tcPr>
          <w:p w14:paraId="487BA456" w14:textId="77777777" w:rsidR="00867F49" w:rsidRPr="00396BC1" w:rsidRDefault="00867F49" w:rsidP="00EC6936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36B80" w:rsidRPr="00396BC1" w14:paraId="452EB23A" w14:textId="77777777" w:rsidTr="003A7E97">
        <w:tc>
          <w:tcPr>
            <w:tcW w:w="3420" w:type="dxa"/>
          </w:tcPr>
          <w:p w14:paraId="553A464C" w14:textId="32AB7D60" w:rsidR="00536B80" w:rsidRPr="00396BC1" w:rsidRDefault="00536B80" w:rsidP="00536B80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(เปลี่ยนแปลงร้อยละ </w:t>
            </w:r>
            <w:r w:rsidR="00D51D7F" w:rsidRPr="00D51D7F">
              <w:rPr>
                <w:rFonts w:asciiTheme="majorBidi" w:hAnsiTheme="majorBidi"/>
                <w:sz w:val="30"/>
                <w:szCs w:val="30"/>
              </w:rPr>
              <w:t>1</w:t>
            </w: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225" w:type="dxa"/>
          </w:tcPr>
          <w:p w14:paraId="37A7ADFF" w14:textId="3A2C334D" w:rsidR="00536B80" w:rsidRPr="00396BC1" w:rsidRDefault="00303EEB" w:rsidP="0053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3EE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51D7F" w:rsidRPr="00D51D7F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Pr="00303EE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51D7F" w:rsidRPr="00D51D7F">
              <w:rPr>
                <w:rFonts w:asciiTheme="majorBidi" w:hAnsiTheme="majorBidi" w:cstheme="majorBidi"/>
                <w:sz w:val="30"/>
                <w:szCs w:val="30"/>
              </w:rPr>
              <w:t>273</w:t>
            </w:r>
            <w:r w:rsidRPr="00303EE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3" w:type="dxa"/>
            <w:vAlign w:val="center"/>
          </w:tcPr>
          <w:p w14:paraId="36CAE80E" w14:textId="77777777" w:rsidR="00536B80" w:rsidRPr="00396BC1" w:rsidRDefault="00536B80" w:rsidP="0053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84" w:type="dxa"/>
          </w:tcPr>
          <w:p w14:paraId="21352174" w14:textId="0462C7AE" w:rsidR="00536B80" w:rsidRPr="00396BC1" w:rsidRDefault="00D51D7F" w:rsidP="0053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="00303EEB" w:rsidRPr="00303EE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321</w:t>
            </w:r>
          </w:p>
        </w:tc>
        <w:tc>
          <w:tcPr>
            <w:tcW w:w="255" w:type="dxa"/>
            <w:vAlign w:val="center"/>
          </w:tcPr>
          <w:p w14:paraId="0E5113BE" w14:textId="77777777" w:rsidR="00536B80" w:rsidRPr="00396BC1" w:rsidRDefault="00536B80" w:rsidP="0053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5" w:type="dxa"/>
          </w:tcPr>
          <w:p w14:paraId="576F2721" w14:textId="11CC9698" w:rsidR="00536B80" w:rsidRPr="00396BC1" w:rsidRDefault="00D346CB" w:rsidP="0053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346C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51D7F" w:rsidRPr="00D51D7F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D346C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51D7F" w:rsidRPr="00D51D7F">
              <w:rPr>
                <w:rFonts w:asciiTheme="majorBidi" w:hAnsiTheme="majorBidi" w:cstheme="majorBidi"/>
                <w:sz w:val="30"/>
                <w:szCs w:val="30"/>
              </w:rPr>
              <w:t>829</w:t>
            </w:r>
            <w:r w:rsidRPr="00D346C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5" w:type="dxa"/>
            <w:vAlign w:val="center"/>
          </w:tcPr>
          <w:p w14:paraId="5E3D0549" w14:textId="77777777" w:rsidR="00536B80" w:rsidRPr="00396BC1" w:rsidRDefault="00536B80" w:rsidP="0053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84" w:type="dxa"/>
          </w:tcPr>
          <w:p w14:paraId="6600BBBA" w14:textId="2B69809C" w:rsidR="00536B80" w:rsidRPr="00396BC1" w:rsidRDefault="00D51D7F" w:rsidP="0053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017166" w:rsidRPr="0001716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963</w:t>
            </w:r>
          </w:p>
        </w:tc>
      </w:tr>
      <w:tr w:rsidR="00536B80" w:rsidRPr="00396BC1" w14:paraId="0AF51F76" w14:textId="77777777" w:rsidTr="003A7E97">
        <w:tc>
          <w:tcPr>
            <w:tcW w:w="3420" w:type="dxa"/>
          </w:tcPr>
          <w:p w14:paraId="2B7824E0" w14:textId="3BE47FF2" w:rsidR="00536B80" w:rsidRPr="00396BC1" w:rsidRDefault="00536B80" w:rsidP="00536B80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 (เปลี่ยนแปลงร้อยละ </w:t>
            </w:r>
            <w:r w:rsidR="00D51D7F" w:rsidRPr="00D51D7F">
              <w:rPr>
                <w:rFonts w:asciiTheme="majorBidi" w:hAnsiTheme="majorBidi"/>
                <w:sz w:val="30"/>
                <w:szCs w:val="30"/>
              </w:rPr>
              <w:t>1</w:t>
            </w: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225" w:type="dxa"/>
          </w:tcPr>
          <w:p w14:paraId="5B152A12" w14:textId="77777777" w:rsidR="00481DFC" w:rsidRDefault="00481DFC" w:rsidP="0053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E409837" w14:textId="50EA88E2" w:rsidR="00481DFC" w:rsidRPr="00396BC1" w:rsidRDefault="00D51D7F" w:rsidP="0053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303EEB" w:rsidRPr="00303EE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956</w:t>
            </w:r>
          </w:p>
        </w:tc>
        <w:tc>
          <w:tcPr>
            <w:tcW w:w="233" w:type="dxa"/>
          </w:tcPr>
          <w:p w14:paraId="5F1C40C2" w14:textId="77777777" w:rsidR="00536B80" w:rsidRPr="00396BC1" w:rsidRDefault="00536B80" w:rsidP="0053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84" w:type="dxa"/>
          </w:tcPr>
          <w:p w14:paraId="2DF9CD20" w14:textId="77777777" w:rsidR="00481DFC" w:rsidRDefault="00481DFC" w:rsidP="0053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C621EBB" w14:textId="10DA727C" w:rsidR="00481DFC" w:rsidRPr="00396BC1" w:rsidRDefault="00303EEB" w:rsidP="0053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3EE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51D7F" w:rsidRPr="00D51D7F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Pr="00303EE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51D7F" w:rsidRPr="00D51D7F">
              <w:rPr>
                <w:rFonts w:asciiTheme="majorBidi" w:hAnsiTheme="majorBidi" w:cstheme="majorBidi"/>
                <w:sz w:val="30"/>
                <w:szCs w:val="30"/>
              </w:rPr>
              <w:t>492</w:t>
            </w:r>
            <w:r w:rsidRPr="00303EE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5" w:type="dxa"/>
          </w:tcPr>
          <w:p w14:paraId="5B41E1F2" w14:textId="77777777" w:rsidR="00536B80" w:rsidRPr="00396BC1" w:rsidRDefault="00536B80" w:rsidP="0053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5" w:type="dxa"/>
          </w:tcPr>
          <w:p w14:paraId="0E346941" w14:textId="77777777" w:rsidR="00481DFC" w:rsidRDefault="00481DFC" w:rsidP="0053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FA46A18" w14:textId="2FDE49ED" w:rsidR="00481DFC" w:rsidRPr="00396BC1" w:rsidRDefault="00D51D7F" w:rsidP="0053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D346CB" w:rsidRPr="00D346C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001</w:t>
            </w:r>
          </w:p>
        </w:tc>
        <w:tc>
          <w:tcPr>
            <w:tcW w:w="255" w:type="dxa"/>
          </w:tcPr>
          <w:p w14:paraId="1186FE9A" w14:textId="77777777" w:rsidR="00536B80" w:rsidRPr="00396BC1" w:rsidRDefault="00536B80" w:rsidP="0053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84" w:type="dxa"/>
          </w:tcPr>
          <w:p w14:paraId="7510EA29" w14:textId="77777777" w:rsidR="00481DFC" w:rsidRDefault="00481DFC" w:rsidP="0048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5E7715F" w14:textId="482504B4" w:rsidR="00481DFC" w:rsidRPr="00396BC1" w:rsidRDefault="00017166" w:rsidP="0048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1716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51D7F" w:rsidRPr="00D51D7F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01716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51D7F" w:rsidRPr="00D51D7F">
              <w:rPr>
                <w:rFonts w:asciiTheme="majorBidi" w:hAnsiTheme="majorBidi" w:cstheme="majorBidi"/>
                <w:sz w:val="30"/>
                <w:szCs w:val="30"/>
              </w:rPr>
              <w:t>274</w:t>
            </w:r>
            <w:r w:rsidRPr="0001716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36B80" w:rsidRPr="00396BC1" w14:paraId="155A1173" w14:textId="77777777" w:rsidTr="003A7E97">
        <w:tc>
          <w:tcPr>
            <w:tcW w:w="3420" w:type="dxa"/>
          </w:tcPr>
          <w:p w14:paraId="78C4A318" w14:textId="037EA340" w:rsidR="00536B80" w:rsidRPr="00396BC1" w:rsidRDefault="00536B80" w:rsidP="00536B80">
            <w:pPr>
              <w:ind w:left="234" w:right="198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(เปลี่ยนแปลงร้อยละ </w:t>
            </w:r>
            <w:r w:rsidR="00D51D7F" w:rsidRPr="00D51D7F">
              <w:rPr>
                <w:rFonts w:asciiTheme="majorBidi" w:hAnsiTheme="majorBidi"/>
                <w:sz w:val="30"/>
                <w:szCs w:val="30"/>
              </w:rPr>
              <w:t>20</w:t>
            </w: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225" w:type="dxa"/>
          </w:tcPr>
          <w:p w14:paraId="6D8AC9DE" w14:textId="77777777" w:rsidR="00481DFC" w:rsidRDefault="00481DFC" w:rsidP="0053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EB3EE3F" w14:textId="6E515A0F" w:rsidR="00481DFC" w:rsidRPr="00396BC1" w:rsidRDefault="00303EEB" w:rsidP="0053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3EE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51D7F" w:rsidRPr="00D51D7F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303EE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51D7F" w:rsidRPr="00D51D7F">
              <w:rPr>
                <w:rFonts w:asciiTheme="majorBidi" w:hAnsiTheme="majorBidi" w:cstheme="majorBidi"/>
                <w:sz w:val="30"/>
                <w:szCs w:val="30"/>
              </w:rPr>
              <w:t>871</w:t>
            </w:r>
            <w:r w:rsidRPr="00303EE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3" w:type="dxa"/>
            <w:vAlign w:val="bottom"/>
          </w:tcPr>
          <w:p w14:paraId="57C7D03C" w14:textId="77777777" w:rsidR="00536B80" w:rsidRPr="00396BC1" w:rsidRDefault="00536B80" w:rsidP="0053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</w:tcPr>
          <w:p w14:paraId="4BD286A5" w14:textId="77777777" w:rsidR="00481DFC" w:rsidRDefault="00481DFC" w:rsidP="0053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2AF9005" w14:textId="2B0682E7" w:rsidR="00481DFC" w:rsidRPr="00396BC1" w:rsidRDefault="00D51D7F" w:rsidP="0053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303EEB" w:rsidRPr="00303EE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896</w:t>
            </w:r>
          </w:p>
        </w:tc>
        <w:tc>
          <w:tcPr>
            <w:tcW w:w="255" w:type="dxa"/>
            <w:vAlign w:val="bottom"/>
          </w:tcPr>
          <w:p w14:paraId="3434FCFD" w14:textId="77777777" w:rsidR="00536B80" w:rsidRPr="00396BC1" w:rsidRDefault="00536B80" w:rsidP="0053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5" w:type="dxa"/>
          </w:tcPr>
          <w:p w14:paraId="5FC7BCD1" w14:textId="77777777" w:rsidR="00481DFC" w:rsidRDefault="00481DFC" w:rsidP="0053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32FC193" w14:textId="35B00E0E" w:rsidR="00481DFC" w:rsidRPr="00396BC1" w:rsidRDefault="00017166" w:rsidP="0053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1716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51D7F" w:rsidRPr="00D51D7F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01716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51D7F" w:rsidRPr="00D51D7F">
              <w:rPr>
                <w:rFonts w:asciiTheme="majorBidi" w:hAnsiTheme="majorBidi" w:cstheme="majorBidi"/>
                <w:sz w:val="30"/>
                <w:szCs w:val="30"/>
              </w:rPr>
              <w:t>484</w:t>
            </w:r>
            <w:r w:rsidRPr="0001716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5" w:type="dxa"/>
            <w:vAlign w:val="bottom"/>
          </w:tcPr>
          <w:p w14:paraId="7A21E044" w14:textId="77777777" w:rsidR="00536B80" w:rsidRPr="00396BC1" w:rsidRDefault="00536B80" w:rsidP="0053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</w:tcPr>
          <w:p w14:paraId="0E7C82D8" w14:textId="77777777" w:rsidR="00481DFC" w:rsidRDefault="00481DFC" w:rsidP="0053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B757D70" w14:textId="241E5571" w:rsidR="00481DFC" w:rsidRPr="00396BC1" w:rsidRDefault="00D51D7F" w:rsidP="0053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303EEB" w:rsidRPr="00303EE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232</w:t>
            </w:r>
          </w:p>
        </w:tc>
      </w:tr>
      <w:tr w:rsidR="00D445F1" w:rsidRPr="00396BC1" w14:paraId="41D4D2D1" w14:textId="77777777" w:rsidTr="003A7E97">
        <w:tc>
          <w:tcPr>
            <w:tcW w:w="3420" w:type="dxa"/>
          </w:tcPr>
          <w:p w14:paraId="03CFEFDA" w14:textId="77777777" w:rsidR="00D445F1" w:rsidRPr="00396BC1" w:rsidRDefault="00D445F1" w:rsidP="00536B80">
            <w:pPr>
              <w:ind w:left="234" w:right="198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5" w:type="dxa"/>
          </w:tcPr>
          <w:p w14:paraId="5B3124DB" w14:textId="77777777" w:rsidR="00D445F1" w:rsidRPr="00396BC1" w:rsidRDefault="00D445F1" w:rsidP="0053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" w:type="dxa"/>
            <w:vAlign w:val="bottom"/>
          </w:tcPr>
          <w:p w14:paraId="075FDB46" w14:textId="77777777" w:rsidR="00D445F1" w:rsidRPr="00396BC1" w:rsidRDefault="00D445F1" w:rsidP="0053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</w:tcPr>
          <w:p w14:paraId="036BCD9F" w14:textId="77777777" w:rsidR="00D445F1" w:rsidRPr="00396BC1" w:rsidRDefault="00D445F1" w:rsidP="0053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dxa"/>
            <w:vAlign w:val="bottom"/>
          </w:tcPr>
          <w:p w14:paraId="59BC0149" w14:textId="77777777" w:rsidR="00D445F1" w:rsidRPr="00396BC1" w:rsidRDefault="00D445F1" w:rsidP="0053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5" w:type="dxa"/>
          </w:tcPr>
          <w:p w14:paraId="1C8A3406" w14:textId="77777777" w:rsidR="00D445F1" w:rsidRPr="00396BC1" w:rsidRDefault="00D445F1" w:rsidP="0053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dxa"/>
            <w:vAlign w:val="bottom"/>
          </w:tcPr>
          <w:p w14:paraId="7CFA903C" w14:textId="77777777" w:rsidR="00D445F1" w:rsidRPr="00396BC1" w:rsidRDefault="00D445F1" w:rsidP="0053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</w:tcPr>
          <w:p w14:paraId="337C47A2" w14:textId="77777777" w:rsidR="00D445F1" w:rsidRPr="00396BC1" w:rsidRDefault="00D445F1" w:rsidP="0053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12167" w:rsidRPr="00396BC1" w14:paraId="7601502A" w14:textId="77777777" w:rsidTr="00912167">
        <w:tc>
          <w:tcPr>
            <w:tcW w:w="3420" w:type="dxa"/>
          </w:tcPr>
          <w:p w14:paraId="7EBB49DE" w14:textId="0CA5775F" w:rsidR="00912167" w:rsidRPr="00396BC1" w:rsidRDefault="00912167" w:rsidP="00912167">
            <w:pPr>
              <w:ind w:left="234" w:right="198" w:hanging="23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D51D7F" w:rsidRPr="00D51D7F">
              <w:rPr>
                <w:rFonts w:asciiTheme="majorBidi" w:hAnsiTheme="majorBidi"/>
                <w:b/>
                <w:bCs/>
                <w:sz w:val="30"/>
                <w:szCs w:val="30"/>
              </w:rPr>
              <w:t>31</w:t>
            </w: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D51D7F" w:rsidRPr="00D51D7F">
              <w:rPr>
                <w:rFonts w:asciiTheme="majorBidi" w:hAnsi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225" w:type="dxa"/>
          </w:tcPr>
          <w:p w14:paraId="720DC8CD" w14:textId="77777777" w:rsidR="00912167" w:rsidRPr="00396BC1" w:rsidRDefault="00912167" w:rsidP="00912167">
            <w:pPr>
              <w:tabs>
                <w:tab w:val="clear" w:pos="907"/>
                <w:tab w:val="decimal" w:pos="91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" w:type="dxa"/>
            <w:vAlign w:val="bottom"/>
          </w:tcPr>
          <w:p w14:paraId="15DD43C1" w14:textId="77777777" w:rsidR="00912167" w:rsidRPr="00396BC1" w:rsidRDefault="00912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</w:tcPr>
          <w:p w14:paraId="647D1083" w14:textId="77777777" w:rsidR="00912167" w:rsidRPr="00396BC1" w:rsidRDefault="00912167" w:rsidP="00912167">
            <w:pPr>
              <w:tabs>
                <w:tab w:val="decimal" w:pos="94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dxa"/>
            <w:vAlign w:val="bottom"/>
          </w:tcPr>
          <w:p w14:paraId="2CEF63C8" w14:textId="77777777" w:rsidR="00912167" w:rsidRPr="00396BC1" w:rsidRDefault="00912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5" w:type="dxa"/>
          </w:tcPr>
          <w:p w14:paraId="76D3C299" w14:textId="77777777" w:rsidR="00912167" w:rsidRPr="00396BC1" w:rsidRDefault="00912167" w:rsidP="00912167">
            <w:pPr>
              <w:tabs>
                <w:tab w:val="clear" w:pos="907"/>
                <w:tab w:val="decimal" w:pos="91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dxa"/>
            <w:vAlign w:val="bottom"/>
          </w:tcPr>
          <w:p w14:paraId="34DD6AB5" w14:textId="77777777" w:rsidR="00912167" w:rsidRPr="00396BC1" w:rsidRDefault="00912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</w:tcPr>
          <w:p w14:paraId="2D5376CD" w14:textId="77777777" w:rsidR="00912167" w:rsidRPr="00396BC1" w:rsidRDefault="00912167" w:rsidP="00912167">
            <w:pPr>
              <w:tabs>
                <w:tab w:val="decimal" w:pos="94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E3467" w:rsidRPr="00396BC1" w14:paraId="3C637CED" w14:textId="77777777">
        <w:tc>
          <w:tcPr>
            <w:tcW w:w="3420" w:type="dxa"/>
          </w:tcPr>
          <w:p w14:paraId="2B6D5637" w14:textId="77F59C32" w:rsidR="003E3467" w:rsidRPr="00396BC1" w:rsidRDefault="003E3467" w:rsidP="003E3467">
            <w:pPr>
              <w:ind w:left="234" w:right="198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(เปลี่ยนแปลงร้อยละ </w:t>
            </w:r>
            <w:r w:rsidR="00D51D7F" w:rsidRPr="00D51D7F">
              <w:rPr>
                <w:rFonts w:asciiTheme="majorBidi" w:hAnsiTheme="majorBidi"/>
                <w:sz w:val="30"/>
                <w:szCs w:val="30"/>
              </w:rPr>
              <w:t>1</w:t>
            </w: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225" w:type="dxa"/>
          </w:tcPr>
          <w:p w14:paraId="1C9158AB" w14:textId="65D5A3DB" w:rsidR="003E3467" w:rsidRPr="00396BC1" w:rsidRDefault="003E3467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51D7F" w:rsidRPr="00D51D7F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51D7F" w:rsidRPr="00D51D7F">
              <w:rPr>
                <w:rFonts w:asciiTheme="majorBidi" w:hAnsiTheme="majorBidi" w:cstheme="majorBidi"/>
                <w:sz w:val="30"/>
                <w:szCs w:val="30"/>
              </w:rPr>
              <w:t>201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3" w:type="dxa"/>
            <w:vAlign w:val="center"/>
          </w:tcPr>
          <w:p w14:paraId="0F03660D" w14:textId="77777777" w:rsidR="003E3467" w:rsidRPr="00396BC1" w:rsidRDefault="003E3467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</w:tcPr>
          <w:p w14:paraId="106EB09B" w14:textId="1C5494B5" w:rsidR="003E3467" w:rsidRPr="00396BC1" w:rsidRDefault="00D51D7F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3E3467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611</w:t>
            </w:r>
          </w:p>
        </w:tc>
        <w:tc>
          <w:tcPr>
            <w:tcW w:w="255" w:type="dxa"/>
            <w:vAlign w:val="center"/>
          </w:tcPr>
          <w:p w14:paraId="0179E069" w14:textId="77777777" w:rsidR="003E3467" w:rsidRPr="00396BC1" w:rsidRDefault="003E3467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5" w:type="dxa"/>
          </w:tcPr>
          <w:p w14:paraId="3BA2D52A" w14:textId="3BDBD51B" w:rsidR="003E3467" w:rsidRPr="00396BC1" w:rsidRDefault="003E3467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51D7F" w:rsidRPr="00D51D7F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51D7F" w:rsidRPr="00D51D7F">
              <w:rPr>
                <w:rFonts w:asciiTheme="majorBidi" w:hAnsiTheme="majorBidi" w:cstheme="majorBidi"/>
                <w:sz w:val="30"/>
                <w:szCs w:val="30"/>
              </w:rPr>
              <w:t>715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5" w:type="dxa"/>
            <w:vAlign w:val="center"/>
          </w:tcPr>
          <w:p w14:paraId="70D88EDD" w14:textId="77777777" w:rsidR="003E3467" w:rsidRPr="00396BC1" w:rsidRDefault="003E3467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</w:tcPr>
          <w:p w14:paraId="3EED9B16" w14:textId="1A19FD4F" w:rsidR="003E3467" w:rsidRPr="00396BC1" w:rsidRDefault="00D51D7F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3E3467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390</w:t>
            </w:r>
          </w:p>
        </w:tc>
      </w:tr>
      <w:tr w:rsidR="003E3467" w:rsidRPr="00396BC1" w14:paraId="423E2F84" w14:textId="77777777">
        <w:tc>
          <w:tcPr>
            <w:tcW w:w="3420" w:type="dxa"/>
          </w:tcPr>
          <w:p w14:paraId="4FBC5315" w14:textId="4496D1D6" w:rsidR="003E3467" w:rsidRPr="00396BC1" w:rsidRDefault="003E3467" w:rsidP="003E3467">
            <w:pPr>
              <w:ind w:left="234" w:right="198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 (เปลี่ยนแปลงร้อยละ </w:t>
            </w:r>
            <w:r w:rsidR="00D51D7F" w:rsidRPr="00D51D7F">
              <w:rPr>
                <w:rFonts w:asciiTheme="majorBidi" w:hAnsiTheme="majorBidi"/>
                <w:sz w:val="30"/>
                <w:szCs w:val="30"/>
              </w:rPr>
              <w:t>1</w:t>
            </w: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225" w:type="dxa"/>
          </w:tcPr>
          <w:p w14:paraId="7F6C3012" w14:textId="77777777" w:rsidR="003E3467" w:rsidRPr="00396BC1" w:rsidRDefault="003E3467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325C1A8" w14:textId="7AF1E801" w:rsidR="003E3467" w:rsidRPr="00396BC1" w:rsidRDefault="00D51D7F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3E3467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145</w:t>
            </w:r>
          </w:p>
        </w:tc>
        <w:tc>
          <w:tcPr>
            <w:tcW w:w="233" w:type="dxa"/>
          </w:tcPr>
          <w:p w14:paraId="3A833F72" w14:textId="77777777" w:rsidR="003E3467" w:rsidRPr="00396BC1" w:rsidRDefault="003E3467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</w:tcPr>
          <w:p w14:paraId="5DF2336C" w14:textId="77777777" w:rsidR="003E3467" w:rsidRPr="00396BC1" w:rsidRDefault="003E3467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BE091BA" w14:textId="0928D155" w:rsidR="003E3467" w:rsidRPr="00396BC1" w:rsidRDefault="003E3467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51D7F" w:rsidRPr="00D51D7F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51D7F" w:rsidRPr="00D51D7F">
              <w:rPr>
                <w:rFonts w:asciiTheme="majorBidi" w:hAnsiTheme="majorBidi" w:cstheme="majorBidi"/>
                <w:sz w:val="30"/>
                <w:szCs w:val="30"/>
              </w:rPr>
              <w:t>096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5" w:type="dxa"/>
          </w:tcPr>
          <w:p w14:paraId="31437193" w14:textId="77777777" w:rsidR="003E3467" w:rsidRPr="00396BC1" w:rsidRDefault="003E3467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5" w:type="dxa"/>
          </w:tcPr>
          <w:p w14:paraId="6C8FFDA5" w14:textId="77777777" w:rsidR="003E3467" w:rsidRPr="00396BC1" w:rsidRDefault="003E3467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AAE1C06" w14:textId="27EE8DD1" w:rsidR="003E3467" w:rsidRPr="00396BC1" w:rsidRDefault="00D51D7F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3E3467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078</w:t>
            </w:r>
          </w:p>
        </w:tc>
        <w:tc>
          <w:tcPr>
            <w:tcW w:w="255" w:type="dxa"/>
          </w:tcPr>
          <w:p w14:paraId="3475F1DD" w14:textId="77777777" w:rsidR="003E3467" w:rsidRPr="00396BC1" w:rsidRDefault="003E3467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</w:tcPr>
          <w:p w14:paraId="2C13EA36" w14:textId="77777777" w:rsidR="003E3467" w:rsidRPr="00396BC1" w:rsidRDefault="003E3467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FD9D145" w14:textId="3106A705" w:rsidR="003E3467" w:rsidRPr="00396BC1" w:rsidRDefault="003E3467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51D7F" w:rsidRPr="00D51D7F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51D7F" w:rsidRPr="00D51D7F">
              <w:rPr>
                <w:rFonts w:asciiTheme="majorBidi" w:hAnsiTheme="majorBidi" w:cstheme="majorBidi"/>
                <w:sz w:val="30"/>
                <w:szCs w:val="30"/>
              </w:rPr>
              <w:t>645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E3467" w:rsidRPr="00396BC1" w14:paraId="7F0B1D6B" w14:textId="77777777" w:rsidTr="00912167">
        <w:tc>
          <w:tcPr>
            <w:tcW w:w="3420" w:type="dxa"/>
          </w:tcPr>
          <w:p w14:paraId="66B1A08F" w14:textId="72E193C6" w:rsidR="003E3467" w:rsidRPr="00396BC1" w:rsidRDefault="003E3467" w:rsidP="003E3467">
            <w:pPr>
              <w:ind w:left="234" w:right="198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(เปลี่ยนแปลงร้อยละ </w:t>
            </w:r>
            <w:r w:rsidR="00D51D7F" w:rsidRPr="00D51D7F">
              <w:rPr>
                <w:rFonts w:asciiTheme="majorBidi" w:hAnsiTheme="majorBidi"/>
                <w:sz w:val="30"/>
                <w:szCs w:val="30"/>
              </w:rPr>
              <w:t>20</w:t>
            </w: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225" w:type="dxa"/>
          </w:tcPr>
          <w:p w14:paraId="058B15F7" w14:textId="77777777" w:rsidR="003E3467" w:rsidRPr="00396BC1" w:rsidRDefault="003E3467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606B0C8" w14:textId="7DD82C24" w:rsidR="003E3467" w:rsidRPr="00396BC1" w:rsidRDefault="003E3467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51D7F" w:rsidRPr="00D51D7F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51D7F" w:rsidRPr="00D51D7F">
              <w:rPr>
                <w:rFonts w:asciiTheme="majorBidi" w:hAnsiTheme="majorBidi" w:cstheme="majorBidi"/>
                <w:sz w:val="30"/>
                <w:szCs w:val="30"/>
              </w:rPr>
              <w:t>692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3" w:type="dxa"/>
            <w:vAlign w:val="bottom"/>
          </w:tcPr>
          <w:p w14:paraId="39B8C4D2" w14:textId="77777777" w:rsidR="003E3467" w:rsidRPr="00396BC1" w:rsidRDefault="003E3467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</w:tcPr>
          <w:p w14:paraId="4632309E" w14:textId="77777777" w:rsidR="003E3467" w:rsidRPr="00396BC1" w:rsidRDefault="003E3467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1C4D834" w14:textId="5149115F" w:rsidR="003E3467" w:rsidRPr="00396BC1" w:rsidRDefault="00D51D7F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3E3467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632</w:t>
            </w:r>
          </w:p>
        </w:tc>
        <w:tc>
          <w:tcPr>
            <w:tcW w:w="255" w:type="dxa"/>
            <w:vAlign w:val="bottom"/>
          </w:tcPr>
          <w:p w14:paraId="77A6F65D" w14:textId="77777777" w:rsidR="003E3467" w:rsidRPr="00396BC1" w:rsidRDefault="003E3467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5" w:type="dxa"/>
          </w:tcPr>
          <w:p w14:paraId="72EC1558" w14:textId="77777777" w:rsidR="003E3467" w:rsidRPr="00396BC1" w:rsidRDefault="003E3467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418D6E9" w14:textId="70909DE5" w:rsidR="003E3467" w:rsidRPr="00396BC1" w:rsidRDefault="003E3467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51D7F" w:rsidRPr="00D51D7F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51D7F" w:rsidRPr="00D51D7F">
              <w:rPr>
                <w:rFonts w:asciiTheme="majorBidi" w:hAnsiTheme="majorBidi" w:cstheme="majorBidi"/>
                <w:sz w:val="30"/>
                <w:szCs w:val="30"/>
              </w:rPr>
              <w:t>087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5" w:type="dxa"/>
            <w:vAlign w:val="bottom"/>
          </w:tcPr>
          <w:p w14:paraId="37F96CD5" w14:textId="77777777" w:rsidR="003E3467" w:rsidRPr="00396BC1" w:rsidRDefault="003E3467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</w:tcPr>
          <w:p w14:paraId="790EEA21" w14:textId="77777777" w:rsidR="003E3467" w:rsidRPr="00396BC1" w:rsidRDefault="003E3467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71801D5" w14:textId="49032F3B" w:rsidR="003E3467" w:rsidRPr="00396BC1" w:rsidRDefault="00D51D7F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3E3467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784</w:t>
            </w:r>
          </w:p>
        </w:tc>
      </w:tr>
    </w:tbl>
    <w:p w14:paraId="3E263840" w14:textId="623EAF81" w:rsidR="009249C1" w:rsidRPr="00396BC1" w:rsidRDefault="009249C1" w:rsidP="009249C1">
      <w:pPr>
        <w:pStyle w:val="Heading2"/>
        <w:tabs>
          <w:tab w:val="clear" w:pos="340"/>
        </w:tabs>
        <w:ind w:left="540" w:hanging="540"/>
        <w:rPr>
          <w:b w:val="0"/>
          <w:bCs w:val="0"/>
        </w:rPr>
      </w:pPr>
      <w:r w:rsidRPr="00396BC1">
        <w:rPr>
          <w:cs/>
        </w:rPr>
        <w:t>สำรองตามกฎหมาย</w:t>
      </w:r>
    </w:p>
    <w:p w14:paraId="5B48C5DE" w14:textId="77777777" w:rsidR="009249C1" w:rsidRPr="00396BC1" w:rsidRDefault="009249C1" w:rsidP="00F76B31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405743AF" w14:textId="6FDAFA6E" w:rsidR="00977299" w:rsidRPr="00396BC1" w:rsidRDefault="00F76B31" w:rsidP="00F76B31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396BC1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D51D7F" w:rsidRPr="00D51D7F">
        <w:rPr>
          <w:rFonts w:ascii="Angsana New" w:hAnsi="Angsana New"/>
          <w:sz w:val="30"/>
          <w:szCs w:val="30"/>
        </w:rPr>
        <w:t>2535</w:t>
      </w:r>
      <w:r w:rsidRPr="00396BC1">
        <w:rPr>
          <w:rFonts w:ascii="Angsana New" w:hAnsi="Angsana New"/>
          <w:sz w:val="30"/>
          <w:szCs w:val="30"/>
          <w:cs/>
        </w:rPr>
        <w:t xml:space="preserve"> มาตรา </w:t>
      </w:r>
      <w:r w:rsidR="00D51D7F" w:rsidRPr="00D51D7F">
        <w:rPr>
          <w:rFonts w:ascii="Angsana New" w:hAnsi="Angsana New"/>
          <w:sz w:val="30"/>
          <w:szCs w:val="30"/>
        </w:rPr>
        <w:t>116</w:t>
      </w:r>
      <w:r w:rsidRPr="00396BC1">
        <w:rPr>
          <w:rFonts w:ascii="Angsana New" w:hAnsi="Angsana New"/>
          <w:sz w:val="30"/>
          <w:szCs w:val="30"/>
          <w:cs/>
        </w:rPr>
        <w:t xml:space="preserve"> บริษัทจะต้องจัดสรรทุนสำรอง (“สำรองตามกฎหมาย”) อย่างน้อยร้อยละ </w:t>
      </w:r>
      <w:r w:rsidR="00D51D7F" w:rsidRPr="00D51D7F">
        <w:rPr>
          <w:rFonts w:ascii="Angsana New" w:hAnsi="Angsana New"/>
          <w:sz w:val="30"/>
          <w:szCs w:val="30"/>
        </w:rPr>
        <w:t>5</w:t>
      </w:r>
      <w:r w:rsidRPr="00396BC1">
        <w:rPr>
          <w:rFonts w:ascii="Angsana New" w:hAnsi="Angsana New"/>
          <w:sz w:val="30"/>
          <w:szCs w:val="30"/>
          <w:cs/>
        </w:rPr>
        <w:t xml:space="preserve"> 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D51D7F" w:rsidRPr="00D51D7F">
        <w:rPr>
          <w:rFonts w:ascii="Angsana New" w:hAnsi="Angsana New"/>
          <w:sz w:val="30"/>
          <w:szCs w:val="30"/>
        </w:rPr>
        <w:t>10</w:t>
      </w:r>
      <w:r w:rsidRPr="00396BC1">
        <w:rPr>
          <w:rFonts w:ascii="Angsana New" w:hAnsi="Angsana New"/>
          <w:sz w:val="30"/>
          <w:szCs w:val="30"/>
          <w:cs/>
        </w:rPr>
        <w:t xml:space="preserve"> ของทุนจดทะเบียน เงินสำรองนี้จะนำไปจ่ายเป็นเงินปันผลไม่ได้</w:t>
      </w:r>
    </w:p>
    <w:p w14:paraId="6404968B" w14:textId="672B2907" w:rsidR="008A27DD" w:rsidRDefault="008A27DD" w:rsidP="00F76B31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415ED288" w14:textId="6B2EE38B" w:rsidR="00F54FBC" w:rsidRPr="00396BC1" w:rsidRDefault="00F54FBC" w:rsidP="00F76B31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F54FBC">
        <w:rPr>
          <w:rFonts w:ascii="Angsana New" w:hAnsi="Angsana New"/>
          <w:sz w:val="30"/>
          <w:szCs w:val="30"/>
          <w:cs/>
        </w:rPr>
        <w:t xml:space="preserve">สำรองตามกฎหมายของกลุ่มบริษัทและบริษัท ณ วันที่ </w:t>
      </w:r>
      <w:r w:rsidR="00D51D7F" w:rsidRPr="00D51D7F">
        <w:rPr>
          <w:rFonts w:ascii="Angsana New" w:hAnsi="Angsana New"/>
          <w:sz w:val="30"/>
          <w:szCs w:val="30"/>
        </w:rPr>
        <w:t>31</w:t>
      </w:r>
      <w:r w:rsidRPr="00F54FBC">
        <w:rPr>
          <w:rFonts w:ascii="Angsana New" w:hAnsi="Angsana New"/>
          <w:sz w:val="30"/>
          <w:szCs w:val="30"/>
        </w:rPr>
        <w:t xml:space="preserve"> </w:t>
      </w:r>
      <w:r w:rsidRPr="00F54FBC">
        <w:rPr>
          <w:rFonts w:ascii="Angsana New" w:hAnsi="Angsana New"/>
          <w:sz w:val="30"/>
          <w:szCs w:val="30"/>
          <w:cs/>
        </w:rPr>
        <w:t xml:space="preserve">ธันวาคม </w:t>
      </w:r>
      <w:r w:rsidR="00D51D7F" w:rsidRPr="00D51D7F">
        <w:rPr>
          <w:rFonts w:ascii="Angsana New" w:hAnsi="Angsana New"/>
          <w:sz w:val="30"/>
          <w:szCs w:val="30"/>
        </w:rPr>
        <w:t>2568</w:t>
      </w:r>
      <w:r w:rsidRPr="00F54FBC">
        <w:rPr>
          <w:rFonts w:ascii="Angsana New" w:hAnsi="Angsana New"/>
          <w:sz w:val="30"/>
          <w:szCs w:val="30"/>
        </w:rPr>
        <w:t xml:space="preserve"> </w:t>
      </w:r>
      <w:r w:rsidRPr="00F54FBC">
        <w:rPr>
          <w:rFonts w:ascii="Angsana New" w:hAnsi="Angsana New"/>
          <w:sz w:val="30"/>
          <w:szCs w:val="30"/>
          <w:cs/>
        </w:rPr>
        <w:t xml:space="preserve">มีจำนวนเท่ากับร้อยละ </w:t>
      </w:r>
      <w:r w:rsidR="00D51D7F" w:rsidRPr="00D51D7F">
        <w:rPr>
          <w:rFonts w:ascii="Angsana New" w:hAnsi="Angsana New"/>
          <w:sz w:val="30"/>
          <w:szCs w:val="30"/>
        </w:rPr>
        <w:t>10</w:t>
      </w:r>
      <w:r w:rsidRPr="00F54FBC">
        <w:rPr>
          <w:rFonts w:ascii="Angsana New" w:hAnsi="Angsana New"/>
          <w:sz w:val="30"/>
          <w:szCs w:val="30"/>
        </w:rPr>
        <w:t xml:space="preserve"> </w:t>
      </w:r>
      <w:r w:rsidRPr="00F54FBC">
        <w:rPr>
          <w:rFonts w:ascii="Angsana New" w:hAnsi="Angsana New"/>
          <w:sz w:val="30"/>
          <w:szCs w:val="30"/>
          <w:cs/>
        </w:rPr>
        <w:t>ของทุน</w:t>
      </w:r>
      <w:r w:rsidR="008416E5">
        <w:rPr>
          <w:rFonts w:ascii="Angsana New" w:hAnsi="Angsana New"/>
          <w:sz w:val="30"/>
          <w:szCs w:val="30"/>
        </w:rPr>
        <w:br/>
      </w:r>
      <w:r w:rsidRPr="00F54FBC">
        <w:rPr>
          <w:rFonts w:ascii="Angsana New" w:hAnsi="Angsana New"/>
          <w:sz w:val="30"/>
          <w:szCs w:val="30"/>
          <w:cs/>
        </w:rPr>
        <w:t>จดทะเบียนแล้ว</w:t>
      </w:r>
    </w:p>
    <w:p w14:paraId="49664DCB" w14:textId="2272E55E" w:rsidR="008430E5" w:rsidRPr="008D02D6" w:rsidRDefault="008430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30"/>
          <w:szCs w:val="30"/>
          <w:cs/>
        </w:rPr>
      </w:pPr>
    </w:p>
    <w:p w14:paraId="3FD6A855" w14:textId="3206C953" w:rsidR="006244D7" w:rsidRPr="00396BC1" w:rsidRDefault="006244D7" w:rsidP="006244D7">
      <w:pPr>
        <w:pStyle w:val="Heading2"/>
        <w:tabs>
          <w:tab w:val="clear" w:pos="340"/>
        </w:tabs>
        <w:ind w:left="540" w:hanging="540"/>
      </w:pPr>
      <w:r w:rsidRPr="00396BC1">
        <w:rPr>
          <w:cs/>
        </w:rPr>
        <w:t>ส่วนงานดำเนินงานและการจำแนกรายได้</w:t>
      </w:r>
    </w:p>
    <w:p w14:paraId="29048E9C" w14:textId="0C3A0E3B" w:rsidR="00C2559D" w:rsidRPr="00396BC1" w:rsidRDefault="00C2559D" w:rsidP="00C25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08"/>
        <w:jc w:val="thaiDistribute"/>
        <w:rPr>
          <w:rFonts w:asciiTheme="majorBidi" w:hAnsiTheme="majorBidi" w:cstheme="majorBidi"/>
          <w:sz w:val="30"/>
          <w:szCs w:val="30"/>
        </w:rPr>
      </w:pPr>
    </w:p>
    <w:p w14:paraId="368216D0" w14:textId="77777777" w:rsidR="00043F17" w:rsidRPr="00396BC1" w:rsidRDefault="00043F17" w:rsidP="00043F1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bookmarkStart w:id="0" w:name="_Hlk67338295"/>
      <w:r w:rsidRPr="00396BC1">
        <w:rPr>
          <w:rFonts w:ascii="Angsana New" w:hAnsi="Angsana New"/>
          <w:sz w:val="30"/>
          <w:szCs w:val="30"/>
          <w:cs/>
        </w:rPr>
        <w:t>ผลการดำเนินงานของส่วนงานที่รายงานต่อผู้มีอำนาจตัดสินใจสูงสุดด้านการดำเนินงานของกลุ่มบริษัท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14:paraId="37B20114" w14:textId="77777777" w:rsidR="00043F17" w:rsidRPr="00396BC1" w:rsidRDefault="00043F17" w:rsidP="00043F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08"/>
        <w:jc w:val="thaiDistribute"/>
        <w:rPr>
          <w:rFonts w:ascii="Angsana New" w:hAnsi="Angsana New"/>
          <w:sz w:val="30"/>
          <w:szCs w:val="30"/>
        </w:rPr>
      </w:pPr>
    </w:p>
    <w:p w14:paraId="42E03C19" w14:textId="77777777" w:rsidR="00043F17" w:rsidRPr="00396BC1" w:rsidRDefault="00043F17" w:rsidP="00043F1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96BC1">
        <w:rPr>
          <w:rFonts w:ascii="Angsana New" w:hAnsi="Angsana New"/>
          <w:sz w:val="30"/>
          <w:szCs w:val="30"/>
          <w:cs/>
        </w:rPr>
        <w:t xml:space="preserve">ผู้บริหารพิจารณาว่ากลุ่มบริษัทดำเนินกิจการในส่วนงานเดียวคือธุรกิจยาและเวชภัณฑ์ ดังนั้นจึงมีส่วนงานที่รายงานเพียงส่วนงานเดียว </w:t>
      </w:r>
    </w:p>
    <w:p w14:paraId="2F6E7123" w14:textId="77777777" w:rsidR="00043F17" w:rsidRPr="00396BC1" w:rsidRDefault="00043F17" w:rsidP="00043F1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AF70E54" w14:textId="7A287E93" w:rsidR="00043F17" w:rsidRPr="00396BC1" w:rsidRDefault="00043F17" w:rsidP="00043F1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96BC1">
        <w:rPr>
          <w:rFonts w:ascii="Angsana New" w:hAnsi="Angsana New"/>
          <w:sz w:val="30"/>
          <w:szCs w:val="30"/>
          <w:cs/>
        </w:rPr>
        <w:t>การดำเนินงานและรายได้หลักของกลุ่มบริษัทคือรายได้จากการขายสินค้าและการให้บริการ</w:t>
      </w:r>
    </w:p>
    <w:p w14:paraId="344BE519" w14:textId="6ECC6551" w:rsidR="001B3BF3" w:rsidRPr="00396BC1" w:rsidRDefault="001B3BF3" w:rsidP="00977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08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620"/>
        <w:gridCol w:w="270"/>
        <w:gridCol w:w="1530"/>
      </w:tblGrid>
      <w:tr w:rsidR="00DB1506" w:rsidRPr="00396BC1" w14:paraId="0F0804E2" w14:textId="77777777" w:rsidTr="00FE61B0">
        <w:trPr>
          <w:cantSplit/>
          <w:tblHeader/>
        </w:trPr>
        <w:tc>
          <w:tcPr>
            <w:tcW w:w="6030" w:type="dxa"/>
          </w:tcPr>
          <w:p w14:paraId="6A837BA6" w14:textId="701572EC" w:rsidR="00DB1506" w:rsidRPr="00396BC1" w:rsidRDefault="00DB1506" w:rsidP="00BC440F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420" w:type="dxa"/>
            <w:gridSpan w:val="3"/>
          </w:tcPr>
          <w:p w14:paraId="4A32843D" w14:textId="308FA86B" w:rsidR="00DB1506" w:rsidRPr="00396BC1" w:rsidRDefault="00DB1506" w:rsidP="00DB1506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C440F" w:rsidRPr="00396BC1" w14:paraId="3CA64C36" w14:textId="77777777" w:rsidTr="00FE61B0">
        <w:trPr>
          <w:cantSplit/>
          <w:tblHeader/>
        </w:trPr>
        <w:tc>
          <w:tcPr>
            <w:tcW w:w="6030" w:type="dxa"/>
          </w:tcPr>
          <w:p w14:paraId="1FD0D79D" w14:textId="48FD50F3" w:rsidR="00BC440F" w:rsidRPr="00396BC1" w:rsidRDefault="00BC440F" w:rsidP="00BC440F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396B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D51D7F" w:rsidRPr="00D51D7F">
              <w:rPr>
                <w:rFonts w:asciiTheme="majorBidi" w:hAnsiTheme="majorBidi"/>
                <w:b/>
                <w:i/>
                <w:sz w:val="30"/>
                <w:szCs w:val="30"/>
                <w:lang w:val="en-US"/>
              </w:rPr>
              <w:t>31</w:t>
            </w:r>
            <w:r w:rsidRPr="00396B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396B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620" w:type="dxa"/>
          </w:tcPr>
          <w:p w14:paraId="29EC5A4F" w14:textId="1D093285" w:rsidR="00BC440F" w:rsidRPr="00396BC1" w:rsidRDefault="00D51D7F" w:rsidP="00BC440F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6B514BFC" w14:textId="77777777" w:rsidR="00BC440F" w:rsidRPr="00396BC1" w:rsidRDefault="00BC440F" w:rsidP="00BC440F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8DCE0BC" w14:textId="41DE15B2" w:rsidR="00BC440F" w:rsidRPr="00396BC1" w:rsidRDefault="00D51D7F" w:rsidP="00BC440F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/>
                <w:sz w:val="30"/>
                <w:szCs w:val="30"/>
              </w:rPr>
              <w:t>2567</w:t>
            </w:r>
          </w:p>
        </w:tc>
      </w:tr>
      <w:tr w:rsidR="00BC440F" w:rsidRPr="00396BC1" w14:paraId="62ED2C20" w14:textId="77777777" w:rsidTr="00FE61B0">
        <w:trPr>
          <w:cantSplit/>
          <w:trHeight w:val="245"/>
          <w:tblHeader/>
        </w:trPr>
        <w:tc>
          <w:tcPr>
            <w:tcW w:w="6030" w:type="dxa"/>
            <w:vAlign w:val="bottom"/>
          </w:tcPr>
          <w:p w14:paraId="52C68B22" w14:textId="77777777" w:rsidR="00BC440F" w:rsidRPr="00396BC1" w:rsidRDefault="00BC440F" w:rsidP="00BC440F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420" w:type="dxa"/>
            <w:gridSpan w:val="3"/>
            <w:vAlign w:val="bottom"/>
          </w:tcPr>
          <w:p w14:paraId="25D47730" w14:textId="77777777" w:rsidR="00BC440F" w:rsidRPr="00396BC1" w:rsidRDefault="00BC440F" w:rsidP="00BC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26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C440F" w:rsidRPr="00396BC1" w14:paraId="4A7AF263" w14:textId="77777777" w:rsidTr="005046A7">
        <w:trPr>
          <w:cantSplit/>
          <w:trHeight w:val="245"/>
        </w:trPr>
        <w:tc>
          <w:tcPr>
            <w:tcW w:w="6030" w:type="dxa"/>
            <w:vAlign w:val="bottom"/>
          </w:tcPr>
          <w:p w14:paraId="3FC2B09A" w14:textId="77777777" w:rsidR="00BC440F" w:rsidRPr="00396BC1" w:rsidRDefault="00BC440F" w:rsidP="00BC440F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ข้อมูลตามส่วนงานดำเนินงาน</w:t>
            </w:r>
          </w:p>
        </w:tc>
        <w:tc>
          <w:tcPr>
            <w:tcW w:w="1620" w:type="dxa"/>
            <w:vAlign w:val="bottom"/>
          </w:tcPr>
          <w:p w14:paraId="2AFDC9C8" w14:textId="77777777" w:rsidR="00BC440F" w:rsidRPr="00396BC1" w:rsidRDefault="00BC440F" w:rsidP="00BC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hanging="43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6532BC38" w14:textId="77777777" w:rsidR="00BC440F" w:rsidRPr="00396BC1" w:rsidRDefault="00BC440F" w:rsidP="00BC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66BA3E2" w14:textId="77777777" w:rsidR="00BC440F" w:rsidRPr="00396BC1" w:rsidRDefault="00BC440F" w:rsidP="00BC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hanging="43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3E3467" w:rsidRPr="00396BC1" w14:paraId="33D22BD1" w14:textId="77777777" w:rsidTr="005046A7">
        <w:trPr>
          <w:cantSplit/>
        </w:trPr>
        <w:tc>
          <w:tcPr>
            <w:tcW w:w="6030" w:type="dxa"/>
            <w:vAlign w:val="bottom"/>
          </w:tcPr>
          <w:p w14:paraId="69B19F45" w14:textId="77777777" w:rsidR="003E3467" w:rsidRPr="00396BC1" w:rsidRDefault="003E3467" w:rsidP="003E3467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620" w:type="dxa"/>
          </w:tcPr>
          <w:p w14:paraId="5E381C11" w14:textId="636E81C5" w:rsidR="003E3467" w:rsidRPr="00396BC1" w:rsidRDefault="00D51D7F" w:rsidP="003E3467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B171DE" w:rsidRPr="00B171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667</w:t>
            </w:r>
            <w:r w:rsidR="00B171DE" w:rsidRPr="00B171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493</w:t>
            </w:r>
          </w:p>
        </w:tc>
        <w:tc>
          <w:tcPr>
            <w:tcW w:w="270" w:type="dxa"/>
            <w:vAlign w:val="bottom"/>
          </w:tcPr>
          <w:p w14:paraId="299997A3" w14:textId="77777777" w:rsidR="003E3467" w:rsidRPr="00396BC1" w:rsidRDefault="003E3467" w:rsidP="003E3467">
            <w:pPr>
              <w:pStyle w:val="30"/>
              <w:tabs>
                <w:tab w:val="clear" w:pos="360"/>
                <w:tab w:val="clear" w:pos="720"/>
                <w:tab w:val="decimal" w:pos="795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045B0B6E" w14:textId="59859F92" w:rsidR="003E3467" w:rsidRPr="00396BC1" w:rsidRDefault="00D51D7F" w:rsidP="003E3467">
            <w:pPr>
              <w:pStyle w:val="30"/>
              <w:tabs>
                <w:tab w:val="clear" w:pos="360"/>
                <w:tab w:val="clear" w:pos="720"/>
                <w:tab w:val="decimal" w:pos="1152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3E3467"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557</w:t>
            </w:r>
            <w:r w:rsidR="003E3467"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044</w:t>
            </w:r>
          </w:p>
        </w:tc>
      </w:tr>
      <w:tr w:rsidR="003E3467" w:rsidRPr="00396BC1" w14:paraId="4B32ECD6" w14:textId="77777777" w:rsidTr="005046A7">
        <w:trPr>
          <w:cantSplit/>
        </w:trPr>
        <w:tc>
          <w:tcPr>
            <w:tcW w:w="6030" w:type="dxa"/>
            <w:vAlign w:val="bottom"/>
          </w:tcPr>
          <w:p w14:paraId="20E7B4E3" w14:textId="77777777" w:rsidR="003E3467" w:rsidRPr="00396BC1" w:rsidRDefault="003E3467" w:rsidP="003E3467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รายได้จากภายใน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741338A3" w14:textId="00F72599" w:rsidR="003E3467" w:rsidRPr="00396BC1" w:rsidRDefault="00D51D7F" w:rsidP="003E3467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A07F2D" w:rsidRPr="00A07F2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079</w:t>
            </w:r>
            <w:r w:rsidR="00A07F2D" w:rsidRPr="00A07F2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559</w:t>
            </w:r>
          </w:p>
        </w:tc>
        <w:tc>
          <w:tcPr>
            <w:tcW w:w="270" w:type="dxa"/>
            <w:vAlign w:val="bottom"/>
          </w:tcPr>
          <w:p w14:paraId="2070ACB1" w14:textId="77777777" w:rsidR="003E3467" w:rsidRPr="00396BC1" w:rsidRDefault="003E3467" w:rsidP="003E3467">
            <w:pPr>
              <w:pStyle w:val="30"/>
              <w:tabs>
                <w:tab w:val="clear" w:pos="360"/>
                <w:tab w:val="clear" w:pos="720"/>
                <w:tab w:val="decimal" w:pos="795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D9DD64C" w14:textId="1582ACC5" w:rsidR="003E3467" w:rsidRPr="00396BC1" w:rsidRDefault="00D51D7F" w:rsidP="003E3467">
            <w:pPr>
              <w:pStyle w:val="30"/>
              <w:tabs>
                <w:tab w:val="clear" w:pos="360"/>
                <w:tab w:val="clear" w:pos="720"/>
                <w:tab w:val="decimal" w:pos="1152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928</w:t>
            </w:r>
            <w:r w:rsidR="003E3467"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646</w:t>
            </w:r>
          </w:p>
        </w:tc>
      </w:tr>
      <w:tr w:rsidR="003E3467" w:rsidRPr="00396BC1" w14:paraId="3E090F7F" w14:textId="77777777" w:rsidTr="005046A7">
        <w:trPr>
          <w:cantSplit/>
        </w:trPr>
        <w:tc>
          <w:tcPr>
            <w:tcW w:w="6030" w:type="dxa"/>
            <w:vAlign w:val="bottom"/>
          </w:tcPr>
          <w:p w14:paraId="7BB4B5AA" w14:textId="77777777" w:rsidR="003E3467" w:rsidRPr="00396BC1" w:rsidRDefault="003E3467" w:rsidP="003E3467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620" w:type="dxa"/>
          </w:tcPr>
          <w:p w14:paraId="5EAA387C" w14:textId="59E6C57F" w:rsidR="003E3467" w:rsidRPr="00396BC1" w:rsidRDefault="00D51D7F" w:rsidP="003E3467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A07F2D" w:rsidRPr="00A07F2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747</w:t>
            </w:r>
            <w:r w:rsidR="00A07F2D" w:rsidRPr="00A07F2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052</w:t>
            </w:r>
          </w:p>
        </w:tc>
        <w:tc>
          <w:tcPr>
            <w:tcW w:w="270" w:type="dxa"/>
            <w:vAlign w:val="bottom"/>
          </w:tcPr>
          <w:p w14:paraId="4345E575" w14:textId="77777777" w:rsidR="003E3467" w:rsidRPr="00396BC1" w:rsidRDefault="003E3467" w:rsidP="003E3467">
            <w:pPr>
              <w:pStyle w:val="30"/>
              <w:tabs>
                <w:tab w:val="clear" w:pos="360"/>
                <w:tab w:val="clear" w:pos="720"/>
                <w:tab w:val="decimal" w:pos="795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6B808F5F" w14:textId="7088508C" w:rsidR="003E3467" w:rsidRPr="00396BC1" w:rsidRDefault="00D51D7F" w:rsidP="003E3467">
            <w:pPr>
              <w:pStyle w:val="30"/>
              <w:tabs>
                <w:tab w:val="clear" w:pos="360"/>
                <w:tab w:val="clear" w:pos="720"/>
                <w:tab w:val="decimal" w:pos="1152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3E3467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485</w:t>
            </w:r>
            <w:r w:rsidR="003E3467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690</w:t>
            </w:r>
          </w:p>
        </w:tc>
      </w:tr>
      <w:tr w:rsidR="003E3467" w:rsidRPr="00396BC1" w14:paraId="5B25FB05" w14:textId="77777777" w:rsidTr="005046A7">
        <w:trPr>
          <w:cantSplit/>
        </w:trPr>
        <w:tc>
          <w:tcPr>
            <w:tcW w:w="6030" w:type="dxa"/>
            <w:vAlign w:val="bottom"/>
          </w:tcPr>
          <w:p w14:paraId="7CA448D5" w14:textId="77777777" w:rsidR="003E3467" w:rsidRPr="00396BC1" w:rsidRDefault="003E3467" w:rsidP="003E3467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ตัดรายการรายได้จากภายใน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458B2171" w14:textId="37798A57" w:rsidR="003E3467" w:rsidRPr="00396BC1" w:rsidRDefault="00A07F2D" w:rsidP="003E3467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07F2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D51D7F"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A07F2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D51D7F"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079</w:t>
            </w:r>
            <w:r w:rsidRPr="00A07F2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D51D7F"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559</w:t>
            </w:r>
            <w:r w:rsidRPr="00A07F2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058ED4E1" w14:textId="77777777" w:rsidR="003E3467" w:rsidRPr="00396BC1" w:rsidRDefault="003E3467" w:rsidP="003E3467">
            <w:pPr>
              <w:pStyle w:val="30"/>
              <w:tabs>
                <w:tab w:val="clear" w:pos="360"/>
                <w:tab w:val="clear" w:pos="720"/>
                <w:tab w:val="decimal" w:pos="795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38973A2" w14:textId="0BEE07EC" w:rsidR="003E3467" w:rsidRPr="00396BC1" w:rsidRDefault="003E3467" w:rsidP="003E3467">
            <w:pPr>
              <w:pStyle w:val="30"/>
              <w:tabs>
                <w:tab w:val="clear" w:pos="360"/>
                <w:tab w:val="clear" w:pos="720"/>
                <w:tab w:val="decimal" w:pos="1152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D51D7F"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928</w:t>
            </w: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D51D7F"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646</w:t>
            </w: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3E3467" w:rsidRPr="00396BC1" w14:paraId="77F6DDBA" w14:textId="77777777" w:rsidTr="005046A7">
        <w:trPr>
          <w:cantSplit/>
        </w:trPr>
        <w:tc>
          <w:tcPr>
            <w:tcW w:w="6030" w:type="dxa"/>
            <w:vAlign w:val="bottom"/>
          </w:tcPr>
          <w:p w14:paraId="5B1BE19B" w14:textId="58FB9B9A" w:rsidR="003E3467" w:rsidRPr="00396BC1" w:rsidRDefault="003E3467" w:rsidP="003E3467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รวมรายได้จากการขายและให้บริการ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57AADBA3" w14:textId="7358902B" w:rsidR="003E3467" w:rsidRPr="00396BC1" w:rsidRDefault="00D51D7F" w:rsidP="003E3467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A07F2D" w:rsidRPr="00A07F2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667</w:t>
            </w:r>
            <w:r w:rsidR="00A07F2D" w:rsidRPr="00A07F2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493</w:t>
            </w:r>
          </w:p>
        </w:tc>
        <w:tc>
          <w:tcPr>
            <w:tcW w:w="270" w:type="dxa"/>
            <w:vAlign w:val="bottom"/>
          </w:tcPr>
          <w:p w14:paraId="50B8DE5F" w14:textId="77777777" w:rsidR="003E3467" w:rsidRPr="00396BC1" w:rsidRDefault="003E3467" w:rsidP="003E3467">
            <w:pPr>
              <w:pStyle w:val="30"/>
              <w:tabs>
                <w:tab w:val="clear" w:pos="360"/>
                <w:tab w:val="clear" w:pos="720"/>
                <w:tab w:val="decimal" w:pos="795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5F37BA67" w14:textId="1570BDEE" w:rsidR="003E3467" w:rsidRPr="00396BC1" w:rsidRDefault="00D51D7F" w:rsidP="003E3467">
            <w:pPr>
              <w:pStyle w:val="30"/>
              <w:tabs>
                <w:tab w:val="clear" w:pos="360"/>
                <w:tab w:val="clear" w:pos="720"/>
                <w:tab w:val="decimal" w:pos="1152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3E3467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557</w:t>
            </w:r>
            <w:r w:rsidR="003E3467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044</w:t>
            </w:r>
          </w:p>
        </w:tc>
      </w:tr>
      <w:tr w:rsidR="003E3467" w:rsidRPr="00396BC1" w14:paraId="68CAAD22" w14:textId="77777777" w:rsidTr="005046A7">
        <w:trPr>
          <w:cantSplit/>
        </w:trPr>
        <w:tc>
          <w:tcPr>
            <w:tcW w:w="6030" w:type="dxa"/>
            <w:vAlign w:val="bottom"/>
          </w:tcPr>
          <w:p w14:paraId="3B3283BA" w14:textId="7E69417E" w:rsidR="003E3467" w:rsidRPr="00396BC1" w:rsidRDefault="003E3467" w:rsidP="003E3467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ต้นทุนขายและบริการ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1BF44D44" w14:textId="37C462DA" w:rsidR="003E3467" w:rsidRPr="00396BC1" w:rsidRDefault="00A07F2D" w:rsidP="003E3467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07F2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D51D7F"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690</w:t>
            </w:r>
            <w:r w:rsidRPr="00A07F2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D51D7F"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232</w:t>
            </w:r>
            <w:r w:rsidRPr="00A07F2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0644E340" w14:textId="77777777" w:rsidR="003E3467" w:rsidRPr="00396BC1" w:rsidRDefault="003E3467" w:rsidP="003E3467">
            <w:pPr>
              <w:pStyle w:val="30"/>
              <w:tabs>
                <w:tab w:val="clear" w:pos="360"/>
                <w:tab w:val="clear" w:pos="720"/>
                <w:tab w:val="decimal" w:pos="795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BCED4E9" w14:textId="7BDD4861" w:rsidR="003E3467" w:rsidRPr="00396BC1" w:rsidRDefault="003E3467" w:rsidP="003E3467">
            <w:pPr>
              <w:pStyle w:val="30"/>
              <w:tabs>
                <w:tab w:val="clear" w:pos="360"/>
                <w:tab w:val="clear" w:pos="720"/>
                <w:tab w:val="decimal" w:pos="1152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D51D7F"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684</w:t>
            </w: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D51D7F"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850</w:t>
            </w: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3E3467" w:rsidRPr="00396BC1" w14:paraId="4105F65E" w14:textId="77777777" w:rsidTr="005046A7">
        <w:trPr>
          <w:cantSplit/>
        </w:trPr>
        <w:tc>
          <w:tcPr>
            <w:tcW w:w="6030" w:type="dxa"/>
            <w:vAlign w:val="bottom"/>
          </w:tcPr>
          <w:p w14:paraId="397A6EBB" w14:textId="630DB132" w:rsidR="003E3467" w:rsidRPr="00396BC1" w:rsidRDefault="003E3467" w:rsidP="003E3467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กำไรขั้นต้นรวม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28F6BD59" w14:textId="1BC73D26" w:rsidR="003E3467" w:rsidRPr="00396BC1" w:rsidRDefault="00D51D7F" w:rsidP="003E3467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977</w:t>
            </w:r>
            <w:r w:rsidR="00A07F2D" w:rsidRPr="00A07F2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261</w:t>
            </w:r>
          </w:p>
        </w:tc>
        <w:tc>
          <w:tcPr>
            <w:tcW w:w="270" w:type="dxa"/>
            <w:vAlign w:val="bottom"/>
          </w:tcPr>
          <w:p w14:paraId="1CCAC8C4" w14:textId="77777777" w:rsidR="003E3467" w:rsidRPr="00396BC1" w:rsidRDefault="003E3467" w:rsidP="003E3467">
            <w:pPr>
              <w:pStyle w:val="30"/>
              <w:tabs>
                <w:tab w:val="clear" w:pos="360"/>
                <w:tab w:val="clear" w:pos="720"/>
                <w:tab w:val="decimal" w:pos="795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A84BAFB" w14:textId="175E84C5" w:rsidR="003E3467" w:rsidRPr="00396BC1" w:rsidRDefault="00D51D7F" w:rsidP="003E3467">
            <w:pPr>
              <w:pStyle w:val="30"/>
              <w:tabs>
                <w:tab w:val="clear" w:pos="360"/>
                <w:tab w:val="clear" w:pos="720"/>
                <w:tab w:val="decimal" w:pos="1152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872</w:t>
            </w:r>
            <w:r w:rsidR="003E3467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194</w:t>
            </w:r>
          </w:p>
        </w:tc>
      </w:tr>
    </w:tbl>
    <w:p w14:paraId="75E8A9C6" w14:textId="00758229" w:rsidR="00043F17" w:rsidRPr="00396BC1" w:rsidRDefault="00043F17">
      <w:pPr>
        <w:rPr>
          <w:rFonts w:asciiTheme="majorBidi" w:hAnsiTheme="majorBidi" w:cstheme="majorBidi"/>
          <w:sz w:val="30"/>
          <w:szCs w:val="30"/>
        </w:rPr>
      </w:pPr>
    </w:p>
    <w:p w14:paraId="536944CB" w14:textId="77777777" w:rsidR="00210B6C" w:rsidRPr="00396BC1" w:rsidRDefault="00210B6C">
      <w:r w:rsidRPr="00396BC1">
        <w:br w:type="page"/>
      </w: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1530"/>
        <w:gridCol w:w="270"/>
        <w:gridCol w:w="1530"/>
        <w:gridCol w:w="270"/>
        <w:gridCol w:w="1440"/>
        <w:gridCol w:w="270"/>
        <w:gridCol w:w="1440"/>
      </w:tblGrid>
      <w:tr w:rsidR="00470C6A" w:rsidRPr="00396BC1" w14:paraId="68BA2301" w14:textId="77777777" w:rsidTr="003A34FB">
        <w:trPr>
          <w:cantSplit/>
        </w:trPr>
        <w:tc>
          <w:tcPr>
            <w:tcW w:w="2790" w:type="dxa"/>
          </w:tcPr>
          <w:p w14:paraId="2EEFEE28" w14:textId="3BD41CFF" w:rsidR="00470C6A" w:rsidRPr="00396BC1" w:rsidRDefault="00470C6A" w:rsidP="00BC440F">
            <w:pPr>
              <w:pStyle w:val="Index5"/>
              <w:ind w:left="246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330" w:type="dxa"/>
            <w:gridSpan w:val="3"/>
          </w:tcPr>
          <w:p w14:paraId="0138317F" w14:textId="48142B7C" w:rsidR="00470C6A" w:rsidRPr="00396BC1" w:rsidRDefault="00470C6A" w:rsidP="00470C6A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3CF9220" w14:textId="77777777" w:rsidR="00470C6A" w:rsidRPr="00396BC1" w:rsidRDefault="00470C6A" w:rsidP="00BC440F">
            <w:pPr>
              <w:pStyle w:val="30"/>
              <w:tabs>
                <w:tab w:val="clear" w:pos="360"/>
                <w:tab w:val="clear" w:pos="720"/>
              </w:tabs>
              <w:ind w:left="7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3150" w:type="dxa"/>
            <w:gridSpan w:val="3"/>
          </w:tcPr>
          <w:p w14:paraId="05F024A3" w14:textId="15558F24" w:rsidR="00470C6A" w:rsidRPr="00396BC1" w:rsidRDefault="00470C6A" w:rsidP="00BC440F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8187F" w:rsidRPr="00396BC1" w14:paraId="75548A13" w14:textId="77777777" w:rsidTr="00F246E7">
        <w:trPr>
          <w:cantSplit/>
        </w:trPr>
        <w:tc>
          <w:tcPr>
            <w:tcW w:w="2790" w:type="dxa"/>
          </w:tcPr>
          <w:p w14:paraId="07451531" w14:textId="77777777" w:rsidR="00E8187F" w:rsidRPr="00396BC1" w:rsidRDefault="00E8187F" w:rsidP="00E8187F">
            <w:pPr>
              <w:pStyle w:val="Index5"/>
              <w:ind w:left="246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</w:p>
          <w:p w14:paraId="004AB86B" w14:textId="2A5E8F1A" w:rsidR="00E8187F" w:rsidRPr="00396BC1" w:rsidRDefault="00E8187F" w:rsidP="00E8187F">
            <w:pPr>
              <w:pStyle w:val="Index5"/>
              <w:ind w:left="246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</w:t>
            </w:r>
            <w:r w:rsidR="00D51D7F" w:rsidRPr="00D51D7F">
              <w:rPr>
                <w:rFonts w:asciiTheme="majorBidi" w:hAnsiTheme="majorBidi"/>
                <w:b/>
                <w:i/>
                <w:sz w:val="30"/>
                <w:szCs w:val="30"/>
              </w:rPr>
              <w:t>31</w:t>
            </w:r>
            <w:r w:rsidRPr="00396B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96B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30" w:type="dxa"/>
          </w:tcPr>
          <w:p w14:paraId="01ECDD59" w14:textId="77777777" w:rsidR="00E8187F" w:rsidRPr="00396BC1" w:rsidRDefault="00E8187F" w:rsidP="00E8187F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  <w:p w14:paraId="662E3DE8" w14:textId="2C4E09FB" w:rsidR="00E8187F" w:rsidRPr="00396BC1" w:rsidRDefault="00D51D7F" w:rsidP="00E8187F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1709E039" w14:textId="77777777" w:rsidR="00E8187F" w:rsidRPr="00396BC1" w:rsidRDefault="00E8187F" w:rsidP="00E8187F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4F18E32" w14:textId="77777777" w:rsidR="00E8187F" w:rsidRPr="00396BC1" w:rsidRDefault="00E8187F" w:rsidP="00E8187F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  <w:p w14:paraId="1DC95897" w14:textId="719C78EF" w:rsidR="00E8187F" w:rsidRPr="00396BC1" w:rsidRDefault="00D51D7F" w:rsidP="00E8187F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50584B22" w14:textId="77777777" w:rsidR="00E8187F" w:rsidRPr="00396BC1" w:rsidRDefault="00E8187F" w:rsidP="00E8187F">
            <w:pPr>
              <w:pStyle w:val="30"/>
              <w:tabs>
                <w:tab w:val="clear" w:pos="360"/>
                <w:tab w:val="clear" w:pos="720"/>
              </w:tabs>
              <w:ind w:left="7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</w:tcPr>
          <w:p w14:paraId="2DFFC50E" w14:textId="77777777" w:rsidR="00E8187F" w:rsidRPr="00396BC1" w:rsidRDefault="00E8187F" w:rsidP="00E8187F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  <w:p w14:paraId="53879E5C" w14:textId="15E8D003" w:rsidR="00E8187F" w:rsidRPr="00396BC1" w:rsidRDefault="00D51D7F" w:rsidP="00E8187F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14D31E05" w14:textId="77777777" w:rsidR="00E8187F" w:rsidRPr="00396BC1" w:rsidRDefault="00E8187F" w:rsidP="00E8187F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56DE588" w14:textId="77777777" w:rsidR="00E8187F" w:rsidRPr="00396BC1" w:rsidRDefault="00E8187F" w:rsidP="00E8187F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  <w:p w14:paraId="078ADD32" w14:textId="7B3683CE" w:rsidR="00E8187F" w:rsidRPr="00396BC1" w:rsidRDefault="00D51D7F" w:rsidP="00E8187F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/>
                <w:sz w:val="30"/>
                <w:szCs w:val="30"/>
              </w:rPr>
              <w:t>2567</w:t>
            </w:r>
          </w:p>
        </w:tc>
      </w:tr>
      <w:tr w:rsidR="00E8187F" w:rsidRPr="00396BC1" w14:paraId="3DE245B1" w14:textId="77777777" w:rsidTr="003A34FB">
        <w:trPr>
          <w:cantSplit/>
        </w:trPr>
        <w:tc>
          <w:tcPr>
            <w:tcW w:w="2790" w:type="dxa"/>
            <w:vAlign w:val="bottom"/>
          </w:tcPr>
          <w:p w14:paraId="4741F39A" w14:textId="77777777" w:rsidR="00E8187F" w:rsidRPr="00396BC1" w:rsidRDefault="00E8187F" w:rsidP="00E8187F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750" w:type="dxa"/>
            <w:gridSpan w:val="7"/>
          </w:tcPr>
          <w:p w14:paraId="482B3D7A" w14:textId="77777777" w:rsidR="00E8187F" w:rsidRPr="00396BC1" w:rsidRDefault="00E8187F" w:rsidP="00E8187F">
            <w:pPr>
              <w:pStyle w:val="30"/>
              <w:tabs>
                <w:tab w:val="clear" w:pos="360"/>
                <w:tab w:val="clear" w:pos="720"/>
              </w:tabs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8187F" w:rsidRPr="00396BC1" w14:paraId="0B7953E6" w14:textId="77777777" w:rsidTr="00F246E7">
        <w:trPr>
          <w:cantSplit/>
        </w:trPr>
        <w:tc>
          <w:tcPr>
            <w:tcW w:w="2790" w:type="dxa"/>
          </w:tcPr>
          <w:p w14:paraId="2C985F02" w14:textId="77777777" w:rsidR="00E8187F" w:rsidRPr="00396BC1" w:rsidRDefault="00E8187F" w:rsidP="00E8187F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ประเภทของสินค้าหลัก</w:t>
            </w:r>
          </w:p>
        </w:tc>
        <w:tc>
          <w:tcPr>
            <w:tcW w:w="1530" w:type="dxa"/>
          </w:tcPr>
          <w:p w14:paraId="6C81A30B" w14:textId="77777777" w:rsidR="00E8187F" w:rsidRPr="00396BC1" w:rsidRDefault="00E8187F" w:rsidP="00E8187F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458DC99" w14:textId="77777777" w:rsidR="00E8187F" w:rsidRPr="00396BC1" w:rsidRDefault="00E8187F" w:rsidP="00E8187F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2013C050" w14:textId="77777777" w:rsidR="00E8187F" w:rsidRPr="00396BC1" w:rsidRDefault="00E8187F" w:rsidP="00E8187F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0C571AA" w14:textId="77777777" w:rsidR="00E8187F" w:rsidRPr="00396BC1" w:rsidRDefault="00E8187F" w:rsidP="00E8187F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21A64DDE" w14:textId="77777777" w:rsidR="00E8187F" w:rsidRPr="00396BC1" w:rsidRDefault="00E8187F" w:rsidP="00E8187F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405FF97" w14:textId="77777777" w:rsidR="00E8187F" w:rsidRPr="00396BC1" w:rsidRDefault="00E8187F" w:rsidP="00E8187F">
            <w:pPr>
              <w:pStyle w:val="30"/>
              <w:tabs>
                <w:tab w:val="clear" w:pos="360"/>
                <w:tab w:val="clear" w:pos="720"/>
                <w:tab w:val="decimal" w:pos="795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52AF156" w14:textId="77777777" w:rsidR="00E8187F" w:rsidRPr="00396BC1" w:rsidRDefault="00E8187F" w:rsidP="00E8187F">
            <w:pPr>
              <w:pStyle w:val="30"/>
              <w:tabs>
                <w:tab w:val="clear" w:pos="360"/>
                <w:tab w:val="clear" w:pos="720"/>
                <w:tab w:val="decimal" w:pos="1152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3E3467" w:rsidRPr="00396BC1" w14:paraId="384F1E43" w14:textId="77777777" w:rsidTr="00F246E7">
        <w:trPr>
          <w:cantSplit/>
        </w:trPr>
        <w:tc>
          <w:tcPr>
            <w:tcW w:w="2790" w:type="dxa"/>
          </w:tcPr>
          <w:p w14:paraId="48946882" w14:textId="3EB6EF71" w:rsidR="003E3467" w:rsidRPr="00396BC1" w:rsidRDefault="003E3467" w:rsidP="003E3467">
            <w:pPr>
              <w:pStyle w:val="30"/>
              <w:tabs>
                <w:tab w:val="clear" w:pos="360"/>
                <w:tab w:val="clear" w:pos="720"/>
              </w:tabs>
              <w:ind w:left="246" w:right="-108" w:hanging="24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="Angsana New" w:hAnsi="Angsana New"/>
                <w:sz w:val="30"/>
                <w:szCs w:val="30"/>
                <w:cs/>
              </w:rPr>
              <w:t>เวชภัณฑ์ยาแผนปัจจุบัน ประเภทยาสามัญและยาสามัญใหม่</w:t>
            </w:r>
          </w:p>
        </w:tc>
        <w:tc>
          <w:tcPr>
            <w:tcW w:w="1530" w:type="dxa"/>
          </w:tcPr>
          <w:p w14:paraId="5ABAADD9" w14:textId="77777777" w:rsidR="003E3467" w:rsidRDefault="003E3467" w:rsidP="003E3467">
            <w:pPr>
              <w:pStyle w:val="30"/>
              <w:tabs>
                <w:tab w:val="clear" w:pos="360"/>
                <w:tab w:val="clear" w:pos="720"/>
                <w:tab w:val="decimal" w:pos="1152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007A27C9" w14:textId="37748EC7" w:rsidR="003E3467" w:rsidRPr="00396BC1" w:rsidRDefault="00D51D7F" w:rsidP="003E3467">
            <w:pPr>
              <w:pStyle w:val="30"/>
              <w:tabs>
                <w:tab w:val="clear" w:pos="360"/>
                <w:tab w:val="clear" w:pos="720"/>
                <w:tab w:val="decimal" w:pos="1152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BD3D8B" w:rsidRPr="00BD3D8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232</w:t>
            </w:r>
            <w:r w:rsidR="00BD3D8B" w:rsidRPr="00BD3D8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516</w:t>
            </w:r>
          </w:p>
        </w:tc>
        <w:tc>
          <w:tcPr>
            <w:tcW w:w="270" w:type="dxa"/>
          </w:tcPr>
          <w:p w14:paraId="6954F45A" w14:textId="77777777" w:rsidR="003E3467" w:rsidRPr="00396BC1" w:rsidRDefault="003E3467" w:rsidP="003E3467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4EF87D3D" w14:textId="77777777" w:rsidR="003E3467" w:rsidRPr="00396BC1" w:rsidRDefault="003E3467" w:rsidP="003E3467">
            <w:pPr>
              <w:pStyle w:val="30"/>
              <w:tabs>
                <w:tab w:val="clear" w:pos="360"/>
                <w:tab w:val="clear" w:pos="720"/>
                <w:tab w:val="decimal" w:pos="1152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7B2F1296" w14:textId="5B50E77C" w:rsidR="003E3467" w:rsidRPr="00396BC1" w:rsidRDefault="00D51D7F" w:rsidP="003E3467">
            <w:pPr>
              <w:pStyle w:val="30"/>
              <w:tabs>
                <w:tab w:val="clear" w:pos="360"/>
                <w:tab w:val="clear" w:pos="720"/>
                <w:tab w:val="decimal" w:pos="1152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3E3467"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183</w:t>
            </w:r>
            <w:r w:rsidR="003E3467"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093</w:t>
            </w:r>
          </w:p>
        </w:tc>
        <w:tc>
          <w:tcPr>
            <w:tcW w:w="270" w:type="dxa"/>
          </w:tcPr>
          <w:p w14:paraId="57E8ED64" w14:textId="77777777" w:rsidR="003E3467" w:rsidRPr="00396BC1" w:rsidRDefault="003E3467" w:rsidP="003E3467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63B57D0E" w14:textId="77777777" w:rsidR="003E3467" w:rsidRDefault="003E3467" w:rsidP="003E3467">
            <w:pPr>
              <w:pStyle w:val="30"/>
              <w:tabs>
                <w:tab w:val="clear" w:pos="360"/>
                <w:tab w:val="clear" w:pos="720"/>
                <w:tab w:val="decimal" w:pos="1062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1DE7FA8F" w14:textId="58F2DD5A" w:rsidR="003E3467" w:rsidRPr="00396BC1" w:rsidRDefault="00D51D7F" w:rsidP="003E3467">
            <w:pPr>
              <w:pStyle w:val="30"/>
              <w:tabs>
                <w:tab w:val="clear" w:pos="360"/>
                <w:tab w:val="clear" w:pos="720"/>
                <w:tab w:val="decimal" w:pos="1062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805</w:t>
            </w:r>
            <w:r w:rsidR="00BD3D8B" w:rsidRPr="00BD3D8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511</w:t>
            </w:r>
          </w:p>
        </w:tc>
        <w:tc>
          <w:tcPr>
            <w:tcW w:w="270" w:type="dxa"/>
            <w:vAlign w:val="bottom"/>
          </w:tcPr>
          <w:p w14:paraId="678402A2" w14:textId="77777777" w:rsidR="003E3467" w:rsidRPr="00396BC1" w:rsidRDefault="003E3467" w:rsidP="003E3467">
            <w:pPr>
              <w:pStyle w:val="30"/>
              <w:tabs>
                <w:tab w:val="clear" w:pos="360"/>
                <w:tab w:val="clear" w:pos="720"/>
                <w:tab w:val="decimal" w:pos="795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1FAC0023" w14:textId="77777777" w:rsidR="003E3467" w:rsidRPr="00396BC1" w:rsidRDefault="003E3467" w:rsidP="003E3467">
            <w:pPr>
              <w:pStyle w:val="30"/>
              <w:tabs>
                <w:tab w:val="clear" w:pos="360"/>
                <w:tab w:val="clear" w:pos="720"/>
                <w:tab w:val="decimal" w:pos="1062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4E65F404" w14:textId="344EE9F8" w:rsidR="003E3467" w:rsidRPr="00396BC1" w:rsidRDefault="00D51D7F" w:rsidP="003E3467">
            <w:pPr>
              <w:pStyle w:val="30"/>
              <w:tabs>
                <w:tab w:val="clear" w:pos="360"/>
                <w:tab w:val="clear" w:pos="720"/>
                <w:tab w:val="decimal" w:pos="105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736</w:t>
            </w:r>
            <w:r w:rsidR="003E3467"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064</w:t>
            </w:r>
          </w:p>
        </w:tc>
      </w:tr>
      <w:tr w:rsidR="003E3467" w:rsidRPr="00396BC1" w14:paraId="54E39B83" w14:textId="77777777" w:rsidTr="00F246E7">
        <w:trPr>
          <w:cantSplit/>
        </w:trPr>
        <w:tc>
          <w:tcPr>
            <w:tcW w:w="2790" w:type="dxa"/>
          </w:tcPr>
          <w:p w14:paraId="4E48BDE4" w14:textId="577D16CB" w:rsidR="003E3467" w:rsidRPr="00396BC1" w:rsidRDefault="003E3467" w:rsidP="003E3467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/>
                <w:sz w:val="30"/>
                <w:szCs w:val="30"/>
                <w:cs/>
              </w:rPr>
              <w:t>เครื่องสำอาง</w:t>
            </w:r>
          </w:p>
        </w:tc>
        <w:tc>
          <w:tcPr>
            <w:tcW w:w="1530" w:type="dxa"/>
          </w:tcPr>
          <w:p w14:paraId="57A9AD97" w14:textId="6811F336" w:rsidR="003E3467" w:rsidRPr="00396BC1" w:rsidRDefault="00D51D7F" w:rsidP="003E3467">
            <w:pPr>
              <w:pStyle w:val="30"/>
              <w:tabs>
                <w:tab w:val="clear" w:pos="360"/>
                <w:tab w:val="clear" w:pos="720"/>
                <w:tab w:val="decimal" w:pos="1152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189</w:t>
            </w:r>
            <w:r w:rsidR="00BD3D8B" w:rsidRPr="00BD3D8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388</w:t>
            </w:r>
          </w:p>
        </w:tc>
        <w:tc>
          <w:tcPr>
            <w:tcW w:w="270" w:type="dxa"/>
          </w:tcPr>
          <w:p w14:paraId="23756AED" w14:textId="77777777" w:rsidR="003E3467" w:rsidRPr="00396BC1" w:rsidRDefault="003E3467" w:rsidP="003E3467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6A93BD3E" w14:textId="57FDFF62" w:rsidR="003E3467" w:rsidRPr="00396BC1" w:rsidRDefault="00D51D7F" w:rsidP="003E3467">
            <w:pPr>
              <w:pStyle w:val="30"/>
              <w:tabs>
                <w:tab w:val="clear" w:pos="360"/>
                <w:tab w:val="clear" w:pos="720"/>
                <w:tab w:val="decimal" w:pos="1152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143</w:t>
            </w:r>
            <w:r w:rsidR="003E3467"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377</w:t>
            </w:r>
          </w:p>
        </w:tc>
        <w:tc>
          <w:tcPr>
            <w:tcW w:w="270" w:type="dxa"/>
          </w:tcPr>
          <w:p w14:paraId="40CFE7BD" w14:textId="77777777" w:rsidR="003E3467" w:rsidRPr="00396BC1" w:rsidRDefault="003E3467" w:rsidP="003E3467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02FA0CF0" w14:textId="4CEC6914" w:rsidR="003E3467" w:rsidRPr="00396BC1" w:rsidRDefault="00D51D7F" w:rsidP="003E3467">
            <w:pPr>
              <w:pStyle w:val="30"/>
              <w:tabs>
                <w:tab w:val="clear" w:pos="360"/>
                <w:tab w:val="clear" w:pos="720"/>
                <w:tab w:val="decimal" w:pos="1062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</w:t>
            </w:r>
            <w:r w:rsidR="00BD3D8B" w:rsidRPr="00BD3D8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580</w:t>
            </w:r>
          </w:p>
        </w:tc>
        <w:tc>
          <w:tcPr>
            <w:tcW w:w="270" w:type="dxa"/>
            <w:vAlign w:val="bottom"/>
          </w:tcPr>
          <w:p w14:paraId="4DCF0D68" w14:textId="77777777" w:rsidR="003E3467" w:rsidRPr="00396BC1" w:rsidRDefault="003E3467" w:rsidP="003E3467">
            <w:pPr>
              <w:pStyle w:val="30"/>
              <w:tabs>
                <w:tab w:val="clear" w:pos="360"/>
                <w:tab w:val="clear" w:pos="720"/>
                <w:tab w:val="decimal" w:pos="795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1B422DCC" w14:textId="1384BCF2" w:rsidR="003E3467" w:rsidRPr="00396BC1" w:rsidRDefault="00D51D7F" w:rsidP="003E3467">
            <w:pPr>
              <w:pStyle w:val="30"/>
              <w:tabs>
                <w:tab w:val="clear" w:pos="360"/>
                <w:tab w:val="clear" w:pos="720"/>
                <w:tab w:val="decimal" w:pos="105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</w:t>
            </w:r>
            <w:r w:rsidR="003E3467"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187</w:t>
            </w:r>
          </w:p>
        </w:tc>
      </w:tr>
      <w:tr w:rsidR="003E3467" w:rsidRPr="00396BC1" w14:paraId="5159E88F" w14:textId="77777777" w:rsidTr="00F246E7">
        <w:trPr>
          <w:cantSplit/>
        </w:trPr>
        <w:tc>
          <w:tcPr>
            <w:tcW w:w="2790" w:type="dxa"/>
          </w:tcPr>
          <w:p w14:paraId="48459D68" w14:textId="1F6D5073" w:rsidR="003E3467" w:rsidRPr="00396BC1" w:rsidRDefault="003E3467" w:rsidP="003E3467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ยาสมุนไพร</w:t>
            </w:r>
          </w:p>
        </w:tc>
        <w:tc>
          <w:tcPr>
            <w:tcW w:w="1530" w:type="dxa"/>
          </w:tcPr>
          <w:p w14:paraId="31B47B05" w14:textId="51A84A8B" w:rsidR="003E3467" w:rsidRPr="00396BC1" w:rsidRDefault="00D51D7F" w:rsidP="003E3467">
            <w:pPr>
              <w:pStyle w:val="30"/>
              <w:tabs>
                <w:tab w:val="clear" w:pos="360"/>
                <w:tab w:val="clear" w:pos="720"/>
                <w:tab w:val="decimal" w:pos="1152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138</w:t>
            </w:r>
            <w:r w:rsidR="0062256A" w:rsidRPr="0062256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972</w:t>
            </w:r>
          </w:p>
        </w:tc>
        <w:tc>
          <w:tcPr>
            <w:tcW w:w="270" w:type="dxa"/>
          </w:tcPr>
          <w:p w14:paraId="73E0394B" w14:textId="77777777" w:rsidR="003E3467" w:rsidRPr="00396BC1" w:rsidRDefault="003E3467" w:rsidP="003E3467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7C02E136" w14:textId="0BAB39DA" w:rsidR="003E3467" w:rsidRPr="00396BC1" w:rsidRDefault="00D51D7F" w:rsidP="003E3467">
            <w:pPr>
              <w:pStyle w:val="30"/>
              <w:tabs>
                <w:tab w:val="clear" w:pos="360"/>
                <w:tab w:val="clear" w:pos="720"/>
                <w:tab w:val="decimal" w:pos="1152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136</w:t>
            </w:r>
            <w:r w:rsidR="003E3467"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894</w:t>
            </w:r>
          </w:p>
        </w:tc>
        <w:tc>
          <w:tcPr>
            <w:tcW w:w="270" w:type="dxa"/>
          </w:tcPr>
          <w:p w14:paraId="1586D546" w14:textId="77777777" w:rsidR="003E3467" w:rsidRPr="00396BC1" w:rsidRDefault="003E3467" w:rsidP="003E3467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70B08D42" w14:textId="1141A5B5" w:rsidR="003E3467" w:rsidRPr="00396BC1" w:rsidRDefault="00D51D7F" w:rsidP="003E3467">
            <w:pPr>
              <w:pStyle w:val="30"/>
              <w:tabs>
                <w:tab w:val="clear" w:pos="360"/>
                <w:tab w:val="clear" w:pos="720"/>
                <w:tab w:val="decimal" w:pos="1062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162</w:t>
            </w:r>
            <w:r w:rsidR="0062256A" w:rsidRPr="0062256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281</w:t>
            </w:r>
          </w:p>
        </w:tc>
        <w:tc>
          <w:tcPr>
            <w:tcW w:w="270" w:type="dxa"/>
            <w:vAlign w:val="bottom"/>
          </w:tcPr>
          <w:p w14:paraId="40280AF9" w14:textId="77777777" w:rsidR="003E3467" w:rsidRPr="00396BC1" w:rsidRDefault="003E3467" w:rsidP="003E3467">
            <w:pPr>
              <w:pStyle w:val="30"/>
              <w:tabs>
                <w:tab w:val="clear" w:pos="360"/>
                <w:tab w:val="clear" w:pos="720"/>
                <w:tab w:val="decimal" w:pos="795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5B39BECF" w14:textId="2DAFFF13" w:rsidR="003E3467" w:rsidRPr="00396BC1" w:rsidRDefault="00D51D7F" w:rsidP="003E3467">
            <w:pPr>
              <w:pStyle w:val="30"/>
              <w:tabs>
                <w:tab w:val="clear" w:pos="360"/>
                <w:tab w:val="clear" w:pos="720"/>
                <w:tab w:val="decimal" w:pos="105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106</w:t>
            </w:r>
            <w:r w:rsidR="003E3467"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  <w:tr w:rsidR="003E3467" w:rsidRPr="00396BC1" w14:paraId="533EC29A" w14:textId="77777777">
        <w:trPr>
          <w:cantSplit/>
        </w:trPr>
        <w:tc>
          <w:tcPr>
            <w:tcW w:w="2790" w:type="dxa"/>
          </w:tcPr>
          <w:p w14:paraId="069611F7" w14:textId="77777777" w:rsidR="003E3467" w:rsidRPr="00396BC1" w:rsidRDefault="003E3467" w:rsidP="003E3467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ผลิตภัณฑ์เสริมอาหาร</w:t>
            </w:r>
          </w:p>
        </w:tc>
        <w:tc>
          <w:tcPr>
            <w:tcW w:w="1530" w:type="dxa"/>
          </w:tcPr>
          <w:p w14:paraId="463BF105" w14:textId="5D40655E" w:rsidR="003E3467" w:rsidRPr="00396BC1" w:rsidRDefault="00D51D7F" w:rsidP="003E3467">
            <w:pPr>
              <w:pStyle w:val="30"/>
              <w:tabs>
                <w:tab w:val="clear" w:pos="360"/>
                <w:tab w:val="clear" w:pos="720"/>
                <w:tab w:val="decimal" w:pos="1152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</w:t>
            </w:r>
            <w:r w:rsidR="00BD3D8B" w:rsidRPr="00BD3D8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677</w:t>
            </w:r>
          </w:p>
        </w:tc>
        <w:tc>
          <w:tcPr>
            <w:tcW w:w="270" w:type="dxa"/>
          </w:tcPr>
          <w:p w14:paraId="049A20D1" w14:textId="77777777" w:rsidR="003E3467" w:rsidRPr="00396BC1" w:rsidRDefault="003E3467" w:rsidP="003E3467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27E996CB" w14:textId="2796DB1B" w:rsidR="003E3467" w:rsidRPr="00396BC1" w:rsidRDefault="00D51D7F" w:rsidP="003E3467">
            <w:pPr>
              <w:pStyle w:val="30"/>
              <w:tabs>
                <w:tab w:val="clear" w:pos="360"/>
                <w:tab w:val="clear" w:pos="720"/>
                <w:tab w:val="decimal" w:pos="1152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</w:t>
            </w:r>
            <w:r w:rsidR="003E3467"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663</w:t>
            </w:r>
          </w:p>
        </w:tc>
        <w:tc>
          <w:tcPr>
            <w:tcW w:w="270" w:type="dxa"/>
          </w:tcPr>
          <w:p w14:paraId="474AAB4F" w14:textId="77777777" w:rsidR="003E3467" w:rsidRPr="00396BC1" w:rsidRDefault="003E3467" w:rsidP="003E3467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169ACD12" w14:textId="3B6C0ADA" w:rsidR="003E3467" w:rsidRPr="00396BC1" w:rsidRDefault="00D51D7F" w:rsidP="003E3467">
            <w:pPr>
              <w:pStyle w:val="30"/>
              <w:tabs>
                <w:tab w:val="clear" w:pos="360"/>
                <w:tab w:val="clear" w:pos="720"/>
                <w:tab w:val="decimal" w:pos="1062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BD3D8B" w:rsidRPr="00BD3D8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215</w:t>
            </w:r>
          </w:p>
        </w:tc>
        <w:tc>
          <w:tcPr>
            <w:tcW w:w="270" w:type="dxa"/>
            <w:vAlign w:val="bottom"/>
          </w:tcPr>
          <w:p w14:paraId="4BB9D712" w14:textId="77777777" w:rsidR="003E3467" w:rsidRPr="00396BC1" w:rsidRDefault="003E3467" w:rsidP="003E3467">
            <w:pPr>
              <w:pStyle w:val="30"/>
              <w:tabs>
                <w:tab w:val="clear" w:pos="360"/>
                <w:tab w:val="clear" w:pos="720"/>
                <w:tab w:val="decimal" w:pos="795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337CBBD6" w14:textId="515990CD" w:rsidR="003E3467" w:rsidRPr="00396BC1" w:rsidRDefault="00D51D7F" w:rsidP="003E3467">
            <w:pPr>
              <w:pStyle w:val="30"/>
              <w:tabs>
                <w:tab w:val="clear" w:pos="360"/>
                <w:tab w:val="clear" w:pos="720"/>
                <w:tab w:val="decimal" w:pos="105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</w:t>
            </w:r>
            <w:r w:rsidR="003E3467"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748</w:t>
            </w:r>
          </w:p>
        </w:tc>
      </w:tr>
      <w:tr w:rsidR="003E3467" w:rsidRPr="00396BC1" w14:paraId="302A146D" w14:textId="77777777" w:rsidTr="00F246E7">
        <w:trPr>
          <w:cantSplit/>
        </w:trPr>
        <w:tc>
          <w:tcPr>
            <w:tcW w:w="2790" w:type="dxa"/>
          </w:tcPr>
          <w:p w14:paraId="3AD1D778" w14:textId="14E2443A" w:rsidR="003E3467" w:rsidRPr="00396BC1" w:rsidRDefault="003E3467" w:rsidP="003E3467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เวชภัณฑ์</w:t>
            </w:r>
            <w:r w:rsidRPr="00396BC1">
              <w:rPr>
                <w:rFonts w:asciiTheme="majorBidi" w:hAnsiTheme="majorBidi"/>
                <w:sz w:val="30"/>
                <w:szCs w:val="30"/>
                <w:cs/>
              </w:rPr>
              <w:t>ยา</w:t>
            </w: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สำหรับสัตว์</w:t>
            </w:r>
          </w:p>
        </w:tc>
        <w:tc>
          <w:tcPr>
            <w:tcW w:w="1530" w:type="dxa"/>
          </w:tcPr>
          <w:p w14:paraId="1F43D922" w14:textId="4B59A222" w:rsidR="003E3467" w:rsidRPr="00396BC1" w:rsidRDefault="00D51D7F" w:rsidP="003E3467">
            <w:pPr>
              <w:pStyle w:val="30"/>
              <w:tabs>
                <w:tab w:val="clear" w:pos="360"/>
                <w:tab w:val="clear" w:pos="720"/>
                <w:tab w:val="decimal" w:pos="1152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62256A" w:rsidRPr="0062256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234</w:t>
            </w:r>
          </w:p>
        </w:tc>
        <w:tc>
          <w:tcPr>
            <w:tcW w:w="270" w:type="dxa"/>
          </w:tcPr>
          <w:p w14:paraId="08EDAC38" w14:textId="77777777" w:rsidR="003E3467" w:rsidRPr="00396BC1" w:rsidRDefault="003E3467" w:rsidP="003E3467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20F4A308" w14:textId="6099C477" w:rsidR="003E3467" w:rsidRPr="00396BC1" w:rsidRDefault="00D51D7F" w:rsidP="003E3467">
            <w:pPr>
              <w:pStyle w:val="30"/>
              <w:tabs>
                <w:tab w:val="clear" w:pos="360"/>
                <w:tab w:val="clear" w:pos="720"/>
                <w:tab w:val="decimal" w:pos="1152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="003E3467"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696</w:t>
            </w:r>
          </w:p>
        </w:tc>
        <w:tc>
          <w:tcPr>
            <w:tcW w:w="270" w:type="dxa"/>
          </w:tcPr>
          <w:p w14:paraId="641F36B5" w14:textId="77777777" w:rsidR="003E3467" w:rsidRPr="00396BC1" w:rsidRDefault="003E3467" w:rsidP="003E3467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1C829E90" w14:textId="1AD974FB" w:rsidR="003E3467" w:rsidRPr="00396BC1" w:rsidRDefault="00D51D7F" w:rsidP="003E3467">
            <w:pPr>
              <w:pStyle w:val="30"/>
              <w:tabs>
                <w:tab w:val="clear" w:pos="360"/>
                <w:tab w:val="clear" w:pos="720"/>
                <w:tab w:val="decimal" w:pos="1062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62256A" w:rsidRPr="0062256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522</w:t>
            </w:r>
          </w:p>
        </w:tc>
        <w:tc>
          <w:tcPr>
            <w:tcW w:w="270" w:type="dxa"/>
            <w:vAlign w:val="bottom"/>
          </w:tcPr>
          <w:p w14:paraId="5A09C7DD" w14:textId="77777777" w:rsidR="003E3467" w:rsidRPr="00396BC1" w:rsidRDefault="003E3467" w:rsidP="003E3467">
            <w:pPr>
              <w:pStyle w:val="30"/>
              <w:tabs>
                <w:tab w:val="clear" w:pos="360"/>
                <w:tab w:val="clear" w:pos="720"/>
                <w:tab w:val="decimal" w:pos="795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4445430D" w14:textId="25BF292F" w:rsidR="003E3467" w:rsidRPr="00396BC1" w:rsidRDefault="00D51D7F" w:rsidP="003E3467">
            <w:pPr>
              <w:pStyle w:val="30"/>
              <w:tabs>
                <w:tab w:val="clear" w:pos="360"/>
                <w:tab w:val="clear" w:pos="720"/>
                <w:tab w:val="decimal" w:pos="105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3E3467"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990</w:t>
            </w:r>
          </w:p>
        </w:tc>
      </w:tr>
      <w:tr w:rsidR="003E3467" w:rsidRPr="00396BC1" w14:paraId="1187F58B" w14:textId="77777777" w:rsidTr="00F246E7">
        <w:trPr>
          <w:cantSplit/>
        </w:trPr>
        <w:tc>
          <w:tcPr>
            <w:tcW w:w="2790" w:type="dxa"/>
          </w:tcPr>
          <w:p w14:paraId="061364F0" w14:textId="77777777" w:rsidR="003E3467" w:rsidRPr="00396BC1" w:rsidRDefault="003E3467" w:rsidP="003E3467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113F0A4" w14:textId="3795D7F4" w:rsidR="003E3467" w:rsidRPr="00396BC1" w:rsidRDefault="00D51D7F" w:rsidP="003E3467">
            <w:pPr>
              <w:pStyle w:val="30"/>
              <w:tabs>
                <w:tab w:val="clear" w:pos="360"/>
                <w:tab w:val="clear" w:pos="720"/>
                <w:tab w:val="decimal" w:pos="1152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</w:t>
            </w:r>
            <w:r w:rsidR="00BD3D8B" w:rsidRPr="00BD3D8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706</w:t>
            </w:r>
          </w:p>
        </w:tc>
        <w:tc>
          <w:tcPr>
            <w:tcW w:w="270" w:type="dxa"/>
          </w:tcPr>
          <w:p w14:paraId="65037FA3" w14:textId="77777777" w:rsidR="003E3467" w:rsidRPr="00396BC1" w:rsidRDefault="003E3467" w:rsidP="003E3467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24474F5" w14:textId="3EE8FB56" w:rsidR="003E3467" w:rsidRPr="00396BC1" w:rsidRDefault="00D51D7F" w:rsidP="003E3467">
            <w:pPr>
              <w:pStyle w:val="30"/>
              <w:tabs>
                <w:tab w:val="clear" w:pos="360"/>
                <w:tab w:val="clear" w:pos="720"/>
                <w:tab w:val="decimal" w:pos="1152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</w:t>
            </w:r>
            <w:r w:rsidR="003E3467"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321</w:t>
            </w:r>
          </w:p>
        </w:tc>
        <w:tc>
          <w:tcPr>
            <w:tcW w:w="270" w:type="dxa"/>
          </w:tcPr>
          <w:p w14:paraId="2747A9FB" w14:textId="77777777" w:rsidR="003E3467" w:rsidRPr="00396BC1" w:rsidRDefault="003E3467" w:rsidP="003E3467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350C6E6" w14:textId="69CE06CC" w:rsidR="003E3467" w:rsidRPr="00396BC1" w:rsidRDefault="00D51D7F" w:rsidP="003E3467">
            <w:pPr>
              <w:pStyle w:val="30"/>
              <w:tabs>
                <w:tab w:val="clear" w:pos="360"/>
                <w:tab w:val="clear" w:pos="720"/>
                <w:tab w:val="decimal" w:pos="1062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</w:t>
            </w:r>
            <w:r w:rsidR="00BD3D8B" w:rsidRPr="00BD3D8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374</w:t>
            </w:r>
          </w:p>
        </w:tc>
        <w:tc>
          <w:tcPr>
            <w:tcW w:w="270" w:type="dxa"/>
            <w:vAlign w:val="bottom"/>
          </w:tcPr>
          <w:p w14:paraId="4CEB0852" w14:textId="77777777" w:rsidR="003E3467" w:rsidRPr="00396BC1" w:rsidRDefault="003E3467" w:rsidP="003E3467">
            <w:pPr>
              <w:pStyle w:val="30"/>
              <w:tabs>
                <w:tab w:val="clear" w:pos="360"/>
                <w:tab w:val="clear" w:pos="720"/>
                <w:tab w:val="decimal" w:pos="795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FAB166B" w14:textId="111EFACB" w:rsidR="003E3467" w:rsidRPr="00396BC1" w:rsidRDefault="00D51D7F" w:rsidP="003E3467">
            <w:pPr>
              <w:pStyle w:val="30"/>
              <w:tabs>
                <w:tab w:val="clear" w:pos="360"/>
                <w:tab w:val="clear" w:pos="720"/>
                <w:tab w:val="decimal" w:pos="105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  <w:r w:rsidR="003E3467"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522</w:t>
            </w:r>
          </w:p>
        </w:tc>
      </w:tr>
      <w:tr w:rsidR="003E3467" w:rsidRPr="00396BC1" w14:paraId="2A421DE5" w14:textId="77777777" w:rsidTr="00F246E7">
        <w:trPr>
          <w:cantSplit/>
        </w:trPr>
        <w:tc>
          <w:tcPr>
            <w:tcW w:w="2790" w:type="dxa"/>
          </w:tcPr>
          <w:p w14:paraId="466D2FC5" w14:textId="77777777" w:rsidR="003E3467" w:rsidRPr="00396BC1" w:rsidRDefault="003E3467" w:rsidP="003E3467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รวมรายได้จากการขาย</w:t>
            </w:r>
          </w:p>
          <w:p w14:paraId="27E393EA" w14:textId="5356DD1B" w:rsidR="003E3467" w:rsidRPr="00396BC1" w:rsidRDefault="003E3467" w:rsidP="003E3467">
            <w:pPr>
              <w:pStyle w:val="30"/>
              <w:tabs>
                <w:tab w:val="clear" w:pos="360"/>
                <w:tab w:val="clear" w:pos="720"/>
              </w:tabs>
              <w:ind w:left="246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และให้บริการ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78EB42D" w14:textId="77777777" w:rsidR="003E3467" w:rsidRDefault="003E3467" w:rsidP="003E3467">
            <w:pPr>
              <w:pStyle w:val="30"/>
              <w:tabs>
                <w:tab w:val="clear" w:pos="360"/>
                <w:tab w:val="clear" w:pos="720"/>
                <w:tab w:val="decimal" w:pos="1152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  <w:p w14:paraId="60AE373F" w14:textId="72855E59" w:rsidR="003E3467" w:rsidRPr="00396BC1" w:rsidRDefault="00D51D7F" w:rsidP="003E3467">
            <w:pPr>
              <w:pStyle w:val="30"/>
              <w:tabs>
                <w:tab w:val="clear" w:pos="360"/>
                <w:tab w:val="clear" w:pos="720"/>
                <w:tab w:val="decimal" w:pos="1152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172394" w:rsidRPr="0017239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667</w:t>
            </w:r>
            <w:r w:rsidR="00172394" w:rsidRPr="0017239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493</w:t>
            </w:r>
          </w:p>
        </w:tc>
        <w:tc>
          <w:tcPr>
            <w:tcW w:w="270" w:type="dxa"/>
          </w:tcPr>
          <w:p w14:paraId="168A516B" w14:textId="77777777" w:rsidR="003E3467" w:rsidRPr="00396BC1" w:rsidRDefault="003E3467" w:rsidP="003E3467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96BB705" w14:textId="77777777" w:rsidR="003E3467" w:rsidRPr="00396BC1" w:rsidRDefault="003E3467" w:rsidP="003E3467">
            <w:pPr>
              <w:pStyle w:val="30"/>
              <w:tabs>
                <w:tab w:val="clear" w:pos="360"/>
                <w:tab w:val="clear" w:pos="720"/>
                <w:tab w:val="decimal" w:pos="1152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  <w:p w14:paraId="53622E11" w14:textId="7632463B" w:rsidR="003E3467" w:rsidRPr="00396BC1" w:rsidRDefault="00D51D7F" w:rsidP="003E3467">
            <w:pPr>
              <w:pStyle w:val="30"/>
              <w:tabs>
                <w:tab w:val="clear" w:pos="360"/>
                <w:tab w:val="clear" w:pos="720"/>
                <w:tab w:val="decimal" w:pos="1152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3E3467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557</w:t>
            </w:r>
            <w:r w:rsidR="003E3467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044</w:t>
            </w:r>
          </w:p>
        </w:tc>
        <w:tc>
          <w:tcPr>
            <w:tcW w:w="270" w:type="dxa"/>
          </w:tcPr>
          <w:p w14:paraId="788E24DA" w14:textId="77777777" w:rsidR="003E3467" w:rsidRPr="00396BC1" w:rsidRDefault="003E3467" w:rsidP="003E3467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41ECAE2" w14:textId="77777777" w:rsidR="003E3467" w:rsidRDefault="003E3467" w:rsidP="003E3467">
            <w:pPr>
              <w:pStyle w:val="30"/>
              <w:tabs>
                <w:tab w:val="clear" w:pos="360"/>
                <w:tab w:val="clear" w:pos="720"/>
                <w:tab w:val="decimal" w:pos="1062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  <w:p w14:paraId="0028C7DE" w14:textId="1628ED00" w:rsidR="003E3467" w:rsidRPr="00396BC1" w:rsidRDefault="00D51D7F" w:rsidP="003E3467">
            <w:pPr>
              <w:pStyle w:val="30"/>
              <w:tabs>
                <w:tab w:val="clear" w:pos="360"/>
                <w:tab w:val="clear" w:pos="720"/>
                <w:tab w:val="decimal" w:pos="1062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1050F3" w:rsidRPr="001050F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073</w:t>
            </w:r>
            <w:r w:rsidR="001050F3" w:rsidRPr="001050F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483</w:t>
            </w:r>
          </w:p>
        </w:tc>
        <w:tc>
          <w:tcPr>
            <w:tcW w:w="270" w:type="dxa"/>
            <w:vAlign w:val="bottom"/>
          </w:tcPr>
          <w:p w14:paraId="37884F1D" w14:textId="77777777" w:rsidR="003E3467" w:rsidRPr="00396BC1" w:rsidRDefault="003E3467" w:rsidP="003E3467">
            <w:pPr>
              <w:pStyle w:val="30"/>
              <w:tabs>
                <w:tab w:val="clear" w:pos="360"/>
                <w:tab w:val="clear" w:pos="720"/>
                <w:tab w:val="decimal" w:pos="795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45633AB" w14:textId="77777777" w:rsidR="003E3467" w:rsidRPr="00396BC1" w:rsidRDefault="003E3467" w:rsidP="003E3467">
            <w:pPr>
              <w:pStyle w:val="30"/>
              <w:tabs>
                <w:tab w:val="clear" w:pos="360"/>
                <w:tab w:val="clear" w:pos="720"/>
                <w:tab w:val="decimal" w:pos="1062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  <w:p w14:paraId="034FDF9C" w14:textId="5D3200EF" w:rsidR="003E3467" w:rsidRPr="00396BC1" w:rsidRDefault="00D51D7F" w:rsidP="003E3467">
            <w:pPr>
              <w:pStyle w:val="30"/>
              <w:tabs>
                <w:tab w:val="clear" w:pos="360"/>
                <w:tab w:val="clear" w:pos="720"/>
                <w:tab w:val="decimal" w:pos="105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923</w:t>
            </w:r>
            <w:r w:rsidR="003E3467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511</w:t>
            </w:r>
          </w:p>
        </w:tc>
      </w:tr>
      <w:tr w:rsidR="003E3467" w:rsidRPr="00396BC1" w14:paraId="7E567468" w14:textId="77777777" w:rsidTr="00F246E7">
        <w:trPr>
          <w:cantSplit/>
        </w:trPr>
        <w:tc>
          <w:tcPr>
            <w:tcW w:w="2790" w:type="dxa"/>
          </w:tcPr>
          <w:p w14:paraId="458192D7" w14:textId="77777777" w:rsidR="003E3467" w:rsidRPr="00396BC1" w:rsidRDefault="003E3467" w:rsidP="003E3467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16EB18E0" w14:textId="77777777" w:rsidR="003E3467" w:rsidRPr="00396BC1" w:rsidRDefault="003E3467" w:rsidP="003E3467">
            <w:pPr>
              <w:pStyle w:val="30"/>
              <w:tabs>
                <w:tab w:val="clear" w:pos="360"/>
                <w:tab w:val="clear" w:pos="720"/>
                <w:tab w:val="decimal" w:pos="105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42609E3" w14:textId="77777777" w:rsidR="003E3467" w:rsidRPr="00396BC1" w:rsidRDefault="003E3467" w:rsidP="003E3467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5256325D" w14:textId="77777777" w:rsidR="003E3467" w:rsidRPr="00396BC1" w:rsidRDefault="003E3467" w:rsidP="003E3467">
            <w:pPr>
              <w:pStyle w:val="30"/>
              <w:tabs>
                <w:tab w:val="clear" w:pos="360"/>
                <w:tab w:val="clear" w:pos="720"/>
                <w:tab w:val="decimal" w:pos="1152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FD6FF03" w14:textId="77777777" w:rsidR="003E3467" w:rsidRPr="00396BC1" w:rsidRDefault="003E3467" w:rsidP="003E3467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0601FF25" w14:textId="77777777" w:rsidR="003E3467" w:rsidRPr="00396BC1" w:rsidRDefault="003E3467" w:rsidP="003E3467">
            <w:pPr>
              <w:pStyle w:val="30"/>
              <w:tabs>
                <w:tab w:val="clear" w:pos="360"/>
                <w:tab w:val="clear" w:pos="720"/>
                <w:tab w:val="decimal" w:pos="1062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5A5D4E2" w14:textId="77777777" w:rsidR="003E3467" w:rsidRPr="00396BC1" w:rsidRDefault="003E3467" w:rsidP="003E3467">
            <w:pPr>
              <w:pStyle w:val="30"/>
              <w:tabs>
                <w:tab w:val="clear" w:pos="360"/>
                <w:tab w:val="clear" w:pos="720"/>
                <w:tab w:val="decimal" w:pos="795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15E49C8C" w14:textId="77777777" w:rsidR="003E3467" w:rsidRPr="00396BC1" w:rsidRDefault="003E3467" w:rsidP="003E3467">
            <w:pPr>
              <w:pStyle w:val="30"/>
              <w:tabs>
                <w:tab w:val="clear" w:pos="360"/>
                <w:tab w:val="clear" w:pos="720"/>
                <w:tab w:val="decimal" w:pos="105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3E3467" w:rsidRPr="00396BC1" w14:paraId="2F5019B8" w14:textId="77777777" w:rsidTr="00F246E7">
        <w:trPr>
          <w:cantSplit/>
        </w:trPr>
        <w:tc>
          <w:tcPr>
            <w:tcW w:w="2790" w:type="dxa"/>
          </w:tcPr>
          <w:p w14:paraId="55BCB9E8" w14:textId="77777777" w:rsidR="003E3467" w:rsidRPr="00396BC1" w:rsidRDefault="003E3467" w:rsidP="003E3467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530" w:type="dxa"/>
          </w:tcPr>
          <w:p w14:paraId="4434EA7F" w14:textId="77777777" w:rsidR="003E3467" w:rsidRPr="00396BC1" w:rsidRDefault="003E3467" w:rsidP="003E3467">
            <w:pPr>
              <w:pStyle w:val="30"/>
              <w:tabs>
                <w:tab w:val="clear" w:pos="360"/>
                <w:tab w:val="clear" w:pos="720"/>
                <w:tab w:val="decimal" w:pos="105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D14F596" w14:textId="77777777" w:rsidR="003E3467" w:rsidRPr="00396BC1" w:rsidRDefault="003E3467" w:rsidP="003E3467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681E4119" w14:textId="77777777" w:rsidR="003E3467" w:rsidRPr="00396BC1" w:rsidRDefault="003E3467" w:rsidP="003E3467">
            <w:pPr>
              <w:pStyle w:val="30"/>
              <w:tabs>
                <w:tab w:val="clear" w:pos="360"/>
                <w:tab w:val="clear" w:pos="720"/>
                <w:tab w:val="decimal" w:pos="1152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BB45277" w14:textId="77777777" w:rsidR="003E3467" w:rsidRPr="00396BC1" w:rsidRDefault="003E3467" w:rsidP="003E3467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7FCC9F21" w14:textId="77777777" w:rsidR="003E3467" w:rsidRPr="00396BC1" w:rsidRDefault="003E3467" w:rsidP="003E3467">
            <w:pPr>
              <w:pStyle w:val="30"/>
              <w:tabs>
                <w:tab w:val="clear" w:pos="360"/>
                <w:tab w:val="clear" w:pos="720"/>
                <w:tab w:val="decimal" w:pos="1062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6801B796" w14:textId="77777777" w:rsidR="003E3467" w:rsidRPr="00396BC1" w:rsidRDefault="003E3467" w:rsidP="003E3467">
            <w:pPr>
              <w:pStyle w:val="30"/>
              <w:tabs>
                <w:tab w:val="clear" w:pos="360"/>
                <w:tab w:val="clear" w:pos="720"/>
                <w:tab w:val="decimal" w:pos="795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24ECE669" w14:textId="77777777" w:rsidR="003E3467" w:rsidRPr="00396BC1" w:rsidRDefault="003E3467" w:rsidP="003E3467">
            <w:pPr>
              <w:pStyle w:val="30"/>
              <w:tabs>
                <w:tab w:val="clear" w:pos="360"/>
                <w:tab w:val="clear" w:pos="720"/>
                <w:tab w:val="decimal" w:pos="1056"/>
                <w:tab w:val="decimal" w:pos="1152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3E3467" w:rsidRPr="00396BC1" w14:paraId="51D11997" w14:textId="77777777" w:rsidTr="00F246E7">
        <w:trPr>
          <w:cantSplit/>
        </w:trPr>
        <w:tc>
          <w:tcPr>
            <w:tcW w:w="2790" w:type="dxa"/>
          </w:tcPr>
          <w:p w14:paraId="2EF77DF0" w14:textId="77777777" w:rsidR="003E3467" w:rsidRPr="00396BC1" w:rsidRDefault="003E3467" w:rsidP="003E3467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1530" w:type="dxa"/>
          </w:tcPr>
          <w:p w14:paraId="67A72EB6" w14:textId="42212DB7" w:rsidR="003E3467" w:rsidRPr="00396BC1" w:rsidRDefault="00D51D7F" w:rsidP="003E3467">
            <w:pPr>
              <w:pStyle w:val="30"/>
              <w:tabs>
                <w:tab w:val="clear" w:pos="360"/>
                <w:tab w:val="clear" w:pos="720"/>
                <w:tab w:val="decimal" w:pos="1152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2E4AFB" w:rsidRPr="002E4AF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666</w:t>
            </w:r>
            <w:r w:rsidR="002E4AFB" w:rsidRPr="002E4AF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048</w:t>
            </w:r>
          </w:p>
        </w:tc>
        <w:tc>
          <w:tcPr>
            <w:tcW w:w="270" w:type="dxa"/>
          </w:tcPr>
          <w:p w14:paraId="13B7E3BF" w14:textId="77777777" w:rsidR="003E3467" w:rsidRPr="00396BC1" w:rsidRDefault="003E3467" w:rsidP="003E3467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10A8D1E2" w14:textId="4AFEBCA5" w:rsidR="003E3467" w:rsidRPr="00396BC1" w:rsidRDefault="00D51D7F" w:rsidP="003E3467">
            <w:pPr>
              <w:pStyle w:val="30"/>
              <w:tabs>
                <w:tab w:val="clear" w:pos="360"/>
                <w:tab w:val="clear" w:pos="720"/>
                <w:tab w:val="decimal" w:pos="1152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3E3467"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556</w:t>
            </w:r>
            <w:r w:rsidR="003E3467"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934</w:t>
            </w:r>
          </w:p>
        </w:tc>
        <w:tc>
          <w:tcPr>
            <w:tcW w:w="270" w:type="dxa"/>
          </w:tcPr>
          <w:p w14:paraId="3788871F" w14:textId="77777777" w:rsidR="003E3467" w:rsidRPr="00396BC1" w:rsidRDefault="003E3467" w:rsidP="003E3467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0BB476B3" w14:textId="710A96F5" w:rsidR="003E3467" w:rsidRPr="00BD3A4E" w:rsidRDefault="00D51D7F" w:rsidP="003E3467">
            <w:pPr>
              <w:pStyle w:val="30"/>
              <w:tabs>
                <w:tab w:val="clear" w:pos="360"/>
                <w:tab w:val="clear" w:pos="720"/>
                <w:tab w:val="decimal" w:pos="1062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B11DB9" w:rsidRPr="00BD3A4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054</w:t>
            </w:r>
            <w:r w:rsidR="00BD3A4E" w:rsidRPr="00BD3A4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683</w:t>
            </w:r>
          </w:p>
        </w:tc>
        <w:tc>
          <w:tcPr>
            <w:tcW w:w="270" w:type="dxa"/>
            <w:vAlign w:val="bottom"/>
          </w:tcPr>
          <w:p w14:paraId="253A5A9D" w14:textId="77777777" w:rsidR="003E3467" w:rsidRPr="00396BC1" w:rsidRDefault="003E3467" w:rsidP="003E3467">
            <w:pPr>
              <w:pStyle w:val="30"/>
              <w:tabs>
                <w:tab w:val="clear" w:pos="360"/>
                <w:tab w:val="clear" w:pos="720"/>
                <w:tab w:val="decimal" w:pos="795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4AB30B9B" w14:textId="6CB7EF8E" w:rsidR="003E3467" w:rsidRPr="00396BC1" w:rsidRDefault="00D51D7F" w:rsidP="003E3467">
            <w:pPr>
              <w:pStyle w:val="30"/>
              <w:tabs>
                <w:tab w:val="clear" w:pos="360"/>
                <w:tab w:val="clear" w:pos="720"/>
                <w:tab w:val="decimal" w:pos="105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909</w:t>
            </w:r>
            <w:r w:rsidR="003E3467"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043</w:t>
            </w:r>
          </w:p>
        </w:tc>
      </w:tr>
      <w:tr w:rsidR="003E3467" w:rsidRPr="00396BC1" w14:paraId="1CAAC381" w14:textId="77777777" w:rsidTr="00F246E7">
        <w:trPr>
          <w:cantSplit/>
        </w:trPr>
        <w:tc>
          <w:tcPr>
            <w:tcW w:w="2790" w:type="dxa"/>
          </w:tcPr>
          <w:p w14:paraId="3290B8AF" w14:textId="3923E46F" w:rsidR="003E3467" w:rsidRPr="00396BC1" w:rsidRDefault="003E3467" w:rsidP="003E3467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96BC1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ตลอดช่วงเวลาหนึ่ง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509D9E1" w14:textId="70A9F07D" w:rsidR="003E3467" w:rsidRPr="00396BC1" w:rsidRDefault="00D51D7F" w:rsidP="003E3467">
            <w:pPr>
              <w:pStyle w:val="30"/>
              <w:tabs>
                <w:tab w:val="clear" w:pos="360"/>
                <w:tab w:val="clear" w:pos="720"/>
                <w:tab w:val="decimal" w:pos="1152"/>
              </w:tabs>
              <w:ind w:right="-100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D51D7F">
              <w:rPr>
                <w:rFonts w:asciiTheme="majorBidi" w:hAnsiTheme="majorBidi"/>
                <w:sz w:val="30"/>
                <w:szCs w:val="30"/>
                <w:lang w:val="en-US"/>
              </w:rPr>
              <w:t>1</w:t>
            </w:r>
            <w:r w:rsidR="002E4AFB" w:rsidRPr="002E4AFB">
              <w:rPr>
                <w:rFonts w:asciiTheme="majorBidi" w:hAnsiTheme="majorBidi"/>
                <w:sz w:val="30"/>
                <w:szCs w:val="30"/>
                <w:lang w:val="en-US"/>
              </w:rPr>
              <w:t>,</w:t>
            </w:r>
            <w:r w:rsidRPr="00D51D7F">
              <w:rPr>
                <w:rFonts w:asciiTheme="majorBidi" w:hAnsiTheme="majorBidi"/>
                <w:sz w:val="30"/>
                <w:szCs w:val="30"/>
                <w:lang w:val="en-US"/>
              </w:rPr>
              <w:t>445</w:t>
            </w:r>
          </w:p>
        </w:tc>
        <w:tc>
          <w:tcPr>
            <w:tcW w:w="270" w:type="dxa"/>
          </w:tcPr>
          <w:p w14:paraId="15F87172" w14:textId="77777777" w:rsidR="003E3467" w:rsidRPr="00396BC1" w:rsidRDefault="003E3467" w:rsidP="003E3467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724DAAF" w14:textId="43627EBF" w:rsidR="003E3467" w:rsidRPr="00396BC1" w:rsidRDefault="00D51D7F" w:rsidP="003E3467">
            <w:pPr>
              <w:pStyle w:val="30"/>
              <w:tabs>
                <w:tab w:val="clear" w:pos="360"/>
                <w:tab w:val="clear" w:pos="720"/>
                <w:tab w:val="decimal" w:pos="1152"/>
              </w:tabs>
              <w:ind w:right="-100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D51D7F">
              <w:rPr>
                <w:rFonts w:asciiTheme="majorBidi" w:hAnsiTheme="majorBidi"/>
                <w:sz w:val="30"/>
                <w:szCs w:val="30"/>
                <w:lang w:val="en-US"/>
              </w:rPr>
              <w:t>110</w:t>
            </w:r>
          </w:p>
        </w:tc>
        <w:tc>
          <w:tcPr>
            <w:tcW w:w="270" w:type="dxa"/>
          </w:tcPr>
          <w:p w14:paraId="5BE65539" w14:textId="77777777" w:rsidR="003E3467" w:rsidRPr="00396BC1" w:rsidRDefault="003E3467" w:rsidP="003E3467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E604A0B" w14:textId="53443E62" w:rsidR="003E3467" w:rsidRPr="00BD3A4E" w:rsidRDefault="00D51D7F" w:rsidP="003E3467">
            <w:pPr>
              <w:pStyle w:val="30"/>
              <w:tabs>
                <w:tab w:val="clear" w:pos="360"/>
                <w:tab w:val="clear" w:pos="720"/>
                <w:tab w:val="decimal" w:pos="1062"/>
              </w:tabs>
              <w:ind w:right="-100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D51D7F">
              <w:rPr>
                <w:rFonts w:asciiTheme="majorBidi" w:hAnsiTheme="majorBidi"/>
                <w:sz w:val="30"/>
                <w:szCs w:val="30"/>
                <w:lang w:val="en-US"/>
              </w:rPr>
              <w:t>18</w:t>
            </w:r>
            <w:r w:rsidR="0095476C" w:rsidRPr="00BD3A4E">
              <w:rPr>
                <w:rFonts w:asciiTheme="majorBidi" w:hAnsiTheme="majorBidi"/>
                <w:sz w:val="30"/>
                <w:szCs w:val="30"/>
                <w:lang w:val="en-US"/>
              </w:rPr>
              <w:t>,</w:t>
            </w:r>
            <w:r w:rsidRPr="00D51D7F">
              <w:rPr>
                <w:rFonts w:asciiTheme="majorBidi" w:hAnsiTheme="majorBidi"/>
                <w:sz w:val="30"/>
                <w:szCs w:val="30"/>
                <w:lang w:val="en-US"/>
              </w:rPr>
              <w:t>800</w:t>
            </w:r>
          </w:p>
        </w:tc>
        <w:tc>
          <w:tcPr>
            <w:tcW w:w="270" w:type="dxa"/>
            <w:vAlign w:val="bottom"/>
          </w:tcPr>
          <w:p w14:paraId="3F0555C6" w14:textId="77777777" w:rsidR="003E3467" w:rsidRPr="00396BC1" w:rsidRDefault="003E3467" w:rsidP="003E3467">
            <w:pPr>
              <w:pStyle w:val="30"/>
              <w:tabs>
                <w:tab w:val="clear" w:pos="360"/>
                <w:tab w:val="clear" w:pos="720"/>
                <w:tab w:val="decimal" w:pos="795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AB8553C" w14:textId="0EF4920B" w:rsidR="003E3467" w:rsidRPr="00396BC1" w:rsidRDefault="00D51D7F" w:rsidP="003E3467">
            <w:pPr>
              <w:pStyle w:val="30"/>
              <w:tabs>
                <w:tab w:val="clear" w:pos="360"/>
                <w:tab w:val="clear" w:pos="720"/>
                <w:tab w:val="decimal" w:pos="1056"/>
              </w:tabs>
              <w:ind w:right="-100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D51D7F">
              <w:rPr>
                <w:rFonts w:asciiTheme="majorBidi" w:hAnsiTheme="majorBidi"/>
                <w:sz w:val="30"/>
                <w:szCs w:val="30"/>
                <w:lang w:val="en-US"/>
              </w:rPr>
              <w:t>14</w:t>
            </w:r>
            <w:r w:rsidR="003E3467" w:rsidRPr="00396BC1">
              <w:rPr>
                <w:rFonts w:asciiTheme="majorBidi" w:hAnsiTheme="majorBidi"/>
                <w:sz w:val="30"/>
                <w:szCs w:val="30"/>
                <w:lang w:val="en-US"/>
              </w:rPr>
              <w:t>,</w:t>
            </w:r>
            <w:r w:rsidRPr="00D51D7F">
              <w:rPr>
                <w:rFonts w:asciiTheme="majorBidi" w:hAnsiTheme="majorBidi"/>
                <w:sz w:val="30"/>
                <w:szCs w:val="30"/>
                <w:lang w:val="en-US"/>
              </w:rPr>
              <w:t>468</w:t>
            </w:r>
          </w:p>
        </w:tc>
      </w:tr>
      <w:tr w:rsidR="003E3467" w:rsidRPr="00396BC1" w14:paraId="5B9383EA" w14:textId="77777777" w:rsidTr="00F246E7">
        <w:trPr>
          <w:cantSplit/>
        </w:trPr>
        <w:tc>
          <w:tcPr>
            <w:tcW w:w="2790" w:type="dxa"/>
          </w:tcPr>
          <w:p w14:paraId="18BC203E" w14:textId="77777777" w:rsidR="003E3467" w:rsidRPr="00396BC1" w:rsidRDefault="003E3467" w:rsidP="003E3467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รวมรายได้จากการขาย</w:t>
            </w:r>
          </w:p>
          <w:p w14:paraId="05A42627" w14:textId="3843B679" w:rsidR="003E3467" w:rsidRPr="00396BC1" w:rsidRDefault="003E3467" w:rsidP="003E3467">
            <w:pPr>
              <w:pStyle w:val="30"/>
              <w:tabs>
                <w:tab w:val="clear" w:pos="360"/>
                <w:tab w:val="clear" w:pos="720"/>
              </w:tabs>
              <w:ind w:left="246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และให้บริการ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3A18D631" w14:textId="77777777" w:rsidR="003E3467" w:rsidRDefault="003E3467" w:rsidP="003E3467">
            <w:pPr>
              <w:pStyle w:val="30"/>
              <w:tabs>
                <w:tab w:val="clear" w:pos="360"/>
                <w:tab w:val="clear" w:pos="720"/>
                <w:tab w:val="decimal" w:pos="1152"/>
              </w:tabs>
              <w:ind w:right="-100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</w:p>
          <w:p w14:paraId="05585C58" w14:textId="03AAE44B" w:rsidR="003E3467" w:rsidRPr="00396BC1" w:rsidRDefault="00D51D7F" w:rsidP="003E3467">
            <w:pPr>
              <w:pStyle w:val="30"/>
              <w:tabs>
                <w:tab w:val="clear" w:pos="360"/>
                <w:tab w:val="clear" w:pos="720"/>
                <w:tab w:val="decimal" w:pos="1152"/>
              </w:tabs>
              <w:ind w:right="-100"/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</w:pPr>
            <w:r w:rsidRPr="00D51D7F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</w:t>
            </w:r>
            <w:r w:rsidR="002E4AFB" w:rsidRPr="002E4AFB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51D7F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667</w:t>
            </w:r>
            <w:r w:rsidR="002E4AFB" w:rsidRPr="002E4AFB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51D7F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493</w:t>
            </w:r>
          </w:p>
        </w:tc>
        <w:tc>
          <w:tcPr>
            <w:tcW w:w="270" w:type="dxa"/>
          </w:tcPr>
          <w:p w14:paraId="29DB5BF6" w14:textId="77777777" w:rsidR="003E3467" w:rsidRPr="00396BC1" w:rsidRDefault="003E3467" w:rsidP="003E3467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773C5399" w14:textId="77777777" w:rsidR="003E3467" w:rsidRPr="00396BC1" w:rsidRDefault="003E3467" w:rsidP="003E3467">
            <w:pPr>
              <w:pStyle w:val="30"/>
              <w:tabs>
                <w:tab w:val="clear" w:pos="360"/>
                <w:tab w:val="clear" w:pos="720"/>
                <w:tab w:val="decimal" w:pos="1152"/>
              </w:tabs>
              <w:ind w:right="-100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</w:p>
          <w:p w14:paraId="5F63A47D" w14:textId="02523856" w:rsidR="003E3467" w:rsidRPr="00396BC1" w:rsidRDefault="00D51D7F" w:rsidP="003E3467">
            <w:pPr>
              <w:pStyle w:val="30"/>
              <w:tabs>
                <w:tab w:val="clear" w:pos="360"/>
                <w:tab w:val="clear" w:pos="720"/>
                <w:tab w:val="decimal" w:pos="1152"/>
              </w:tabs>
              <w:ind w:right="-100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3E3467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557</w:t>
            </w:r>
            <w:r w:rsidR="003E3467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044</w:t>
            </w:r>
          </w:p>
        </w:tc>
        <w:tc>
          <w:tcPr>
            <w:tcW w:w="270" w:type="dxa"/>
          </w:tcPr>
          <w:p w14:paraId="0CAA2B20" w14:textId="77777777" w:rsidR="003E3467" w:rsidRPr="00396BC1" w:rsidRDefault="003E3467" w:rsidP="003E3467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ACB8921" w14:textId="77777777" w:rsidR="003E3467" w:rsidRDefault="003E3467" w:rsidP="003E3467">
            <w:pPr>
              <w:pStyle w:val="30"/>
              <w:tabs>
                <w:tab w:val="clear" w:pos="360"/>
                <w:tab w:val="clear" w:pos="720"/>
                <w:tab w:val="decimal" w:pos="1062"/>
              </w:tabs>
              <w:ind w:right="-100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</w:p>
          <w:p w14:paraId="77452AB0" w14:textId="4FC5C350" w:rsidR="003E3467" w:rsidRPr="00396BC1" w:rsidRDefault="00D51D7F" w:rsidP="003E3467">
            <w:pPr>
              <w:pStyle w:val="30"/>
              <w:tabs>
                <w:tab w:val="clear" w:pos="360"/>
                <w:tab w:val="clear" w:pos="720"/>
                <w:tab w:val="decimal" w:pos="1062"/>
              </w:tabs>
              <w:ind w:right="-100"/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</w:pPr>
            <w:r w:rsidRPr="00D51D7F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</w:t>
            </w:r>
            <w:r w:rsidR="00B11DB9" w:rsidRPr="00B11DB9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51D7F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073</w:t>
            </w:r>
            <w:r w:rsidR="00B11DB9" w:rsidRPr="00B11DB9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51D7F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483</w:t>
            </w:r>
          </w:p>
        </w:tc>
        <w:tc>
          <w:tcPr>
            <w:tcW w:w="270" w:type="dxa"/>
            <w:vAlign w:val="bottom"/>
          </w:tcPr>
          <w:p w14:paraId="33838764" w14:textId="77777777" w:rsidR="003E3467" w:rsidRPr="00396BC1" w:rsidRDefault="003E3467" w:rsidP="003E3467">
            <w:pPr>
              <w:pStyle w:val="30"/>
              <w:tabs>
                <w:tab w:val="clear" w:pos="360"/>
                <w:tab w:val="clear" w:pos="720"/>
                <w:tab w:val="decimal" w:pos="795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B212ED2" w14:textId="77777777" w:rsidR="003E3467" w:rsidRPr="00396BC1" w:rsidRDefault="003E3467" w:rsidP="003E3467">
            <w:pPr>
              <w:pStyle w:val="30"/>
              <w:tabs>
                <w:tab w:val="clear" w:pos="360"/>
                <w:tab w:val="clear" w:pos="720"/>
                <w:tab w:val="decimal" w:pos="1062"/>
              </w:tabs>
              <w:ind w:right="-100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</w:p>
          <w:p w14:paraId="57EDDF11" w14:textId="266C30DB" w:rsidR="003E3467" w:rsidRPr="00396BC1" w:rsidRDefault="00D51D7F" w:rsidP="003E3467">
            <w:pPr>
              <w:pStyle w:val="30"/>
              <w:tabs>
                <w:tab w:val="clear" w:pos="360"/>
                <w:tab w:val="clear" w:pos="720"/>
                <w:tab w:val="decimal" w:pos="1056"/>
              </w:tabs>
              <w:ind w:right="-100"/>
              <w:rPr>
                <w:rFonts w:asciiTheme="majorBidi" w:hAnsiTheme="majorBidi"/>
                <w:b/>
                <w:sz w:val="30"/>
                <w:szCs w:val="30"/>
                <w:lang w:val="en-US"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923</w:t>
            </w:r>
            <w:r w:rsidR="003E3467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511</w:t>
            </w:r>
          </w:p>
        </w:tc>
      </w:tr>
      <w:bookmarkEnd w:id="0"/>
    </w:tbl>
    <w:p w14:paraId="1156EF52" w14:textId="5951ABE6" w:rsidR="003A34FB" w:rsidRPr="00396BC1" w:rsidRDefault="003A34FB" w:rsidP="00C2559D">
      <w:pPr>
        <w:ind w:left="518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</w:pPr>
    </w:p>
    <w:p w14:paraId="6580B777" w14:textId="77777777" w:rsidR="00A2214C" w:rsidRDefault="00A221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br w:type="page"/>
      </w:r>
    </w:p>
    <w:p w14:paraId="722D3CC7" w14:textId="25CDDC14" w:rsidR="00C2559D" w:rsidRPr="00396BC1" w:rsidRDefault="00C2559D" w:rsidP="00C2559D">
      <w:pPr>
        <w:ind w:left="518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396BC1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ส่วนงานภูมิศาสตร์</w:t>
      </w:r>
    </w:p>
    <w:p w14:paraId="54038D28" w14:textId="77777777" w:rsidR="003A34FB" w:rsidRPr="00396BC1" w:rsidRDefault="003A34FB" w:rsidP="000501FA">
      <w:pPr>
        <w:ind w:left="518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22291CC1" w14:textId="351DD1BA" w:rsidR="00C2559D" w:rsidRPr="00396BC1" w:rsidRDefault="00F5430D" w:rsidP="000501FA">
      <w:pPr>
        <w:ind w:left="518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396BC1">
        <w:rPr>
          <w:rFonts w:asciiTheme="majorBidi" w:hAnsiTheme="majorBidi" w:cstheme="majorBidi"/>
          <w:color w:val="000000"/>
          <w:sz w:val="30"/>
          <w:szCs w:val="30"/>
          <w:cs/>
        </w:rPr>
        <w:t>กลุ่ม</w:t>
      </w:r>
      <w:r w:rsidR="00C2559D" w:rsidRPr="00396BC1">
        <w:rPr>
          <w:rFonts w:asciiTheme="majorBidi" w:hAnsiTheme="majorBidi" w:cstheme="majorBidi"/>
          <w:color w:val="000000"/>
          <w:sz w:val="30"/>
          <w:szCs w:val="30"/>
          <w:cs/>
        </w:rPr>
        <w:t>บริษัท</w:t>
      </w:r>
      <w:r w:rsidR="000501FA" w:rsidRPr="00396BC1">
        <w:rPr>
          <w:rFonts w:asciiTheme="majorBidi" w:hAnsiTheme="majorBidi" w:cstheme="majorBidi"/>
          <w:color w:val="000000"/>
          <w:sz w:val="30"/>
          <w:szCs w:val="30"/>
          <w:cs/>
        </w:rPr>
        <w:t>ดำเนินธุรกิจเฉพาะในประเทศเท่านั้น ไม่มีสินทรัพย์ในต่างประเทศที่มีสาระสำคัญ</w:t>
      </w:r>
      <w:r w:rsidR="005510C4" w:rsidRPr="00396BC1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35A2DADB" w14:textId="43B2D1A2" w:rsidR="005510C4" w:rsidRPr="00396BC1" w:rsidRDefault="005510C4" w:rsidP="000501FA">
      <w:pPr>
        <w:ind w:left="518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3E211808" w14:textId="424CF944" w:rsidR="005510C4" w:rsidRPr="00396BC1" w:rsidRDefault="005510C4" w:rsidP="000501FA">
      <w:pPr>
        <w:ind w:left="518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  <w:r w:rsidRPr="00396BC1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 xml:space="preserve">ในการนำเสนอการจำแนกส่วนงานภูมิศาสตร์ รายได้ตามส่วนงานแยกตามที่ตั้งทางภูมิศาสตร์ของลูกค้า </w:t>
      </w:r>
    </w:p>
    <w:p w14:paraId="635F1188" w14:textId="51308B9C" w:rsidR="005510C4" w:rsidRPr="00396BC1" w:rsidRDefault="005510C4" w:rsidP="000501FA">
      <w:pPr>
        <w:ind w:left="518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030"/>
        <w:gridCol w:w="1530"/>
        <w:gridCol w:w="236"/>
        <w:gridCol w:w="1474"/>
      </w:tblGrid>
      <w:tr w:rsidR="005510C4" w:rsidRPr="00396BC1" w14:paraId="3E4EBBCB" w14:textId="77777777" w:rsidTr="00F82E42">
        <w:trPr>
          <w:tblHeader/>
        </w:trPr>
        <w:tc>
          <w:tcPr>
            <w:tcW w:w="6030" w:type="dxa"/>
          </w:tcPr>
          <w:p w14:paraId="68ED5232" w14:textId="77777777" w:rsidR="005510C4" w:rsidRPr="00396BC1" w:rsidRDefault="005510C4" w:rsidP="00C81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240" w:type="dxa"/>
            <w:gridSpan w:val="3"/>
          </w:tcPr>
          <w:p w14:paraId="73772EE3" w14:textId="4967AAC1" w:rsidR="005510C4" w:rsidRPr="00396BC1" w:rsidRDefault="005510C4" w:rsidP="00C81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510C4" w:rsidRPr="00396BC1" w14:paraId="0FE454DF" w14:textId="77777777" w:rsidTr="00F82E42">
        <w:trPr>
          <w:tblHeader/>
        </w:trPr>
        <w:tc>
          <w:tcPr>
            <w:tcW w:w="6030" w:type="dxa"/>
          </w:tcPr>
          <w:p w14:paraId="3806A7C9" w14:textId="6ECD2170" w:rsidR="005510C4" w:rsidRPr="00396BC1" w:rsidRDefault="005510C4" w:rsidP="00C81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ข้อมูลส่วนงานภูมิศาสตร์</w:t>
            </w:r>
          </w:p>
        </w:tc>
        <w:tc>
          <w:tcPr>
            <w:tcW w:w="3240" w:type="dxa"/>
            <w:gridSpan w:val="3"/>
          </w:tcPr>
          <w:p w14:paraId="725FAC06" w14:textId="77777777" w:rsidR="005510C4" w:rsidRPr="00396BC1" w:rsidRDefault="005510C4" w:rsidP="00C81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รายได้</w:t>
            </w:r>
          </w:p>
        </w:tc>
      </w:tr>
      <w:tr w:rsidR="009D441D" w:rsidRPr="00396BC1" w14:paraId="3766400D" w14:textId="77777777">
        <w:trPr>
          <w:tblHeader/>
        </w:trPr>
        <w:tc>
          <w:tcPr>
            <w:tcW w:w="6030" w:type="dxa"/>
          </w:tcPr>
          <w:p w14:paraId="2B7C9B5A" w14:textId="77777777" w:rsidR="009D441D" w:rsidRPr="00396BC1" w:rsidRDefault="009D4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530" w:type="dxa"/>
            <w:vAlign w:val="center"/>
          </w:tcPr>
          <w:p w14:paraId="666099FE" w14:textId="4961F92C" w:rsidR="009D441D" w:rsidRPr="00396BC1" w:rsidRDefault="00D51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/>
                <w:sz w:val="30"/>
                <w:szCs w:val="30"/>
              </w:rPr>
              <w:t>2568</w:t>
            </w:r>
          </w:p>
        </w:tc>
        <w:tc>
          <w:tcPr>
            <w:tcW w:w="236" w:type="dxa"/>
            <w:vAlign w:val="center"/>
          </w:tcPr>
          <w:p w14:paraId="23009E5C" w14:textId="77777777" w:rsidR="009D441D" w:rsidRPr="00396BC1" w:rsidRDefault="009D4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vAlign w:val="center"/>
          </w:tcPr>
          <w:p w14:paraId="69C7F747" w14:textId="4FBD25C9" w:rsidR="009D441D" w:rsidRPr="00396BC1" w:rsidRDefault="00D51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/>
                <w:sz w:val="30"/>
                <w:szCs w:val="30"/>
              </w:rPr>
              <w:t>2567</w:t>
            </w:r>
          </w:p>
        </w:tc>
      </w:tr>
      <w:tr w:rsidR="005510C4" w:rsidRPr="00396BC1" w14:paraId="0AAD9213" w14:textId="77777777" w:rsidTr="00F82E42">
        <w:trPr>
          <w:tblHeader/>
        </w:trPr>
        <w:tc>
          <w:tcPr>
            <w:tcW w:w="6030" w:type="dxa"/>
          </w:tcPr>
          <w:p w14:paraId="14F1937A" w14:textId="77777777" w:rsidR="005510C4" w:rsidRPr="00396BC1" w:rsidRDefault="005510C4" w:rsidP="00C81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240" w:type="dxa"/>
            <w:gridSpan w:val="3"/>
          </w:tcPr>
          <w:p w14:paraId="12B37C20" w14:textId="28A0DE3E" w:rsidR="005510C4" w:rsidRPr="00396BC1" w:rsidRDefault="005510C4" w:rsidP="00C81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E3467" w:rsidRPr="00396BC1" w14:paraId="486E13AC" w14:textId="77777777" w:rsidTr="00F82E42">
        <w:tc>
          <w:tcPr>
            <w:tcW w:w="6030" w:type="dxa"/>
          </w:tcPr>
          <w:p w14:paraId="4B9BAB29" w14:textId="77777777" w:rsidR="003E3467" w:rsidRPr="00396BC1" w:rsidRDefault="003E3467" w:rsidP="003E346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  <w:t>ไทย</w:t>
            </w:r>
          </w:p>
        </w:tc>
        <w:tc>
          <w:tcPr>
            <w:tcW w:w="1530" w:type="dxa"/>
          </w:tcPr>
          <w:p w14:paraId="2E021904" w14:textId="4430CEF7" w:rsidR="003E3467" w:rsidRPr="00396BC1" w:rsidRDefault="00D51D7F" w:rsidP="003E3467">
            <w:pPr>
              <w:pStyle w:val="acctfourfigures"/>
              <w:tabs>
                <w:tab w:val="clear" w:pos="765"/>
                <w:tab w:val="left" w:pos="1127"/>
              </w:tabs>
              <w:spacing w:line="240" w:lineRule="atLeast"/>
              <w:ind w:left="-79" w:right="1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6D2C18" w:rsidRPr="006D2C1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593</w:t>
            </w:r>
            <w:r w:rsidR="006D2C18" w:rsidRPr="006D2C1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822</w:t>
            </w:r>
          </w:p>
        </w:tc>
        <w:tc>
          <w:tcPr>
            <w:tcW w:w="236" w:type="dxa"/>
          </w:tcPr>
          <w:p w14:paraId="21866F1E" w14:textId="77777777" w:rsidR="003E3467" w:rsidRPr="00396BC1" w:rsidRDefault="003E3467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4" w:type="dxa"/>
          </w:tcPr>
          <w:p w14:paraId="3D61A25F" w14:textId="27675A5C" w:rsidR="003E3467" w:rsidRPr="00396BC1" w:rsidRDefault="00D51D7F" w:rsidP="003E3467">
            <w:pPr>
              <w:pStyle w:val="acctfourfigures"/>
              <w:tabs>
                <w:tab w:val="clear" w:pos="765"/>
              </w:tabs>
              <w:spacing w:line="240" w:lineRule="atLeast"/>
              <w:ind w:left="-79" w:right="1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3E3467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463</w:t>
            </w:r>
            <w:r w:rsidR="003E3467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691</w:t>
            </w:r>
          </w:p>
        </w:tc>
      </w:tr>
      <w:tr w:rsidR="003E3467" w:rsidRPr="00396BC1" w14:paraId="135EB556" w14:textId="77777777" w:rsidTr="00F82E42">
        <w:tc>
          <w:tcPr>
            <w:tcW w:w="6030" w:type="dxa"/>
          </w:tcPr>
          <w:p w14:paraId="41F58A65" w14:textId="75237111" w:rsidR="003E3467" w:rsidRPr="00396BC1" w:rsidRDefault="003E3467" w:rsidP="003E346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ลาว</w:t>
            </w:r>
          </w:p>
        </w:tc>
        <w:tc>
          <w:tcPr>
            <w:tcW w:w="1530" w:type="dxa"/>
          </w:tcPr>
          <w:p w14:paraId="03CB2787" w14:textId="3CF891DD" w:rsidR="003E3467" w:rsidRPr="00396BC1" w:rsidRDefault="00D51D7F" w:rsidP="003E3467">
            <w:pPr>
              <w:pStyle w:val="acctfourfigures"/>
              <w:tabs>
                <w:tab w:val="clear" w:pos="765"/>
                <w:tab w:val="left" w:pos="1127"/>
              </w:tabs>
              <w:spacing w:line="240" w:lineRule="atLeast"/>
              <w:ind w:left="-79" w:right="1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6D2C18" w:rsidRPr="006D2C1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425</w:t>
            </w:r>
          </w:p>
        </w:tc>
        <w:tc>
          <w:tcPr>
            <w:tcW w:w="236" w:type="dxa"/>
          </w:tcPr>
          <w:p w14:paraId="23B80990" w14:textId="77777777" w:rsidR="003E3467" w:rsidRPr="00396BC1" w:rsidRDefault="003E3467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4" w:type="dxa"/>
          </w:tcPr>
          <w:p w14:paraId="66539088" w14:textId="131CEAD5" w:rsidR="003E3467" w:rsidRPr="00396BC1" w:rsidRDefault="00D51D7F" w:rsidP="003E3467">
            <w:pPr>
              <w:pStyle w:val="acctfourfigures"/>
              <w:tabs>
                <w:tab w:val="clear" w:pos="765"/>
              </w:tabs>
              <w:spacing w:line="240" w:lineRule="atLeast"/>
              <w:ind w:left="-79" w:right="1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</w:t>
            </w:r>
            <w:r w:rsidR="003E3467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442</w:t>
            </w:r>
          </w:p>
        </w:tc>
      </w:tr>
      <w:tr w:rsidR="003E3467" w:rsidRPr="00396BC1" w14:paraId="600D89AF" w14:textId="77777777" w:rsidTr="00F82E42">
        <w:tc>
          <w:tcPr>
            <w:tcW w:w="6030" w:type="dxa"/>
          </w:tcPr>
          <w:p w14:paraId="58D7DC03" w14:textId="564DF606" w:rsidR="003E3467" w:rsidRPr="00396BC1" w:rsidRDefault="003E3467" w:rsidP="003E3467">
            <w:pPr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396BC1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  <w:t>กัมพูชา</w:t>
            </w:r>
          </w:p>
        </w:tc>
        <w:tc>
          <w:tcPr>
            <w:tcW w:w="1530" w:type="dxa"/>
          </w:tcPr>
          <w:p w14:paraId="6C205134" w14:textId="09586E3A" w:rsidR="003E3467" w:rsidRPr="00396BC1" w:rsidRDefault="00D51D7F" w:rsidP="003E3467">
            <w:pPr>
              <w:pStyle w:val="acctfourfigures"/>
              <w:tabs>
                <w:tab w:val="clear" w:pos="765"/>
                <w:tab w:val="left" w:pos="1127"/>
              </w:tabs>
              <w:spacing w:line="240" w:lineRule="atLeast"/>
              <w:ind w:left="-79" w:right="1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</w:t>
            </w:r>
            <w:r w:rsidR="006D2C18" w:rsidRPr="006D2C1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141</w:t>
            </w:r>
          </w:p>
        </w:tc>
        <w:tc>
          <w:tcPr>
            <w:tcW w:w="236" w:type="dxa"/>
          </w:tcPr>
          <w:p w14:paraId="2ED82A3C" w14:textId="77777777" w:rsidR="003E3467" w:rsidRPr="00396BC1" w:rsidRDefault="003E3467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4" w:type="dxa"/>
          </w:tcPr>
          <w:p w14:paraId="35D8FA77" w14:textId="48D33C70" w:rsidR="003E3467" w:rsidRPr="00396BC1" w:rsidRDefault="00D51D7F" w:rsidP="003E3467">
            <w:pPr>
              <w:pStyle w:val="acctfourfigures"/>
              <w:tabs>
                <w:tab w:val="clear" w:pos="765"/>
              </w:tabs>
              <w:spacing w:line="240" w:lineRule="atLeast"/>
              <w:ind w:left="-79" w:right="1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</w:t>
            </w:r>
            <w:r w:rsidR="003E3467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670</w:t>
            </w:r>
          </w:p>
        </w:tc>
      </w:tr>
      <w:tr w:rsidR="003E3467" w:rsidRPr="00396BC1" w14:paraId="5FB3B34E" w14:textId="77777777" w:rsidTr="00F82E42">
        <w:tc>
          <w:tcPr>
            <w:tcW w:w="6030" w:type="dxa"/>
          </w:tcPr>
          <w:p w14:paraId="078858C8" w14:textId="4A5CBFDD" w:rsidR="003E3467" w:rsidRPr="00396BC1" w:rsidRDefault="003E3467" w:rsidP="003E3467">
            <w:pPr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396BC1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  <w:t>ฮ่องกง</w:t>
            </w:r>
          </w:p>
        </w:tc>
        <w:tc>
          <w:tcPr>
            <w:tcW w:w="1530" w:type="dxa"/>
          </w:tcPr>
          <w:p w14:paraId="14C2A542" w14:textId="409E1CA3" w:rsidR="003E3467" w:rsidRPr="00396BC1" w:rsidRDefault="00D51D7F" w:rsidP="003E3467">
            <w:pPr>
              <w:pStyle w:val="acctfourfigures"/>
              <w:tabs>
                <w:tab w:val="clear" w:pos="765"/>
                <w:tab w:val="left" w:pos="1127"/>
              </w:tabs>
              <w:spacing w:line="240" w:lineRule="atLeast"/>
              <w:ind w:left="-79" w:right="1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6D2C18" w:rsidRPr="006D2C1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331</w:t>
            </w:r>
          </w:p>
        </w:tc>
        <w:tc>
          <w:tcPr>
            <w:tcW w:w="236" w:type="dxa"/>
          </w:tcPr>
          <w:p w14:paraId="0A4A9C16" w14:textId="77777777" w:rsidR="003E3467" w:rsidRPr="00396BC1" w:rsidRDefault="003E3467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4" w:type="dxa"/>
          </w:tcPr>
          <w:p w14:paraId="6B52B9ED" w14:textId="32401E9D" w:rsidR="003E3467" w:rsidRPr="00396BC1" w:rsidRDefault="00D51D7F" w:rsidP="003E3467">
            <w:pPr>
              <w:pStyle w:val="acctfourfigures"/>
              <w:tabs>
                <w:tab w:val="clear" w:pos="765"/>
              </w:tabs>
              <w:spacing w:line="240" w:lineRule="atLeast"/>
              <w:ind w:left="-79" w:right="1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  <w:r w:rsidR="003E3467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777</w:t>
            </w:r>
          </w:p>
        </w:tc>
      </w:tr>
      <w:tr w:rsidR="003E3467" w:rsidRPr="00396BC1" w14:paraId="599061FC" w14:textId="77777777" w:rsidTr="00F82E42">
        <w:tc>
          <w:tcPr>
            <w:tcW w:w="6030" w:type="dxa"/>
          </w:tcPr>
          <w:p w14:paraId="769D801D" w14:textId="47E8D67D" w:rsidR="003E3467" w:rsidRPr="00396BC1" w:rsidRDefault="003E3467" w:rsidP="003E3467">
            <w:pPr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396BC1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  <w:t>เ</w:t>
            </w:r>
            <w:r w:rsidR="00C4755A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  <w:t>วียดนาม</w:t>
            </w:r>
          </w:p>
        </w:tc>
        <w:tc>
          <w:tcPr>
            <w:tcW w:w="1530" w:type="dxa"/>
          </w:tcPr>
          <w:p w14:paraId="1348C0B0" w14:textId="5112D6A4" w:rsidR="003E3467" w:rsidRPr="00396BC1" w:rsidRDefault="00D51D7F" w:rsidP="003E3467">
            <w:pPr>
              <w:pStyle w:val="acctfourfigures"/>
              <w:tabs>
                <w:tab w:val="clear" w:pos="765"/>
                <w:tab w:val="left" w:pos="1127"/>
              </w:tabs>
              <w:spacing w:line="240" w:lineRule="atLeast"/>
              <w:ind w:left="-79" w:right="1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E17794" w:rsidRPr="00E1779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031</w:t>
            </w:r>
          </w:p>
        </w:tc>
        <w:tc>
          <w:tcPr>
            <w:tcW w:w="236" w:type="dxa"/>
          </w:tcPr>
          <w:p w14:paraId="6914E5FE" w14:textId="77777777" w:rsidR="003E3467" w:rsidRPr="00396BC1" w:rsidRDefault="003E3467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4" w:type="dxa"/>
          </w:tcPr>
          <w:p w14:paraId="61C83B1B" w14:textId="5A9A95C4" w:rsidR="003E3467" w:rsidRPr="00396BC1" w:rsidRDefault="00D51D7F" w:rsidP="003E3467">
            <w:pPr>
              <w:pStyle w:val="acctfourfigures"/>
              <w:tabs>
                <w:tab w:val="clear" w:pos="765"/>
              </w:tabs>
              <w:spacing w:line="240" w:lineRule="atLeast"/>
              <w:ind w:left="-79" w:right="1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E17794" w:rsidRPr="00E1779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749</w:t>
            </w:r>
          </w:p>
        </w:tc>
      </w:tr>
      <w:tr w:rsidR="003E3467" w:rsidRPr="00396BC1" w14:paraId="44478AB7" w14:textId="77777777" w:rsidTr="00F82E42">
        <w:tc>
          <w:tcPr>
            <w:tcW w:w="6030" w:type="dxa"/>
          </w:tcPr>
          <w:p w14:paraId="44A2058E" w14:textId="63862B4F" w:rsidR="003E3467" w:rsidRPr="00396BC1" w:rsidRDefault="003E3467" w:rsidP="003E3467">
            <w:pPr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396BC1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  <w:t>อื่นๆ</w:t>
            </w:r>
          </w:p>
        </w:tc>
        <w:tc>
          <w:tcPr>
            <w:tcW w:w="1530" w:type="dxa"/>
          </w:tcPr>
          <w:p w14:paraId="16BC0250" w14:textId="362EE17F" w:rsidR="003E3467" w:rsidRPr="00396BC1" w:rsidRDefault="00D51D7F" w:rsidP="003E3467">
            <w:pPr>
              <w:pStyle w:val="acctfourfigures"/>
              <w:tabs>
                <w:tab w:val="clear" w:pos="765"/>
                <w:tab w:val="left" w:pos="1127"/>
              </w:tabs>
              <w:spacing w:line="240" w:lineRule="atLeast"/>
              <w:ind w:left="-79" w:right="1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E17794" w:rsidRPr="00E1779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743</w:t>
            </w:r>
          </w:p>
        </w:tc>
        <w:tc>
          <w:tcPr>
            <w:tcW w:w="236" w:type="dxa"/>
          </w:tcPr>
          <w:p w14:paraId="45B175DA" w14:textId="77777777" w:rsidR="003E3467" w:rsidRPr="00396BC1" w:rsidRDefault="003E3467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4" w:type="dxa"/>
          </w:tcPr>
          <w:p w14:paraId="44030E47" w14:textId="3549E351" w:rsidR="003E3467" w:rsidRPr="00396BC1" w:rsidRDefault="00D51D7F" w:rsidP="003E3467">
            <w:pPr>
              <w:pStyle w:val="acctfourfigures"/>
              <w:tabs>
                <w:tab w:val="clear" w:pos="765"/>
              </w:tabs>
              <w:spacing w:line="240" w:lineRule="atLeast"/>
              <w:ind w:left="-79" w:right="1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="00E17794" w:rsidRPr="00E1779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715</w:t>
            </w:r>
          </w:p>
        </w:tc>
      </w:tr>
      <w:tr w:rsidR="003E3467" w:rsidRPr="00396BC1" w14:paraId="7D479FE5" w14:textId="77777777" w:rsidTr="00F82E42">
        <w:tc>
          <w:tcPr>
            <w:tcW w:w="6030" w:type="dxa"/>
          </w:tcPr>
          <w:p w14:paraId="02E9DE54" w14:textId="1A801C01" w:rsidR="003E3467" w:rsidRPr="00396BC1" w:rsidRDefault="003E3467" w:rsidP="003E3467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6BC1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รวมรายได้จากการขายและให้บริการ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102E307" w14:textId="2E0FB497" w:rsidR="003E3467" w:rsidRPr="00396BC1" w:rsidRDefault="00D51D7F" w:rsidP="003E3467">
            <w:pPr>
              <w:pStyle w:val="acctfourfigures"/>
              <w:tabs>
                <w:tab w:val="clear" w:pos="765"/>
                <w:tab w:val="left" w:pos="1127"/>
              </w:tabs>
              <w:spacing w:line="240" w:lineRule="atLeast"/>
              <w:ind w:left="-79" w:right="16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E17794" w:rsidRPr="00E1779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667</w:t>
            </w:r>
            <w:r w:rsidR="00E17794" w:rsidRPr="00E1779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493</w:t>
            </w:r>
          </w:p>
        </w:tc>
        <w:tc>
          <w:tcPr>
            <w:tcW w:w="236" w:type="dxa"/>
          </w:tcPr>
          <w:p w14:paraId="46CC6B52" w14:textId="77777777" w:rsidR="003E3467" w:rsidRPr="00396BC1" w:rsidRDefault="003E3467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</w:tcPr>
          <w:p w14:paraId="2B3E0939" w14:textId="33D68662" w:rsidR="003E3467" w:rsidRPr="00396BC1" w:rsidRDefault="00D51D7F" w:rsidP="003E3467">
            <w:pPr>
              <w:pStyle w:val="acctfourfigures"/>
              <w:tabs>
                <w:tab w:val="clear" w:pos="765"/>
              </w:tabs>
              <w:spacing w:line="240" w:lineRule="atLeast"/>
              <w:ind w:left="-79" w:right="16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3E3467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557</w:t>
            </w:r>
            <w:r w:rsidR="003E3467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044</w:t>
            </w:r>
          </w:p>
        </w:tc>
      </w:tr>
    </w:tbl>
    <w:p w14:paraId="4F7EED9B" w14:textId="371410D2" w:rsidR="00BB5949" w:rsidRPr="0030671B" w:rsidRDefault="00BB5949" w:rsidP="004A75E2">
      <w:pPr>
        <w:ind w:left="518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</w:p>
    <w:p w14:paraId="4D633437" w14:textId="466286BD" w:rsidR="005046A7" w:rsidRPr="00396BC1" w:rsidRDefault="005046A7" w:rsidP="00504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96BC1">
        <w:rPr>
          <w:rFonts w:ascii="Angsana New" w:hAnsi="Angsana New"/>
          <w:sz w:val="30"/>
          <w:szCs w:val="30"/>
          <w:cs/>
        </w:rPr>
        <w:t>รายได้จากลูกค้ารายหนึ่งจากส่วนงานธุรกิจยาและเวชภัณฑ์ของกลุ่มบริษัทเป็นเงินประมาณ</w:t>
      </w:r>
      <w:r w:rsidRPr="00396BC1">
        <w:rPr>
          <w:rFonts w:ascii="Angsana New" w:hAnsi="Angsana New"/>
          <w:sz w:val="30"/>
          <w:szCs w:val="30"/>
        </w:rPr>
        <w:t xml:space="preserve"> </w:t>
      </w:r>
      <w:r w:rsidR="00D51D7F" w:rsidRPr="00D51D7F">
        <w:rPr>
          <w:rFonts w:ascii="Angsana New" w:hAnsi="Angsana New"/>
          <w:sz w:val="30"/>
          <w:szCs w:val="30"/>
        </w:rPr>
        <w:t>641</w:t>
      </w:r>
      <w:r w:rsidR="000F406B" w:rsidRPr="00777369">
        <w:rPr>
          <w:rFonts w:ascii="Angsana New" w:hAnsi="Angsana New"/>
          <w:sz w:val="30"/>
          <w:szCs w:val="30"/>
        </w:rPr>
        <w:t>.</w:t>
      </w:r>
      <w:r w:rsidR="00D51D7F" w:rsidRPr="00D51D7F">
        <w:rPr>
          <w:rFonts w:ascii="Angsana New" w:hAnsi="Angsana New"/>
          <w:sz w:val="30"/>
          <w:szCs w:val="30"/>
        </w:rPr>
        <w:t>5</w:t>
      </w:r>
      <w:r w:rsidRPr="00396BC1">
        <w:rPr>
          <w:rFonts w:ascii="Angsana New" w:hAnsi="Angsana New"/>
          <w:sz w:val="30"/>
          <w:szCs w:val="30"/>
        </w:rPr>
        <w:t xml:space="preserve"> </w:t>
      </w:r>
      <w:r w:rsidRPr="00396BC1">
        <w:rPr>
          <w:rFonts w:ascii="Angsana New" w:hAnsi="Angsana New"/>
          <w:sz w:val="30"/>
          <w:szCs w:val="30"/>
          <w:cs/>
        </w:rPr>
        <w:t>ล้านบาท</w:t>
      </w:r>
      <w:r w:rsidRPr="00396BC1">
        <w:rPr>
          <w:rFonts w:ascii="Angsana New" w:hAnsi="Angsana New"/>
          <w:sz w:val="30"/>
          <w:szCs w:val="30"/>
        </w:rPr>
        <w:t xml:space="preserve"> </w:t>
      </w:r>
      <w:r w:rsidRPr="00396BC1">
        <w:rPr>
          <w:rFonts w:ascii="Angsana New" w:hAnsi="Angsana New"/>
          <w:sz w:val="30"/>
          <w:szCs w:val="30"/>
        </w:rPr>
        <w:br/>
      </w:r>
      <w:r w:rsidRPr="00396BC1">
        <w:rPr>
          <w:rFonts w:ascii="Angsana New" w:hAnsi="Angsana New"/>
          <w:i/>
          <w:iCs/>
          <w:sz w:val="30"/>
          <w:szCs w:val="30"/>
        </w:rPr>
        <w:t>(</w:t>
      </w:r>
      <w:r w:rsidR="00D51D7F" w:rsidRPr="00D51D7F">
        <w:rPr>
          <w:rFonts w:ascii="Angsana New" w:hAnsi="Angsana New"/>
          <w:i/>
          <w:iCs/>
          <w:sz w:val="30"/>
          <w:szCs w:val="30"/>
        </w:rPr>
        <w:t>2567</w:t>
      </w:r>
      <w:r w:rsidRPr="00396BC1">
        <w:rPr>
          <w:rFonts w:ascii="Angsana New" w:hAnsi="Angsana New"/>
          <w:i/>
          <w:iCs/>
          <w:sz w:val="30"/>
          <w:szCs w:val="30"/>
        </w:rPr>
        <w:t xml:space="preserve">: </w:t>
      </w:r>
      <w:r w:rsidR="00D51D7F" w:rsidRPr="00D51D7F">
        <w:rPr>
          <w:rFonts w:ascii="Angsana New" w:hAnsi="Angsana New"/>
          <w:i/>
          <w:iCs/>
          <w:sz w:val="30"/>
          <w:szCs w:val="30"/>
        </w:rPr>
        <w:t>593</w:t>
      </w:r>
      <w:r w:rsidR="003E3467">
        <w:rPr>
          <w:rFonts w:ascii="Angsana New" w:hAnsi="Angsana New"/>
          <w:i/>
          <w:iCs/>
          <w:sz w:val="30"/>
          <w:szCs w:val="30"/>
        </w:rPr>
        <w:t>.</w:t>
      </w:r>
      <w:r w:rsidR="00D51D7F" w:rsidRPr="00D51D7F">
        <w:rPr>
          <w:rFonts w:ascii="Angsana New" w:hAnsi="Angsana New"/>
          <w:i/>
          <w:iCs/>
          <w:sz w:val="30"/>
          <w:szCs w:val="30"/>
        </w:rPr>
        <w:t>2</w:t>
      </w:r>
      <w:r w:rsidR="00E8187F" w:rsidRPr="00396BC1">
        <w:rPr>
          <w:rFonts w:ascii="Angsana New" w:hAnsi="Angsana New"/>
          <w:i/>
          <w:iCs/>
          <w:sz w:val="30"/>
          <w:szCs w:val="30"/>
        </w:rPr>
        <w:t xml:space="preserve"> </w:t>
      </w:r>
      <w:r w:rsidR="00E8187F" w:rsidRPr="00396BC1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Pr="00396BC1">
        <w:rPr>
          <w:rFonts w:ascii="Angsana New" w:hAnsi="Angsana New"/>
          <w:i/>
          <w:iCs/>
          <w:sz w:val="30"/>
          <w:szCs w:val="30"/>
        </w:rPr>
        <w:t>)</w:t>
      </w:r>
      <w:r w:rsidRPr="00396BC1">
        <w:rPr>
          <w:rFonts w:ascii="Angsana New" w:hAnsi="Angsana New"/>
          <w:sz w:val="30"/>
          <w:szCs w:val="30"/>
        </w:rPr>
        <w:t xml:space="preserve"> </w:t>
      </w:r>
      <w:r w:rsidRPr="00396BC1">
        <w:rPr>
          <w:rFonts w:ascii="Angsana New" w:hAnsi="Angsana New"/>
          <w:sz w:val="30"/>
          <w:szCs w:val="30"/>
          <w:cs/>
        </w:rPr>
        <w:t>จากรายได้รวมของกลุ่มบริษัท</w:t>
      </w:r>
    </w:p>
    <w:p w14:paraId="4A1FF890" w14:textId="77777777" w:rsidR="00BC60E6" w:rsidRPr="00396BC1" w:rsidRDefault="00BC60E6" w:rsidP="004A75E2">
      <w:pPr>
        <w:ind w:left="518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</w:p>
    <w:p w14:paraId="18710D3A" w14:textId="77777777" w:rsidR="00163989" w:rsidRPr="00396BC1" w:rsidRDefault="001639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30"/>
          <w:szCs w:val="30"/>
          <w:cs/>
        </w:rPr>
      </w:pPr>
      <w:r w:rsidRPr="00396BC1">
        <w:rPr>
          <w:cs/>
        </w:rPr>
        <w:br w:type="page"/>
      </w:r>
    </w:p>
    <w:p w14:paraId="45F88586" w14:textId="218F7B11" w:rsidR="007927E5" w:rsidRPr="00396BC1" w:rsidRDefault="005F0BEF" w:rsidP="007927E5">
      <w:pPr>
        <w:pStyle w:val="Heading2"/>
        <w:tabs>
          <w:tab w:val="clear" w:pos="340"/>
        </w:tabs>
        <w:ind w:left="540" w:hanging="540"/>
      </w:pPr>
      <w:r w:rsidRPr="00396BC1">
        <w:rPr>
          <w:cs/>
        </w:rPr>
        <w:t>ค่าใช้จ่ายตามธรรมชาติ</w:t>
      </w:r>
    </w:p>
    <w:p w14:paraId="6A273F37" w14:textId="77777777" w:rsidR="00AA171F" w:rsidRPr="00396BC1" w:rsidRDefault="00AA171F" w:rsidP="00AA171F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9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260"/>
        <w:gridCol w:w="270"/>
        <w:gridCol w:w="1152"/>
        <w:gridCol w:w="252"/>
        <w:gridCol w:w="1188"/>
        <w:gridCol w:w="236"/>
        <w:gridCol w:w="1143"/>
      </w:tblGrid>
      <w:tr w:rsidR="00470C6A" w:rsidRPr="00396BC1" w14:paraId="37B6721B" w14:textId="77777777" w:rsidTr="00470C6A">
        <w:trPr>
          <w:tblHeader/>
        </w:trPr>
        <w:tc>
          <w:tcPr>
            <w:tcW w:w="3690" w:type="dxa"/>
          </w:tcPr>
          <w:p w14:paraId="451E9B70" w14:textId="77777777" w:rsidR="00470C6A" w:rsidRPr="00396BC1" w:rsidRDefault="00470C6A" w:rsidP="00BC44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2682" w:type="dxa"/>
            <w:gridSpan w:val="3"/>
          </w:tcPr>
          <w:p w14:paraId="10A0DD78" w14:textId="6589E94B" w:rsidR="00470C6A" w:rsidRPr="00396BC1" w:rsidRDefault="00470C6A" w:rsidP="00470C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" w:type="dxa"/>
          </w:tcPr>
          <w:p w14:paraId="065D0FFA" w14:textId="77777777" w:rsidR="00470C6A" w:rsidRPr="00396BC1" w:rsidRDefault="00470C6A" w:rsidP="00BC4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7" w:type="dxa"/>
            <w:gridSpan w:val="3"/>
          </w:tcPr>
          <w:p w14:paraId="02BA14A3" w14:textId="73F5FC80" w:rsidR="00470C6A" w:rsidRPr="00396BC1" w:rsidRDefault="00470C6A" w:rsidP="00BC4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8399B" w:rsidRPr="00396BC1" w14:paraId="18E94596" w14:textId="77777777" w:rsidTr="00470C6A">
        <w:trPr>
          <w:tblHeader/>
        </w:trPr>
        <w:tc>
          <w:tcPr>
            <w:tcW w:w="3690" w:type="dxa"/>
          </w:tcPr>
          <w:p w14:paraId="18F0E233" w14:textId="77777777" w:rsidR="00E8399B" w:rsidRPr="00396BC1" w:rsidRDefault="00E8399B" w:rsidP="00E8399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260" w:type="dxa"/>
          </w:tcPr>
          <w:p w14:paraId="0087E186" w14:textId="422C7CB4" w:rsidR="00E8399B" w:rsidRPr="00396BC1" w:rsidRDefault="00D51D7F" w:rsidP="00E839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/>
                <w:sz w:val="28"/>
                <w:szCs w:val="28"/>
              </w:rPr>
              <w:t>2568</w:t>
            </w:r>
          </w:p>
        </w:tc>
        <w:tc>
          <w:tcPr>
            <w:tcW w:w="270" w:type="dxa"/>
          </w:tcPr>
          <w:p w14:paraId="77E3745E" w14:textId="77777777" w:rsidR="00E8399B" w:rsidRPr="00396BC1" w:rsidRDefault="00E8399B" w:rsidP="00E839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BF43E2C" w14:textId="42120F1D" w:rsidR="00E8399B" w:rsidRPr="00396BC1" w:rsidRDefault="00D51D7F" w:rsidP="00E839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/>
                <w:sz w:val="28"/>
                <w:szCs w:val="28"/>
              </w:rPr>
              <w:t>2567</w:t>
            </w:r>
          </w:p>
        </w:tc>
        <w:tc>
          <w:tcPr>
            <w:tcW w:w="252" w:type="dxa"/>
          </w:tcPr>
          <w:p w14:paraId="14020550" w14:textId="77777777" w:rsidR="00E8399B" w:rsidRPr="00396BC1" w:rsidRDefault="00E8399B" w:rsidP="00E839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2C92941F" w14:textId="328989E8" w:rsidR="00E8399B" w:rsidRPr="00396BC1" w:rsidRDefault="00D51D7F" w:rsidP="00E839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/>
                <w:sz w:val="28"/>
                <w:szCs w:val="28"/>
              </w:rPr>
              <w:t>2568</w:t>
            </w:r>
          </w:p>
        </w:tc>
        <w:tc>
          <w:tcPr>
            <w:tcW w:w="236" w:type="dxa"/>
          </w:tcPr>
          <w:p w14:paraId="0E493CBC" w14:textId="77777777" w:rsidR="00E8399B" w:rsidRPr="00396BC1" w:rsidRDefault="00E8399B" w:rsidP="00E839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2AABB91D" w14:textId="615B0453" w:rsidR="00E8399B" w:rsidRPr="00396BC1" w:rsidRDefault="00D51D7F" w:rsidP="00E839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/>
                <w:sz w:val="28"/>
                <w:szCs w:val="28"/>
              </w:rPr>
              <w:t>2567</w:t>
            </w:r>
          </w:p>
        </w:tc>
      </w:tr>
      <w:tr w:rsidR="00E8399B" w:rsidRPr="00396BC1" w14:paraId="4E1DE8BB" w14:textId="77777777" w:rsidTr="005510C4">
        <w:trPr>
          <w:trHeight w:val="80"/>
          <w:tblHeader/>
        </w:trPr>
        <w:tc>
          <w:tcPr>
            <w:tcW w:w="3690" w:type="dxa"/>
          </w:tcPr>
          <w:p w14:paraId="481F39DF" w14:textId="77777777" w:rsidR="00E8399B" w:rsidRPr="00396BC1" w:rsidRDefault="00E8399B" w:rsidP="00E83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01" w:type="dxa"/>
            <w:gridSpan w:val="7"/>
          </w:tcPr>
          <w:p w14:paraId="102DF508" w14:textId="77777777" w:rsidR="00E8399B" w:rsidRPr="00396BC1" w:rsidRDefault="00E8399B" w:rsidP="00E83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E3467" w:rsidRPr="00396BC1" w14:paraId="1819BF81" w14:textId="77777777" w:rsidTr="005510C4">
        <w:tc>
          <w:tcPr>
            <w:tcW w:w="3690" w:type="dxa"/>
          </w:tcPr>
          <w:p w14:paraId="38C84507" w14:textId="10FDC503" w:rsidR="003E3467" w:rsidRPr="00396BC1" w:rsidRDefault="003E3467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8" w:right="-108" w:hanging="138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การเปลี่ยนแปลงในสินค้าสำเร็จรูปและ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งานระหว่างทำ</w:t>
            </w:r>
          </w:p>
        </w:tc>
        <w:tc>
          <w:tcPr>
            <w:tcW w:w="1260" w:type="dxa"/>
          </w:tcPr>
          <w:p w14:paraId="50E0EEAF" w14:textId="77777777" w:rsidR="006F25E5" w:rsidRPr="00936C35" w:rsidRDefault="006F25E5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D1A61B8" w14:textId="0D624F25" w:rsidR="003E3467" w:rsidRPr="00936C35" w:rsidRDefault="00073E07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36C3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51D7F" w:rsidRPr="00D51D7F">
              <w:rPr>
                <w:rFonts w:asciiTheme="majorBidi" w:hAnsiTheme="majorBidi" w:cstheme="majorBidi"/>
                <w:sz w:val="30"/>
                <w:szCs w:val="30"/>
              </w:rPr>
              <w:t>89</w:t>
            </w:r>
            <w:r w:rsidRPr="00936C3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51D7F" w:rsidRPr="00D51D7F">
              <w:rPr>
                <w:rFonts w:asciiTheme="majorBidi" w:hAnsiTheme="majorBidi" w:cstheme="majorBidi"/>
                <w:sz w:val="30"/>
                <w:szCs w:val="30"/>
              </w:rPr>
              <w:t>457</w:t>
            </w:r>
            <w:r w:rsidRPr="00936C3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8238EA3" w14:textId="77777777" w:rsidR="003E3467" w:rsidRPr="00396BC1" w:rsidRDefault="003E3467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814D464" w14:textId="77777777" w:rsidR="003E3467" w:rsidRPr="00396BC1" w:rsidRDefault="003E3467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160A7C0" w14:textId="466D1AE3" w:rsidR="003E3467" w:rsidRPr="00396BC1" w:rsidRDefault="00D51D7F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3E3467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017</w:t>
            </w:r>
          </w:p>
        </w:tc>
        <w:tc>
          <w:tcPr>
            <w:tcW w:w="252" w:type="dxa"/>
          </w:tcPr>
          <w:p w14:paraId="14102AD3" w14:textId="77777777" w:rsidR="003E3467" w:rsidRPr="00396BC1" w:rsidRDefault="003E3467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2B851A8A" w14:textId="77777777" w:rsidR="00FD2BD9" w:rsidRDefault="00FD2BD9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2BA36CB" w14:textId="2DD252AF" w:rsidR="003E3467" w:rsidRPr="00396BC1" w:rsidRDefault="00E8535C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8535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51D7F" w:rsidRPr="00D51D7F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E8535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51D7F" w:rsidRPr="00D51D7F">
              <w:rPr>
                <w:rFonts w:asciiTheme="majorBidi" w:hAnsiTheme="majorBidi" w:cstheme="majorBidi"/>
                <w:sz w:val="30"/>
                <w:szCs w:val="30"/>
              </w:rPr>
              <w:t>696</w:t>
            </w:r>
            <w:r w:rsidRPr="00E8535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0CD4D294" w14:textId="77777777" w:rsidR="003E3467" w:rsidRPr="00396BC1" w:rsidRDefault="003E3467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3" w:type="dxa"/>
          </w:tcPr>
          <w:p w14:paraId="167A988F" w14:textId="77777777" w:rsidR="003E3467" w:rsidRPr="00396BC1" w:rsidRDefault="003E3467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77B1678" w14:textId="2F2CB277" w:rsidR="003E3467" w:rsidRPr="00396BC1" w:rsidRDefault="00D51D7F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3E3467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139</w:t>
            </w:r>
          </w:p>
        </w:tc>
      </w:tr>
      <w:tr w:rsidR="003E3467" w:rsidRPr="00396BC1" w14:paraId="0E33523E" w14:textId="77777777" w:rsidTr="005510C4">
        <w:tc>
          <w:tcPr>
            <w:tcW w:w="3690" w:type="dxa"/>
          </w:tcPr>
          <w:p w14:paraId="694D8FC4" w14:textId="7BEC4AD0" w:rsidR="003E3467" w:rsidRPr="007A5437" w:rsidRDefault="003E3467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8" w:right="-108" w:hanging="138"/>
              <w:rPr>
                <w:rFonts w:asciiTheme="majorBidi" w:hAnsiTheme="majorBidi" w:cstheme="majorBidi"/>
                <w:sz w:val="30"/>
                <w:szCs w:val="30"/>
              </w:rPr>
            </w:pPr>
            <w:r w:rsidRPr="007A5437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1260" w:type="dxa"/>
          </w:tcPr>
          <w:p w14:paraId="61F6F546" w14:textId="56610ADF" w:rsidR="003E3467" w:rsidRPr="00936C35" w:rsidRDefault="00D51D7F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510</w:t>
            </w:r>
            <w:r w:rsidR="006B5776" w:rsidRPr="00936C3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926</w:t>
            </w:r>
          </w:p>
        </w:tc>
        <w:tc>
          <w:tcPr>
            <w:tcW w:w="270" w:type="dxa"/>
          </w:tcPr>
          <w:p w14:paraId="5A2C74D1" w14:textId="77777777" w:rsidR="003E3467" w:rsidRPr="0070640F" w:rsidRDefault="003E3467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768A4F76" w14:textId="4705BB17" w:rsidR="003E3467" w:rsidRPr="0070640F" w:rsidRDefault="00D51D7F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472</w:t>
            </w:r>
            <w:r w:rsidR="003E3467" w:rsidRPr="007064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439</w:t>
            </w:r>
          </w:p>
        </w:tc>
        <w:tc>
          <w:tcPr>
            <w:tcW w:w="252" w:type="dxa"/>
          </w:tcPr>
          <w:p w14:paraId="33176465" w14:textId="77777777" w:rsidR="003E3467" w:rsidRPr="0070640F" w:rsidRDefault="003E3467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23733A5B" w14:textId="5E2A4698" w:rsidR="003E3467" w:rsidRPr="0070640F" w:rsidRDefault="00D51D7F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313</w:t>
            </w:r>
            <w:r w:rsidR="00ED6C6C" w:rsidRPr="007064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198</w:t>
            </w:r>
          </w:p>
        </w:tc>
        <w:tc>
          <w:tcPr>
            <w:tcW w:w="236" w:type="dxa"/>
          </w:tcPr>
          <w:p w14:paraId="1692695D" w14:textId="77777777" w:rsidR="003E3467" w:rsidRPr="007A5437" w:rsidRDefault="003E3467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3" w:type="dxa"/>
          </w:tcPr>
          <w:p w14:paraId="09E0C006" w14:textId="2D882DF1" w:rsidR="003E3467" w:rsidRPr="001666A6" w:rsidRDefault="00D51D7F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286</w:t>
            </w:r>
            <w:r w:rsidR="003E3467" w:rsidRPr="001666A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002</w:t>
            </w:r>
          </w:p>
        </w:tc>
      </w:tr>
      <w:tr w:rsidR="003E3467" w:rsidRPr="00396BC1" w14:paraId="7F29102D" w14:textId="77777777" w:rsidTr="005510C4">
        <w:tc>
          <w:tcPr>
            <w:tcW w:w="3690" w:type="dxa"/>
          </w:tcPr>
          <w:p w14:paraId="1ADA0B14" w14:textId="3F7697AC" w:rsidR="003E3467" w:rsidRPr="007A5437" w:rsidRDefault="003E3467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8" w:right="-108" w:hanging="138"/>
              <w:rPr>
                <w:rFonts w:asciiTheme="majorBidi" w:hAnsiTheme="majorBidi" w:cstheme="majorBidi"/>
                <w:sz w:val="30"/>
                <w:szCs w:val="30"/>
              </w:rPr>
            </w:pPr>
            <w:r w:rsidRPr="007A5437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260" w:type="dxa"/>
          </w:tcPr>
          <w:p w14:paraId="0C6BEBBA" w14:textId="549B2190" w:rsidR="003E3467" w:rsidRPr="00936C35" w:rsidRDefault="00D51D7F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450</w:t>
            </w:r>
            <w:r w:rsidR="002B1D26" w:rsidRPr="00936C3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111</w:t>
            </w:r>
          </w:p>
        </w:tc>
        <w:tc>
          <w:tcPr>
            <w:tcW w:w="270" w:type="dxa"/>
          </w:tcPr>
          <w:p w14:paraId="233F03E2" w14:textId="77777777" w:rsidR="003E3467" w:rsidRPr="0070640F" w:rsidRDefault="003E3467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4384A940" w14:textId="184FF092" w:rsidR="003E3467" w:rsidRPr="0070640F" w:rsidRDefault="00D51D7F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381</w:t>
            </w:r>
            <w:r w:rsidR="003E3467" w:rsidRPr="007064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607</w:t>
            </w:r>
          </w:p>
        </w:tc>
        <w:tc>
          <w:tcPr>
            <w:tcW w:w="252" w:type="dxa"/>
          </w:tcPr>
          <w:p w14:paraId="535DE646" w14:textId="77777777" w:rsidR="003E3467" w:rsidRPr="0070640F" w:rsidRDefault="003E3467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5457E618" w14:textId="438D6E46" w:rsidR="003E3467" w:rsidRPr="0070640F" w:rsidRDefault="00D51D7F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450</w:t>
            </w:r>
            <w:r w:rsidR="00E8535C" w:rsidRPr="007064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185</w:t>
            </w:r>
          </w:p>
        </w:tc>
        <w:tc>
          <w:tcPr>
            <w:tcW w:w="236" w:type="dxa"/>
          </w:tcPr>
          <w:p w14:paraId="4B22F851" w14:textId="77777777" w:rsidR="003E3467" w:rsidRPr="007A5437" w:rsidRDefault="003E3467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3" w:type="dxa"/>
          </w:tcPr>
          <w:p w14:paraId="179D0DDA" w14:textId="6D02A129" w:rsidR="003E3467" w:rsidRPr="001666A6" w:rsidRDefault="00D51D7F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381</w:t>
            </w:r>
            <w:r w:rsidR="003E3467" w:rsidRPr="001666A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607</w:t>
            </w:r>
          </w:p>
        </w:tc>
      </w:tr>
      <w:tr w:rsidR="003E3467" w:rsidRPr="00396BC1" w14:paraId="5D8B06BF" w14:textId="77777777" w:rsidTr="005510C4">
        <w:tc>
          <w:tcPr>
            <w:tcW w:w="3690" w:type="dxa"/>
          </w:tcPr>
          <w:p w14:paraId="51FDBCEC" w14:textId="48157153" w:rsidR="003E3467" w:rsidRPr="007A5437" w:rsidRDefault="003E3467" w:rsidP="003E3467">
            <w:pPr>
              <w:ind w:left="138" w:hanging="1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5437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ค่าใช้จ่ายสนับสนุนการขาย</w:t>
            </w:r>
          </w:p>
        </w:tc>
        <w:tc>
          <w:tcPr>
            <w:tcW w:w="1260" w:type="dxa"/>
          </w:tcPr>
          <w:p w14:paraId="1B73B479" w14:textId="2243A76A" w:rsidR="003E3467" w:rsidRPr="00936C35" w:rsidRDefault="00D51D7F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259</w:t>
            </w:r>
            <w:r w:rsidR="00D87D00" w:rsidRPr="00936C3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746</w:t>
            </w:r>
          </w:p>
        </w:tc>
        <w:tc>
          <w:tcPr>
            <w:tcW w:w="270" w:type="dxa"/>
          </w:tcPr>
          <w:p w14:paraId="40DF5202" w14:textId="77777777" w:rsidR="003E3467" w:rsidRPr="0070640F" w:rsidRDefault="003E3467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5259FE94" w14:textId="25EACBE9" w:rsidR="003E3467" w:rsidRPr="0070640F" w:rsidRDefault="00D51D7F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/>
                <w:sz w:val="30"/>
                <w:szCs w:val="30"/>
              </w:rPr>
              <w:t>193</w:t>
            </w:r>
            <w:r w:rsidR="003E3467" w:rsidRPr="007064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/>
                <w:sz w:val="30"/>
                <w:szCs w:val="30"/>
              </w:rPr>
              <w:t>781</w:t>
            </w:r>
          </w:p>
        </w:tc>
        <w:tc>
          <w:tcPr>
            <w:tcW w:w="252" w:type="dxa"/>
          </w:tcPr>
          <w:p w14:paraId="61884429" w14:textId="77777777" w:rsidR="003E3467" w:rsidRPr="0070640F" w:rsidRDefault="003E3467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43ABD547" w14:textId="379F7B8D" w:rsidR="003E3467" w:rsidRPr="0070640F" w:rsidRDefault="00D51D7F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8E186A" w:rsidRPr="007064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778</w:t>
            </w:r>
          </w:p>
        </w:tc>
        <w:tc>
          <w:tcPr>
            <w:tcW w:w="236" w:type="dxa"/>
          </w:tcPr>
          <w:p w14:paraId="3221CC5A" w14:textId="77777777" w:rsidR="003E3467" w:rsidRPr="007A5437" w:rsidRDefault="003E3467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3" w:type="dxa"/>
          </w:tcPr>
          <w:p w14:paraId="55A95E14" w14:textId="27B04920" w:rsidR="003E3467" w:rsidRPr="001666A6" w:rsidRDefault="00D51D7F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3E3467" w:rsidRPr="001666A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340</w:t>
            </w:r>
          </w:p>
        </w:tc>
      </w:tr>
      <w:tr w:rsidR="003E3467" w:rsidRPr="00396BC1" w14:paraId="6CBEA70C" w14:textId="77777777">
        <w:tc>
          <w:tcPr>
            <w:tcW w:w="3690" w:type="dxa"/>
          </w:tcPr>
          <w:p w14:paraId="709A7D26" w14:textId="77777777" w:rsidR="003E3467" w:rsidRPr="00396BC1" w:rsidRDefault="003E3467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ค่าซื้อสินค้าสำเร็จรูป</w:t>
            </w:r>
          </w:p>
        </w:tc>
        <w:tc>
          <w:tcPr>
            <w:tcW w:w="1260" w:type="dxa"/>
          </w:tcPr>
          <w:p w14:paraId="71C01F0D" w14:textId="2EF82D46" w:rsidR="003E3467" w:rsidRPr="00936C35" w:rsidRDefault="00D51D7F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82</w:t>
            </w:r>
            <w:r w:rsidR="00C74FA9" w:rsidRPr="00936C3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456</w:t>
            </w:r>
          </w:p>
        </w:tc>
        <w:tc>
          <w:tcPr>
            <w:tcW w:w="270" w:type="dxa"/>
          </w:tcPr>
          <w:p w14:paraId="7274267D" w14:textId="77777777" w:rsidR="003E3467" w:rsidRPr="00396BC1" w:rsidRDefault="003E3467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CF5717C" w14:textId="0C41CCB9" w:rsidR="003E3467" w:rsidRPr="00396BC1" w:rsidRDefault="00D51D7F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/>
                <w:sz w:val="30"/>
                <w:szCs w:val="30"/>
              </w:rPr>
              <w:t>60</w:t>
            </w:r>
            <w:r w:rsidR="003E3467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/>
                <w:sz w:val="30"/>
                <w:szCs w:val="30"/>
              </w:rPr>
              <w:t>261</w:t>
            </w:r>
          </w:p>
        </w:tc>
        <w:tc>
          <w:tcPr>
            <w:tcW w:w="252" w:type="dxa"/>
          </w:tcPr>
          <w:p w14:paraId="1F0F876D" w14:textId="77777777" w:rsidR="003E3467" w:rsidRPr="00396BC1" w:rsidRDefault="003E3467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31CB314C" w14:textId="040CCD8B" w:rsidR="003E3467" w:rsidRPr="00396BC1" w:rsidRDefault="00D51D7F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201</w:t>
            </w:r>
          </w:p>
        </w:tc>
        <w:tc>
          <w:tcPr>
            <w:tcW w:w="236" w:type="dxa"/>
          </w:tcPr>
          <w:p w14:paraId="5B2EFC23" w14:textId="77777777" w:rsidR="003E3467" w:rsidRPr="00396BC1" w:rsidRDefault="003E3467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3" w:type="dxa"/>
          </w:tcPr>
          <w:p w14:paraId="348BA827" w14:textId="1342FEC3" w:rsidR="003E3467" w:rsidRPr="00396BC1" w:rsidRDefault="00D51D7F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148</w:t>
            </w:r>
          </w:p>
        </w:tc>
      </w:tr>
      <w:tr w:rsidR="003E3467" w:rsidRPr="00396BC1" w14:paraId="521D6033" w14:textId="77777777">
        <w:tc>
          <w:tcPr>
            <w:tcW w:w="3690" w:type="dxa"/>
          </w:tcPr>
          <w:p w14:paraId="390A308F" w14:textId="77777777" w:rsidR="003E3467" w:rsidRPr="00396BC1" w:rsidRDefault="003E3467" w:rsidP="003E3467">
            <w:pPr>
              <w:ind w:left="138" w:hanging="138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260" w:type="dxa"/>
          </w:tcPr>
          <w:p w14:paraId="56F5A222" w14:textId="4CC29056" w:rsidR="003E3467" w:rsidRPr="00396BC1" w:rsidRDefault="00D51D7F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="002B1D26" w:rsidRPr="002B1D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668</w:t>
            </w:r>
          </w:p>
        </w:tc>
        <w:tc>
          <w:tcPr>
            <w:tcW w:w="270" w:type="dxa"/>
          </w:tcPr>
          <w:p w14:paraId="2859D76E" w14:textId="77777777" w:rsidR="003E3467" w:rsidRPr="00396BC1" w:rsidRDefault="003E3467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9AA7214" w14:textId="14C6D14C" w:rsidR="003E3467" w:rsidRPr="00396BC1" w:rsidRDefault="00D51D7F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/>
                <w:sz w:val="30"/>
                <w:szCs w:val="30"/>
              </w:rPr>
              <w:t>57</w:t>
            </w:r>
            <w:r w:rsidR="003E3467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/>
                <w:sz w:val="30"/>
                <w:szCs w:val="30"/>
              </w:rPr>
              <w:t>142</w:t>
            </w:r>
          </w:p>
        </w:tc>
        <w:tc>
          <w:tcPr>
            <w:tcW w:w="252" w:type="dxa"/>
          </w:tcPr>
          <w:p w14:paraId="3AE717F2" w14:textId="77777777" w:rsidR="003E3467" w:rsidRPr="00396BC1" w:rsidRDefault="003E3467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4E8E7EF9" w14:textId="20C0F6D3" w:rsidR="003E3467" w:rsidRPr="00396BC1" w:rsidRDefault="00D51D7F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48</w:t>
            </w:r>
            <w:r w:rsidR="003A6EF5" w:rsidRPr="003A6EF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567</w:t>
            </w:r>
          </w:p>
        </w:tc>
        <w:tc>
          <w:tcPr>
            <w:tcW w:w="236" w:type="dxa"/>
          </w:tcPr>
          <w:p w14:paraId="4BA9EB0D" w14:textId="77777777" w:rsidR="003E3467" w:rsidRPr="00396BC1" w:rsidRDefault="003E3467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3" w:type="dxa"/>
          </w:tcPr>
          <w:p w14:paraId="50AB2E55" w14:textId="4A369CF4" w:rsidR="003E3467" w:rsidRPr="00396BC1" w:rsidRDefault="00D51D7F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44</w:t>
            </w:r>
            <w:r w:rsidR="003E3467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687</w:t>
            </w:r>
          </w:p>
        </w:tc>
      </w:tr>
      <w:tr w:rsidR="003E3467" w:rsidRPr="00396BC1" w14:paraId="1245142B" w14:textId="77777777" w:rsidTr="005510C4">
        <w:tc>
          <w:tcPr>
            <w:tcW w:w="3690" w:type="dxa"/>
          </w:tcPr>
          <w:p w14:paraId="69731637" w14:textId="08D5EA45" w:rsidR="003E3467" w:rsidRPr="00396BC1" w:rsidRDefault="003E3467" w:rsidP="003E3467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ค่าใช้จ่ายในการขนส่งและเดินทาง</w:t>
            </w:r>
          </w:p>
        </w:tc>
        <w:tc>
          <w:tcPr>
            <w:tcW w:w="1260" w:type="dxa"/>
          </w:tcPr>
          <w:p w14:paraId="4052A588" w14:textId="0807B12D" w:rsidR="003E3467" w:rsidRPr="00396BC1" w:rsidRDefault="00D51D7F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50</w:t>
            </w:r>
            <w:r w:rsidR="002B1D26" w:rsidRPr="002B1D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670</w:t>
            </w:r>
          </w:p>
        </w:tc>
        <w:tc>
          <w:tcPr>
            <w:tcW w:w="270" w:type="dxa"/>
          </w:tcPr>
          <w:p w14:paraId="3DA5182A" w14:textId="77777777" w:rsidR="003E3467" w:rsidRPr="00396BC1" w:rsidRDefault="003E3467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19CE139" w14:textId="7C525E6A" w:rsidR="003E3467" w:rsidRPr="00396BC1" w:rsidRDefault="00D51D7F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/>
                <w:sz w:val="30"/>
                <w:szCs w:val="30"/>
              </w:rPr>
              <w:t>46</w:t>
            </w:r>
            <w:r w:rsidR="003E3467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/>
                <w:sz w:val="30"/>
                <w:szCs w:val="30"/>
              </w:rPr>
              <w:t>612</w:t>
            </w:r>
          </w:p>
        </w:tc>
        <w:tc>
          <w:tcPr>
            <w:tcW w:w="252" w:type="dxa"/>
          </w:tcPr>
          <w:p w14:paraId="7A78F2A3" w14:textId="77777777" w:rsidR="003E3467" w:rsidRPr="00396BC1" w:rsidRDefault="003E3467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0D015A7E" w14:textId="2ED2CCFB" w:rsidR="003E3467" w:rsidRPr="00396BC1" w:rsidRDefault="00D51D7F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3A6EF5" w:rsidRPr="003A6EF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884</w:t>
            </w:r>
          </w:p>
        </w:tc>
        <w:tc>
          <w:tcPr>
            <w:tcW w:w="236" w:type="dxa"/>
          </w:tcPr>
          <w:p w14:paraId="07F95BC9" w14:textId="77777777" w:rsidR="003E3467" w:rsidRPr="00396BC1" w:rsidRDefault="003E3467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3" w:type="dxa"/>
          </w:tcPr>
          <w:p w14:paraId="0442D07E" w14:textId="489AEA06" w:rsidR="003E3467" w:rsidRPr="00396BC1" w:rsidRDefault="00D51D7F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3E3467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632</w:t>
            </w:r>
          </w:p>
        </w:tc>
      </w:tr>
      <w:tr w:rsidR="003E3467" w:rsidRPr="00396BC1" w14:paraId="0E59D4FE" w14:textId="77777777">
        <w:tc>
          <w:tcPr>
            <w:tcW w:w="3690" w:type="dxa"/>
          </w:tcPr>
          <w:p w14:paraId="19ADC4D9" w14:textId="77777777" w:rsidR="003E3467" w:rsidRPr="00396BC1" w:rsidRDefault="003E3467" w:rsidP="003E3467">
            <w:pPr>
              <w:ind w:left="138" w:hanging="1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ค่าซ่อมแซมและบำรุงรักษา</w:t>
            </w:r>
          </w:p>
        </w:tc>
        <w:tc>
          <w:tcPr>
            <w:tcW w:w="1260" w:type="dxa"/>
          </w:tcPr>
          <w:p w14:paraId="3A657E24" w14:textId="2586C9E4" w:rsidR="003E3467" w:rsidRPr="00396BC1" w:rsidRDefault="00D51D7F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2B1D26" w:rsidRPr="002B1D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588</w:t>
            </w:r>
          </w:p>
        </w:tc>
        <w:tc>
          <w:tcPr>
            <w:tcW w:w="270" w:type="dxa"/>
          </w:tcPr>
          <w:p w14:paraId="62A50597" w14:textId="77777777" w:rsidR="003E3467" w:rsidRPr="00396BC1" w:rsidRDefault="003E3467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FD45BE0" w14:textId="056C0649" w:rsidR="003E3467" w:rsidRPr="00396BC1" w:rsidRDefault="00D51D7F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/>
                <w:sz w:val="30"/>
                <w:szCs w:val="30"/>
              </w:rPr>
              <w:t>28</w:t>
            </w:r>
            <w:r w:rsidR="003E3467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/>
                <w:sz w:val="30"/>
                <w:szCs w:val="30"/>
              </w:rPr>
              <w:t>844</w:t>
            </w:r>
          </w:p>
        </w:tc>
        <w:tc>
          <w:tcPr>
            <w:tcW w:w="252" w:type="dxa"/>
          </w:tcPr>
          <w:p w14:paraId="40D5A167" w14:textId="77777777" w:rsidR="003E3467" w:rsidRPr="00396BC1" w:rsidRDefault="003E3467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5E9DBE2A" w14:textId="207FEF20" w:rsidR="003E3467" w:rsidRPr="00396BC1" w:rsidRDefault="00D51D7F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="003A6EF5" w:rsidRPr="003A6EF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193</w:t>
            </w:r>
          </w:p>
        </w:tc>
        <w:tc>
          <w:tcPr>
            <w:tcW w:w="236" w:type="dxa"/>
          </w:tcPr>
          <w:p w14:paraId="6495319D" w14:textId="77777777" w:rsidR="003E3467" w:rsidRPr="00396BC1" w:rsidRDefault="003E3467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3" w:type="dxa"/>
          </w:tcPr>
          <w:p w14:paraId="4A9D4481" w14:textId="5F9F6BFA" w:rsidR="003E3467" w:rsidRPr="00396BC1" w:rsidRDefault="00D51D7F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="003E3467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254</w:t>
            </w:r>
          </w:p>
        </w:tc>
      </w:tr>
      <w:tr w:rsidR="003E3467" w:rsidRPr="00396BC1" w14:paraId="4D176C71" w14:textId="77777777">
        <w:tc>
          <w:tcPr>
            <w:tcW w:w="3690" w:type="dxa"/>
          </w:tcPr>
          <w:p w14:paraId="57862607" w14:textId="77777777" w:rsidR="003E3467" w:rsidRPr="00396BC1" w:rsidRDefault="003E3467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1260" w:type="dxa"/>
          </w:tcPr>
          <w:p w14:paraId="506DADA3" w14:textId="1C3A3672" w:rsidR="003E3467" w:rsidRPr="00396BC1" w:rsidRDefault="00D51D7F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="002B1D26" w:rsidRPr="002B1D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444</w:t>
            </w:r>
          </w:p>
        </w:tc>
        <w:tc>
          <w:tcPr>
            <w:tcW w:w="270" w:type="dxa"/>
          </w:tcPr>
          <w:p w14:paraId="1AAB30EA" w14:textId="77777777" w:rsidR="003E3467" w:rsidRPr="00396BC1" w:rsidRDefault="003E3467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34804DA9" w14:textId="524DFF90" w:rsidR="003E3467" w:rsidRPr="00396BC1" w:rsidRDefault="00D51D7F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/>
                <w:sz w:val="30"/>
                <w:szCs w:val="30"/>
              </w:rPr>
              <w:t>24</w:t>
            </w:r>
            <w:r w:rsidR="003E3467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/>
                <w:sz w:val="30"/>
                <w:szCs w:val="30"/>
              </w:rPr>
              <w:t>927</w:t>
            </w:r>
          </w:p>
        </w:tc>
        <w:tc>
          <w:tcPr>
            <w:tcW w:w="252" w:type="dxa"/>
          </w:tcPr>
          <w:p w14:paraId="39301F44" w14:textId="77777777" w:rsidR="003E3467" w:rsidRPr="00396BC1" w:rsidRDefault="003E3467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062C4980" w14:textId="7EA405E4" w:rsidR="003E3467" w:rsidRPr="00396BC1" w:rsidRDefault="00D51D7F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="003A6EF5" w:rsidRPr="003A6EF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212</w:t>
            </w:r>
          </w:p>
        </w:tc>
        <w:tc>
          <w:tcPr>
            <w:tcW w:w="236" w:type="dxa"/>
          </w:tcPr>
          <w:p w14:paraId="6C0C6626" w14:textId="77777777" w:rsidR="003E3467" w:rsidRPr="00396BC1" w:rsidRDefault="003E3467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3" w:type="dxa"/>
          </w:tcPr>
          <w:p w14:paraId="32B7B7EA" w14:textId="7CA14330" w:rsidR="003E3467" w:rsidRPr="00396BC1" w:rsidRDefault="00D51D7F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="003E3467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552</w:t>
            </w:r>
          </w:p>
        </w:tc>
      </w:tr>
      <w:tr w:rsidR="003E3467" w:rsidRPr="00396BC1" w14:paraId="329D3945" w14:textId="77777777">
        <w:tc>
          <w:tcPr>
            <w:tcW w:w="3690" w:type="dxa"/>
          </w:tcPr>
          <w:p w14:paraId="6039A3B5" w14:textId="77777777" w:rsidR="003E3467" w:rsidRPr="00396BC1" w:rsidRDefault="003E3467" w:rsidP="003E3467">
            <w:pPr>
              <w:ind w:left="138" w:hanging="138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1260" w:type="dxa"/>
          </w:tcPr>
          <w:p w14:paraId="1E4A4893" w14:textId="55B65A42" w:rsidR="003E3467" w:rsidRPr="00396BC1" w:rsidRDefault="00D51D7F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2B1D26" w:rsidRPr="002B1D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152</w:t>
            </w:r>
          </w:p>
        </w:tc>
        <w:tc>
          <w:tcPr>
            <w:tcW w:w="270" w:type="dxa"/>
          </w:tcPr>
          <w:p w14:paraId="22CEDF82" w14:textId="77777777" w:rsidR="003E3467" w:rsidRPr="00396BC1" w:rsidRDefault="003E3467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7561493A" w14:textId="396AA1A5" w:rsidR="003E3467" w:rsidRPr="00396BC1" w:rsidRDefault="00D51D7F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/>
                <w:sz w:val="30"/>
                <w:szCs w:val="30"/>
              </w:rPr>
              <w:t>15</w:t>
            </w:r>
            <w:r w:rsidR="003E3467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/>
                <w:sz w:val="30"/>
                <w:szCs w:val="30"/>
              </w:rPr>
              <w:t>665</w:t>
            </w:r>
          </w:p>
        </w:tc>
        <w:tc>
          <w:tcPr>
            <w:tcW w:w="252" w:type="dxa"/>
          </w:tcPr>
          <w:p w14:paraId="30432F75" w14:textId="77777777" w:rsidR="003E3467" w:rsidRPr="00396BC1" w:rsidRDefault="003E3467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1C8058DF" w14:textId="70094304" w:rsidR="003E3467" w:rsidRPr="00396BC1" w:rsidRDefault="00D51D7F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3A6EF5" w:rsidRPr="003A6EF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136</w:t>
            </w:r>
          </w:p>
        </w:tc>
        <w:tc>
          <w:tcPr>
            <w:tcW w:w="236" w:type="dxa"/>
          </w:tcPr>
          <w:p w14:paraId="02DE33CA" w14:textId="77777777" w:rsidR="003E3467" w:rsidRPr="00396BC1" w:rsidRDefault="003E3467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3" w:type="dxa"/>
          </w:tcPr>
          <w:p w14:paraId="21757885" w14:textId="0C6DE88B" w:rsidR="003E3467" w:rsidRPr="00396BC1" w:rsidRDefault="00D51D7F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3E3467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362</w:t>
            </w:r>
          </w:p>
        </w:tc>
      </w:tr>
      <w:tr w:rsidR="003E3467" w:rsidRPr="00396BC1" w14:paraId="626D6CE0" w14:textId="77777777">
        <w:tc>
          <w:tcPr>
            <w:tcW w:w="3690" w:type="dxa"/>
          </w:tcPr>
          <w:p w14:paraId="71A81C87" w14:textId="77777777" w:rsidR="003E3467" w:rsidRPr="00396BC1" w:rsidRDefault="003E3467" w:rsidP="003E346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ค่าตรวจห้องปฏิบัติการ</w:t>
            </w:r>
          </w:p>
        </w:tc>
        <w:tc>
          <w:tcPr>
            <w:tcW w:w="1260" w:type="dxa"/>
          </w:tcPr>
          <w:p w14:paraId="595B5590" w14:textId="635B57E3" w:rsidR="003E3467" w:rsidRPr="00396BC1" w:rsidRDefault="00D51D7F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C011A4" w:rsidRPr="00C011A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588</w:t>
            </w:r>
          </w:p>
        </w:tc>
        <w:tc>
          <w:tcPr>
            <w:tcW w:w="270" w:type="dxa"/>
          </w:tcPr>
          <w:p w14:paraId="1FEE4C28" w14:textId="77777777" w:rsidR="003E3467" w:rsidRPr="00396BC1" w:rsidRDefault="003E3467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3EC6204" w14:textId="0DB0D7DF" w:rsidR="003E3467" w:rsidRPr="00396BC1" w:rsidRDefault="00D51D7F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/>
                <w:sz w:val="30"/>
                <w:szCs w:val="30"/>
              </w:rPr>
              <w:t>14</w:t>
            </w:r>
            <w:r w:rsidR="003E3467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/>
                <w:sz w:val="30"/>
                <w:szCs w:val="30"/>
              </w:rPr>
              <w:t>607</w:t>
            </w:r>
          </w:p>
        </w:tc>
        <w:tc>
          <w:tcPr>
            <w:tcW w:w="252" w:type="dxa"/>
          </w:tcPr>
          <w:p w14:paraId="6E78F1DE" w14:textId="77777777" w:rsidR="003E3467" w:rsidRPr="00396BC1" w:rsidRDefault="003E3467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30E3B741" w14:textId="0A8C4639" w:rsidR="003E3467" w:rsidRPr="00396BC1" w:rsidRDefault="00D51D7F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3A6EF5" w:rsidRPr="003A6EF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130</w:t>
            </w:r>
          </w:p>
        </w:tc>
        <w:tc>
          <w:tcPr>
            <w:tcW w:w="236" w:type="dxa"/>
          </w:tcPr>
          <w:p w14:paraId="2AF9F7C8" w14:textId="77777777" w:rsidR="003E3467" w:rsidRPr="00396BC1" w:rsidRDefault="003E3467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3" w:type="dxa"/>
          </w:tcPr>
          <w:p w14:paraId="52A36BDA" w14:textId="54BE7303" w:rsidR="003E3467" w:rsidRPr="00396BC1" w:rsidRDefault="00D51D7F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3E3467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502</w:t>
            </w:r>
          </w:p>
        </w:tc>
      </w:tr>
      <w:tr w:rsidR="003E3467" w:rsidRPr="00396BC1" w14:paraId="69210636" w14:textId="77777777">
        <w:tc>
          <w:tcPr>
            <w:tcW w:w="3690" w:type="dxa"/>
          </w:tcPr>
          <w:p w14:paraId="47A34D3F" w14:textId="3410ECAE" w:rsidR="003E3467" w:rsidRPr="00396BC1" w:rsidRDefault="003E3467" w:rsidP="003E3467">
            <w:pPr>
              <w:ind w:left="138" w:hanging="1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ค่าบริการสารสนเทศและตรวจรับรองระบบ</w:t>
            </w:r>
          </w:p>
        </w:tc>
        <w:tc>
          <w:tcPr>
            <w:tcW w:w="1260" w:type="dxa"/>
          </w:tcPr>
          <w:p w14:paraId="5ED749F1" w14:textId="60D57F6D" w:rsidR="003E3467" w:rsidRPr="00396BC1" w:rsidRDefault="00D51D7F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C011A4" w:rsidRPr="00C011A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263</w:t>
            </w:r>
          </w:p>
        </w:tc>
        <w:tc>
          <w:tcPr>
            <w:tcW w:w="270" w:type="dxa"/>
          </w:tcPr>
          <w:p w14:paraId="043C9D83" w14:textId="77777777" w:rsidR="003E3467" w:rsidRPr="00396BC1" w:rsidRDefault="003E3467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247360D7" w14:textId="75063B76" w:rsidR="003E3467" w:rsidRPr="00396BC1" w:rsidRDefault="00D51D7F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Theme="majorBidi" w:hAnsiTheme="majorBidi"/>
                <w:sz w:val="30"/>
                <w:szCs w:val="30"/>
              </w:rPr>
            </w:pPr>
            <w:r w:rsidRPr="00D51D7F">
              <w:rPr>
                <w:rFonts w:asciiTheme="majorBidi" w:hAnsiTheme="majorBidi"/>
                <w:sz w:val="30"/>
                <w:szCs w:val="30"/>
              </w:rPr>
              <w:t>12</w:t>
            </w:r>
            <w:r w:rsidR="003E3467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/>
                <w:sz w:val="30"/>
                <w:szCs w:val="30"/>
              </w:rPr>
              <w:t>144</w:t>
            </w:r>
          </w:p>
        </w:tc>
        <w:tc>
          <w:tcPr>
            <w:tcW w:w="252" w:type="dxa"/>
          </w:tcPr>
          <w:p w14:paraId="7956DF0F" w14:textId="77777777" w:rsidR="003E3467" w:rsidRPr="00396BC1" w:rsidRDefault="003E3467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14B8432E" w14:textId="33994764" w:rsidR="003E3467" w:rsidRPr="00396BC1" w:rsidRDefault="00D51D7F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3A6EF5" w:rsidRPr="003A6EF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222</w:t>
            </w:r>
          </w:p>
        </w:tc>
        <w:tc>
          <w:tcPr>
            <w:tcW w:w="236" w:type="dxa"/>
          </w:tcPr>
          <w:p w14:paraId="7BF5F195" w14:textId="77777777" w:rsidR="003E3467" w:rsidRPr="00396BC1" w:rsidRDefault="003E3467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3" w:type="dxa"/>
          </w:tcPr>
          <w:p w14:paraId="2541D1F9" w14:textId="4B1F55D8" w:rsidR="003E3467" w:rsidRPr="00396BC1" w:rsidRDefault="00D51D7F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left="-108" w:right="-108"/>
              <w:rPr>
                <w:rFonts w:asciiTheme="majorBidi" w:hAnsi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3E3467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867</w:t>
            </w:r>
          </w:p>
        </w:tc>
      </w:tr>
      <w:tr w:rsidR="003E3467" w:rsidRPr="00396BC1" w14:paraId="3E649E4F" w14:textId="77777777">
        <w:tc>
          <w:tcPr>
            <w:tcW w:w="3690" w:type="dxa"/>
          </w:tcPr>
          <w:p w14:paraId="669B4A8D" w14:textId="77777777" w:rsidR="003E3467" w:rsidRPr="00396BC1" w:rsidRDefault="003E3467" w:rsidP="003E3467">
            <w:pPr>
              <w:ind w:left="138" w:hanging="138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ค่าใช้จ่ายในการวิจัยและพัฒนา</w:t>
            </w:r>
          </w:p>
        </w:tc>
        <w:tc>
          <w:tcPr>
            <w:tcW w:w="1260" w:type="dxa"/>
          </w:tcPr>
          <w:p w14:paraId="6E87F32A" w14:textId="06949CBA" w:rsidR="003E3467" w:rsidRPr="00396BC1" w:rsidRDefault="00D51D7F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011A4" w:rsidRPr="00C011A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674</w:t>
            </w:r>
          </w:p>
        </w:tc>
        <w:tc>
          <w:tcPr>
            <w:tcW w:w="270" w:type="dxa"/>
          </w:tcPr>
          <w:p w14:paraId="70887A55" w14:textId="77777777" w:rsidR="003E3467" w:rsidRPr="00396BC1" w:rsidRDefault="003E3467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3EC9F442" w14:textId="04EEFD91" w:rsidR="003E3467" w:rsidRPr="00396BC1" w:rsidRDefault="00D51D7F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/>
                <w:sz w:val="30"/>
                <w:szCs w:val="30"/>
              </w:rPr>
              <w:t>3</w:t>
            </w:r>
            <w:r w:rsidR="003E3467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/>
                <w:sz w:val="30"/>
                <w:szCs w:val="30"/>
              </w:rPr>
              <w:t>201</w:t>
            </w:r>
          </w:p>
        </w:tc>
        <w:tc>
          <w:tcPr>
            <w:tcW w:w="252" w:type="dxa"/>
          </w:tcPr>
          <w:p w14:paraId="64AC58AC" w14:textId="77777777" w:rsidR="003E3467" w:rsidRPr="00396BC1" w:rsidRDefault="003E3467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42D2B060" w14:textId="425099DD" w:rsidR="003E3467" w:rsidRPr="00396BC1" w:rsidRDefault="00D51D7F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3A6EF5" w:rsidRPr="003A6EF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674</w:t>
            </w:r>
          </w:p>
        </w:tc>
        <w:tc>
          <w:tcPr>
            <w:tcW w:w="236" w:type="dxa"/>
          </w:tcPr>
          <w:p w14:paraId="27C53050" w14:textId="77777777" w:rsidR="003E3467" w:rsidRPr="00396BC1" w:rsidRDefault="003E3467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3" w:type="dxa"/>
          </w:tcPr>
          <w:p w14:paraId="52DB33F2" w14:textId="28924B1B" w:rsidR="003E3467" w:rsidRPr="00396BC1" w:rsidRDefault="00D51D7F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3E3467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201</w:t>
            </w:r>
          </w:p>
        </w:tc>
      </w:tr>
      <w:tr w:rsidR="003E3467" w:rsidRPr="00396BC1" w14:paraId="2B92E43D" w14:textId="77777777" w:rsidTr="00DC7BBA">
        <w:tc>
          <w:tcPr>
            <w:tcW w:w="3690" w:type="dxa"/>
          </w:tcPr>
          <w:p w14:paraId="24120ECF" w14:textId="5CA353F8" w:rsidR="003E3467" w:rsidRPr="00396BC1" w:rsidRDefault="003E3467" w:rsidP="003E3467">
            <w:pPr>
              <w:ind w:left="138" w:hanging="1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ขาดทุนจากการปรับมูลค่าสินค้าลดลง</w:t>
            </w:r>
          </w:p>
        </w:tc>
        <w:tc>
          <w:tcPr>
            <w:tcW w:w="1260" w:type="dxa"/>
          </w:tcPr>
          <w:p w14:paraId="123CF91B" w14:textId="720B31F3" w:rsidR="003E3467" w:rsidRPr="00396BC1" w:rsidRDefault="00D51D7F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/>
                <w:sz w:val="30"/>
                <w:szCs w:val="30"/>
              </w:rPr>
            </w:pPr>
            <w:r w:rsidRPr="00D51D7F">
              <w:rPr>
                <w:rFonts w:asciiTheme="majorBidi" w:hAnsiTheme="majorBidi"/>
                <w:sz w:val="30"/>
                <w:szCs w:val="30"/>
              </w:rPr>
              <w:t>2</w:t>
            </w:r>
            <w:r w:rsidR="00C011A4" w:rsidRPr="00C011A4">
              <w:rPr>
                <w:rFonts w:asciiTheme="majorBidi" w:hAnsi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/>
                <w:sz w:val="30"/>
                <w:szCs w:val="30"/>
              </w:rPr>
              <w:t>659</w:t>
            </w:r>
          </w:p>
        </w:tc>
        <w:tc>
          <w:tcPr>
            <w:tcW w:w="270" w:type="dxa"/>
          </w:tcPr>
          <w:p w14:paraId="482D3C87" w14:textId="77777777" w:rsidR="003E3467" w:rsidRPr="00396BC1" w:rsidRDefault="003E3467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A77D7F8" w14:textId="2C417B60" w:rsidR="003E3467" w:rsidRPr="00396BC1" w:rsidRDefault="00D51D7F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Theme="majorBidi" w:hAnsiTheme="majorBidi"/>
                <w:sz w:val="30"/>
                <w:szCs w:val="30"/>
              </w:rPr>
            </w:pPr>
            <w:r w:rsidRPr="00D51D7F">
              <w:rPr>
                <w:rFonts w:asciiTheme="majorBidi" w:hAnsiTheme="majorBidi"/>
                <w:sz w:val="30"/>
                <w:szCs w:val="30"/>
              </w:rPr>
              <w:t>2</w:t>
            </w:r>
            <w:r w:rsidR="003E3467" w:rsidRPr="00396BC1">
              <w:rPr>
                <w:rFonts w:asciiTheme="majorBidi" w:hAnsi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/>
                <w:sz w:val="30"/>
                <w:szCs w:val="30"/>
              </w:rPr>
              <w:t>939</w:t>
            </w:r>
          </w:p>
        </w:tc>
        <w:tc>
          <w:tcPr>
            <w:tcW w:w="252" w:type="dxa"/>
          </w:tcPr>
          <w:p w14:paraId="32A4FF2A" w14:textId="77777777" w:rsidR="003E3467" w:rsidRPr="00396BC1" w:rsidRDefault="003E3467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7EDDBF54" w14:textId="3D8B4BC6" w:rsidR="003E3467" w:rsidRPr="00396BC1" w:rsidRDefault="00D51D7F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ind w:left="-108" w:right="-108"/>
              <w:rPr>
                <w:rFonts w:asciiTheme="majorBidi" w:hAnsiTheme="majorBidi"/>
                <w:sz w:val="30"/>
                <w:szCs w:val="30"/>
              </w:rPr>
            </w:pPr>
            <w:r w:rsidRPr="00D51D7F">
              <w:rPr>
                <w:rFonts w:asciiTheme="majorBidi" w:hAnsiTheme="majorBidi"/>
                <w:sz w:val="30"/>
                <w:szCs w:val="30"/>
              </w:rPr>
              <w:t>1</w:t>
            </w:r>
            <w:r w:rsidR="003A6EF5" w:rsidRPr="003A6EF5">
              <w:rPr>
                <w:rFonts w:asciiTheme="majorBidi" w:hAnsi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/>
                <w:sz w:val="30"/>
                <w:szCs w:val="30"/>
              </w:rPr>
              <w:t>612</w:t>
            </w:r>
          </w:p>
        </w:tc>
        <w:tc>
          <w:tcPr>
            <w:tcW w:w="236" w:type="dxa"/>
          </w:tcPr>
          <w:p w14:paraId="1C01E7E3" w14:textId="77777777" w:rsidR="003E3467" w:rsidRPr="00396BC1" w:rsidRDefault="003E3467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3" w:type="dxa"/>
          </w:tcPr>
          <w:p w14:paraId="1029B860" w14:textId="50C5A3E2" w:rsidR="003E3467" w:rsidRPr="00396BC1" w:rsidRDefault="00D51D7F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left="-108" w:right="-108"/>
              <w:rPr>
                <w:rFonts w:asciiTheme="majorBidi" w:hAnsiTheme="majorBidi"/>
                <w:sz w:val="30"/>
                <w:szCs w:val="30"/>
              </w:rPr>
            </w:pPr>
            <w:r w:rsidRPr="00D51D7F">
              <w:rPr>
                <w:rFonts w:asciiTheme="majorBidi" w:hAnsiTheme="majorBidi"/>
                <w:sz w:val="30"/>
                <w:szCs w:val="30"/>
              </w:rPr>
              <w:t>2</w:t>
            </w:r>
            <w:r w:rsidR="003E3467" w:rsidRPr="00396BC1">
              <w:rPr>
                <w:rFonts w:asciiTheme="majorBidi" w:hAnsi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/>
                <w:sz w:val="30"/>
                <w:szCs w:val="30"/>
              </w:rPr>
              <w:t>211</w:t>
            </w:r>
          </w:p>
        </w:tc>
      </w:tr>
      <w:tr w:rsidR="003E3467" w:rsidRPr="00396BC1" w14:paraId="5D20E708" w14:textId="77777777" w:rsidTr="003A34FB">
        <w:tc>
          <w:tcPr>
            <w:tcW w:w="3690" w:type="dxa"/>
          </w:tcPr>
          <w:p w14:paraId="27DE4DEF" w14:textId="74236293" w:rsidR="003E3467" w:rsidRPr="00396BC1" w:rsidRDefault="003E3467" w:rsidP="003E346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02F3394" w14:textId="39505BF3" w:rsidR="003E3467" w:rsidRPr="00396BC1" w:rsidRDefault="00D51D7F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="0029771F" w:rsidRPr="0029771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284</w:t>
            </w:r>
          </w:p>
        </w:tc>
        <w:tc>
          <w:tcPr>
            <w:tcW w:w="270" w:type="dxa"/>
          </w:tcPr>
          <w:p w14:paraId="7DDA60E5" w14:textId="77777777" w:rsidR="003E3467" w:rsidRPr="00396BC1" w:rsidRDefault="003E3467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DC430DF" w14:textId="0498AFE8" w:rsidR="003E3467" w:rsidRPr="00396BC1" w:rsidRDefault="00D51D7F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/>
                <w:sz w:val="30"/>
                <w:szCs w:val="30"/>
              </w:rPr>
              <w:t>22</w:t>
            </w:r>
            <w:r w:rsidR="003E3467" w:rsidRPr="00396BC1">
              <w:rPr>
                <w:rFonts w:asciiTheme="majorBidi" w:hAnsi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/>
                <w:sz w:val="30"/>
                <w:szCs w:val="30"/>
              </w:rPr>
              <w:t>274</w:t>
            </w:r>
          </w:p>
        </w:tc>
        <w:tc>
          <w:tcPr>
            <w:tcW w:w="252" w:type="dxa"/>
          </w:tcPr>
          <w:p w14:paraId="2A93A245" w14:textId="77777777" w:rsidR="003E3467" w:rsidRPr="00396BC1" w:rsidRDefault="003E3467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7CC500F0" w14:textId="20C9471E" w:rsidR="003E3467" w:rsidRPr="00396BC1" w:rsidRDefault="00D51D7F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3A6EF5" w:rsidRPr="003A6EF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828</w:t>
            </w:r>
          </w:p>
        </w:tc>
        <w:tc>
          <w:tcPr>
            <w:tcW w:w="236" w:type="dxa"/>
          </w:tcPr>
          <w:p w14:paraId="2CC1E928" w14:textId="77777777" w:rsidR="003E3467" w:rsidRPr="00396BC1" w:rsidRDefault="003E3467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261A61A6" w14:textId="6EA1F513" w:rsidR="003E3467" w:rsidRPr="00396BC1" w:rsidRDefault="00D51D7F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3E3467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072</w:t>
            </w:r>
          </w:p>
        </w:tc>
      </w:tr>
      <w:tr w:rsidR="003E3467" w:rsidRPr="00396BC1" w14:paraId="638127F4" w14:textId="77777777" w:rsidTr="003A34FB">
        <w:tc>
          <w:tcPr>
            <w:tcW w:w="3690" w:type="dxa"/>
          </w:tcPr>
          <w:p w14:paraId="524C13EB" w14:textId="0C4DC328" w:rsidR="003E3467" w:rsidRPr="00396BC1" w:rsidRDefault="003E3467" w:rsidP="003E3467">
            <w:pPr>
              <w:ind w:left="230" w:hanging="2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รวมต้นทุนขายและบริการ ต้นทุนในการจัดจำหน่ายและค่าใช้จ่ายในการบริหาร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6F8FE5F" w14:textId="77777777" w:rsidR="003E3467" w:rsidRDefault="003E3467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0A4D9A7" w14:textId="571A2C19" w:rsidR="003E3467" w:rsidRPr="00396BC1" w:rsidRDefault="00D51D7F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7F533F" w:rsidRPr="007F53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449</w:t>
            </w:r>
            <w:r w:rsidR="007F533F" w:rsidRPr="007F53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772</w:t>
            </w:r>
          </w:p>
        </w:tc>
        <w:tc>
          <w:tcPr>
            <w:tcW w:w="270" w:type="dxa"/>
          </w:tcPr>
          <w:p w14:paraId="1F3EA3FA" w14:textId="77777777" w:rsidR="003E3467" w:rsidRPr="00396BC1" w:rsidRDefault="003E3467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2EBAC3B5" w14:textId="77777777" w:rsidR="003E3467" w:rsidRPr="00396BC1" w:rsidRDefault="003E3467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FC8EF7C" w14:textId="50118856" w:rsidR="003E3467" w:rsidRPr="00396BC1" w:rsidRDefault="00D51D7F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3E3467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348</w:t>
            </w:r>
            <w:r w:rsidR="003E3467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460</w:t>
            </w:r>
          </w:p>
        </w:tc>
        <w:tc>
          <w:tcPr>
            <w:tcW w:w="252" w:type="dxa"/>
          </w:tcPr>
          <w:p w14:paraId="0A984E41" w14:textId="77777777" w:rsidR="003E3467" w:rsidRPr="00396BC1" w:rsidRDefault="003E3467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7CD6B3AE" w14:textId="77777777" w:rsidR="003E3467" w:rsidRDefault="003E3467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4AF3DE8" w14:textId="70B61491" w:rsidR="003E3467" w:rsidRPr="00396BC1" w:rsidRDefault="00D51D7F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914</w:t>
            </w:r>
            <w:r w:rsidR="003A6EF5" w:rsidRPr="003A6E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124</w:t>
            </w:r>
          </w:p>
        </w:tc>
        <w:tc>
          <w:tcPr>
            <w:tcW w:w="236" w:type="dxa"/>
          </w:tcPr>
          <w:p w14:paraId="11E6C7B9" w14:textId="77777777" w:rsidR="003E3467" w:rsidRPr="00396BC1" w:rsidRDefault="003E3467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5DA7CF20" w14:textId="77777777" w:rsidR="003E3467" w:rsidRPr="00396BC1" w:rsidRDefault="003E3467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284112F6" w14:textId="2C60E38A" w:rsidR="003E3467" w:rsidRPr="00396BC1" w:rsidRDefault="00D51D7F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828</w:t>
            </w:r>
            <w:r w:rsidR="003E3467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576</w:t>
            </w:r>
          </w:p>
        </w:tc>
      </w:tr>
    </w:tbl>
    <w:p w14:paraId="0558D746" w14:textId="77777777" w:rsidR="00210B6C" w:rsidRPr="00396BC1" w:rsidRDefault="00210B6C" w:rsidP="00210B6C">
      <w:pPr>
        <w:pStyle w:val="Heading2"/>
        <w:numPr>
          <w:ilvl w:val="0"/>
          <w:numId w:val="0"/>
        </w:numPr>
      </w:pPr>
    </w:p>
    <w:p w14:paraId="6203881E" w14:textId="77777777" w:rsidR="00210B6C" w:rsidRPr="00396BC1" w:rsidRDefault="00210B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30"/>
          <w:szCs w:val="30"/>
          <w:cs/>
        </w:rPr>
      </w:pPr>
      <w:r w:rsidRPr="00396BC1">
        <w:rPr>
          <w:cs/>
        </w:rPr>
        <w:br w:type="page"/>
      </w:r>
    </w:p>
    <w:p w14:paraId="684E7B55" w14:textId="2061C65C" w:rsidR="001168AA" w:rsidRPr="00396BC1" w:rsidRDefault="001168AA" w:rsidP="001168AA">
      <w:pPr>
        <w:pStyle w:val="Heading2"/>
        <w:tabs>
          <w:tab w:val="clear" w:pos="340"/>
        </w:tabs>
        <w:ind w:left="540" w:hanging="540"/>
      </w:pPr>
      <w:r w:rsidRPr="00396BC1">
        <w:rPr>
          <w:cs/>
        </w:rPr>
        <w:t>ภาษีเงินได้</w:t>
      </w:r>
    </w:p>
    <w:p w14:paraId="25DE554E" w14:textId="77777777" w:rsidR="001168AA" w:rsidRPr="0030671B" w:rsidRDefault="001168AA" w:rsidP="001168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W w:w="92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341"/>
        <w:gridCol w:w="252"/>
        <w:gridCol w:w="1359"/>
        <w:gridCol w:w="266"/>
        <w:gridCol w:w="1354"/>
        <w:gridCol w:w="237"/>
        <w:gridCol w:w="1293"/>
      </w:tblGrid>
      <w:tr w:rsidR="009805E5" w:rsidRPr="00396BC1" w14:paraId="5F0515B0" w14:textId="77777777" w:rsidTr="005814C7">
        <w:trPr>
          <w:cantSplit/>
          <w:tblHeader/>
        </w:trPr>
        <w:tc>
          <w:tcPr>
            <w:tcW w:w="3150" w:type="dxa"/>
          </w:tcPr>
          <w:p w14:paraId="3E9ABA4B" w14:textId="30D1DFC5" w:rsidR="009805E5" w:rsidRPr="00396BC1" w:rsidRDefault="009805E5" w:rsidP="0098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2952" w:type="dxa"/>
            <w:gridSpan w:val="3"/>
          </w:tcPr>
          <w:p w14:paraId="2D45DD64" w14:textId="104A501F" w:rsidR="009805E5" w:rsidRPr="00396BC1" w:rsidRDefault="009805E5" w:rsidP="009805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6" w:type="dxa"/>
          </w:tcPr>
          <w:p w14:paraId="6C4B1161" w14:textId="77777777" w:rsidR="009805E5" w:rsidRPr="00396BC1" w:rsidRDefault="009805E5" w:rsidP="009805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4" w:type="dxa"/>
            <w:gridSpan w:val="3"/>
          </w:tcPr>
          <w:p w14:paraId="799B89DE" w14:textId="32D03B42" w:rsidR="009805E5" w:rsidRPr="00396BC1" w:rsidRDefault="009805E5" w:rsidP="009805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35DD6" w:rsidRPr="00396BC1" w14:paraId="5DA4D6AA" w14:textId="77777777" w:rsidTr="005814C7">
        <w:trPr>
          <w:cantSplit/>
          <w:tblHeader/>
        </w:trPr>
        <w:tc>
          <w:tcPr>
            <w:tcW w:w="3150" w:type="dxa"/>
          </w:tcPr>
          <w:p w14:paraId="50A45736" w14:textId="51A7093E" w:rsidR="00F35DD6" w:rsidRPr="00396BC1" w:rsidRDefault="00F35DD6" w:rsidP="00F35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41" w:type="dxa"/>
          </w:tcPr>
          <w:p w14:paraId="4BB29765" w14:textId="286D5DAC" w:rsidR="00F35DD6" w:rsidRPr="00396BC1" w:rsidRDefault="00D51D7F" w:rsidP="00F35D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/>
                <w:sz w:val="30"/>
                <w:szCs w:val="30"/>
              </w:rPr>
              <w:t>2568</w:t>
            </w:r>
          </w:p>
        </w:tc>
        <w:tc>
          <w:tcPr>
            <w:tcW w:w="252" w:type="dxa"/>
          </w:tcPr>
          <w:p w14:paraId="1D66E34C" w14:textId="77777777" w:rsidR="00F35DD6" w:rsidRPr="00396BC1" w:rsidRDefault="00F35DD6" w:rsidP="00F35D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9" w:type="dxa"/>
          </w:tcPr>
          <w:p w14:paraId="0F2A99C7" w14:textId="08077C69" w:rsidR="00F35DD6" w:rsidRPr="00396BC1" w:rsidRDefault="00D51D7F" w:rsidP="00F35D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/>
                <w:sz w:val="30"/>
                <w:szCs w:val="30"/>
              </w:rPr>
              <w:t>2567</w:t>
            </w:r>
          </w:p>
        </w:tc>
        <w:tc>
          <w:tcPr>
            <w:tcW w:w="266" w:type="dxa"/>
          </w:tcPr>
          <w:p w14:paraId="705A1F7D" w14:textId="77777777" w:rsidR="00F35DD6" w:rsidRPr="00396BC1" w:rsidRDefault="00F35DD6" w:rsidP="00F35D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</w:tcPr>
          <w:p w14:paraId="4C76E117" w14:textId="0F4F0A85" w:rsidR="00F35DD6" w:rsidRPr="00396BC1" w:rsidRDefault="00D51D7F" w:rsidP="00F35D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/>
                <w:sz w:val="30"/>
                <w:szCs w:val="30"/>
              </w:rPr>
              <w:t>2568</w:t>
            </w:r>
          </w:p>
        </w:tc>
        <w:tc>
          <w:tcPr>
            <w:tcW w:w="237" w:type="dxa"/>
          </w:tcPr>
          <w:p w14:paraId="07A611BD" w14:textId="77777777" w:rsidR="00F35DD6" w:rsidRPr="00396BC1" w:rsidRDefault="00F35DD6" w:rsidP="00F35D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dxa"/>
          </w:tcPr>
          <w:p w14:paraId="09034619" w14:textId="05BB504D" w:rsidR="00F35DD6" w:rsidRPr="00396BC1" w:rsidRDefault="00D51D7F" w:rsidP="00F35D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/>
                <w:sz w:val="30"/>
                <w:szCs w:val="30"/>
              </w:rPr>
              <w:t>2567</w:t>
            </w:r>
          </w:p>
        </w:tc>
      </w:tr>
      <w:tr w:rsidR="00F35DD6" w:rsidRPr="00396BC1" w14:paraId="1058FBA2" w14:textId="77777777" w:rsidTr="005814C7">
        <w:trPr>
          <w:cantSplit/>
          <w:tblHeader/>
        </w:trPr>
        <w:tc>
          <w:tcPr>
            <w:tcW w:w="3150" w:type="dxa"/>
          </w:tcPr>
          <w:p w14:paraId="17CC30B2" w14:textId="77777777" w:rsidR="00F35DD6" w:rsidRPr="00396BC1" w:rsidRDefault="00F35DD6" w:rsidP="00F35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02" w:type="dxa"/>
            <w:gridSpan w:val="7"/>
          </w:tcPr>
          <w:p w14:paraId="0F74D696" w14:textId="77777777" w:rsidR="00F35DD6" w:rsidRPr="00396BC1" w:rsidRDefault="00F35DD6" w:rsidP="00F35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35DD6" w:rsidRPr="00396BC1" w14:paraId="11BEBC22" w14:textId="77777777" w:rsidTr="005814C7">
        <w:trPr>
          <w:cantSplit/>
        </w:trPr>
        <w:tc>
          <w:tcPr>
            <w:tcW w:w="3150" w:type="dxa"/>
          </w:tcPr>
          <w:p w14:paraId="40BA1FBD" w14:textId="77777777" w:rsidR="00F35DD6" w:rsidRPr="00396BC1" w:rsidRDefault="00F35DD6" w:rsidP="00F35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ภาษีเงินได้ของปีปัจจุบัน</w:t>
            </w:r>
          </w:p>
        </w:tc>
        <w:tc>
          <w:tcPr>
            <w:tcW w:w="1341" w:type="dxa"/>
            <w:vAlign w:val="bottom"/>
          </w:tcPr>
          <w:p w14:paraId="3F605DBE" w14:textId="77777777" w:rsidR="00F35DD6" w:rsidRPr="00396BC1" w:rsidRDefault="00F35DD6" w:rsidP="00F35DD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7" w:right="-90" w:firstLine="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6EF911D2" w14:textId="77777777" w:rsidR="00F35DD6" w:rsidRPr="00396BC1" w:rsidRDefault="00F35DD6" w:rsidP="00F35DD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9" w:type="dxa"/>
            <w:vAlign w:val="bottom"/>
          </w:tcPr>
          <w:p w14:paraId="642D9049" w14:textId="77777777" w:rsidR="00F35DD6" w:rsidRPr="00396BC1" w:rsidRDefault="00F35DD6" w:rsidP="00F35DD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4305290B" w14:textId="77777777" w:rsidR="00F35DD6" w:rsidRPr="00396BC1" w:rsidRDefault="00F35DD6" w:rsidP="00F35DD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</w:tcPr>
          <w:p w14:paraId="380473BF" w14:textId="77777777" w:rsidR="00F35DD6" w:rsidRPr="00396BC1" w:rsidRDefault="00F35DD6" w:rsidP="00F35DD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1DD93DAE" w14:textId="77777777" w:rsidR="00F35DD6" w:rsidRPr="00396BC1" w:rsidRDefault="00F35DD6" w:rsidP="00F35DD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dxa"/>
          </w:tcPr>
          <w:p w14:paraId="32200724" w14:textId="77777777" w:rsidR="00F35DD6" w:rsidRPr="00396BC1" w:rsidRDefault="00F35DD6" w:rsidP="00F35DD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E3467" w:rsidRPr="00396BC1" w14:paraId="4A887CF2" w14:textId="77777777" w:rsidTr="005814C7">
        <w:trPr>
          <w:cantSplit/>
        </w:trPr>
        <w:tc>
          <w:tcPr>
            <w:tcW w:w="3150" w:type="dxa"/>
          </w:tcPr>
          <w:p w14:paraId="5D4425D6" w14:textId="77777777" w:rsidR="003E3467" w:rsidRPr="00D1322E" w:rsidRDefault="003E3467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322E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สำหรับปีปัจจุบัน</w:t>
            </w:r>
          </w:p>
        </w:tc>
        <w:tc>
          <w:tcPr>
            <w:tcW w:w="1341" w:type="dxa"/>
          </w:tcPr>
          <w:p w14:paraId="1A6C7982" w14:textId="74DE1675" w:rsidR="003E3467" w:rsidRPr="005704F6" w:rsidRDefault="00D51D7F" w:rsidP="003E3467">
            <w:pPr>
              <w:pStyle w:val="30"/>
              <w:tabs>
                <w:tab w:val="clear" w:pos="360"/>
                <w:tab w:val="clear" w:pos="720"/>
                <w:tab w:val="decimal" w:pos="96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</w:t>
            </w:r>
            <w:r w:rsidR="00CF0467" w:rsidRPr="005704F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653</w:t>
            </w:r>
          </w:p>
        </w:tc>
        <w:tc>
          <w:tcPr>
            <w:tcW w:w="252" w:type="dxa"/>
          </w:tcPr>
          <w:p w14:paraId="4E7E1FE1" w14:textId="77777777" w:rsidR="003E3467" w:rsidRPr="00D1322E" w:rsidRDefault="003E3467" w:rsidP="003E3467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59" w:type="dxa"/>
          </w:tcPr>
          <w:p w14:paraId="5799E8A8" w14:textId="31FB87E7" w:rsidR="003E3467" w:rsidRPr="00D1322E" w:rsidRDefault="00D51D7F" w:rsidP="003E3467">
            <w:pPr>
              <w:pStyle w:val="30"/>
              <w:tabs>
                <w:tab w:val="clear" w:pos="360"/>
                <w:tab w:val="clear" w:pos="720"/>
                <w:tab w:val="decimal" w:pos="96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1D7F">
              <w:rPr>
                <w:rFonts w:asciiTheme="majorBidi" w:hAnsiTheme="majorBidi"/>
                <w:sz w:val="30"/>
                <w:szCs w:val="30"/>
                <w:lang w:val="en-US"/>
              </w:rPr>
              <w:t>46</w:t>
            </w:r>
            <w:r w:rsidR="003E3467" w:rsidRPr="00D1322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51D7F">
              <w:rPr>
                <w:rFonts w:asciiTheme="majorBidi" w:hAnsiTheme="majorBidi"/>
                <w:sz w:val="30"/>
                <w:szCs w:val="30"/>
                <w:lang w:val="en-US"/>
              </w:rPr>
              <w:t>156</w:t>
            </w:r>
          </w:p>
        </w:tc>
        <w:tc>
          <w:tcPr>
            <w:tcW w:w="266" w:type="dxa"/>
          </w:tcPr>
          <w:p w14:paraId="467F60C7" w14:textId="77777777" w:rsidR="003E3467" w:rsidRPr="00D1322E" w:rsidRDefault="003E3467" w:rsidP="003E3467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54" w:type="dxa"/>
          </w:tcPr>
          <w:p w14:paraId="1FB093C7" w14:textId="75DFB262" w:rsidR="003E3467" w:rsidRPr="007A5437" w:rsidRDefault="00D51D7F" w:rsidP="003E3467">
            <w:pPr>
              <w:pStyle w:val="30"/>
              <w:tabs>
                <w:tab w:val="clear" w:pos="360"/>
                <w:tab w:val="clear" w:pos="720"/>
                <w:tab w:val="decimal" w:pos="990"/>
              </w:tabs>
              <w:ind w:right="-12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794819" w:rsidRPr="007A543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971</w:t>
            </w:r>
          </w:p>
        </w:tc>
        <w:tc>
          <w:tcPr>
            <w:tcW w:w="237" w:type="dxa"/>
          </w:tcPr>
          <w:p w14:paraId="5421F8D5" w14:textId="77777777" w:rsidR="003E3467" w:rsidRPr="00D1322E" w:rsidRDefault="003E3467" w:rsidP="003E3467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93" w:type="dxa"/>
          </w:tcPr>
          <w:p w14:paraId="3653DE6B" w14:textId="0E24C97C" w:rsidR="003E3467" w:rsidRPr="00D1322E" w:rsidRDefault="00D51D7F" w:rsidP="003E3467">
            <w:pPr>
              <w:pStyle w:val="30"/>
              <w:tabs>
                <w:tab w:val="clear" w:pos="360"/>
                <w:tab w:val="clear" w:pos="720"/>
                <w:tab w:val="decimal" w:pos="990"/>
              </w:tabs>
              <w:ind w:right="-12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</w:t>
            </w:r>
            <w:r w:rsidR="003E3467" w:rsidRPr="00D1322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983</w:t>
            </w:r>
          </w:p>
        </w:tc>
      </w:tr>
      <w:tr w:rsidR="003E3467" w:rsidRPr="00396BC1" w14:paraId="0B923D18" w14:textId="77777777" w:rsidTr="005814C7">
        <w:trPr>
          <w:cantSplit/>
        </w:trPr>
        <w:tc>
          <w:tcPr>
            <w:tcW w:w="3150" w:type="dxa"/>
          </w:tcPr>
          <w:p w14:paraId="463A9358" w14:textId="63F0CF92" w:rsidR="003E3467" w:rsidRPr="00D1322E" w:rsidRDefault="003E3467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1322E">
              <w:rPr>
                <w:rFonts w:asciiTheme="majorBidi" w:hAnsiTheme="majorBidi"/>
                <w:sz w:val="30"/>
                <w:szCs w:val="30"/>
                <w:cs/>
              </w:rPr>
              <w:t>ภาษีงวดก่อนที่</w:t>
            </w:r>
            <w:r w:rsidRPr="00D1322E">
              <w:rPr>
                <w:rFonts w:asciiTheme="majorBidi" w:hAnsiTheme="majorBidi"/>
                <w:sz w:val="28"/>
                <w:szCs w:val="28"/>
                <w:cs/>
              </w:rPr>
              <w:t>บันทึก</w:t>
            </w:r>
            <w:r w:rsidRPr="00D1322E">
              <w:rPr>
                <w:rFonts w:asciiTheme="majorBidi" w:hAnsiTheme="majorBidi"/>
                <w:sz w:val="30"/>
                <w:szCs w:val="30"/>
                <w:cs/>
              </w:rPr>
              <w:t>สูงไป</w:t>
            </w:r>
          </w:p>
        </w:tc>
        <w:tc>
          <w:tcPr>
            <w:tcW w:w="1341" w:type="dxa"/>
          </w:tcPr>
          <w:p w14:paraId="50336C76" w14:textId="25012560" w:rsidR="003E3467" w:rsidRPr="005704F6" w:rsidRDefault="00CF0467" w:rsidP="00CF0467">
            <w:pPr>
              <w:pStyle w:val="30"/>
              <w:tabs>
                <w:tab w:val="clear" w:pos="360"/>
                <w:tab w:val="clear" w:pos="720"/>
                <w:tab w:val="decimal" w:pos="96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04F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D51D7F"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Pr="005704F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52" w:type="dxa"/>
          </w:tcPr>
          <w:p w14:paraId="5FD4CE5F" w14:textId="77777777" w:rsidR="003E3467" w:rsidRPr="00D1322E" w:rsidRDefault="003E3467" w:rsidP="003E3467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59" w:type="dxa"/>
          </w:tcPr>
          <w:p w14:paraId="01FDF4BF" w14:textId="6F67CF7B" w:rsidR="003E3467" w:rsidRPr="00D1322E" w:rsidRDefault="003E3467" w:rsidP="003E3467">
            <w:pPr>
              <w:pStyle w:val="30"/>
              <w:tabs>
                <w:tab w:val="clear" w:pos="360"/>
                <w:tab w:val="clear" w:pos="720"/>
                <w:tab w:val="decimal" w:pos="721"/>
              </w:tabs>
              <w:ind w:right="-120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D1322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6" w:type="dxa"/>
          </w:tcPr>
          <w:p w14:paraId="06A2FBE3" w14:textId="77777777" w:rsidR="003E3467" w:rsidRPr="00D1322E" w:rsidRDefault="003E3467" w:rsidP="003E3467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54" w:type="dxa"/>
          </w:tcPr>
          <w:p w14:paraId="35A5E54C" w14:textId="7DD911EB" w:rsidR="003E3467" w:rsidRPr="007A5437" w:rsidRDefault="00794819" w:rsidP="00794819">
            <w:pPr>
              <w:pStyle w:val="30"/>
              <w:tabs>
                <w:tab w:val="clear" w:pos="360"/>
                <w:tab w:val="clear" w:pos="720"/>
                <w:tab w:val="decimal" w:pos="990"/>
              </w:tabs>
              <w:ind w:right="-12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543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D51D7F"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Pr="007A543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7" w:type="dxa"/>
          </w:tcPr>
          <w:p w14:paraId="385A5710" w14:textId="77777777" w:rsidR="003E3467" w:rsidRPr="00D1322E" w:rsidRDefault="003E3467" w:rsidP="003E3467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93" w:type="dxa"/>
          </w:tcPr>
          <w:p w14:paraId="7CCACFC9" w14:textId="4E86439A" w:rsidR="003E3467" w:rsidRPr="00D1322E" w:rsidRDefault="003E3467" w:rsidP="003E3467">
            <w:pPr>
              <w:pStyle w:val="30"/>
              <w:tabs>
                <w:tab w:val="clear" w:pos="360"/>
                <w:tab w:val="clear" w:pos="720"/>
                <w:tab w:val="decimal" w:pos="721"/>
              </w:tabs>
              <w:ind w:right="-120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D1322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3E3467" w:rsidRPr="0030671B" w14:paraId="147D9EC7" w14:textId="77777777" w:rsidTr="005814C7">
        <w:trPr>
          <w:cantSplit/>
        </w:trPr>
        <w:tc>
          <w:tcPr>
            <w:tcW w:w="3150" w:type="dxa"/>
          </w:tcPr>
          <w:p w14:paraId="712E3417" w14:textId="77777777" w:rsidR="003E3467" w:rsidRPr="0030671B" w:rsidRDefault="003E3467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41" w:type="dxa"/>
          </w:tcPr>
          <w:p w14:paraId="149150F1" w14:textId="77777777" w:rsidR="003E3467" w:rsidRPr="0030671B" w:rsidRDefault="003E3467" w:rsidP="003E3467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14:paraId="25DAE753" w14:textId="77777777" w:rsidR="003E3467" w:rsidRPr="0030671B" w:rsidRDefault="003E3467" w:rsidP="003E3467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59" w:type="dxa"/>
          </w:tcPr>
          <w:p w14:paraId="59E9105A" w14:textId="77777777" w:rsidR="003E3467" w:rsidRPr="0030671B" w:rsidRDefault="003E3467" w:rsidP="003E3467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14:paraId="5D25252F" w14:textId="77777777" w:rsidR="003E3467" w:rsidRPr="0030671B" w:rsidRDefault="003E3467" w:rsidP="003E3467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54" w:type="dxa"/>
          </w:tcPr>
          <w:p w14:paraId="751069C4" w14:textId="77777777" w:rsidR="003E3467" w:rsidRPr="0030671B" w:rsidRDefault="003E3467" w:rsidP="003E3467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</w:tcPr>
          <w:p w14:paraId="11B68169" w14:textId="77777777" w:rsidR="003E3467" w:rsidRPr="0030671B" w:rsidRDefault="003E3467" w:rsidP="003E3467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93" w:type="dxa"/>
          </w:tcPr>
          <w:p w14:paraId="218F60B4" w14:textId="77777777" w:rsidR="003E3467" w:rsidRPr="0030671B" w:rsidRDefault="003E3467" w:rsidP="003E3467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E3467" w:rsidRPr="00396BC1" w14:paraId="4D6E8A27" w14:textId="77777777" w:rsidTr="005814C7">
        <w:trPr>
          <w:cantSplit/>
        </w:trPr>
        <w:tc>
          <w:tcPr>
            <w:tcW w:w="3150" w:type="dxa"/>
          </w:tcPr>
          <w:p w14:paraId="3240F36A" w14:textId="77777777" w:rsidR="003E3467" w:rsidRPr="00D1322E" w:rsidRDefault="003E3467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32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ภาษีเงินได้รอการตัดบัญชี </w:t>
            </w:r>
          </w:p>
        </w:tc>
        <w:tc>
          <w:tcPr>
            <w:tcW w:w="1341" w:type="dxa"/>
          </w:tcPr>
          <w:p w14:paraId="00C6E90D" w14:textId="77777777" w:rsidR="003E3467" w:rsidRPr="005704F6" w:rsidRDefault="003E3467" w:rsidP="003E3467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14:paraId="69E74C65" w14:textId="77777777" w:rsidR="003E3467" w:rsidRPr="00D1322E" w:rsidRDefault="003E3467" w:rsidP="003E3467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59" w:type="dxa"/>
          </w:tcPr>
          <w:p w14:paraId="696AB321" w14:textId="77777777" w:rsidR="003E3467" w:rsidRPr="00D1322E" w:rsidRDefault="003E3467" w:rsidP="003E3467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14:paraId="3D66E8A2" w14:textId="77777777" w:rsidR="003E3467" w:rsidRPr="00D1322E" w:rsidRDefault="003E3467" w:rsidP="003E3467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54" w:type="dxa"/>
          </w:tcPr>
          <w:p w14:paraId="2FF75B0E" w14:textId="77777777" w:rsidR="003E3467" w:rsidRPr="007A5437" w:rsidRDefault="003E3467" w:rsidP="003E3467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37" w:type="dxa"/>
          </w:tcPr>
          <w:p w14:paraId="3F6CF783" w14:textId="77777777" w:rsidR="003E3467" w:rsidRPr="00D1322E" w:rsidRDefault="003E3467" w:rsidP="003E3467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93" w:type="dxa"/>
          </w:tcPr>
          <w:p w14:paraId="526024BF" w14:textId="77777777" w:rsidR="003E3467" w:rsidRPr="00D1322E" w:rsidRDefault="003E3467" w:rsidP="003E3467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E3467" w:rsidRPr="00396BC1" w14:paraId="4D0A4AB5" w14:textId="77777777" w:rsidTr="005814C7">
        <w:trPr>
          <w:cantSplit/>
        </w:trPr>
        <w:tc>
          <w:tcPr>
            <w:tcW w:w="3150" w:type="dxa"/>
          </w:tcPr>
          <w:p w14:paraId="24B6E10C" w14:textId="77777777" w:rsidR="003E3467" w:rsidRPr="00D1322E" w:rsidRDefault="003E3467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1322E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16E44BE6" w14:textId="6BFD8835" w:rsidR="003E3467" w:rsidRPr="005704F6" w:rsidRDefault="00CF0467" w:rsidP="003E3467">
            <w:pPr>
              <w:pStyle w:val="30"/>
              <w:tabs>
                <w:tab w:val="clear" w:pos="360"/>
                <w:tab w:val="clear" w:pos="720"/>
                <w:tab w:val="decimal" w:pos="96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04F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D51D7F"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Pr="005704F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D51D7F"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321</w:t>
            </w:r>
            <w:r w:rsidRPr="005704F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52" w:type="dxa"/>
          </w:tcPr>
          <w:p w14:paraId="4F40756B" w14:textId="77777777" w:rsidR="003E3467" w:rsidRPr="00D1322E" w:rsidRDefault="003E3467" w:rsidP="003E3467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59" w:type="dxa"/>
            <w:tcBorders>
              <w:bottom w:val="single" w:sz="4" w:space="0" w:color="auto"/>
            </w:tcBorders>
          </w:tcPr>
          <w:p w14:paraId="76E572EB" w14:textId="5512F83D" w:rsidR="003E3467" w:rsidRPr="00D1322E" w:rsidRDefault="003E3467" w:rsidP="003E3467">
            <w:pPr>
              <w:pStyle w:val="30"/>
              <w:tabs>
                <w:tab w:val="clear" w:pos="360"/>
                <w:tab w:val="clear" w:pos="720"/>
                <w:tab w:val="decimal" w:pos="96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1322E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(</w:t>
            </w:r>
            <w:r w:rsidR="00D51D7F" w:rsidRPr="00D51D7F">
              <w:rPr>
                <w:rFonts w:asciiTheme="majorBidi" w:hAnsiTheme="majorBidi"/>
                <w:sz w:val="30"/>
                <w:szCs w:val="30"/>
                <w:lang w:val="en-US"/>
              </w:rPr>
              <w:t>4</w:t>
            </w:r>
            <w:r w:rsidRPr="00D1322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D51D7F" w:rsidRPr="00D51D7F">
              <w:rPr>
                <w:rFonts w:asciiTheme="majorBidi" w:hAnsiTheme="majorBidi"/>
                <w:sz w:val="30"/>
                <w:szCs w:val="30"/>
                <w:lang w:val="en-US"/>
              </w:rPr>
              <w:t>092</w:t>
            </w:r>
            <w:r w:rsidRPr="00D1322E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6" w:type="dxa"/>
          </w:tcPr>
          <w:p w14:paraId="5B769489" w14:textId="77777777" w:rsidR="003E3467" w:rsidRPr="00D1322E" w:rsidRDefault="003E3467" w:rsidP="003E3467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14:paraId="6F2D2CA6" w14:textId="1399EEF3" w:rsidR="003E3467" w:rsidRPr="007A5437" w:rsidRDefault="00944509" w:rsidP="003E3467">
            <w:pPr>
              <w:pStyle w:val="30"/>
              <w:tabs>
                <w:tab w:val="clear" w:pos="360"/>
                <w:tab w:val="clear" w:pos="720"/>
                <w:tab w:val="decimal" w:pos="990"/>
              </w:tabs>
              <w:ind w:right="-12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543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D51D7F"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7A543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D51D7F"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113</w:t>
            </w:r>
            <w:r w:rsidRPr="007A543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7" w:type="dxa"/>
          </w:tcPr>
          <w:p w14:paraId="3316D730" w14:textId="77777777" w:rsidR="003E3467" w:rsidRPr="00D1322E" w:rsidRDefault="003E3467" w:rsidP="003E3467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14:paraId="0E4A2215" w14:textId="0B30AA5F" w:rsidR="003E3467" w:rsidRPr="00D1322E" w:rsidRDefault="003E3467" w:rsidP="003E3467">
            <w:pPr>
              <w:pStyle w:val="30"/>
              <w:tabs>
                <w:tab w:val="clear" w:pos="360"/>
                <w:tab w:val="clear" w:pos="720"/>
                <w:tab w:val="decimal" w:pos="990"/>
              </w:tabs>
              <w:ind w:right="-12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1322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D51D7F"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D1322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D51D7F"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029</w:t>
            </w:r>
            <w:r w:rsidRPr="00D1322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3E3467" w:rsidRPr="00396BC1" w14:paraId="0351CA7D" w14:textId="77777777" w:rsidTr="005814C7">
        <w:trPr>
          <w:cantSplit/>
        </w:trPr>
        <w:tc>
          <w:tcPr>
            <w:tcW w:w="3150" w:type="dxa"/>
          </w:tcPr>
          <w:p w14:paraId="1EE0DBBF" w14:textId="77777777" w:rsidR="003E3467" w:rsidRPr="00396BC1" w:rsidRDefault="003E3467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</w:tcPr>
          <w:p w14:paraId="335AE7A2" w14:textId="12CB5232" w:rsidR="003E3467" w:rsidRPr="005704F6" w:rsidRDefault="00D51D7F" w:rsidP="003E3467">
            <w:pPr>
              <w:pStyle w:val="30"/>
              <w:tabs>
                <w:tab w:val="clear" w:pos="360"/>
                <w:tab w:val="clear" w:pos="720"/>
                <w:tab w:val="decimal" w:pos="960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45</w:t>
            </w:r>
            <w:r w:rsidR="00A36BFA" w:rsidRPr="005704F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320</w:t>
            </w:r>
          </w:p>
        </w:tc>
        <w:tc>
          <w:tcPr>
            <w:tcW w:w="252" w:type="dxa"/>
          </w:tcPr>
          <w:p w14:paraId="41750300" w14:textId="77777777" w:rsidR="003E3467" w:rsidRPr="00396BC1" w:rsidRDefault="003E3467" w:rsidP="003E3467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double" w:sz="4" w:space="0" w:color="auto"/>
            </w:tcBorders>
          </w:tcPr>
          <w:p w14:paraId="4100E5FA" w14:textId="31E0D6A6" w:rsidR="003E3467" w:rsidRPr="00396BC1" w:rsidRDefault="00D51D7F" w:rsidP="003E3467">
            <w:pPr>
              <w:pStyle w:val="30"/>
              <w:tabs>
                <w:tab w:val="clear" w:pos="360"/>
                <w:tab w:val="clear" w:pos="720"/>
                <w:tab w:val="decimal" w:pos="960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42</w:t>
            </w:r>
            <w:r w:rsidR="003E3467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064</w:t>
            </w:r>
          </w:p>
        </w:tc>
        <w:tc>
          <w:tcPr>
            <w:tcW w:w="266" w:type="dxa"/>
          </w:tcPr>
          <w:p w14:paraId="5A836C87" w14:textId="77777777" w:rsidR="003E3467" w:rsidRPr="00396BC1" w:rsidRDefault="003E3467" w:rsidP="003E3467">
            <w:pPr>
              <w:pStyle w:val="30"/>
              <w:tabs>
                <w:tab w:val="clear" w:pos="360"/>
                <w:tab w:val="clear" w:pos="720"/>
                <w:tab w:val="decimal" w:pos="903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</w:tcPr>
          <w:p w14:paraId="7EE76688" w14:textId="038881EB" w:rsidR="003E3467" w:rsidRPr="007A5437" w:rsidRDefault="00D51D7F" w:rsidP="003E3467">
            <w:pPr>
              <w:pStyle w:val="30"/>
              <w:tabs>
                <w:tab w:val="clear" w:pos="360"/>
                <w:tab w:val="clear" w:pos="720"/>
                <w:tab w:val="decimal" w:pos="990"/>
              </w:tabs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29</w:t>
            </w:r>
            <w:r w:rsidR="00293A01" w:rsidRPr="007A543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846</w:t>
            </w:r>
          </w:p>
        </w:tc>
        <w:tc>
          <w:tcPr>
            <w:tcW w:w="237" w:type="dxa"/>
          </w:tcPr>
          <w:p w14:paraId="0E557A67" w14:textId="77777777" w:rsidR="003E3467" w:rsidRPr="00396BC1" w:rsidRDefault="003E3467" w:rsidP="003E3467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double" w:sz="4" w:space="0" w:color="auto"/>
            </w:tcBorders>
          </w:tcPr>
          <w:p w14:paraId="004572CD" w14:textId="63FB0A2B" w:rsidR="003E3467" w:rsidRPr="00396BC1" w:rsidRDefault="00D51D7F" w:rsidP="003E3467">
            <w:pPr>
              <w:pStyle w:val="30"/>
              <w:tabs>
                <w:tab w:val="clear" w:pos="360"/>
                <w:tab w:val="clear" w:pos="720"/>
                <w:tab w:val="decimal" w:pos="990"/>
              </w:tabs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</w:t>
            </w:r>
            <w:r w:rsidR="003E3467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954</w:t>
            </w:r>
          </w:p>
        </w:tc>
      </w:tr>
    </w:tbl>
    <w:p w14:paraId="73D1D0BC" w14:textId="0D1B8911" w:rsidR="00DE1144" w:rsidRPr="00C874F3" w:rsidRDefault="00DE1144" w:rsidP="001168AA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74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00"/>
        <w:gridCol w:w="1080"/>
        <w:gridCol w:w="180"/>
        <w:gridCol w:w="990"/>
        <w:gridCol w:w="180"/>
        <w:gridCol w:w="907"/>
        <w:gridCol w:w="178"/>
        <w:gridCol w:w="900"/>
        <w:gridCol w:w="180"/>
        <w:gridCol w:w="899"/>
        <w:gridCol w:w="180"/>
        <w:gridCol w:w="892"/>
        <w:gridCol w:w="8"/>
      </w:tblGrid>
      <w:tr w:rsidR="009805E5" w:rsidRPr="00396BC1" w14:paraId="78C8A4A5" w14:textId="77777777" w:rsidTr="00CA0348">
        <w:trPr>
          <w:gridAfter w:val="1"/>
          <w:wAfter w:w="8" w:type="dxa"/>
          <w:tblHeader/>
        </w:trPr>
        <w:tc>
          <w:tcPr>
            <w:tcW w:w="2700" w:type="dxa"/>
            <w:vAlign w:val="bottom"/>
          </w:tcPr>
          <w:p w14:paraId="0862B929" w14:textId="05F1CB5C" w:rsidR="009805E5" w:rsidRPr="00396BC1" w:rsidRDefault="00DE1144" w:rsidP="00116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firstLine="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6566" w:type="dxa"/>
            <w:gridSpan w:val="11"/>
          </w:tcPr>
          <w:p w14:paraId="37F623D0" w14:textId="3086900B" w:rsidR="009805E5" w:rsidRPr="00396BC1" w:rsidRDefault="009805E5" w:rsidP="009805E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</w:tr>
      <w:tr w:rsidR="00F35DD6" w:rsidRPr="00396BC1" w14:paraId="29D0698B" w14:textId="77777777" w:rsidTr="00CA0348">
        <w:trPr>
          <w:tblHeader/>
        </w:trPr>
        <w:tc>
          <w:tcPr>
            <w:tcW w:w="2700" w:type="dxa"/>
            <w:vMerge w:val="restart"/>
            <w:vAlign w:val="bottom"/>
          </w:tcPr>
          <w:p w14:paraId="119720F1" w14:textId="77777777" w:rsidR="00F35DD6" w:rsidRPr="00396BC1" w:rsidRDefault="00F35DD6" w:rsidP="00F35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firstLine="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bookmarkStart w:id="1" w:name="_Hlk35433147"/>
          </w:p>
          <w:p w14:paraId="6DD77538" w14:textId="77777777" w:rsidR="00F35DD6" w:rsidRPr="00396BC1" w:rsidRDefault="00F35DD6" w:rsidP="00F35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firstLine="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7DB8E3F8" w14:textId="77777777" w:rsidR="00F35DD6" w:rsidRPr="00396BC1" w:rsidRDefault="00F35DD6" w:rsidP="00F35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96BC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3337" w:type="dxa"/>
            <w:gridSpan w:val="5"/>
            <w:tcBorders>
              <w:bottom w:val="single" w:sz="4" w:space="0" w:color="auto"/>
            </w:tcBorders>
          </w:tcPr>
          <w:p w14:paraId="390EA066" w14:textId="5D6D17E2" w:rsidR="00F35DD6" w:rsidRPr="00396BC1" w:rsidRDefault="00D51D7F" w:rsidP="00F35DD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51D7F">
              <w:rPr>
                <w:rFonts w:asciiTheme="majorBidi" w:hAnsi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78" w:type="dxa"/>
          </w:tcPr>
          <w:p w14:paraId="012C33EA" w14:textId="77777777" w:rsidR="00F35DD6" w:rsidRPr="00396BC1" w:rsidRDefault="00F35DD6" w:rsidP="00F35DD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59" w:type="dxa"/>
            <w:gridSpan w:val="6"/>
            <w:tcBorders>
              <w:bottom w:val="single" w:sz="4" w:space="0" w:color="auto"/>
            </w:tcBorders>
          </w:tcPr>
          <w:p w14:paraId="17D036BB" w14:textId="7B82000F" w:rsidR="00F35DD6" w:rsidRPr="00396BC1" w:rsidRDefault="00D51D7F" w:rsidP="00F35DD6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51D7F">
              <w:rPr>
                <w:rFonts w:asciiTheme="majorBidi" w:hAnsiTheme="majorBidi"/>
                <w:sz w:val="30"/>
                <w:szCs w:val="30"/>
                <w:lang w:val="en-US"/>
              </w:rPr>
              <w:t>2567</w:t>
            </w:r>
          </w:p>
        </w:tc>
      </w:tr>
      <w:tr w:rsidR="00F35DD6" w:rsidRPr="00396BC1" w14:paraId="3F78A178" w14:textId="77777777" w:rsidTr="00CA0348">
        <w:trPr>
          <w:tblHeader/>
        </w:trPr>
        <w:tc>
          <w:tcPr>
            <w:tcW w:w="2700" w:type="dxa"/>
            <w:vMerge/>
          </w:tcPr>
          <w:p w14:paraId="3B6DD506" w14:textId="77777777" w:rsidR="00F35DD6" w:rsidRPr="00396BC1" w:rsidRDefault="00F35DD6" w:rsidP="00F35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F920900" w14:textId="77777777" w:rsidR="00F35DD6" w:rsidRPr="00396BC1" w:rsidRDefault="00F35DD6" w:rsidP="00F35DD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96B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ก่อน</w:t>
            </w:r>
          </w:p>
          <w:p w14:paraId="207047FA" w14:textId="77777777" w:rsidR="00F35DD6" w:rsidRPr="00396BC1" w:rsidRDefault="00F35DD6" w:rsidP="00F35DD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96B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0E8608C8" w14:textId="77777777" w:rsidR="00F35DD6" w:rsidRPr="00396BC1" w:rsidRDefault="00F35DD6" w:rsidP="00F35DD6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C155EB1" w14:textId="21387D31" w:rsidR="003D4112" w:rsidRDefault="003D4112" w:rsidP="00F35DD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ค่าใช้จ่าย</w:t>
            </w:r>
          </w:p>
          <w:p w14:paraId="470B94A8" w14:textId="0F27915A" w:rsidR="00F35DD6" w:rsidRPr="00396BC1" w:rsidRDefault="00F94FC0" w:rsidP="00F35DD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94FC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(</w:t>
            </w:r>
            <w:r w:rsidR="00243908" w:rsidRPr="00F94FC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รายได้</w:t>
            </w:r>
            <w:r w:rsidRPr="00F94FC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) </w:t>
            </w:r>
            <w:r w:rsidR="003D41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Pr="00F94FC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2252CD1F" w14:textId="77777777" w:rsidR="00F35DD6" w:rsidRPr="00396BC1" w:rsidRDefault="00F35DD6" w:rsidP="00F35DD6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vAlign w:val="bottom"/>
          </w:tcPr>
          <w:p w14:paraId="5D93DACD" w14:textId="77777777" w:rsidR="00F35DD6" w:rsidRPr="00396BC1" w:rsidRDefault="00F35DD6" w:rsidP="00F35DD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96B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สุทธิจาก</w:t>
            </w:r>
          </w:p>
          <w:p w14:paraId="0C3DE1B0" w14:textId="77777777" w:rsidR="00F35DD6" w:rsidRPr="00396BC1" w:rsidRDefault="00F35DD6" w:rsidP="00F35DD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96B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78" w:type="dxa"/>
            <w:vAlign w:val="bottom"/>
          </w:tcPr>
          <w:p w14:paraId="3D07D00A" w14:textId="77777777" w:rsidR="00F35DD6" w:rsidRPr="00396BC1" w:rsidRDefault="00F35DD6" w:rsidP="00F35DD6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6FC4E4D3" w14:textId="77777777" w:rsidR="00F35DD6" w:rsidRPr="00396BC1" w:rsidRDefault="00F35DD6" w:rsidP="00F35DD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96B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ก่อน</w:t>
            </w:r>
          </w:p>
          <w:p w14:paraId="6F8B60A5" w14:textId="77777777" w:rsidR="00F35DD6" w:rsidRPr="00396BC1" w:rsidRDefault="00F35DD6" w:rsidP="00F35DD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96B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51078CA8" w14:textId="77777777" w:rsidR="00F35DD6" w:rsidRPr="00396BC1" w:rsidRDefault="00F35DD6" w:rsidP="00F35DD6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vAlign w:val="bottom"/>
          </w:tcPr>
          <w:p w14:paraId="48557A8D" w14:textId="77777777" w:rsidR="003D4112" w:rsidRDefault="003D4112" w:rsidP="003D411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ค่าใช้จ่าย</w:t>
            </w:r>
          </w:p>
          <w:p w14:paraId="29ABE678" w14:textId="124B5D53" w:rsidR="00F35DD6" w:rsidRPr="00396BC1" w:rsidRDefault="003D4112" w:rsidP="003D411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94FC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(รายได้) </w:t>
            </w:r>
            <w:r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Pr="00F94FC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42B5507A" w14:textId="77777777" w:rsidR="00F35DD6" w:rsidRPr="00396BC1" w:rsidRDefault="00F35DD6" w:rsidP="00F35DD6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  <w:vAlign w:val="bottom"/>
          </w:tcPr>
          <w:p w14:paraId="40DD2BB7" w14:textId="77777777" w:rsidR="00F35DD6" w:rsidRPr="00396BC1" w:rsidRDefault="00F35DD6" w:rsidP="00F35DD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96B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สุทธิจาก</w:t>
            </w:r>
          </w:p>
          <w:p w14:paraId="7FE2EBAF" w14:textId="77777777" w:rsidR="00F35DD6" w:rsidRPr="00396BC1" w:rsidRDefault="00F35DD6" w:rsidP="00F35DD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96B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</w:tr>
      <w:tr w:rsidR="00F35DD6" w:rsidRPr="00396BC1" w14:paraId="77C370E5" w14:textId="77777777" w:rsidTr="00CA0348">
        <w:trPr>
          <w:gridAfter w:val="1"/>
          <w:wAfter w:w="8" w:type="dxa"/>
          <w:tblHeader/>
        </w:trPr>
        <w:tc>
          <w:tcPr>
            <w:tcW w:w="2700" w:type="dxa"/>
          </w:tcPr>
          <w:p w14:paraId="11D74D0B" w14:textId="77777777" w:rsidR="00F35DD6" w:rsidRPr="00396BC1" w:rsidRDefault="00F35DD6" w:rsidP="00F35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66" w:type="dxa"/>
            <w:gridSpan w:val="11"/>
          </w:tcPr>
          <w:p w14:paraId="0BB34750" w14:textId="77777777" w:rsidR="00F35DD6" w:rsidRPr="00396BC1" w:rsidRDefault="00F35DD6" w:rsidP="00F35DD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96BC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396BC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396BC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F35DD6" w:rsidRPr="00396BC1" w14:paraId="4586F1D2" w14:textId="77777777" w:rsidTr="00CA0348">
        <w:trPr>
          <w:cantSplit/>
        </w:trPr>
        <w:tc>
          <w:tcPr>
            <w:tcW w:w="2700" w:type="dxa"/>
          </w:tcPr>
          <w:p w14:paraId="1FCF012C" w14:textId="77777777" w:rsidR="00F35DD6" w:rsidRPr="00396BC1" w:rsidRDefault="00F35DD6" w:rsidP="00F35DD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96BC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080" w:type="dxa"/>
            <w:vAlign w:val="bottom"/>
          </w:tcPr>
          <w:p w14:paraId="636CB1C0" w14:textId="77777777" w:rsidR="00F35DD6" w:rsidRPr="00396BC1" w:rsidRDefault="00F35DD6" w:rsidP="00F35DD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BEBF880" w14:textId="77777777" w:rsidR="00F35DD6" w:rsidRPr="00396BC1" w:rsidRDefault="00F35DD6" w:rsidP="00F35DD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06A939F8" w14:textId="77777777" w:rsidR="00F35DD6" w:rsidRPr="00396BC1" w:rsidRDefault="00F35DD6" w:rsidP="00F35DD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5218F0D" w14:textId="77777777" w:rsidR="00F35DD6" w:rsidRPr="00396BC1" w:rsidRDefault="00F35DD6" w:rsidP="00F35DD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7" w:type="dxa"/>
            <w:vAlign w:val="bottom"/>
          </w:tcPr>
          <w:p w14:paraId="1379A2CB" w14:textId="77777777" w:rsidR="00F35DD6" w:rsidRPr="00396BC1" w:rsidRDefault="00F35DD6" w:rsidP="00F35DD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3C66FAA5" w14:textId="77777777" w:rsidR="00F35DD6" w:rsidRPr="00396BC1" w:rsidRDefault="00F35DD6" w:rsidP="00F35DD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55AA6EEC" w14:textId="77777777" w:rsidR="00F35DD6" w:rsidRPr="00396BC1" w:rsidRDefault="00F35DD6" w:rsidP="00F35DD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66E2B8E" w14:textId="77777777" w:rsidR="00F35DD6" w:rsidRPr="00396BC1" w:rsidRDefault="00F35DD6" w:rsidP="00F35DD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99" w:type="dxa"/>
            <w:vAlign w:val="bottom"/>
          </w:tcPr>
          <w:p w14:paraId="4B899591" w14:textId="77777777" w:rsidR="00F35DD6" w:rsidRPr="00396BC1" w:rsidRDefault="00F35DD6" w:rsidP="00F35DD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83BB13E" w14:textId="77777777" w:rsidR="00F35DD6" w:rsidRPr="00396BC1" w:rsidRDefault="00F35DD6" w:rsidP="00F35DD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250B8200" w14:textId="77777777" w:rsidR="00F35DD6" w:rsidRPr="00396BC1" w:rsidRDefault="00F35DD6" w:rsidP="00F35DD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3E3467" w:rsidRPr="00396BC1" w14:paraId="2338DE9A" w14:textId="77777777" w:rsidTr="00CA0348">
        <w:trPr>
          <w:cantSplit/>
        </w:trPr>
        <w:tc>
          <w:tcPr>
            <w:tcW w:w="2700" w:type="dxa"/>
          </w:tcPr>
          <w:p w14:paraId="05D5ECEB" w14:textId="56B971AE" w:rsidR="003E3467" w:rsidRPr="00396BC1" w:rsidRDefault="003E3467" w:rsidP="003E3467">
            <w:pPr>
              <w:pStyle w:val="acctfourfigures"/>
              <w:tabs>
                <w:tab w:val="clear" w:pos="765"/>
              </w:tabs>
              <w:spacing w:line="240" w:lineRule="auto"/>
              <w:ind w:left="188" w:right="11" w:hanging="18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96B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ขาดทุน</w:t>
            </w:r>
            <w:r w:rsidRPr="00396BC1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จากการประมาณ</w:t>
            </w:r>
            <w:r w:rsidRPr="00396B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</w:t>
            </w:r>
            <w:r w:rsidRPr="00396B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Pr="00396BC1">
              <w:rPr>
                <w:rFonts w:asciiTheme="majorBidi" w:hAnsiTheme="majorBidi" w:cstheme="majorBidi"/>
                <w:sz w:val="28"/>
                <w:szCs w:val="28"/>
                <w:cs/>
              </w:rPr>
              <w:t>ตามหลักคณิตศาสตร์ประกันภัย</w:t>
            </w:r>
          </w:p>
        </w:tc>
        <w:tc>
          <w:tcPr>
            <w:tcW w:w="1080" w:type="dxa"/>
            <w:vAlign w:val="bottom"/>
          </w:tcPr>
          <w:p w14:paraId="7AEEAB7D" w14:textId="78F82D95" w:rsidR="003E3467" w:rsidRPr="00396BC1" w:rsidRDefault="00FF0496" w:rsidP="00CA034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D51D7F" w:rsidRPr="00D51D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D51D7F" w:rsidRPr="00D51D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361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80" w:type="dxa"/>
            <w:vAlign w:val="bottom"/>
          </w:tcPr>
          <w:p w14:paraId="3135DC7D" w14:textId="77777777" w:rsidR="003E3467" w:rsidRPr="00396BC1" w:rsidRDefault="003E3467" w:rsidP="003E3467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7A586778" w14:textId="26E4F25D" w:rsidR="003E3467" w:rsidRPr="00396BC1" w:rsidRDefault="00D51D7F" w:rsidP="003E3467">
            <w:pPr>
              <w:pStyle w:val="30"/>
              <w:tabs>
                <w:tab w:val="clear" w:pos="360"/>
                <w:tab w:val="clear" w:pos="720"/>
                <w:tab w:val="decimal" w:pos="732"/>
              </w:tabs>
              <w:ind w:right="-7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51D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E3172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51D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672</w:t>
            </w:r>
          </w:p>
        </w:tc>
        <w:tc>
          <w:tcPr>
            <w:tcW w:w="180" w:type="dxa"/>
            <w:vAlign w:val="bottom"/>
          </w:tcPr>
          <w:p w14:paraId="2C867269" w14:textId="77777777" w:rsidR="003E3467" w:rsidRPr="00396BC1" w:rsidRDefault="003E3467" w:rsidP="003E3467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7" w:type="dxa"/>
            <w:vAlign w:val="bottom"/>
          </w:tcPr>
          <w:p w14:paraId="3CDFFDE3" w14:textId="1BD0AD41" w:rsidR="003E3467" w:rsidRPr="00396BC1" w:rsidRDefault="00E31721" w:rsidP="003E3467">
            <w:pPr>
              <w:pStyle w:val="30"/>
              <w:tabs>
                <w:tab w:val="clear" w:pos="360"/>
                <w:tab w:val="clear" w:pos="720"/>
                <w:tab w:val="decimal" w:pos="647"/>
              </w:tabs>
              <w:ind w:right="-7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D51D7F" w:rsidRPr="00D51D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D51D7F" w:rsidRPr="00D51D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689</w:t>
            </w:r>
            <w:r w:rsidR="009217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78" w:type="dxa"/>
            <w:vAlign w:val="bottom"/>
          </w:tcPr>
          <w:p w14:paraId="781BBBD6" w14:textId="77777777" w:rsidR="003E3467" w:rsidRPr="00396BC1" w:rsidRDefault="003E3467" w:rsidP="003E3467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5B0200CB" w14:textId="4A03A96E" w:rsidR="003E3467" w:rsidRPr="00396BC1" w:rsidRDefault="003E3467" w:rsidP="003E3467">
            <w:pPr>
              <w:pStyle w:val="30"/>
              <w:tabs>
                <w:tab w:val="clear" w:pos="360"/>
                <w:tab w:val="clear" w:pos="720"/>
                <w:tab w:val="decimal" w:pos="647"/>
              </w:tabs>
              <w:ind w:right="-76"/>
              <w:rPr>
                <w:rFonts w:asciiTheme="majorBidi" w:hAnsiTheme="majorBidi"/>
                <w:sz w:val="28"/>
                <w:szCs w:val="30"/>
                <w:lang w:val="en-US"/>
              </w:rPr>
            </w:pPr>
            <w:r w:rsidRPr="00396B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D51D7F" w:rsidRPr="00D51D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Pr="00396B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D51D7F" w:rsidRPr="00D51D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277</w:t>
            </w:r>
            <w:r w:rsidRPr="00396B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80" w:type="dxa"/>
            <w:vAlign w:val="bottom"/>
          </w:tcPr>
          <w:p w14:paraId="76E555EB" w14:textId="77777777" w:rsidR="003E3467" w:rsidRPr="00396BC1" w:rsidRDefault="003E3467" w:rsidP="003E346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99" w:type="dxa"/>
            <w:vAlign w:val="bottom"/>
          </w:tcPr>
          <w:p w14:paraId="571E00F8" w14:textId="157F6013" w:rsidR="003E3467" w:rsidRPr="00396BC1" w:rsidRDefault="00D51D7F" w:rsidP="00F3578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left="-79" w:right="-76"/>
              <w:rPr>
                <w:rFonts w:asciiTheme="majorBidi" w:hAnsiTheme="majorBidi"/>
                <w:sz w:val="28"/>
                <w:szCs w:val="30"/>
              </w:rPr>
            </w:pPr>
            <w:r w:rsidRPr="00D51D7F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3E3467" w:rsidRPr="00396B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1D7F">
              <w:rPr>
                <w:rFonts w:asciiTheme="majorBidi" w:hAnsiTheme="majorBidi" w:cstheme="majorBidi"/>
                <w:sz w:val="28"/>
                <w:szCs w:val="28"/>
              </w:rPr>
              <w:t>455</w:t>
            </w:r>
          </w:p>
        </w:tc>
        <w:tc>
          <w:tcPr>
            <w:tcW w:w="180" w:type="dxa"/>
            <w:vAlign w:val="bottom"/>
          </w:tcPr>
          <w:p w14:paraId="351819D0" w14:textId="77777777" w:rsidR="003E3467" w:rsidRPr="00396BC1" w:rsidRDefault="003E3467" w:rsidP="003E3467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78A313BB" w14:textId="450ED22B" w:rsidR="003E3467" w:rsidRPr="00396BC1" w:rsidRDefault="003E3467" w:rsidP="003E3467">
            <w:pPr>
              <w:pStyle w:val="30"/>
              <w:tabs>
                <w:tab w:val="clear" w:pos="360"/>
                <w:tab w:val="clear" w:pos="720"/>
                <w:tab w:val="decimal" w:pos="647"/>
              </w:tabs>
              <w:ind w:right="-76"/>
              <w:rPr>
                <w:rFonts w:asciiTheme="majorBidi" w:hAnsiTheme="majorBidi"/>
                <w:sz w:val="28"/>
                <w:szCs w:val="30"/>
                <w:lang w:val="en-US"/>
              </w:rPr>
            </w:pPr>
            <w:r w:rsidRPr="00396B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D51D7F" w:rsidRPr="00D51D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Pr="00396B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D51D7F" w:rsidRPr="00D51D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822</w:t>
            </w:r>
            <w:r w:rsidRPr="00396B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3E3467" w:rsidRPr="00396BC1" w14:paraId="1846B21A" w14:textId="77777777" w:rsidTr="00CA0348">
        <w:trPr>
          <w:cantSplit/>
        </w:trPr>
        <w:tc>
          <w:tcPr>
            <w:tcW w:w="2700" w:type="dxa"/>
          </w:tcPr>
          <w:p w14:paraId="64F7EB7D" w14:textId="30A2BBA3" w:rsidR="003E3467" w:rsidRPr="00396BC1" w:rsidRDefault="003E3467" w:rsidP="003E3467">
            <w:pPr>
              <w:pStyle w:val="acctfourfigures"/>
              <w:tabs>
                <w:tab w:val="clear" w:pos="765"/>
              </w:tabs>
              <w:spacing w:line="240" w:lineRule="auto"/>
              <w:ind w:left="180" w:right="-90" w:hanging="18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96BC1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การตีราคาที่ดิน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E2F5ABE" w14:textId="4C9CA06C" w:rsidR="003E3467" w:rsidRPr="00396BC1" w:rsidRDefault="00CD24BD" w:rsidP="00CD24BD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9B910B4" w14:textId="77777777" w:rsidR="003E3467" w:rsidRPr="00396BC1" w:rsidRDefault="003E3467" w:rsidP="003E346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208E21F" w14:textId="2FC32960" w:rsidR="003E3467" w:rsidRPr="00CD24BD" w:rsidRDefault="00CD24BD" w:rsidP="00CD24BD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79D77BF3" w14:textId="77777777" w:rsidR="003E3467" w:rsidRPr="00396BC1" w:rsidRDefault="003E3467" w:rsidP="003E346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14:paraId="578B0CE5" w14:textId="6D170F0E" w:rsidR="003E3467" w:rsidRPr="00396BC1" w:rsidRDefault="00CD24BD" w:rsidP="00CD24BD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0C7A8A1B" w14:textId="77777777" w:rsidR="003E3467" w:rsidRPr="00396BC1" w:rsidRDefault="003E3467" w:rsidP="003E346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7F86FAD" w14:textId="3777D7C0" w:rsidR="003E3467" w:rsidRPr="00396BC1" w:rsidRDefault="00D51D7F" w:rsidP="003E346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/>
                <w:sz w:val="28"/>
                <w:szCs w:val="30"/>
                <w:lang w:val="en-US" w:bidi="th-TH"/>
              </w:rPr>
            </w:pPr>
            <w:r w:rsidRPr="00D51D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3E3467" w:rsidRPr="00396B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1D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414</w:t>
            </w:r>
          </w:p>
        </w:tc>
        <w:tc>
          <w:tcPr>
            <w:tcW w:w="180" w:type="dxa"/>
          </w:tcPr>
          <w:p w14:paraId="00E0F713" w14:textId="77777777" w:rsidR="003E3467" w:rsidRPr="00396BC1" w:rsidRDefault="003E3467" w:rsidP="003E346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72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4DC58E93" w14:textId="23BC9068" w:rsidR="003E3467" w:rsidRPr="00396BC1" w:rsidRDefault="003E3467" w:rsidP="00F3578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left="-79" w:right="-76"/>
              <w:rPr>
                <w:rFonts w:asciiTheme="majorBidi" w:hAnsiTheme="majorBidi"/>
                <w:sz w:val="28"/>
                <w:szCs w:val="30"/>
              </w:rPr>
            </w:pPr>
            <w:r w:rsidRPr="00396BC1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D51D7F" w:rsidRPr="00D51D7F">
              <w:rPr>
                <w:rFonts w:asciiTheme="majorBidi" w:hAnsiTheme="majorBidi"/>
                <w:sz w:val="28"/>
                <w:szCs w:val="28"/>
              </w:rPr>
              <w:t>1</w:t>
            </w:r>
            <w:r w:rsidRPr="00396B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51D7F" w:rsidRPr="00D51D7F">
              <w:rPr>
                <w:rFonts w:asciiTheme="majorBidi" w:hAnsiTheme="majorBidi"/>
                <w:sz w:val="28"/>
                <w:szCs w:val="28"/>
              </w:rPr>
              <w:t>483</w:t>
            </w:r>
            <w:r w:rsidRPr="00396BC1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14:paraId="2EFB89D3" w14:textId="77777777" w:rsidR="003E3467" w:rsidRPr="00396BC1" w:rsidRDefault="003E3467" w:rsidP="003E346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72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</w:tcPr>
          <w:p w14:paraId="61C68770" w14:textId="256E475C" w:rsidR="003E3467" w:rsidRPr="00396BC1" w:rsidRDefault="00D51D7F" w:rsidP="003E346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/>
                <w:sz w:val="28"/>
                <w:szCs w:val="30"/>
                <w:lang w:val="en-US" w:bidi="th-TH"/>
              </w:rPr>
            </w:pPr>
            <w:r w:rsidRPr="00D51D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3E3467" w:rsidRPr="00396B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1D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931</w:t>
            </w:r>
          </w:p>
        </w:tc>
      </w:tr>
      <w:tr w:rsidR="003E3467" w:rsidRPr="00396BC1" w14:paraId="55AF79D8" w14:textId="77777777" w:rsidTr="00CA0348">
        <w:trPr>
          <w:cantSplit/>
          <w:trHeight w:val="68"/>
        </w:trPr>
        <w:tc>
          <w:tcPr>
            <w:tcW w:w="2700" w:type="dxa"/>
          </w:tcPr>
          <w:p w14:paraId="6B2B54D4" w14:textId="77777777" w:rsidR="003E3467" w:rsidRPr="00396BC1" w:rsidRDefault="003E3467" w:rsidP="003E3467">
            <w:pPr>
              <w:pStyle w:val="acctfourfigures"/>
              <w:tabs>
                <w:tab w:val="clear" w:pos="765"/>
              </w:tabs>
              <w:spacing w:line="240" w:lineRule="auto"/>
              <w:ind w:left="180" w:right="11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622A7F" w14:textId="60701508" w:rsidR="003E3467" w:rsidRPr="00396BC1" w:rsidRDefault="009258F6" w:rsidP="00CA034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8F6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(</w:t>
            </w:r>
            <w:r w:rsidR="00D51D7F" w:rsidRPr="00D51D7F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8</w:t>
            </w:r>
            <w:r w:rsidRPr="009258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D51D7F" w:rsidRPr="00D51D7F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361</w:t>
            </w:r>
            <w:r w:rsidRPr="009258F6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  <w:vAlign w:val="bottom"/>
          </w:tcPr>
          <w:p w14:paraId="6905301D" w14:textId="77777777" w:rsidR="003E3467" w:rsidRPr="00396BC1" w:rsidRDefault="003E3467" w:rsidP="003E346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79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13AA9F" w14:textId="12DDB080" w:rsidR="003E3467" w:rsidRPr="00396BC1" w:rsidRDefault="00D51D7F" w:rsidP="003E3467">
            <w:pPr>
              <w:pStyle w:val="30"/>
              <w:tabs>
                <w:tab w:val="clear" w:pos="360"/>
                <w:tab w:val="clear" w:pos="720"/>
                <w:tab w:val="decimal" w:pos="732"/>
              </w:tabs>
              <w:ind w:right="-7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9258F6" w:rsidRPr="009258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672</w:t>
            </w:r>
          </w:p>
        </w:tc>
        <w:tc>
          <w:tcPr>
            <w:tcW w:w="180" w:type="dxa"/>
            <w:vAlign w:val="bottom"/>
          </w:tcPr>
          <w:p w14:paraId="18854053" w14:textId="77777777" w:rsidR="003E3467" w:rsidRPr="00396BC1" w:rsidRDefault="003E3467" w:rsidP="003E346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79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016A39" w14:textId="2DF13DC8" w:rsidR="003E3467" w:rsidRPr="00396BC1" w:rsidRDefault="009258F6" w:rsidP="003E3467">
            <w:pPr>
              <w:pStyle w:val="30"/>
              <w:tabs>
                <w:tab w:val="clear" w:pos="360"/>
                <w:tab w:val="clear" w:pos="720"/>
                <w:tab w:val="decimal" w:pos="647"/>
              </w:tabs>
              <w:ind w:right="-7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8F6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(</w:t>
            </w:r>
            <w:r w:rsidR="00D51D7F" w:rsidRPr="00D51D7F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6</w:t>
            </w:r>
            <w:r w:rsidRPr="009258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D51D7F" w:rsidRPr="00D51D7F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689</w:t>
            </w:r>
            <w:r w:rsidRPr="009258F6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78" w:type="dxa"/>
          </w:tcPr>
          <w:p w14:paraId="1054DDC8" w14:textId="77777777" w:rsidR="003E3467" w:rsidRPr="00396BC1" w:rsidRDefault="003E3467" w:rsidP="003E346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CD09AA" w14:textId="5050C01C" w:rsidR="003E3467" w:rsidRPr="00396BC1" w:rsidRDefault="003E3467" w:rsidP="003E3467">
            <w:pPr>
              <w:pStyle w:val="30"/>
              <w:tabs>
                <w:tab w:val="clear" w:pos="360"/>
                <w:tab w:val="clear" w:pos="720"/>
                <w:tab w:val="decimal" w:pos="647"/>
              </w:tabs>
              <w:ind w:right="-7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96BC1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(</w:t>
            </w:r>
            <w:r w:rsidR="00D51D7F" w:rsidRPr="00D51D7F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4</w:t>
            </w:r>
            <w:r w:rsidRPr="00396B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D51D7F" w:rsidRPr="00D51D7F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863</w:t>
            </w:r>
            <w:r w:rsidRPr="00396BC1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  <w:vAlign w:val="bottom"/>
          </w:tcPr>
          <w:p w14:paraId="2EF88797" w14:textId="77777777" w:rsidR="003E3467" w:rsidRPr="00396BC1" w:rsidRDefault="003E3467" w:rsidP="003E346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72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76749D" w14:textId="02F03876" w:rsidR="003E3467" w:rsidRPr="00396BC1" w:rsidRDefault="00D51D7F" w:rsidP="00F3578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left="-439" w:right="-7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1D7F">
              <w:rPr>
                <w:rFonts w:asciiTheme="majorBidi" w:hAnsiTheme="majorBidi"/>
                <w:b/>
                <w:bCs/>
                <w:sz w:val="28"/>
                <w:szCs w:val="28"/>
              </w:rPr>
              <w:t>972</w:t>
            </w:r>
          </w:p>
        </w:tc>
        <w:tc>
          <w:tcPr>
            <w:tcW w:w="180" w:type="dxa"/>
            <w:vAlign w:val="bottom"/>
          </w:tcPr>
          <w:p w14:paraId="4E646CD2" w14:textId="77777777" w:rsidR="003E3467" w:rsidRPr="00396BC1" w:rsidRDefault="003E3467" w:rsidP="003E346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72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AFA08F" w14:textId="678F748C" w:rsidR="003E3467" w:rsidRPr="00396BC1" w:rsidRDefault="003E3467" w:rsidP="003E3467">
            <w:pPr>
              <w:pStyle w:val="30"/>
              <w:tabs>
                <w:tab w:val="clear" w:pos="360"/>
                <w:tab w:val="clear" w:pos="720"/>
                <w:tab w:val="decimal" w:pos="647"/>
              </w:tabs>
              <w:ind w:right="-7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96BC1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(</w:t>
            </w:r>
            <w:r w:rsidR="00D51D7F" w:rsidRPr="00D51D7F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3</w:t>
            </w:r>
            <w:r w:rsidRPr="00396B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D51D7F" w:rsidRPr="00D51D7F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891</w:t>
            </w:r>
            <w:r w:rsidRPr="00396BC1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)</w:t>
            </w:r>
          </w:p>
        </w:tc>
      </w:tr>
      <w:bookmarkEnd w:id="1"/>
    </w:tbl>
    <w:p w14:paraId="4A51AFC1" w14:textId="2556837E" w:rsidR="005510C4" w:rsidRPr="00396BC1" w:rsidRDefault="005510C4">
      <w:pPr>
        <w:rPr>
          <w:rFonts w:asciiTheme="majorBidi" w:hAnsiTheme="majorBidi" w:cstheme="majorBidi"/>
          <w:sz w:val="20"/>
          <w:szCs w:val="20"/>
        </w:rPr>
      </w:pPr>
    </w:p>
    <w:p w14:paraId="04A649B7" w14:textId="77777777" w:rsidR="00C874F3" w:rsidRDefault="00C874F3">
      <w:r>
        <w:br w:type="page"/>
      </w: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00"/>
        <w:gridCol w:w="990"/>
        <w:gridCol w:w="199"/>
        <w:gridCol w:w="971"/>
        <w:gridCol w:w="199"/>
        <w:gridCol w:w="971"/>
        <w:gridCol w:w="197"/>
        <w:gridCol w:w="883"/>
        <w:gridCol w:w="199"/>
        <w:gridCol w:w="881"/>
        <w:gridCol w:w="199"/>
        <w:gridCol w:w="881"/>
      </w:tblGrid>
      <w:tr w:rsidR="005E05B9" w:rsidRPr="00396BC1" w14:paraId="32F5108A" w14:textId="77777777" w:rsidTr="0063014F">
        <w:trPr>
          <w:tblHeader/>
        </w:trPr>
        <w:tc>
          <w:tcPr>
            <w:tcW w:w="2700" w:type="dxa"/>
            <w:vAlign w:val="bottom"/>
          </w:tcPr>
          <w:p w14:paraId="4E2CDC20" w14:textId="605A561C" w:rsidR="005E05B9" w:rsidRPr="00396BC1" w:rsidRDefault="006B1100" w:rsidP="00965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firstLine="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396BC1">
              <w:br w:type="page"/>
            </w:r>
          </w:p>
        </w:tc>
        <w:tc>
          <w:tcPr>
            <w:tcW w:w="6570" w:type="dxa"/>
            <w:gridSpan w:val="11"/>
          </w:tcPr>
          <w:p w14:paraId="2A05936A" w14:textId="42220B28" w:rsidR="005E05B9" w:rsidRPr="00396BC1" w:rsidRDefault="005E05B9" w:rsidP="00965A7B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</w:t>
            </w:r>
            <w:r w:rsidR="006971B8" w:rsidRPr="00396B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เงิน</w:t>
            </w:r>
            <w:r w:rsidRPr="00396B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เฉพาะกิจการ</w:t>
            </w:r>
          </w:p>
        </w:tc>
      </w:tr>
      <w:tr w:rsidR="00F35DD6" w:rsidRPr="00396BC1" w14:paraId="6CE48186" w14:textId="77777777" w:rsidTr="0063014F">
        <w:trPr>
          <w:tblHeader/>
        </w:trPr>
        <w:tc>
          <w:tcPr>
            <w:tcW w:w="2700" w:type="dxa"/>
            <w:vMerge w:val="restart"/>
            <w:vAlign w:val="bottom"/>
          </w:tcPr>
          <w:p w14:paraId="7E885F76" w14:textId="77777777" w:rsidR="00F35DD6" w:rsidRPr="00396BC1" w:rsidRDefault="00F35DD6" w:rsidP="00F35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firstLine="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50C33032" w14:textId="77777777" w:rsidR="00F35DD6" w:rsidRPr="00396BC1" w:rsidRDefault="00F35DD6" w:rsidP="00F35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firstLine="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6B1CD197" w14:textId="77777777" w:rsidR="00F35DD6" w:rsidRPr="00396BC1" w:rsidRDefault="00F35DD6" w:rsidP="00F35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96BC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3330" w:type="dxa"/>
            <w:gridSpan w:val="5"/>
            <w:tcBorders>
              <w:bottom w:val="single" w:sz="4" w:space="0" w:color="auto"/>
            </w:tcBorders>
          </w:tcPr>
          <w:p w14:paraId="4BA18F7B" w14:textId="516D8621" w:rsidR="00F35DD6" w:rsidRPr="00396BC1" w:rsidRDefault="00D51D7F" w:rsidP="00F35DD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51D7F">
              <w:rPr>
                <w:rFonts w:asciiTheme="majorBidi" w:hAnsi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97" w:type="dxa"/>
          </w:tcPr>
          <w:p w14:paraId="100A44D1" w14:textId="77777777" w:rsidR="00F35DD6" w:rsidRPr="00396BC1" w:rsidRDefault="00F35DD6" w:rsidP="00F35DD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43" w:type="dxa"/>
            <w:gridSpan w:val="5"/>
            <w:tcBorders>
              <w:bottom w:val="single" w:sz="4" w:space="0" w:color="auto"/>
            </w:tcBorders>
          </w:tcPr>
          <w:p w14:paraId="74FEC550" w14:textId="126BA0AA" w:rsidR="00F35DD6" w:rsidRPr="00396BC1" w:rsidRDefault="00D51D7F" w:rsidP="00F35DD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51D7F">
              <w:rPr>
                <w:rFonts w:asciiTheme="majorBidi" w:hAnsiTheme="majorBidi"/>
                <w:sz w:val="30"/>
                <w:szCs w:val="30"/>
                <w:lang w:val="en-US"/>
              </w:rPr>
              <w:t>2567</w:t>
            </w:r>
          </w:p>
        </w:tc>
      </w:tr>
      <w:tr w:rsidR="00F35DD6" w:rsidRPr="00396BC1" w14:paraId="221E5AE0" w14:textId="77777777" w:rsidTr="00F74EDD">
        <w:trPr>
          <w:tblHeader/>
        </w:trPr>
        <w:tc>
          <w:tcPr>
            <w:tcW w:w="2700" w:type="dxa"/>
            <w:vMerge/>
          </w:tcPr>
          <w:p w14:paraId="1549EE70" w14:textId="77777777" w:rsidR="00F35DD6" w:rsidRPr="00396BC1" w:rsidRDefault="00F35DD6" w:rsidP="00F35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04D02CC" w14:textId="77777777" w:rsidR="00F35DD6" w:rsidRPr="00396BC1" w:rsidRDefault="00F35DD6" w:rsidP="00F35DD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96B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ก่อน</w:t>
            </w:r>
          </w:p>
          <w:p w14:paraId="35712A38" w14:textId="77777777" w:rsidR="00F35DD6" w:rsidRPr="00396BC1" w:rsidRDefault="00F35DD6" w:rsidP="00F35DD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96B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99" w:type="dxa"/>
            <w:vAlign w:val="bottom"/>
          </w:tcPr>
          <w:p w14:paraId="516D8594" w14:textId="77777777" w:rsidR="00F35DD6" w:rsidRPr="00396BC1" w:rsidRDefault="00F35DD6" w:rsidP="00F35DD6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1" w:type="dxa"/>
            <w:vAlign w:val="bottom"/>
          </w:tcPr>
          <w:p w14:paraId="714007A7" w14:textId="77777777" w:rsidR="003D4112" w:rsidRDefault="003D4112" w:rsidP="003D411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ค่าใช้จ่าย</w:t>
            </w:r>
          </w:p>
          <w:p w14:paraId="71AA536F" w14:textId="407284C2" w:rsidR="00F35DD6" w:rsidRPr="00396BC1" w:rsidRDefault="003D4112" w:rsidP="003D411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94FC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(รายได้) </w:t>
            </w:r>
            <w:r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Pr="00F94FC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99" w:type="dxa"/>
            <w:tcBorders>
              <w:top w:val="single" w:sz="4" w:space="0" w:color="auto"/>
            </w:tcBorders>
            <w:vAlign w:val="bottom"/>
          </w:tcPr>
          <w:p w14:paraId="2E4FACE8" w14:textId="77777777" w:rsidR="00F35DD6" w:rsidRPr="00396BC1" w:rsidRDefault="00F35DD6" w:rsidP="00F35DD6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  <w:vAlign w:val="bottom"/>
          </w:tcPr>
          <w:p w14:paraId="41A90331" w14:textId="77777777" w:rsidR="00F35DD6" w:rsidRPr="00396BC1" w:rsidRDefault="00F35DD6" w:rsidP="00F35DD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96B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สุทธิจาก</w:t>
            </w:r>
          </w:p>
          <w:p w14:paraId="0BEC5083" w14:textId="77777777" w:rsidR="00F35DD6" w:rsidRPr="00396BC1" w:rsidRDefault="00F35DD6" w:rsidP="00F35DD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96B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97" w:type="dxa"/>
            <w:vAlign w:val="bottom"/>
          </w:tcPr>
          <w:p w14:paraId="03D95FAD" w14:textId="77777777" w:rsidR="00F35DD6" w:rsidRPr="00396BC1" w:rsidRDefault="00F35DD6" w:rsidP="00F35DD6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3" w:type="dxa"/>
            <w:tcBorders>
              <w:top w:val="single" w:sz="4" w:space="0" w:color="auto"/>
            </w:tcBorders>
            <w:vAlign w:val="bottom"/>
          </w:tcPr>
          <w:p w14:paraId="45381829" w14:textId="77777777" w:rsidR="00F35DD6" w:rsidRPr="00396BC1" w:rsidRDefault="00F35DD6" w:rsidP="00F35DD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96B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ก่อน</w:t>
            </w:r>
          </w:p>
          <w:p w14:paraId="1403AC19" w14:textId="77777777" w:rsidR="00F35DD6" w:rsidRPr="00396BC1" w:rsidRDefault="00F35DD6" w:rsidP="00F35DD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96B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99" w:type="dxa"/>
            <w:tcBorders>
              <w:top w:val="single" w:sz="4" w:space="0" w:color="auto"/>
            </w:tcBorders>
            <w:vAlign w:val="bottom"/>
          </w:tcPr>
          <w:p w14:paraId="6BEDEE55" w14:textId="77777777" w:rsidR="00F35DD6" w:rsidRPr="00396BC1" w:rsidRDefault="00F35DD6" w:rsidP="00F35DD6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vAlign w:val="bottom"/>
          </w:tcPr>
          <w:p w14:paraId="6EBEE133" w14:textId="77777777" w:rsidR="003D4112" w:rsidRDefault="003D4112" w:rsidP="003D411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ค่าใช้จ่าย</w:t>
            </w:r>
          </w:p>
          <w:p w14:paraId="21DD1603" w14:textId="2BD24422" w:rsidR="00F35DD6" w:rsidRPr="00396BC1" w:rsidRDefault="003D4112" w:rsidP="003D411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94FC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(รายได้) </w:t>
            </w:r>
            <w:r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Pr="00F94FC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99" w:type="dxa"/>
            <w:tcBorders>
              <w:top w:val="single" w:sz="4" w:space="0" w:color="auto"/>
            </w:tcBorders>
            <w:vAlign w:val="bottom"/>
          </w:tcPr>
          <w:p w14:paraId="39A2308E" w14:textId="77777777" w:rsidR="00F35DD6" w:rsidRPr="00396BC1" w:rsidRDefault="00F35DD6" w:rsidP="00F35DD6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vAlign w:val="bottom"/>
          </w:tcPr>
          <w:p w14:paraId="1E2D8BA8" w14:textId="77777777" w:rsidR="00F35DD6" w:rsidRPr="00396BC1" w:rsidRDefault="00F35DD6" w:rsidP="00F35DD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96B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สุทธิจาก</w:t>
            </w:r>
          </w:p>
          <w:p w14:paraId="54537E3A" w14:textId="77777777" w:rsidR="00F35DD6" w:rsidRPr="00396BC1" w:rsidRDefault="00F35DD6" w:rsidP="00F35DD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96B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</w:tr>
      <w:tr w:rsidR="00F35DD6" w:rsidRPr="00396BC1" w14:paraId="02AB8320" w14:textId="77777777" w:rsidTr="0063014F">
        <w:trPr>
          <w:tblHeader/>
        </w:trPr>
        <w:tc>
          <w:tcPr>
            <w:tcW w:w="2700" w:type="dxa"/>
          </w:tcPr>
          <w:p w14:paraId="01911B1F" w14:textId="77777777" w:rsidR="00F35DD6" w:rsidRPr="00396BC1" w:rsidRDefault="00F35DD6" w:rsidP="00F35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70" w:type="dxa"/>
            <w:gridSpan w:val="11"/>
          </w:tcPr>
          <w:p w14:paraId="36CA1C46" w14:textId="77777777" w:rsidR="00F35DD6" w:rsidRPr="00396BC1" w:rsidRDefault="00F35DD6" w:rsidP="00F35DD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96BC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396BC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396BC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F35DD6" w:rsidRPr="00396BC1" w14:paraId="57A5C37B" w14:textId="77777777" w:rsidTr="00F74EDD">
        <w:trPr>
          <w:cantSplit/>
        </w:trPr>
        <w:tc>
          <w:tcPr>
            <w:tcW w:w="2700" w:type="dxa"/>
          </w:tcPr>
          <w:p w14:paraId="08D20B77" w14:textId="77777777" w:rsidR="00F35DD6" w:rsidRPr="00396BC1" w:rsidRDefault="00F35DD6" w:rsidP="00F35DD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96BC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990" w:type="dxa"/>
            <w:vAlign w:val="bottom"/>
          </w:tcPr>
          <w:p w14:paraId="7D0E877B" w14:textId="77777777" w:rsidR="00F35DD6" w:rsidRPr="00396BC1" w:rsidRDefault="00F35DD6" w:rsidP="00F35DD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99" w:type="dxa"/>
            <w:vAlign w:val="bottom"/>
          </w:tcPr>
          <w:p w14:paraId="317073CF" w14:textId="77777777" w:rsidR="00F35DD6" w:rsidRPr="00396BC1" w:rsidRDefault="00F35DD6" w:rsidP="00F35DD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71" w:type="dxa"/>
            <w:vAlign w:val="bottom"/>
          </w:tcPr>
          <w:p w14:paraId="421799C0" w14:textId="77777777" w:rsidR="00F35DD6" w:rsidRPr="00396BC1" w:rsidRDefault="00F35DD6" w:rsidP="00F35DD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99" w:type="dxa"/>
            <w:vAlign w:val="bottom"/>
          </w:tcPr>
          <w:p w14:paraId="1E723484" w14:textId="77777777" w:rsidR="00F35DD6" w:rsidRPr="00396BC1" w:rsidRDefault="00F35DD6" w:rsidP="00F35DD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71" w:type="dxa"/>
            <w:vAlign w:val="bottom"/>
          </w:tcPr>
          <w:p w14:paraId="1E5576A9" w14:textId="77777777" w:rsidR="00F35DD6" w:rsidRPr="00396BC1" w:rsidRDefault="00F35DD6" w:rsidP="00F35DD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97" w:type="dxa"/>
            <w:vAlign w:val="bottom"/>
          </w:tcPr>
          <w:p w14:paraId="4FB5E88B" w14:textId="77777777" w:rsidR="00F35DD6" w:rsidRPr="00396BC1" w:rsidRDefault="00F35DD6" w:rsidP="00F35DD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10A6EA5A" w14:textId="77777777" w:rsidR="00F35DD6" w:rsidRPr="00396BC1" w:rsidRDefault="00F35DD6" w:rsidP="00F35DD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99" w:type="dxa"/>
            <w:vAlign w:val="bottom"/>
          </w:tcPr>
          <w:p w14:paraId="6E79279B" w14:textId="77777777" w:rsidR="00F35DD6" w:rsidRPr="00396BC1" w:rsidRDefault="00F35DD6" w:rsidP="00F35DD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81" w:type="dxa"/>
            <w:vAlign w:val="bottom"/>
          </w:tcPr>
          <w:p w14:paraId="38F145E4" w14:textId="77777777" w:rsidR="00F35DD6" w:rsidRPr="00396BC1" w:rsidRDefault="00F35DD6" w:rsidP="00F35DD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99" w:type="dxa"/>
            <w:vAlign w:val="bottom"/>
          </w:tcPr>
          <w:p w14:paraId="1B131AEA" w14:textId="77777777" w:rsidR="00F35DD6" w:rsidRPr="00396BC1" w:rsidRDefault="00F35DD6" w:rsidP="00F35DD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81" w:type="dxa"/>
            <w:vAlign w:val="bottom"/>
          </w:tcPr>
          <w:p w14:paraId="46FC49BD" w14:textId="77777777" w:rsidR="00F35DD6" w:rsidRPr="00396BC1" w:rsidRDefault="00F35DD6" w:rsidP="00F35DD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3E3467" w:rsidRPr="00396BC1" w14:paraId="17B8000D" w14:textId="77777777">
        <w:trPr>
          <w:cantSplit/>
        </w:trPr>
        <w:tc>
          <w:tcPr>
            <w:tcW w:w="2700" w:type="dxa"/>
          </w:tcPr>
          <w:p w14:paraId="47D1F22B" w14:textId="6E4203FF" w:rsidR="003E3467" w:rsidRPr="00396BC1" w:rsidRDefault="003E3467" w:rsidP="003E3467">
            <w:pPr>
              <w:pStyle w:val="acctfourfigures"/>
              <w:tabs>
                <w:tab w:val="clear" w:pos="765"/>
              </w:tabs>
              <w:spacing w:line="240" w:lineRule="auto"/>
              <w:ind w:left="188" w:right="11" w:hanging="18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96B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ขาดทุน</w:t>
            </w:r>
            <w:r w:rsidRPr="00396BC1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จากการประมาณ</w:t>
            </w:r>
            <w:r w:rsidRPr="00396B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</w:t>
            </w:r>
            <w:r w:rsidRPr="00396BC1">
              <w:rPr>
                <w:rFonts w:asciiTheme="majorBidi" w:hAnsiTheme="majorBidi" w:cstheme="majorBidi"/>
                <w:sz w:val="28"/>
                <w:szCs w:val="28"/>
                <w:cs/>
              </w:rPr>
              <w:t>ตามหลักคณิตศาสตร์ประกันภัย</w:t>
            </w:r>
          </w:p>
        </w:tc>
        <w:tc>
          <w:tcPr>
            <w:tcW w:w="990" w:type="dxa"/>
            <w:vAlign w:val="bottom"/>
          </w:tcPr>
          <w:p w14:paraId="5C442606" w14:textId="5DAE4292" w:rsidR="003E3467" w:rsidRPr="00396BC1" w:rsidRDefault="009258F6" w:rsidP="003E346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D51D7F" w:rsidRPr="00D51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D51D7F" w:rsidRPr="00D51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989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99" w:type="dxa"/>
            <w:vAlign w:val="bottom"/>
          </w:tcPr>
          <w:p w14:paraId="3D739C2E" w14:textId="77777777" w:rsidR="003E3467" w:rsidRPr="00396BC1" w:rsidRDefault="003E3467" w:rsidP="003E3467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71" w:type="dxa"/>
            <w:vAlign w:val="bottom"/>
          </w:tcPr>
          <w:p w14:paraId="173B6F0C" w14:textId="15075E78" w:rsidR="003E3467" w:rsidRPr="00396BC1" w:rsidRDefault="00D51D7F" w:rsidP="003E3467">
            <w:pPr>
              <w:pStyle w:val="30"/>
              <w:tabs>
                <w:tab w:val="clear" w:pos="360"/>
                <w:tab w:val="clear" w:pos="720"/>
                <w:tab w:val="decimal" w:pos="732"/>
              </w:tabs>
              <w:ind w:right="-7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51D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2B12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51D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598</w:t>
            </w:r>
          </w:p>
        </w:tc>
        <w:tc>
          <w:tcPr>
            <w:tcW w:w="199" w:type="dxa"/>
            <w:vAlign w:val="bottom"/>
          </w:tcPr>
          <w:p w14:paraId="5E1FED22" w14:textId="77777777" w:rsidR="003E3467" w:rsidRPr="00396BC1" w:rsidRDefault="003E3467" w:rsidP="003E3467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71" w:type="dxa"/>
            <w:vAlign w:val="bottom"/>
          </w:tcPr>
          <w:p w14:paraId="09D92006" w14:textId="1855511A" w:rsidR="003E3467" w:rsidRPr="00396BC1" w:rsidRDefault="00946BA9" w:rsidP="003E3467">
            <w:pPr>
              <w:pStyle w:val="30"/>
              <w:tabs>
                <w:tab w:val="clear" w:pos="360"/>
                <w:tab w:val="clear" w:pos="720"/>
                <w:tab w:val="decimal" w:pos="715"/>
              </w:tabs>
              <w:ind w:right="-7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D51D7F" w:rsidRPr="00D51D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D51D7F" w:rsidRPr="00D51D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391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97" w:type="dxa"/>
            <w:vAlign w:val="bottom"/>
          </w:tcPr>
          <w:p w14:paraId="69AE4485" w14:textId="77777777" w:rsidR="003E3467" w:rsidRPr="00396BC1" w:rsidRDefault="003E3467" w:rsidP="003E3467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5D8780F3" w14:textId="3B31F691" w:rsidR="003E3467" w:rsidRPr="00396BC1" w:rsidRDefault="003E3467" w:rsidP="003E3467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-76"/>
              <w:rPr>
                <w:rFonts w:asciiTheme="majorBidi" w:hAnsiTheme="majorBidi"/>
                <w:sz w:val="28"/>
                <w:szCs w:val="30"/>
                <w:lang w:val="en-US" w:bidi="th-TH"/>
              </w:rPr>
            </w:pPr>
            <w:r w:rsidRPr="00396BC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D51D7F" w:rsidRPr="00D51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Pr="00396BC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D51D7F" w:rsidRPr="00D51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642</w:t>
            </w:r>
            <w:r w:rsidRPr="00396BC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99" w:type="dxa"/>
            <w:vAlign w:val="bottom"/>
          </w:tcPr>
          <w:p w14:paraId="326AD3ED" w14:textId="77777777" w:rsidR="003E3467" w:rsidRPr="00396BC1" w:rsidRDefault="003E3467" w:rsidP="003E3467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81" w:type="dxa"/>
            <w:vAlign w:val="bottom"/>
          </w:tcPr>
          <w:p w14:paraId="47510948" w14:textId="718D727E" w:rsidR="003E3467" w:rsidRPr="00396BC1" w:rsidRDefault="00D51D7F" w:rsidP="003E346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left="-79" w:right="-76"/>
              <w:rPr>
                <w:rFonts w:asciiTheme="majorBidi" w:hAnsiTheme="majorBidi" w:cstheme="majorBidi"/>
                <w:sz w:val="28"/>
                <w:szCs w:val="28"/>
              </w:rPr>
            </w:pPr>
            <w:r w:rsidRPr="00D51D7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E3467" w:rsidRPr="00396B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1D7F">
              <w:rPr>
                <w:rFonts w:asciiTheme="majorBidi" w:hAnsiTheme="majorBidi" w:cstheme="majorBidi"/>
                <w:sz w:val="28"/>
                <w:szCs w:val="28"/>
              </w:rPr>
              <w:t>729</w:t>
            </w:r>
          </w:p>
        </w:tc>
        <w:tc>
          <w:tcPr>
            <w:tcW w:w="199" w:type="dxa"/>
            <w:vAlign w:val="bottom"/>
          </w:tcPr>
          <w:p w14:paraId="0ADDF55D" w14:textId="77777777" w:rsidR="003E3467" w:rsidRPr="00396BC1" w:rsidRDefault="003E3467" w:rsidP="003E3467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81" w:type="dxa"/>
            <w:vAlign w:val="bottom"/>
          </w:tcPr>
          <w:p w14:paraId="001A9AF9" w14:textId="538DF131" w:rsidR="003E3467" w:rsidRPr="00396BC1" w:rsidRDefault="003E3467" w:rsidP="003E3467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-76"/>
              <w:rPr>
                <w:rFonts w:asciiTheme="majorBidi" w:hAnsiTheme="majorBidi"/>
                <w:sz w:val="28"/>
                <w:szCs w:val="30"/>
                <w:lang w:val="en-US" w:bidi="th-TH"/>
              </w:rPr>
            </w:pPr>
            <w:r w:rsidRPr="00396B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D51D7F" w:rsidRPr="00D51D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Pr="00396B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D51D7F" w:rsidRPr="00D51D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913</w:t>
            </w:r>
            <w:r w:rsidRPr="00396B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3E3467" w:rsidRPr="00396BC1" w14:paraId="794BECCF" w14:textId="77777777">
        <w:trPr>
          <w:cantSplit/>
        </w:trPr>
        <w:tc>
          <w:tcPr>
            <w:tcW w:w="2700" w:type="dxa"/>
          </w:tcPr>
          <w:p w14:paraId="55EF3105" w14:textId="5AC769B2" w:rsidR="003E3467" w:rsidRPr="00396BC1" w:rsidRDefault="003E3467" w:rsidP="003E3467">
            <w:pPr>
              <w:pStyle w:val="acctfourfigures"/>
              <w:tabs>
                <w:tab w:val="clear" w:pos="765"/>
              </w:tabs>
              <w:spacing w:line="240" w:lineRule="auto"/>
              <w:ind w:left="188" w:right="11" w:hanging="18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96BC1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การตีราคาที่ดิน</w:t>
            </w:r>
          </w:p>
        </w:tc>
        <w:tc>
          <w:tcPr>
            <w:tcW w:w="990" w:type="dxa"/>
            <w:vAlign w:val="bottom"/>
          </w:tcPr>
          <w:p w14:paraId="54387D22" w14:textId="2503F660" w:rsidR="003E3467" w:rsidRPr="00396BC1" w:rsidRDefault="00CD24BD" w:rsidP="00CD24BD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9" w:type="dxa"/>
            <w:vAlign w:val="bottom"/>
          </w:tcPr>
          <w:p w14:paraId="162565E9" w14:textId="77777777" w:rsidR="003E3467" w:rsidRPr="00396BC1" w:rsidRDefault="003E3467" w:rsidP="003E3467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71" w:type="dxa"/>
            <w:vAlign w:val="bottom"/>
          </w:tcPr>
          <w:p w14:paraId="33C345FB" w14:textId="5B2E9481" w:rsidR="003E3467" w:rsidRPr="00396BC1" w:rsidRDefault="00CD24BD" w:rsidP="00CD24BD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99" w:type="dxa"/>
            <w:vAlign w:val="bottom"/>
          </w:tcPr>
          <w:p w14:paraId="656079B6" w14:textId="77777777" w:rsidR="003E3467" w:rsidRPr="00396BC1" w:rsidRDefault="003E3467" w:rsidP="003E3467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71" w:type="dxa"/>
            <w:vAlign w:val="bottom"/>
          </w:tcPr>
          <w:p w14:paraId="412A188E" w14:textId="5BAC8A85" w:rsidR="003E3467" w:rsidRPr="00396BC1" w:rsidRDefault="00CD24BD" w:rsidP="00CD24BD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7" w:type="dxa"/>
            <w:vAlign w:val="bottom"/>
          </w:tcPr>
          <w:p w14:paraId="06FCC679" w14:textId="77777777" w:rsidR="003E3467" w:rsidRPr="00396BC1" w:rsidRDefault="003E3467" w:rsidP="003E3467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2A56BCFE" w14:textId="660980A5" w:rsidR="003E3467" w:rsidRPr="00396BC1" w:rsidRDefault="00D51D7F" w:rsidP="003E3467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51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="003E3467" w:rsidRPr="00396BC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51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413</w:t>
            </w:r>
          </w:p>
        </w:tc>
        <w:tc>
          <w:tcPr>
            <w:tcW w:w="199" w:type="dxa"/>
            <w:vAlign w:val="bottom"/>
          </w:tcPr>
          <w:p w14:paraId="5C9D161E" w14:textId="77777777" w:rsidR="003E3467" w:rsidRPr="00396BC1" w:rsidRDefault="003E3467" w:rsidP="003E3467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81" w:type="dxa"/>
            <w:vAlign w:val="bottom"/>
          </w:tcPr>
          <w:p w14:paraId="11665F6F" w14:textId="7F60E50B" w:rsidR="003E3467" w:rsidRPr="00396BC1" w:rsidRDefault="003E3467" w:rsidP="003E346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left="-79" w:right="-76"/>
              <w:rPr>
                <w:rFonts w:asciiTheme="majorBidi" w:hAnsiTheme="majorBidi"/>
                <w:sz w:val="28"/>
                <w:szCs w:val="28"/>
              </w:rPr>
            </w:pPr>
            <w:r w:rsidRPr="00396BC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51D7F" w:rsidRPr="00D51D7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396B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51D7F" w:rsidRPr="00D51D7F">
              <w:rPr>
                <w:rFonts w:asciiTheme="majorBidi" w:hAnsiTheme="majorBidi" w:cstheme="majorBidi"/>
                <w:sz w:val="28"/>
                <w:szCs w:val="28"/>
              </w:rPr>
              <w:t>483</w:t>
            </w:r>
            <w:r w:rsidRPr="00396BC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99" w:type="dxa"/>
            <w:vAlign w:val="bottom"/>
          </w:tcPr>
          <w:p w14:paraId="1F67D355" w14:textId="77777777" w:rsidR="003E3467" w:rsidRPr="00396BC1" w:rsidRDefault="003E3467" w:rsidP="003E3467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81" w:type="dxa"/>
            <w:vAlign w:val="bottom"/>
          </w:tcPr>
          <w:p w14:paraId="6D232B95" w14:textId="25628847" w:rsidR="003E3467" w:rsidRPr="00396BC1" w:rsidRDefault="00D51D7F" w:rsidP="003E3467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51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3E3467" w:rsidRPr="00396BC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51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930</w:t>
            </w:r>
          </w:p>
        </w:tc>
      </w:tr>
      <w:tr w:rsidR="003E3467" w:rsidRPr="00396BC1" w14:paraId="123071FC" w14:textId="77777777" w:rsidTr="00F74EDD">
        <w:trPr>
          <w:cantSplit/>
          <w:trHeight w:val="68"/>
        </w:trPr>
        <w:tc>
          <w:tcPr>
            <w:tcW w:w="2700" w:type="dxa"/>
          </w:tcPr>
          <w:p w14:paraId="25FA9F0F" w14:textId="77777777" w:rsidR="003E3467" w:rsidRPr="00396BC1" w:rsidRDefault="003E3467" w:rsidP="003E3467">
            <w:pPr>
              <w:pStyle w:val="acctfourfigures"/>
              <w:tabs>
                <w:tab w:val="clear" w:pos="765"/>
              </w:tabs>
              <w:spacing w:line="240" w:lineRule="auto"/>
              <w:ind w:left="180" w:right="11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AB4D792" w14:textId="57D6E5D4" w:rsidR="003E3467" w:rsidRPr="00396BC1" w:rsidRDefault="00946BA9" w:rsidP="003E346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46BA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</w:t>
            </w:r>
            <w:r w:rsidR="00D51D7F" w:rsidRPr="00D51D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</w:t>
            </w:r>
            <w:r w:rsidRPr="00946BA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D51D7F" w:rsidRPr="00D51D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989</w:t>
            </w:r>
            <w:r w:rsidRPr="00946BA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99" w:type="dxa"/>
          </w:tcPr>
          <w:p w14:paraId="26BEBCB4" w14:textId="77777777" w:rsidR="003E3467" w:rsidRPr="00396BC1" w:rsidRDefault="003E3467" w:rsidP="003E346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79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double" w:sz="4" w:space="0" w:color="auto"/>
            </w:tcBorders>
          </w:tcPr>
          <w:p w14:paraId="7E5A15DC" w14:textId="177BC9E0" w:rsidR="003E3467" w:rsidRPr="00396BC1" w:rsidRDefault="00D51D7F" w:rsidP="003E3467">
            <w:pPr>
              <w:pStyle w:val="30"/>
              <w:tabs>
                <w:tab w:val="clear" w:pos="360"/>
                <w:tab w:val="clear" w:pos="720"/>
                <w:tab w:val="decimal" w:pos="732"/>
              </w:tabs>
              <w:ind w:right="-7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1D7F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1</w:t>
            </w:r>
            <w:r w:rsidR="00946BA9" w:rsidRPr="00946BA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51D7F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598</w:t>
            </w:r>
          </w:p>
        </w:tc>
        <w:tc>
          <w:tcPr>
            <w:tcW w:w="199" w:type="dxa"/>
          </w:tcPr>
          <w:p w14:paraId="61059C45" w14:textId="77777777" w:rsidR="003E3467" w:rsidRPr="00396BC1" w:rsidRDefault="003E3467" w:rsidP="003E346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79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double" w:sz="4" w:space="0" w:color="auto"/>
            </w:tcBorders>
          </w:tcPr>
          <w:p w14:paraId="2F48ECF1" w14:textId="247BD86E" w:rsidR="003E3467" w:rsidRPr="00396BC1" w:rsidRDefault="00946BA9" w:rsidP="003E3467">
            <w:pPr>
              <w:pStyle w:val="30"/>
              <w:tabs>
                <w:tab w:val="clear" w:pos="360"/>
                <w:tab w:val="clear" w:pos="720"/>
                <w:tab w:val="decimal" w:pos="715"/>
              </w:tabs>
              <w:ind w:right="-7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46BA9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(</w:t>
            </w:r>
            <w:r w:rsidR="00D51D7F" w:rsidRPr="00D51D7F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6</w:t>
            </w:r>
            <w:r w:rsidRPr="00946BA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D51D7F" w:rsidRPr="00D51D7F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391</w:t>
            </w:r>
            <w:r w:rsidRPr="00946BA9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97" w:type="dxa"/>
          </w:tcPr>
          <w:p w14:paraId="1BB6A648" w14:textId="77777777" w:rsidR="003E3467" w:rsidRPr="00396BC1" w:rsidRDefault="003E3467" w:rsidP="003E346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83" w:type="dxa"/>
            <w:tcBorders>
              <w:top w:val="single" w:sz="4" w:space="0" w:color="auto"/>
              <w:bottom w:val="double" w:sz="4" w:space="0" w:color="auto"/>
            </w:tcBorders>
          </w:tcPr>
          <w:p w14:paraId="4915CBA2" w14:textId="063DF2AB" w:rsidR="003E3467" w:rsidRPr="00396BC1" w:rsidRDefault="003E3467" w:rsidP="003E3467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-7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</w:t>
            </w:r>
            <w:r w:rsidR="00D51D7F" w:rsidRPr="00D51D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Pr="00396BC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D51D7F" w:rsidRPr="00D51D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229</w:t>
            </w:r>
            <w:r w:rsidRPr="00396BC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99" w:type="dxa"/>
          </w:tcPr>
          <w:p w14:paraId="6431D786" w14:textId="77777777" w:rsidR="003E3467" w:rsidRPr="00396BC1" w:rsidRDefault="003E3467" w:rsidP="003E346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left="-79" w:right="-7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double" w:sz="4" w:space="0" w:color="auto"/>
            </w:tcBorders>
          </w:tcPr>
          <w:p w14:paraId="67260911" w14:textId="4FB9B886" w:rsidR="003E3467" w:rsidRPr="00396BC1" w:rsidRDefault="00D51D7F" w:rsidP="003E346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left="-439" w:right="-7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1D7F">
              <w:rPr>
                <w:rFonts w:asciiTheme="majorBidi" w:hAnsiTheme="majorBidi"/>
                <w:b/>
                <w:bCs/>
                <w:sz w:val="28"/>
                <w:szCs w:val="28"/>
              </w:rPr>
              <w:t>246</w:t>
            </w:r>
          </w:p>
        </w:tc>
        <w:tc>
          <w:tcPr>
            <w:tcW w:w="199" w:type="dxa"/>
          </w:tcPr>
          <w:p w14:paraId="3936C5C4" w14:textId="77777777" w:rsidR="003E3467" w:rsidRPr="00396BC1" w:rsidRDefault="003E3467" w:rsidP="003E346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left="-79" w:right="-7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double" w:sz="4" w:space="0" w:color="auto"/>
            </w:tcBorders>
          </w:tcPr>
          <w:p w14:paraId="054DBBF6" w14:textId="56EE7C6D" w:rsidR="003E3467" w:rsidRPr="00396BC1" w:rsidRDefault="003E3467" w:rsidP="003E3467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-7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D51D7F" w:rsidRPr="00D51D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983</w:t>
            </w:r>
            <w:r w:rsidRPr="00396B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</w:tbl>
    <w:tbl>
      <w:tblPr>
        <w:tblpPr w:leftFromText="180" w:rightFromText="180" w:vertAnchor="text" w:tblpY="398"/>
        <w:tblW w:w="1027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97"/>
        <w:gridCol w:w="710"/>
        <w:gridCol w:w="241"/>
        <w:gridCol w:w="770"/>
        <w:gridCol w:w="236"/>
        <w:gridCol w:w="746"/>
        <w:gridCol w:w="244"/>
        <w:gridCol w:w="794"/>
        <w:gridCol w:w="241"/>
        <w:gridCol w:w="708"/>
        <w:gridCol w:w="236"/>
        <w:gridCol w:w="721"/>
        <w:gridCol w:w="240"/>
        <w:gridCol w:w="719"/>
        <w:gridCol w:w="236"/>
        <w:gridCol w:w="725"/>
        <w:gridCol w:w="6"/>
      </w:tblGrid>
      <w:tr w:rsidR="00DE1144" w:rsidRPr="00396BC1" w14:paraId="5B5C08A3" w14:textId="77777777" w:rsidTr="00B016BC">
        <w:trPr>
          <w:gridAfter w:val="1"/>
          <w:wAfter w:w="6" w:type="dxa"/>
          <w:tblHeader/>
        </w:trPr>
        <w:tc>
          <w:tcPr>
            <w:tcW w:w="2697" w:type="dxa"/>
          </w:tcPr>
          <w:p w14:paraId="16B89F73" w14:textId="77777777" w:rsidR="00DE1144" w:rsidRPr="00396BC1" w:rsidRDefault="00DE1144" w:rsidP="00B01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7" w:right="-108" w:hanging="18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396BC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การกระทบยอดเพื่อหา</w:t>
            </w:r>
          </w:p>
        </w:tc>
        <w:tc>
          <w:tcPr>
            <w:tcW w:w="3741" w:type="dxa"/>
            <w:gridSpan w:val="7"/>
          </w:tcPr>
          <w:p w14:paraId="43C9C1B0" w14:textId="77777777" w:rsidR="00DE1144" w:rsidRPr="00396BC1" w:rsidRDefault="00DE1144" w:rsidP="00B01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396BC1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1" w:type="dxa"/>
          </w:tcPr>
          <w:p w14:paraId="2E185EA5" w14:textId="77777777" w:rsidR="00DE1144" w:rsidRPr="00396BC1" w:rsidRDefault="00DE1144" w:rsidP="00B01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3585" w:type="dxa"/>
            <w:gridSpan w:val="7"/>
          </w:tcPr>
          <w:p w14:paraId="77F3B462" w14:textId="77777777" w:rsidR="00DE1144" w:rsidRPr="00396BC1" w:rsidRDefault="00DE1144" w:rsidP="00B01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396BC1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35DD6" w:rsidRPr="00396BC1" w14:paraId="5D674811" w14:textId="77777777" w:rsidTr="00B016BC">
        <w:trPr>
          <w:gridAfter w:val="1"/>
          <w:wAfter w:w="6" w:type="dxa"/>
          <w:tblHeader/>
        </w:trPr>
        <w:tc>
          <w:tcPr>
            <w:tcW w:w="2697" w:type="dxa"/>
          </w:tcPr>
          <w:p w14:paraId="74C44AED" w14:textId="77777777" w:rsidR="00F35DD6" w:rsidRPr="00396BC1" w:rsidRDefault="00F35DD6" w:rsidP="00F35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7" w:right="-108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396BC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อัตราภาษีที่แท้จริง</w:t>
            </w:r>
          </w:p>
        </w:tc>
        <w:tc>
          <w:tcPr>
            <w:tcW w:w="1721" w:type="dxa"/>
            <w:gridSpan w:val="3"/>
          </w:tcPr>
          <w:p w14:paraId="297B4DA6" w14:textId="4E92D635" w:rsidR="00F35DD6" w:rsidRPr="00396BC1" w:rsidRDefault="00D51D7F" w:rsidP="00F35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D51D7F">
              <w:rPr>
                <w:rFonts w:asciiTheme="majorBidi" w:hAnsiTheme="majorBidi"/>
                <w:bCs/>
                <w:sz w:val="26"/>
                <w:szCs w:val="26"/>
              </w:rPr>
              <w:t>2568</w:t>
            </w:r>
          </w:p>
        </w:tc>
        <w:tc>
          <w:tcPr>
            <w:tcW w:w="236" w:type="dxa"/>
          </w:tcPr>
          <w:p w14:paraId="7A5EB457" w14:textId="77777777" w:rsidR="00F35DD6" w:rsidRPr="00396BC1" w:rsidRDefault="00F35DD6" w:rsidP="00F35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784" w:type="dxa"/>
            <w:gridSpan w:val="3"/>
          </w:tcPr>
          <w:p w14:paraId="1E39620C" w14:textId="32007FD1" w:rsidR="00F35DD6" w:rsidRPr="00396BC1" w:rsidRDefault="00D51D7F" w:rsidP="00F35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D51D7F">
              <w:rPr>
                <w:rFonts w:asciiTheme="majorBidi" w:hAnsiTheme="majorBidi"/>
                <w:bCs/>
                <w:sz w:val="26"/>
                <w:szCs w:val="26"/>
              </w:rPr>
              <w:t>2567</w:t>
            </w:r>
          </w:p>
        </w:tc>
        <w:tc>
          <w:tcPr>
            <w:tcW w:w="241" w:type="dxa"/>
          </w:tcPr>
          <w:p w14:paraId="1A732454" w14:textId="77777777" w:rsidR="00F35DD6" w:rsidRPr="00396BC1" w:rsidRDefault="00F35DD6" w:rsidP="00F35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665" w:type="dxa"/>
            <w:gridSpan w:val="3"/>
          </w:tcPr>
          <w:p w14:paraId="4E45664F" w14:textId="4CF0D968" w:rsidR="00F35DD6" w:rsidRPr="00396BC1" w:rsidRDefault="00D51D7F" w:rsidP="00F35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D51D7F">
              <w:rPr>
                <w:rFonts w:asciiTheme="majorBidi" w:hAnsiTheme="majorBidi"/>
                <w:bCs/>
                <w:sz w:val="26"/>
                <w:szCs w:val="26"/>
              </w:rPr>
              <w:t>2568</w:t>
            </w:r>
          </w:p>
        </w:tc>
        <w:tc>
          <w:tcPr>
            <w:tcW w:w="240" w:type="dxa"/>
          </w:tcPr>
          <w:p w14:paraId="5772BC97" w14:textId="77777777" w:rsidR="00F35DD6" w:rsidRPr="00396BC1" w:rsidRDefault="00F35DD6" w:rsidP="00F35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680" w:type="dxa"/>
            <w:gridSpan w:val="3"/>
          </w:tcPr>
          <w:p w14:paraId="67B9C92A" w14:textId="68B8F2A4" w:rsidR="00F35DD6" w:rsidRPr="00396BC1" w:rsidRDefault="00D51D7F" w:rsidP="00F35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  <w:r w:rsidRPr="00D51D7F">
              <w:rPr>
                <w:rFonts w:asciiTheme="majorBidi" w:hAnsiTheme="majorBidi"/>
                <w:bCs/>
                <w:sz w:val="26"/>
                <w:szCs w:val="26"/>
              </w:rPr>
              <w:t>2567</w:t>
            </w:r>
          </w:p>
        </w:tc>
      </w:tr>
      <w:tr w:rsidR="00F35DD6" w:rsidRPr="00396BC1" w14:paraId="286231E3" w14:textId="77777777" w:rsidTr="00B016BC">
        <w:trPr>
          <w:tblHeader/>
        </w:trPr>
        <w:tc>
          <w:tcPr>
            <w:tcW w:w="2697" w:type="dxa"/>
          </w:tcPr>
          <w:p w14:paraId="5E449F06" w14:textId="77777777" w:rsidR="00F35DD6" w:rsidRPr="00396BC1" w:rsidRDefault="00F35DD6" w:rsidP="00F35DD6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0" w:type="dxa"/>
          </w:tcPr>
          <w:p w14:paraId="099583C6" w14:textId="77777777" w:rsidR="00F35DD6" w:rsidRPr="00396BC1" w:rsidRDefault="00F35DD6" w:rsidP="00F35DD6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96BC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อัตราภาษี</w:t>
            </w:r>
          </w:p>
          <w:p w14:paraId="47ECE732" w14:textId="77777777" w:rsidR="00F35DD6" w:rsidRPr="00396BC1" w:rsidRDefault="00F35DD6" w:rsidP="00F35DD6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396BC1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241" w:type="dxa"/>
          </w:tcPr>
          <w:p w14:paraId="666E3FB4" w14:textId="77777777" w:rsidR="00F35DD6" w:rsidRPr="00396BC1" w:rsidRDefault="00F35DD6" w:rsidP="00F35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70" w:type="dxa"/>
            <w:tcBorders>
              <w:bottom w:val="nil"/>
            </w:tcBorders>
          </w:tcPr>
          <w:p w14:paraId="2E8ED4BA" w14:textId="77777777" w:rsidR="00F35DD6" w:rsidRPr="00396BC1" w:rsidRDefault="00F35DD6" w:rsidP="00F35DD6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</w:p>
          <w:p w14:paraId="3883B278" w14:textId="77777777" w:rsidR="00F35DD6" w:rsidRPr="00396BC1" w:rsidRDefault="00F35DD6" w:rsidP="00F35DD6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396BC1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  <w:tc>
          <w:tcPr>
            <w:tcW w:w="236" w:type="dxa"/>
          </w:tcPr>
          <w:p w14:paraId="2F6289B3" w14:textId="77777777" w:rsidR="00F35DD6" w:rsidRPr="00396BC1" w:rsidRDefault="00F35DD6" w:rsidP="00F35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46" w:type="dxa"/>
          </w:tcPr>
          <w:p w14:paraId="72496547" w14:textId="77777777" w:rsidR="00F35DD6" w:rsidRPr="00396BC1" w:rsidRDefault="00F35DD6" w:rsidP="00F35DD6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96BC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อัตราภาษี</w:t>
            </w:r>
          </w:p>
          <w:p w14:paraId="04BF390D" w14:textId="77777777" w:rsidR="00F35DD6" w:rsidRPr="00396BC1" w:rsidRDefault="00F35DD6" w:rsidP="00F35DD6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396BC1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244" w:type="dxa"/>
          </w:tcPr>
          <w:p w14:paraId="36FC5CB3" w14:textId="77777777" w:rsidR="00F35DD6" w:rsidRPr="00396BC1" w:rsidRDefault="00F35DD6" w:rsidP="00F35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94" w:type="dxa"/>
            <w:tcBorders>
              <w:bottom w:val="nil"/>
            </w:tcBorders>
          </w:tcPr>
          <w:p w14:paraId="0A7D029E" w14:textId="77777777" w:rsidR="00F35DD6" w:rsidRPr="00396BC1" w:rsidRDefault="00F35DD6" w:rsidP="00F35DD6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</w:p>
          <w:p w14:paraId="78DA14BA" w14:textId="77777777" w:rsidR="00F35DD6" w:rsidRPr="00396BC1" w:rsidRDefault="00F35DD6" w:rsidP="00F35DD6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396BC1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  <w:tc>
          <w:tcPr>
            <w:tcW w:w="241" w:type="dxa"/>
            <w:tcBorders>
              <w:bottom w:val="nil"/>
            </w:tcBorders>
          </w:tcPr>
          <w:p w14:paraId="615A1FA6" w14:textId="77777777" w:rsidR="00F35DD6" w:rsidRPr="00396BC1" w:rsidRDefault="00F35DD6" w:rsidP="00F35DD6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08" w:type="dxa"/>
            <w:tcBorders>
              <w:bottom w:val="nil"/>
            </w:tcBorders>
          </w:tcPr>
          <w:p w14:paraId="597D1BB7" w14:textId="77777777" w:rsidR="00F35DD6" w:rsidRPr="00396BC1" w:rsidRDefault="00F35DD6" w:rsidP="00F35DD6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96BC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อัตราภาษี</w:t>
            </w:r>
          </w:p>
          <w:p w14:paraId="2F9D115A" w14:textId="77777777" w:rsidR="00F35DD6" w:rsidRPr="00396BC1" w:rsidRDefault="00F35DD6" w:rsidP="00F35DD6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96BC1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tcBorders>
              <w:bottom w:val="nil"/>
            </w:tcBorders>
          </w:tcPr>
          <w:p w14:paraId="37AF6351" w14:textId="77777777" w:rsidR="00F35DD6" w:rsidRPr="00396BC1" w:rsidRDefault="00F35DD6" w:rsidP="00F35DD6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21" w:type="dxa"/>
            <w:tcBorders>
              <w:bottom w:val="nil"/>
            </w:tcBorders>
          </w:tcPr>
          <w:p w14:paraId="5E81E80D" w14:textId="77777777" w:rsidR="00F35DD6" w:rsidRPr="00396BC1" w:rsidRDefault="00F35DD6" w:rsidP="00F35DD6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</w:p>
          <w:p w14:paraId="38B01B75" w14:textId="77777777" w:rsidR="00F35DD6" w:rsidRPr="00396BC1" w:rsidRDefault="00F35DD6" w:rsidP="00F35DD6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396BC1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  <w:tc>
          <w:tcPr>
            <w:tcW w:w="240" w:type="dxa"/>
            <w:tcBorders>
              <w:bottom w:val="nil"/>
            </w:tcBorders>
          </w:tcPr>
          <w:p w14:paraId="571A1E16" w14:textId="77777777" w:rsidR="00F35DD6" w:rsidRPr="00396BC1" w:rsidRDefault="00F35DD6" w:rsidP="00F35DD6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19" w:type="dxa"/>
            <w:tcBorders>
              <w:bottom w:val="nil"/>
            </w:tcBorders>
          </w:tcPr>
          <w:p w14:paraId="20010FE1" w14:textId="77777777" w:rsidR="00F35DD6" w:rsidRPr="00396BC1" w:rsidRDefault="00F35DD6" w:rsidP="00F35DD6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96BC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อัตราภาษี</w:t>
            </w:r>
          </w:p>
          <w:p w14:paraId="63CAF511" w14:textId="77777777" w:rsidR="00F35DD6" w:rsidRPr="00396BC1" w:rsidRDefault="00F35DD6" w:rsidP="00F35DD6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96BC1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tcBorders>
              <w:bottom w:val="nil"/>
            </w:tcBorders>
          </w:tcPr>
          <w:p w14:paraId="7C286E34" w14:textId="77777777" w:rsidR="00F35DD6" w:rsidRPr="00396BC1" w:rsidRDefault="00F35DD6" w:rsidP="00F35DD6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31" w:type="dxa"/>
            <w:gridSpan w:val="2"/>
            <w:tcBorders>
              <w:bottom w:val="nil"/>
            </w:tcBorders>
          </w:tcPr>
          <w:p w14:paraId="3618C9B6" w14:textId="77777777" w:rsidR="00F35DD6" w:rsidRPr="00396BC1" w:rsidRDefault="00F35DD6" w:rsidP="00F35DD6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</w:p>
          <w:p w14:paraId="6FFF18AA" w14:textId="77777777" w:rsidR="00F35DD6" w:rsidRPr="00396BC1" w:rsidRDefault="00F35DD6" w:rsidP="00F35DD6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396BC1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3E3467" w:rsidRPr="00396BC1" w14:paraId="6A2E5C10" w14:textId="77777777" w:rsidTr="00B016BC">
        <w:tc>
          <w:tcPr>
            <w:tcW w:w="2697" w:type="dxa"/>
          </w:tcPr>
          <w:p w14:paraId="5A209C51" w14:textId="77777777" w:rsidR="003E3467" w:rsidRPr="00D1322E" w:rsidRDefault="003E3467" w:rsidP="003E3467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322E">
              <w:rPr>
                <w:rFonts w:asciiTheme="majorBidi" w:hAnsiTheme="majorBidi" w:cstheme="majorBidi"/>
                <w:sz w:val="26"/>
                <w:szCs w:val="26"/>
                <w:cs/>
              </w:rPr>
              <w:t>กำไรก่อนภาษีเงินได้รวม</w:t>
            </w:r>
          </w:p>
        </w:tc>
        <w:tc>
          <w:tcPr>
            <w:tcW w:w="710" w:type="dxa"/>
          </w:tcPr>
          <w:p w14:paraId="3019BAE0" w14:textId="77777777" w:rsidR="003E3467" w:rsidRPr="005704F6" w:rsidRDefault="003E3467" w:rsidP="003E3467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41" w:type="dxa"/>
          </w:tcPr>
          <w:p w14:paraId="6622E8FB" w14:textId="77777777" w:rsidR="003E3467" w:rsidRPr="005704F6" w:rsidRDefault="003E3467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70" w:type="dxa"/>
            <w:tcBorders>
              <w:bottom w:val="double" w:sz="4" w:space="0" w:color="auto"/>
            </w:tcBorders>
          </w:tcPr>
          <w:p w14:paraId="6450DB92" w14:textId="5C2762FA" w:rsidR="003E3467" w:rsidRPr="005704F6" w:rsidRDefault="00D51D7F" w:rsidP="003E3467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51D7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221</w:t>
            </w:r>
            <w:r w:rsidR="003F7FB9" w:rsidRPr="005704F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D51D7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571</w:t>
            </w:r>
          </w:p>
        </w:tc>
        <w:tc>
          <w:tcPr>
            <w:tcW w:w="236" w:type="dxa"/>
          </w:tcPr>
          <w:p w14:paraId="0D044995" w14:textId="77777777" w:rsidR="003E3467" w:rsidRPr="00396BC1" w:rsidRDefault="003E3467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46" w:type="dxa"/>
          </w:tcPr>
          <w:p w14:paraId="78878EED" w14:textId="77777777" w:rsidR="003E3467" w:rsidRPr="00396BC1" w:rsidRDefault="003E3467" w:rsidP="003E3467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44" w:type="dxa"/>
          </w:tcPr>
          <w:p w14:paraId="038303FA" w14:textId="77777777" w:rsidR="003E3467" w:rsidRPr="00396BC1" w:rsidRDefault="003E3467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94" w:type="dxa"/>
            <w:tcBorders>
              <w:bottom w:val="double" w:sz="4" w:space="0" w:color="auto"/>
            </w:tcBorders>
          </w:tcPr>
          <w:p w14:paraId="543C3442" w14:textId="4BAFEB8A" w:rsidR="003E3467" w:rsidRPr="00396BC1" w:rsidRDefault="00D51D7F" w:rsidP="003E3467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79" w:right="-120"/>
              <w:rPr>
                <w:rFonts w:asciiTheme="majorBidi" w:hAnsiTheme="majorBidi"/>
                <w:sz w:val="26"/>
                <w:szCs w:val="26"/>
                <w:lang w:val="en-US" w:bidi="th-TH"/>
              </w:rPr>
            </w:pPr>
            <w:r w:rsidRPr="00D51D7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218</w:t>
            </w:r>
            <w:r w:rsidR="003E3467" w:rsidRPr="00396BC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D51D7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147</w:t>
            </w:r>
          </w:p>
        </w:tc>
        <w:tc>
          <w:tcPr>
            <w:tcW w:w="241" w:type="dxa"/>
            <w:tcBorders>
              <w:bottom w:val="nil"/>
            </w:tcBorders>
          </w:tcPr>
          <w:p w14:paraId="24ADA8C9" w14:textId="77777777" w:rsidR="003E3467" w:rsidRPr="00396BC1" w:rsidRDefault="003E3467" w:rsidP="003E3467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8" w:type="dxa"/>
            <w:tcBorders>
              <w:bottom w:val="nil"/>
            </w:tcBorders>
          </w:tcPr>
          <w:p w14:paraId="3530F492" w14:textId="77777777" w:rsidR="003E3467" w:rsidRPr="00BA163E" w:rsidRDefault="003E3467" w:rsidP="003E3467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32235ECE" w14:textId="77777777" w:rsidR="003E3467" w:rsidRPr="00BA163E" w:rsidRDefault="003E3467" w:rsidP="003E3467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1" w:type="dxa"/>
            <w:tcBorders>
              <w:bottom w:val="double" w:sz="4" w:space="0" w:color="auto"/>
            </w:tcBorders>
          </w:tcPr>
          <w:p w14:paraId="11F8CF8B" w14:textId="6E0B762C" w:rsidR="003E3467" w:rsidRPr="00BA163E" w:rsidRDefault="00D51D7F" w:rsidP="003E3467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D51D7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215</w:t>
            </w:r>
            <w:r w:rsidR="00844F43" w:rsidRPr="00BA163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D51D7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155</w:t>
            </w:r>
          </w:p>
        </w:tc>
        <w:tc>
          <w:tcPr>
            <w:tcW w:w="240" w:type="dxa"/>
            <w:tcBorders>
              <w:bottom w:val="nil"/>
            </w:tcBorders>
          </w:tcPr>
          <w:p w14:paraId="113EBEA6" w14:textId="77777777" w:rsidR="003E3467" w:rsidRPr="00396BC1" w:rsidRDefault="003E3467" w:rsidP="003E3467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tcBorders>
              <w:bottom w:val="nil"/>
            </w:tcBorders>
          </w:tcPr>
          <w:p w14:paraId="2F248DCB" w14:textId="77777777" w:rsidR="003E3467" w:rsidRPr="00396BC1" w:rsidRDefault="003E3467" w:rsidP="003E3467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28607406" w14:textId="77777777" w:rsidR="003E3467" w:rsidRPr="00396BC1" w:rsidRDefault="003E3467" w:rsidP="003E3467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1" w:type="dxa"/>
            <w:gridSpan w:val="2"/>
            <w:tcBorders>
              <w:bottom w:val="double" w:sz="4" w:space="0" w:color="auto"/>
            </w:tcBorders>
          </w:tcPr>
          <w:p w14:paraId="174FC467" w14:textId="1330EE52" w:rsidR="003E3467" w:rsidRPr="00396BC1" w:rsidRDefault="00D51D7F" w:rsidP="003E3467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D51D7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175</w:t>
            </w:r>
            <w:r w:rsidR="003E3467" w:rsidRPr="00396BC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51D7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081</w:t>
            </w:r>
          </w:p>
        </w:tc>
      </w:tr>
      <w:tr w:rsidR="003E3467" w:rsidRPr="00396BC1" w14:paraId="2BCB4CCB" w14:textId="77777777" w:rsidTr="00B016BC">
        <w:tc>
          <w:tcPr>
            <w:tcW w:w="2697" w:type="dxa"/>
            <w:tcBorders>
              <w:bottom w:val="nil"/>
            </w:tcBorders>
          </w:tcPr>
          <w:p w14:paraId="0F8EB7F1" w14:textId="77777777" w:rsidR="003E3467" w:rsidRPr="00D1322E" w:rsidRDefault="003E3467" w:rsidP="003E3467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D1322E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จำนวนภาษีตามอัตราภาษีเงินได้</w:t>
            </w:r>
          </w:p>
        </w:tc>
        <w:tc>
          <w:tcPr>
            <w:tcW w:w="710" w:type="dxa"/>
            <w:tcBorders>
              <w:bottom w:val="nil"/>
            </w:tcBorders>
          </w:tcPr>
          <w:p w14:paraId="71336221" w14:textId="3340DC5D" w:rsidR="003E3467" w:rsidRPr="005704F6" w:rsidRDefault="00D51D7F" w:rsidP="003E3467">
            <w:pPr>
              <w:pStyle w:val="acctfourfigures"/>
              <w:tabs>
                <w:tab w:val="clear" w:pos="765"/>
              </w:tabs>
              <w:spacing w:line="240" w:lineRule="auto"/>
              <w:ind w:left="-79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51D7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</w:t>
            </w:r>
          </w:p>
        </w:tc>
        <w:tc>
          <w:tcPr>
            <w:tcW w:w="241" w:type="dxa"/>
            <w:tcBorders>
              <w:bottom w:val="nil"/>
            </w:tcBorders>
          </w:tcPr>
          <w:p w14:paraId="5B487410" w14:textId="77777777" w:rsidR="003E3467" w:rsidRPr="005704F6" w:rsidRDefault="003E3467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70" w:type="dxa"/>
            <w:tcBorders>
              <w:top w:val="double" w:sz="4" w:space="0" w:color="auto"/>
              <w:bottom w:val="nil"/>
            </w:tcBorders>
          </w:tcPr>
          <w:p w14:paraId="05996F32" w14:textId="6F4322AC" w:rsidR="003E3467" w:rsidRPr="005704F6" w:rsidRDefault="00D51D7F" w:rsidP="003E3467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D51D7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44</w:t>
            </w:r>
            <w:r w:rsidR="00F556F2" w:rsidRPr="005704F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51D7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314</w:t>
            </w:r>
          </w:p>
        </w:tc>
        <w:tc>
          <w:tcPr>
            <w:tcW w:w="236" w:type="dxa"/>
            <w:tcBorders>
              <w:bottom w:val="nil"/>
            </w:tcBorders>
          </w:tcPr>
          <w:p w14:paraId="6A4B7B6C" w14:textId="77777777" w:rsidR="003E3467" w:rsidRPr="00396BC1" w:rsidRDefault="003E3467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46" w:type="dxa"/>
            <w:tcBorders>
              <w:bottom w:val="nil"/>
            </w:tcBorders>
          </w:tcPr>
          <w:p w14:paraId="6CCAC928" w14:textId="3042A17E" w:rsidR="003E3467" w:rsidRPr="00396BC1" w:rsidRDefault="00D51D7F" w:rsidP="003E3467">
            <w:pPr>
              <w:pStyle w:val="acctfourfigures"/>
              <w:tabs>
                <w:tab w:val="clear" w:pos="765"/>
              </w:tabs>
              <w:spacing w:line="240" w:lineRule="auto"/>
              <w:ind w:left="-79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51D7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</w:t>
            </w:r>
          </w:p>
        </w:tc>
        <w:tc>
          <w:tcPr>
            <w:tcW w:w="244" w:type="dxa"/>
            <w:tcBorders>
              <w:bottom w:val="nil"/>
            </w:tcBorders>
          </w:tcPr>
          <w:p w14:paraId="3A93E517" w14:textId="77777777" w:rsidR="003E3467" w:rsidRPr="00396BC1" w:rsidRDefault="003E3467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94" w:type="dxa"/>
            <w:tcBorders>
              <w:top w:val="double" w:sz="4" w:space="0" w:color="auto"/>
              <w:bottom w:val="nil"/>
            </w:tcBorders>
          </w:tcPr>
          <w:p w14:paraId="56C86A03" w14:textId="24C717F5" w:rsidR="003E3467" w:rsidRPr="00396BC1" w:rsidRDefault="00D51D7F" w:rsidP="003E3467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79" w:right="-120"/>
              <w:rPr>
                <w:rFonts w:asciiTheme="majorBidi" w:hAnsiTheme="majorBidi"/>
                <w:sz w:val="26"/>
                <w:szCs w:val="26"/>
                <w:lang w:val="en-US" w:bidi="th-TH"/>
              </w:rPr>
            </w:pPr>
            <w:r w:rsidRPr="00D51D7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43</w:t>
            </w:r>
            <w:r w:rsidR="003E3467" w:rsidRPr="00396BC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51D7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629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6197D9F1" w14:textId="77777777" w:rsidR="003E3467" w:rsidRPr="00396BC1" w:rsidRDefault="003E3467" w:rsidP="003E3467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14:paraId="1990DF20" w14:textId="0C25C91A" w:rsidR="003E3467" w:rsidRPr="00BA163E" w:rsidRDefault="00D51D7F" w:rsidP="003E3467">
            <w:pPr>
              <w:pStyle w:val="acctfourfigures"/>
              <w:tabs>
                <w:tab w:val="clear" w:pos="765"/>
              </w:tabs>
              <w:spacing w:line="240" w:lineRule="auto"/>
              <w:ind w:left="-79" w:right="-12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51D7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5CC89AB" w14:textId="77777777" w:rsidR="003E3467" w:rsidRPr="00BA163E" w:rsidRDefault="003E3467" w:rsidP="003E3467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1" w:type="dxa"/>
            <w:tcBorders>
              <w:top w:val="double" w:sz="4" w:space="0" w:color="auto"/>
              <w:bottom w:val="nil"/>
            </w:tcBorders>
          </w:tcPr>
          <w:p w14:paraId="72CA440D" w14:textId="3C436181" w:rsidR="003E3467" w:rsidRPr="00BA163E" w:rsidRDefault="00D51D7F" w:rsidP="003E3467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D51D7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43</w:t>
            </w:r>
            <w:r w:rsidR="00844F43" w:rsidRPr="00BA163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51D7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031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54A1AC3E" w14:textId="77777777" w:rsidR="003E3467" w:rsidRPr="00396BC1" w:rsidRDefault="003E3467" w:rsidP="003E3467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tcBorders>
              <w:top w:val="nil"/>
              <w:bottom w:val="nil"/>
            </w:tcBorders>
          </w:tcPr>
          <w:p w14:paraId="5959BABC" w14:textId="4EF95FD5" w:rsidR="003E3467" w:rsidRPr="00396BC1" w:rsidRDefault="00D51D7F" w:rsidP="003E3467">
            <w:pPr>
              <w:pStyle w:val="acctfourfigures"/>
              <w:tabs>
                <w:tab w:val="clear" w:pos="765"/>
              </w:tabs>
              <w:spacing w:line="240" w:lineRule="auto"/>
              <w:ind w:left="-79" w:right="-12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51D7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25DB3EF" w14:textId="77777777" w:rsidR="003E3467" w:rsidRPr="00396BC1" w:rsidRDefault="003E3467" w:rsidP="003E3467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1" w:type="dxa"/>
            <w:gridSpan w:val="2"/>
            <w:tcBorders>
              <w:top w:val="double" w:sz="4" w:space="0" w:color="auto"/>
              <w:bottom w:val="nil"/>
            </w:tcBorders>
          </w:tcPr>
          <w:p w14:paraId="3FCCB868" w14:textId="385EEDDB" w:rsidR="003E3467" w:rsidRPr="00396BC1" w:rsidRDefault="00D51D7F" w:rsidP="003E3467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D51D7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35</w:t>
            </w:r>
            <w:r w:rsidR="003E3467" w:rsidRPr="00396BC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51D7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016</w:t>
            </w:r>
          </w:p>
        </w:tc>
      </w:tr>
      <w:tr w:rsidR="003E3467" w:rsidRPr="00396BC1" w14:paraId="48E77A71" w14:textId="77777777" w:rsidTr="00B016BC">
        <w:tc>
          <w:tcPr>
            <w:tcW w:w="2697" w:type="dxa"/>
            <w:tcBorders>
              <w:bottom w:val="nil"/>
            </w:tcBorders>
          </w:tcPr>
          <w:p w14:paraId="39F96E68" w14:textId="77EC0DD5" w:rsidR="003E3467" w:rsidRPr="00D1322E" w:rsidRDefault="003E3467" w:rsidP="003E3467">
            <w:pPr>
              <w:spacing w:line="240" w:lineRule="auto"/>
              <w:ind w:left="159" w:hanging="1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322E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เงินปันผลรับที่ได้รับยกเว้นภาษี</w:t>
            </w:r>
          </w:p>
        </w:tc>
        <w:tc>
          <w:tcPr>
            <w:tcW w:w="710" w:type="dxa"/>
            <w:tcBorders>
              <w:bottom w:val="nil"/>
            </w:tcBorders>
          </w:tcPr>
          <w:p w14:paraId="310D69AB" w14:textId="77777777" w:rsidR="003E3467" w:rsidRPr="005704F6" w:rsidRDefault="003E3467" w:rsidP="003E3467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41" w:type="dxa"/>
            <w:tcBorders>
              <w:bottom w:val="nil"/>
            </w:tcBorders>
          </w:tcPr>
          <w:p w14:paraId="6A9B8F73" w14:textId="77777777" w:rsidR="003E3467" w:rsidRPr="005704F6" w:rsidRDefault="003E3467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70" w:type="dxa"/>
            <w:tcBorders>
              <w:top w:val="nil"/>
              <w:bottom w:val="nil"/>
            </w:tcBorders>
          </w:tcPr>
          <w:p w14:paraId="6CDB0FCF" w14:textId="35D5C3B3" w:rsidR="003E3467" w:rsidRPr="005704F6" w:rsidRDefault="00F556F2" w:rsidP="003E3467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5704F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</w:tcPr>
          <w:p w14:paraId="2AFA5AA8" w14:textId="77777777" w:rsidR="003E3467" w:rsidRPr="00396BC1" w:rsidRDefault="003E3467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46" w:type="dxa"/>
            <w:tcBorders>
              <w:bottom w:val="nil"/>
            </w:tcBorders>
          </w:tcPr>
          <w:p w14:paraId="6174AC95" w14:textId="77777777" w:rsidR="003E3467" w:rsidRPr="00396BC1" w:rsidRDefault="003E3467" w:rsidP="003E3467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44" w:type="dxa"/>
            <w:tcBorders>
              <w:bottom w:val="nil"/>
            </w:tcBorders>
          </w:tcPr>
          <w:p w14:paraId="540DA9E4" w14:textId="77777777" w:rsidR="003E3467" w:rsidRPr="00396BC1" w:rsidRDefault="003E3467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94" w:type="dxa"/>
            <w:tcBorders>
              <w:top w:val="nil"/>
              <w:bottom w:val="nil"/>
            </w:tcBorders>
          </w:tcPr>
          <w:p w14:paraId="2B3B80E6" w14:textId="529D4A3D" w:rsidR="003E3467" w:rsidRPr="00396BC1" w:rsidRDefault="003E3467" w:rsidP="003E3467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396BC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24CCAEB4" w14:textId="77777777" w:rsidR="003E3467" w:rsidRPr="00396BC1" w:rsidRDefault="003E3467" w:rsidP="003E3467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14:paraId="5B56FD3D" w14:textId="77777777" w:rsidR="003E3467" w:rsidRPr="00BA163E" w:rsidRDefault="003E3467" w:rsidP="003E3467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33E02CC" w14:textId="77777777" w:rsidR="003E3467" w:rsidRPr="00BA163E" w:rsidRDefault="003E3467" w:rsidP="003E3467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1" w:type="dxa"/>
            <w:tcBorders>
              <w:top w:val="nil"/>
              <w:bottom w:val="nil"/>
            </w:tcBorders>
          </w:tcPr>
          <w:p w14:paraId="6CFE2CB1" w14:textId="27F7AF2E" w:rsidR="003E3467" w:rsidRPr="00BA163E" w:rsidRDefault="000A6091" w:rsidP="003E3467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BA163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D51D7F" w:rsidRPr="00D51D7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</w:t>
            </w:r>
            <w:r w:rsidRPr="00BA163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51D7F" w:rsidRPr="00D51D7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400</w:t>
            </w:r>
            <w:r w:rsidRPr="00BA163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6E05614F" w14:textId="77777777" w:rsidR="003E3467" w:rsidRPr="00396BC1" w:rsidRDefault="003E3467" w:rsidP="003E3467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tcBorders>
              <w:top w:val="nil"/>
              <w:bottom w:val="nil"/>
            </w:tcBorders>
          </w:tcPr>
          <w:p w14:paraId="5F72F9D3" w14:textId="77777777" w:rsidR="003E3467" w:rsidRPr="00396BC1" w:rsidRDefault="003E3467" w:rsidP="003E3467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8E703AB" w14:textId="77777777" w:rsidR="003E3467" w:rsidRPr="00396BC1" w:rsidRDefault="003E3467" w:rsidP="003E3467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1" w:type="dxa"/>
            <w:gridSpan w:val="2"/>
            <w:tcBorders>
              <w:top w:val="nil"/>
              <w:bottom w:val="nil"/>
            </w:tcBorders>
          </w:tcPr>
          <w:p w14:paraId="3184A62B" w14:textId="2D26F461" w:rsidR="003E3467" w:rsidRPr="00396BC1" w:rsidRDefault="003E3467" w:rsidP="003E3467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396BC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D51D7F" w:rsidRPr="00D51D7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</w:t>
            </w:r>
            <w:r w:rsidRPr="00396BC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51D7F" w:rsidRPr="00D51D7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440</w:t>
            </w:r>
            <w:r w:rsidRPr="00396BC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3E3467" w:rsidRPr="00396BC1" w14:paraId="6DB6BBCE" w14:textId="77777777" w:rsidTr="00B016BC">
        <w:tc>
          <w:tcPr>
            <w:tcW w:w="2697" w:type="dxa"/>
            <w:tcBorders>
              <w:top w:val="nil"/>
            </w:tcBorders>
          </w:tcPr>
          <w:p w14:paraId="5E40131A" w14:textId="77777777" w:rsidR="003E3467" w:rsidRPr="00D1322E" w:rsidRDefault="003E3467" w:rsidP="003E3467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322E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ค่าใช้จ่ายต้องห้ามทางภาษี</w:t>
            </w:r>
          </w:p>
        </w:tc>
        <w:tc>
          <w:tcPr>
            <w:tcW w:w="710" w:type="dxa"/>
            <w:tcBorders>
              <w:top w:val="nil"/>
            </w:tcBorders>
          </w:tcPr>
          <w:p w14:paraId="5B29A3A9" w14:textId="77777777" w:rsidR="003E3467" w:rsidRPr="005704F6" w:rsidRDefault="003E3467" w:rsidP="003E3467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tcBorders>
              <w:top w:val="nil"/>
            </w:tcBorders>
          </w:tcPr>
          <w:p w14:paraId="677874B7" w14:textId="77777777" w:rsidR="003E3467" w:rsidRPr="005704F6" w:rsidRDefault="003E3467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70" w:type="dxa"/>
            <w:tcBorders>
              <w:top w:val="nil"/>
            </w:tcBorders>
          </w:tcPr>
          <w:p w14:paraId="13228705" w14:textId="6EA2A94D" w:rsidR="003E3467" w:rsidRPr="005704F6" w:rsidRDefault="00D51D7F" w:rsidP="003E3467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D51D7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="00F556F2" w:rsidRPr="00641BA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D51D7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800</w:t>
            </w:r>
          </w:p>
        </w:tc>
        <w:tc>
          <w:tcPr>
            <w:tcW w:w="236" w:type="dxa"/>
            <w:tcBorders>
              <w:top w:val="nil"/>
            </w:tcBorders>
          </w:tcPr>
          <w:p w14:paraId="2EA28BEE" w14:textId="77777777" w:rsidR="003E3467" w:rsidRPr="00396BC1" w:rsidRDefault="003E3467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46" w:type="dxa"/>
            <w:tcBorders>
              <w:top w:val="nil"/>
            </w:tcBorders>
          </w:tcPr>
          <w:p w14:paraId="2CDEFD62" w14:textId="77777777" w:rsidR="003E3467" w:rsidRPr="00396BC1" w:rsidRDefault="003E3467" w:rsidP="003E3467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4" w:type="dxa"/>
            <w:tcBorders>
              <w:top w:val="nil"/>
            </w:tcBorders>
          </w:tcPr>
          <w:p w14:paraId="01AB5CDE" w14:textId="77777777" w:rsidR="003E3467" w:rsidRPr="00396BC1" w:rsidRDefault="003E3467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94" w:type="dxa"/>
            <w:tcBorders>
              <w:top w:val="nil"/>
            </w:tcBorders>
          </w:tcPr>
          <w:p w14:paraId="26164FF8" w14:textId="5C95923E" w:rsidR="003E3467" w:rsidRPr="00396BC1" w:rsidRDefault="00D51D7F" w:rsidP="003E3467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D51D7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3E3467" w:rsidRPr="00396BC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51D7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970</w:t>
            </w:r>
          </w:p>
        </w:tc>
        <w:tc>
          <w:tcPr>
            <w:tcW w:w="241" w:type="dxa"/>
            <w:tcBorders>
              <w:top w:val="nil"/>
            </w:tcBorders>
          </w:tcPr>
          <w:p w14:paraId="4106B417" w14:textId="77777777" w:rsidR="003E3467" w:rsidRPr="00396BC1" w:rsidRDefault="003E3467" w:rsidP="003E3467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nil"/>
            </w:tcBorders>
          </w:tcPr>
          <w:p w14:paraId="39379C6A" w14:textId="77777777" w:rsidR="003E3467" w:rsidRPr="00BA163E" w:rsidRDefault="003E3467" w:rsidP="003E3467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257861FB" w14:textId="77777777" w:rsidR="003E3467" w:rsidRPr="00BA163E" w:rsidRDefault="003E3467" w:rsidP="003E3467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1" w:type="dxa"/>
            <w:tcBorders>
              <w:top w:val="nil"/>
            </w:tcBorders>
          </w:tcPr>
          <w:p w14:paraId="16539B00" w14:textId="463D7E23" w:rsidR="003E3467" w:rsidRPr="00BA163E" w:rsidRDefault="00D51D7F" w:rsidP="003E3467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D51D7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</w:p>
        </w:tc>
        <w:tc>
          <w:tcPr>
            <w:tcW w:w="240" w:type="dxa"/>
            <w:tcBorders>
              <w:top w:val="nil"/>
            </w:tcBorders>
          </w:tcPr>
          <w:p w14:paraId="206E070C" w14:textId="77777777" w:rsidR="003E3467" w:rsidRPr="00396BC1" w:rsidRDefault="003E3467" w:rsidP="003E3467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tcBorders>
              <w:top w:val="nil"/>
            </w:tcBorders>
          </w:tcPr>
          <w:p w14:paraId="38112C1B" w14:textId="77777777" w:rsidR="003E3467" w:rsidRPr="00396BC1" w:rsidRDefault="003E3467" w:rsidP="003E3467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05D5CBFF" w14:textId="77777777" w:rsidR="003E3467" w:rsidRPr="00396BC1" w:rsidRDefault="003E3467" w:rsidP="003E3467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1" w:type="dxa"/>
            <w:gridSpan w:val="2"/>
            <w:tcBorders>
              <w:top w:val="nil"/>
            </w:tcBorders>
          </w:tcPr>
          <w:p w14:paraId="75FFB459" w14:textId="70BA3833" w:rsidR="003E3467" w:rsidRPr="00396BC1" w:rsidRDefault="00D51D7F" w:rsidP="00DF4D03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D51D7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</w:tr>
      <w:tr w:rsidR="003E3467" w:rsidRPr="00396BC1" w14:paraId="2B716B7F" w14:textId="77777777" w:rsidTr="00B016BC">
        <w:tc>
          <w:tcPr>
            <w:tcW w:w="2697" w:type="dxa"/>
            <w:tcBorders>
              <w:bottom w:val="nil"/>
            </w:tcBorders>
          </w:tcPr>
          <w:p w14:paraId="164FC93F" w14:textId="77777777" w:rsidR="003E3467" w:rsidRPr="00D1322E" w:rsidRDefault="003E3467" w:rsidP="003E3467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322E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ค่าใช้จ่ายที่หักได้เพิ่มทางภาษี</w:t>
            </w:r>
          </w:p>
        </w:tc>
        <w:tc>
          <w:tcPr>
            <w:tcW w:w="710" w:type="dxa"/>
            <w:tcBorders>
              <w:bottom w:val="nil"/>
            </w:tcBorders>
          </w:tcPr>
          <w:p w14:paraId="0DE82FA9" w14:textId="77777777" w:rsidR="003E3467" w:rsidRPr="005704F6" w:rsidRDefault="003E3467" w:rsidP="003E3467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tcBorders>
              <w:bottom w:val="nil"/>
            </w:tcBorders>
          </w:tcPr>
          <w:p w14:paraId="1F791B99" w14:textId="77777777" w:rsidR="003E3467" w:rsidRPr="005704F6" w:rsidRDefault="003E3467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70" w:type="dxa"/>
            <w:tcBorders>
              <w:bottom w:val="nil"/>
            </w:tcBorders>
          </w:tcPr>
          <w:p w14:paraId="04246EB7" w14:textId="6AE72220" w:rsidR="003E3467" w:rsidRPr="005704F6" w:rsidRDefault="00F556F2" w:rsidP="003E3467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5704F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D51D7F" w:rsidRPr="00D51D7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645</w:t>
            </w:r>
            <w:r w:rsidRPr="005704F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</w:tcPr>
          <w:p w14:paraId="04B80374" w14:textId="77777777" w:rsidR="003E3467" w:rsidRPr="00396BC1" w:rsidRDefault="003E3467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46" w:type="dxa"/>
            <w:tcBorders>
              <w:bottom w:val="nil"/>
            </w:tcBorders>
          </w:tcPr>
          <w:p w14:paraId="2269299F" w14:textId="77777777" w:rsidR="003E3467" w:rsidRPr="00396BC1" w:rsidRDefault="003E3467" w:rsidP="003E3467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44" w:type="dxa"/>
            <w:tcBorders>
              <w:bottom w:val="nil"/>
            </w:tcBorders>
          </w:tcPr>
          <w:p w14:paraId="376E803F" w14:textId="77777777" w:rsidR="003E3467" w:rsidRPr="00396BC1" w:rsidRDefault="003E3467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94" w:type="dxa"/>
            <w:tcBorders>
              <w:bottom w:val="nil"/>
            </w:tcBorders>
          </w:tcPr>
          <w:p w14:paraId="253AAF4E" w14:textId="1F354E4B" w:rsidR="003E3467" w:rsidRPr="00396BC1" w:rsidRDefault="003E3467" w:rsidP="003E3467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79" w:right="-120"/>
              <w:rPr>
                <w:rFonts w:asciiTheme="majorBidi" w:hAnsiTheme="majorBidi"/>
                <w:sz w:val="26"/>
                <w:szCs w:val="26"/>
                <w:lang w:val="en-US"/>
              </w:rPr>
            </w:pPr>
            <w:r w:rsidRPr="00396BC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D51D7F" w:rsidRPr="00D51D7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468</w:t>
            </w:r>
            <w:r w:rsidRPr="00396BC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41" w:type="dxa"/>
            <w:tcBorders>
              <w:bottom w:val="nil"/>
            </w:tcBorders>
          </w:tcPr>
          <w:p w14:paraId="57640293" w14:textId="77777777" w:rsidR="003E3467" w:rsidRPr="00396BC1" w:rsidRDefault="003E3467" w:rsidP="003E3467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8" w:type="dxa"/>
            <w:tcBorders>
              <w:bottom w:val="nil"/>
            </w:tcBorders>
          </w:tcPr>
          <w:p w14:paraId="32C3A6EE" w14:textId="77777777" w:rsidR="003E3467" w:rsidRPr="00BA163E" w:rsidRDefault="003E3467" w:rsidP="003E3467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16E7D706" w14:textId="77777777" w:rsidR="003E3467" w:rsidRPr="00BA163E" w:rsidRDefault="003E3467" w:rsidP="003E3467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1" w:type="dxa"/>
            <w:tcBorders>
              <w:bottom w:val="nil"/>
            </w:tcBorders>
          </w:tcPr>
          <w:p w14:paraId="5730BD7F" w14:textId="4AF911F4" w:rsidR="003E3467" w:rsidRPr="00BA163E" w:rsidRDefault="00C56447" w:rsidP="003E3467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BA163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D51D7F" w:rsidRPr="00D51D7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639</w:t>
            </w:r>
            <w:r w:rsidRPr="00BA163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40" w:type="dxa"/>
            <w:tcBorders>
              <w:bottom w:val="nil"/>
            </w:tcBorders>
          </w:tcPr>
          <w:p w14:paraId="03E29372" w14:textId="77777777" w:rsidR="003E3467" w:rsidRPr="00396BC1" w:rsidRDefault="003E3467" w:rsidP="003E3467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tcBorders>
              <w:bottom w:val="nil"/>
            </w:tcBorders>
          </w:tcPr>
          <w:p w14:paraId="263F3BE1" w14:textId="77777777" w:rsidR="003E3467" w:rsidRPr="00396BC1" w:rsidRDefault="003E3467" w:rsidP="003E3467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62E8FACE" w14:textId="77777777" w:rsidR="003E3467" w:rsidRPr="00396BC1" w:rsidRDefault="003E3467" w:rsidP="003E3467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1" w:type="dxa"/>
            <w:gridSpan w:val="2"/>
            <w:tcBorders>
              <w:bottom w:val="nil"/>
            </w:tcBorders>
          </w:tcPr>
          <w:p w14:paraId="1EEAA966" w14:textId="6F4768C8" w:rsidR="003E3467" w:rsidRPr="00396BC1" w:rsidRDefault="003E3467" w:rsidP="003E3467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96BC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D51D7F" w:rsidRPr="00D51D7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427</w:t>
            </w:r>
            <w:r w:rsidRPr="00396BC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3E3467" w:rsidRPr="00396BC1" w14:paraId="5459E1AB" w14:textId="77777777" w:rsidTr="00B016BC">
        <w:tc>
          <w:tcPr>
            <w:tcW w:w="2697" w:type="dxa"/>
            <w:tcBorders>
              <w:top w:val="nil"/>
            </w:tcBorders>
          </w:tcPr>
          <w:p w14:paraId="16CC5BF8" w14:textId="7C1F5E4A" w:rsidR="003E3467" w:rsidRPr="00D1322E" w:rsidRDefault="003E3467" w:rsidP="003E3467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D1322E">
              <w:rPr>
                <w:rFonts w:asciiTheme="majorBidi" w:hAnsiTheme="majorBidi" w:cstheme="majorBidi"/>
                <w:sz w:val="26"/>
                <w:szCs w:val="26"/>
                <w:cs/>
              </w:rPr>
              <w:t>ภาษีงวดก่อนที่บันทึกต่ำไปสูงไป</w:t>
            </w:r>
          </w:p>
        </w:tc>
        <w:tc>
          <w:tcPr>
            <w:tcW w:w="710" w:type="dxa"/>
            <w:tcBorders>
              <w:top w:val="nil"/>
            </w:tcBorders>
          </w:tcPr>
          <w:p w14:paraId="38F0EB4C" w14:textId="77777777" w:rsidR="003E3467" w:rsidRPr="005704F6" w:rsidRDefault="003E3467" w:rsidP="003E3467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41" w:type="dxa"/>
            <w:tcBorders>
              <w:top w:val="nil"/>
            </w:tcBorders>
          </w:tcPr>
          <w:p w14:paraId="0D7F90EA" w14:textId="77777777" w:rsidR="003E3467" w:rsidRPr="005704F6" w:rsidRDefault="003E3467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70" w:type="dxa"/>
            <w:tcBorders>
              <w:top w:val="nil"/>
            </w:tcBorders>
          </w:tcPr>
          <w:p w14:paraId="71E70D5D" w14:textId="0F7B4D28" w:rsidR="003E3467" w:rsidRPr="005704F6" w:rsidRDefault="00F556F2" w:rsidP="00F556F2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704F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D51D7F" w:rsidRPr="00D51D7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</w:t>
            </w:r>
            <w:r w:rsidRPr="005704F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36" w:type="dxa"/>
            <w:tcBorders>
              <w:top w:val="nil"/>
            </w:tcBorders>
          </w:tcPr>
          <w:p w14:paraId="47F89701" w14:textId="77777777" w:rsidR="003E3467" w:rsidRPr="00396BC1" w:rsidRDefault="003E3467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46" w:type="dxa"/>
            <w:tcBorders>
              <w:top w:val="nil"/>
            </w:tcBorders>
          </w:tcPr>
          <w:p w14:paraId="26C5E2B2" w14:textId="77777777" w:rsidR="003E3467" w:rsidRPr="00396BC1" w:rsidRDefault="003E3467" w:rsidP="003E3467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4" w:type="dxa"/>
            <w:tcBorders>
              <w:top w:val="nil"/>
            </w:tcBorders>
          </w:tcPr>
          <w:p w14:paraId="10969EA2" w14:textId="77777777" w:rsidR="003E3467" w:rsidRPr="00396BC1" w:rsidRDefault="003E3467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94" w:type="dxa"/>
            <w:tcBorders>
              <w:top w:val="nil"/>
            </w:tcBorders>
          </w:tcPr>
          <w:p w14:paraId="7D5069C4" w14:textId="58A09FF8" w:rsidR="003E3467" w:rsidRPr="00396BC1" w:rsidRDefault="003E3467" w:rsidP="00DF4D03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79" w:right="-120"/>
              <w:rPr>
                <w:rFonts w:asciiTheme="majorBidi" w:hAnsiTheme="majorBidi"/>
                <w:sz w:val="26"/>
                <w:szCs w:val="26"/>
                <w:lang w:val="en-US"/>
              </w:rPr>
            </w:pPr>
            <w:r w:rsidRPr="00396BC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1" w:type="dxa"/>
            <w:tcBorders>
              <w:top w:val="nil"/>
            </w:tcBorders>
          </w:tcPr>
          <w:p w14:paraId="10F677E5" w14:textId="77777777" w:rsidR="003E3467" w:rsidRPr="00396BC1" w:rsidRDefault="003E3467" w:rsidP="003E3467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nil"/>
            </w:tcBorders>
          </w:tcPr>
          <w:p w14:paraId="5A62510D" w14:textId="77777777" w:rsidR="003E3467" w:rsidRPr="00BA163E" w:rsidRDefault="003E3467" w:rsidP="003E3467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08CC36CB" w14:textId="77777777" w:rsidR="003E3467" w:rsidRPr="00BA163E" w:rsidRDefault="003E3467" w:rsidP="003E3467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1" w:type="dxa"/>
            <w:tcBorders>
              <w:top w:val="nil"/>
            </w:tcBorders>
          </w:tcPr>
          <w:p w14:paraId="1D5EBFC6" w14:textId="5D95533D" w:rsidR="003E3467" w:rsidRPr="00BA163E" w:rsidRDefault="00C56447" w:rsidP="00C56447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BA163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D51D7F" w:rsidRPr="00D51D7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</w:t>
            </w:r>
            <w:r w:rsidRPr="00BA163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40" w:type="dxa"/>
            <w:tcBorders>
              <w:top w:val="nil"/>
            </w:tcBorders>
          </w:tcPr>
          <w:p w14:paraId="56EFC0FB" w14:textId="77777777" w:rsidR="003E3467" w:rsidRPr="00396BC1" w:rsidRDefault="003E3467" w:rsidP="003E3467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tcBorders>
              <w:top w:val="nil"/>
            </w:tcBorders>
          </w:tcPr>
          <w:p w14:paraId="46CB43E9" w14:textId="77777777" w:rsidR="003E3467" w:rsidRPr="00396BC1" w:rsidRDefault="003E3467" w:rsidP="003E3467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7EF91C9B" w14:textId="77777777" w:rsidR="003E3467" w:rsidRPr="00396BC1" w:rsidRDefault="003E3467" w:rsidP="003E3467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1" w:type="dxa"/>
            <w:gridSpan w:val="2"/>
            <w:tcBorders>
              <w:top w:val="nil"/>
            </w:tcBorders>
          </w:tcPr>
          <w:p w14:paraId="35CB53C8" w14:textId="26821145" w:rsidR="003E3467" w:rsidRPr="00396BC1" w:rsidRDefault="003E3467" w:rsidP="00DF4D03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396BC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3E3467" w:rsidRPr="00396BC1" w14:paraId="5B70CCA4" w14:textId="77777777" w:rsidTr="00B016BC">
        <w:tc>
          <w:tcPr>
            <w:tcW w:w="2697" w:type="dxa"/>
            <w:tcBorders>
              <w:top w:val="nil"/>
              <w:bottom w:val="nil"/>
            </w:tcBorders>
          </w:tcPr>
          <w:p w14:paraId="323BE4B4" w14:textId="6F5DD191" w:rsidR="003E3467" w:rsidRPr="00D1322E" w:rsidRDefault="003E3467" w:rsidP="003E3467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1322E">
              <w:rPr>
                <w:rFonts w:asciiTheme="majorBidi" w:hAnsiTheme="majorBidi" w:cstheme="majorBidi"/>
                <w:sz w:val="26"/>
                <w:szCs w:val="26"/>
                <w:cs/>
              </w:rPr>
              <w:t>การกลับรายการภาษีเงินได้รอตัดบัญชีที่บันทึกไว้และอื่นๆ</w:t>
            </w:r>
          </w:p>
        </w:tc>
        <w:tc>
          <w:tcPr>
            <w:tcW w:w="710" w:type="dxa"/>
            <w:tcBorders>
              <w:top w:val="nil"/>
              <w:bottom w:val="single" w:sz="4" w:space="0" w:color="auto"/>
            </w:tcBorders>
          </w:tcPr>
          <w:p w14:paraId="3EC18AC2" w14:textId="77777777" w:rsidR="003E3467" w:rsidRPr="005704F6" w:rsidRDefault="003E3467" w:rsidP="003E3467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21F50540" w14:textId="77777777" w:rsidR="003E3467" w:rsidRPr="005704F6" w:rsidRDefault="003E3467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70" w:type="dxa"/>
            <w:tcBorders>
              <w:top w:val="nil"/>
              <w:bottom w:val="single" w:sz="4" w:space="0" w:color="auto"/>
            </w:tcBorders>
          </w:tcPr>
          <w:p w14:paraId="7B85167E" w14:textId="77777777" w:rsidR="003E3467" w:rsidRPr="005704F6" w:rsidRDefault="003E3467" w:rsidP="003E3467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EF58AB4" w14:textId="0772E0B1" w:rsidR="003E3467" w:rsidRPr="005704F6" w:rsidRDefault="00625949" w:rsidP="003E3467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5704F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D51D7F" w:rsidRPr="00D51D7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Pr="005704F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51D7F" w:rsidRPr="00D51D7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137</w:t>
            </w:r>
            <w:r w:rsidRPr="005704F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CD6E2A5" w14:textId="77777777" w:rsidR="003E3467" w:rsidRPr="00396BC1" w:rsidRDefault="003E3467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46" w:type="dxa"/>
            <w:tcBorders>
              <w:top w:val="nil"/>
              <w:bottom w:val="single" w:sz="4" w:space="0" w:color="auto"/>
            </w:tcBorders>
          </w:tcPr>
          <w:p w14:paraId="5AC1CA2D" w14:textId="77777777" w:rsidR="003E3467" w:rsidRPr="00396BC1" w:rsidRDefault="003E3467" w:rsidP="003E3467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44" w:type="dxa"/>
            <w:tcBorders>
              <w:top w:val="nil"/>
              <w:bottom w:val="nil"/>
            </w:tcBorders>
          </w:tcPr>
          <w:p w14:paraId="57761276" w14:textId="77777777" w:rsidR="003E3467" w:rsidRPr="00396BC1" w:rsidRDefault="003E3467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94" w:type="dxa"/>
            <w:tcBorders>
              <w:top w:val="nil"/>
              <w:bottom w:val="single" w:sz="4" w:space="0" w:color="auto"/>
            </w:tcBorders>
          </w:tcPr>
          <w:p w14:paraId="374779BC" w14:textId="77777777" w:rsidR="003E3467" w:rsidRPr="00396BC1" w:rsidRDefault="003E3467" w:rsidP="003E3467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6197123" w14:textId="151E85B3" w:rsidR="003E3467" w:rsidRPr="00396BC1" w:rsidRDefault="003E3467" w:rsidP="00FA2A28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79" w:right="-120"/>
              <w:rPr>
                <w:rFonts w:asciiTheme="majorBidi" w:hAnsiTheme="majorBidi"/>
                <w:sz w:val="26"/>
                <w:szCs w:val="26"/>
                <w:lang w:val="en-US"/>
              </w:rPr>
            </w:pPr>
            <w:r w:rsidRPr="00396BC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D51D7F" w:rsidRPr="00D51D7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Pr="00396BC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51D7F" w:rsidRPr="00D51D7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067</w:t>
            </w:r>
            <w:r w:rsidRPr="00396BC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5916203C" w14:textId="77777777" w:rsidR="003E3467" w:rsidRPr="00396BC1" w:rsidRDefault="003E3467" w:rsidP="003E3467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nil"/>
              <w:bottom w:val="single" w:sz="4" w:space="0" w:color="auto"/>
            </w:tcBorders>
          </w:tcPr>
          <w:p w14:paraId="40DF7371" w14:textId="77777777" w:rsidR="003E3467" w:rsidRPr="00BA163E" w:rsidRDefault="003E3467" w:rsidP="003E3467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75C8121" w14:textId="77777777" w:rsidR="003E3467" w:rsidRPr="00BA163E" w:rsidRDefault="003E3467" w:rsidP="003E3467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1" w:type="dxa"/>
            <w:tcBorders>
              <w:top w:val="nil"/>
              <w:bottom w:val="single" w:sz="4" w:space="0" w:color="auto"/>
            </w:tcBorders>
          </w:tcPr>
          <w:p w14:paraId="0267F4D6" w14:textId="77777777" w:rsidR="003E3467" w:rsidRPr="00BA163E" w:rsidRDefault="003E3467" w:rsidP="003E3467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6A95E6E" w14:textId="0E35B585" w:rsidR="003E3467" w:rsidRPr="00BA163E" w:rsidRDefault="00C56447" w:rsidP="003E3467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BA163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D51D7F" w:rsidRPr="00D51D7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Pr="00BA163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51D7F" w:rsidRPr="00D51D7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138</w:t>
            </w:r>
            <w:r w:rsidRPr="00BA163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1A98731C" w14:textId="77777777" w:rsidR="003E3467" w:rsidRPr="00396BC1" w:rsidRDefault="003E3467" w:rsidP="003E3467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tcBorders>
              <w:top w:val="nil"/>
              <w:bottom w:val="single" w:sz="4" w:space="0" w:color="auto"/>
            </w:tcBorders>
          </w:tcPr>
          <w:p w14:paraId="6584C825" w14:textId="77777777" w:rsidR="003E3467" w:rsidRPr="00396BC1" w:rsidRDefault="003E3467" w:rsidP="003E3467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1FF1E84" w14:textId="77777777" w:rsidR="003E3467" w:rsidRPr="00396BC1" w:rsidRDefault="003E3467" w:rsidP="003E3467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1" w:type="dxa"/>
            <w:gridSpan w:val="2"/>
            <w:tcBorders>
              <w:top w:val="nil"/>
              <w:bottom w:val="single" w:sz="4" w:space="0" w:color="auto"/>
            </w:tcBorders>
          </w:tcPr>
          <w:p w14:paraId="527D0094" w14:textId="77777777" w:rsidR="003E3467" w:rsidRPr="00396BC1" w:rsidRDefault="003E3467" w:rsidP="003E3467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7DF4542" w14:textId="3EF8A638" w:rsidR="003E3467" w:rsidRPr="00396BC1" w:rsidRDefault="003E3467" w:rsidP="003E3467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396BC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D51D7F" w:rsidRPr="00D51D7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Pr="00396BC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51D7F" w:rsidRPr="00D51D7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196</w:t>
            </w:r>
            <w:r w:rsidRPr="00396BC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3E3467" w:rsidRPr="00396BC1" w14:paraId="2730FD12" w14:textId="77777777" w:rsidTr="00B016BC">
        <w:tc>
          <w:tcPr>
            <w:tcW w:w="2697" w:type="dxa"/>
            <w:tcBorders>
              <w:bottom w:val="nil"/>
            </w:tcBorders>
          </w:tcPr>
          <w:p w14:paraId="11679D5A" w14:textId="77777777" w:rsidR="003E3467" w:rsidRPr="00396BC1" w:rsidRDefault="003E3467" w:rsidP="003E3467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710" w:type="dxa"/>
            <w:tcBorders>
              <w:top w:val="single" w:sz="4" w:space="0" w:color="auto"/>
              <w:bottom w:val="double" w:sz="4" w:space="0" w:color="auto"/>
            </w:tcBorders>
          </w:tcPr>
          <w:p w14:paraId="4F0C3D24" w14:textId="4AE10780" w:rsidR="003E3467" w:rsidRPr="005704F6" w:rsidRDefault="00D51D7F" w:rsidP="003E3467">
            <w:pPr>
              <w:pStyle w:val="acctfourfigures"/>
              <w:tabs>
                <w:tab w:val="clear" w:pos="765"/>
              </w:tabs>
              <w:spacing w:line="240" w:lineRule="auto"/>
              <w:ind w:left="-79" w:right="-1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20</w:t>
            </w:r>
          </w:p>
        </w:tc>
        <w:tc>
          <w:tcPr>
            <w:tcW w:w="241" w:type="dxa"/>
            <w:tcBorders>
              <w:bottom w:val="nil"/>
            </w:tcBorders>
          </w:tcPr>
          <w:p w14:paraId="239277CE" w14:textId="77777777" w:rsidR="003E3467" w:rsidRPr="005704F6" w:rsidRDefault="003E3467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</w:tcPr>
          <w:p w14:paraId="450AD8A0" w14:textId="078B8F81" w:rsidR="003E3467" w:rsidRPr="005704F6" w:rsidRDefault="00D51D7F" w:rsidP="003E3467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79" w:right="-12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45</w:t>
            </w:r>
            <w:r w:rsidR="003F7FB9" w:rsidRPr="005704F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320</w:t>
            </w:r>
          </w:p>
        </w:tc>
        <w:tc>
          <w:tcPr>
            <w:tcW w:w="236" w:type="dxa"/>
            <w:tcBorders>
              <w:bottom w:val="nil"/>
            </w:tcBorders>
          </w:tcPr>
          <w:p w14:paraId="4C255435" w14:textId="77777777" w:rsidR="003E3467" w:rsidRPr="00396BC1" w:rsidRDefault="003E3467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46" w:type="dxa"/>
            <w:tcBorders>
              <w:top w:val="single" w:sz="4" w:space="0" w:color="auto"/>
              <w:bottom w:val="double" w:sz="4" w:space="0" w:color="auto"/>
            </w:tcBorders>
          </w:tcPr>
          <w:p w14:paraId="4F1C462D" w14:textId="76D8F7F8" w:rsidR="003E3467" w:rsidRPr="00396BC1" w:rsidRDefault="00D51D7F" w:rsidP="003E3467">
            <w:pPr>
              <w:pStyle w:val="acctfourfigures"/>
              <w:tabs>
                <w:tab w:val="clear" w:pos="765"/>
              </w:tabs>
              <w:spacing w:line="240" w:lineRule="auto"/>
              <w:ind w:left="-79" w:right="-1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19</w:t>
            </w:r>
          </w:p>
        </w:tc>
        <w:tc>
          <w:tcPr>
            <w:tcW w:w="244" w:type="dxa"/>
            <w:tcBorders>
              <w:bottom w:val="nil"/>
            </w:tcBorders>
          </w:tcPr>
          <w:p w14:paraId="0ABD0CC9" w14:textId="77777777" w:rsidR="003E3467" w:rsidRPr="00396BC1" w:rsidRDefault="003E3467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</w:tcPr>
          <w:p w14:paraId="11A025BB" w14:textId="3957AACD" w:rsidR="003E3467" w:rsidRPr="00396BC1" w:rsidRDefault="00D51D7F" w:rsidP="003E3467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79" w:right="-12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42</w:t>
            </w:r>
            <w:r w:rsidR="003E3467" w:rsidRPr="00396BC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064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47D43EF1" w14:textId="77777777" w:rsidR="003E3467" w:rsidRPr="00396BC1" w:rsidRDefault="003E3467" w:rsidP="003E3467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</w:tcPr>
          <w:p w14:paraId="347F6C62" w14:textId="6E8CC9E5" w:rsidR="003E3467" w:rsidRPr="00BA163E" w:rsidRDefault="00D51D7F" w:rsidP="003E3467">
            <w:pPr>
              <w:pStyle w:val="acctfourfigures"/>
              <w:tabs>
                <w:tab w:val="clear" w:pos="765"/>
              </w:tabs>
              <w:spacing w:line="240" w:lineRule="auto"/>
              <w:ind w:left="-79" w:right="-1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14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76DB45C" w14:textId="77777777" w:rsidR="003E3467" w:rsidRPr="00BA163E" w:rsidRDefault="003E3467" w:rsidP="003E3467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double" w:sz="4" w:space="0" w:color="auto"/>
            </w:tcBorders>
          </w:tcPr>
          <w:p w14:paraId="66ACEF35" w14:textId="327C91D0" w:rsidR="003E3467" w:rsidRPr="00BA163E" w:rsidRDefault="00D51D7F" w:rsidP="003E3467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29</w:t>
            </w:r>
            <w:r w:rsidR="00C56447" w:rsidRPr="00BA163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846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1361B087" w14:textId="77777777" w:rsidR="003E3467" w:rsidRPr="00396BC1" w:rsidRDefault="003E3467" w:rsidP="003E3467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</w:tcPr>
          <w:p w14:paraId="25BDF094" w14:textId="3216C2F6" w:rsidR="003E3467" w:rsidRPr="00396BC1" w:rsidRDefault="00D51D7F" w:rsidP="003E3467">
            <w:pPr>
              <w:pStyle w:val="acctfourfigures"/>
              <w:tabs>
                <w:tab w:val="clear" w:pos="765"/>
              </w:tabs>
              <w:spacing w:line="240" w:lineRule="auto"/>
              <w:ind w:left="-79" w:right="-1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2C326D3" w14:textId="77777777" w:rsidR="003E3467" w:rsidRPr="00396BC1" w:rsidRDefault="003E3467" w:rsidP="003E3467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3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3B523F4" w14:textId="487A1BB7" w:rsidR="003E3467" w:rsidRPr="00396BC1" w:rsidRDefault="00D51D7F" w:rsidP="003E3467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16</w:t>
            </w:r>
            <w:r w:rsidR="003E3467" w:rsidRPr="00396BC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954</w:t>
            </w:r>
          </w:p>
        </w:tc>
      </w:tr>
    </w:tbl>
    <w:p w14:paraId="2ECD8E21" w14:textId="28132E56" w:rsidR="00DE1144" w:rsidRPr="00396BC1" w:rsidRDefault="00DE1144">
      <w:pPr>
        <w:rPr>
          <w:rFonts w:asciiTheme="majorBidi" w:hAnsiTheme="majorBidi" w:cstheme="majorBidi"/>
          <w:sz w:val="30"/>
          <w:szCs w:val="30"/>
        </w:rPr>
      </w:pPr>
    </w:p>
    <w:tbl>
      <w:tblPr>
        <w:tblW w:w="10287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82"/>
        <w:gridCol w:w="828"/>
        <w:gridCol w:w="236"/>
        <w:gridCol w:w="775"/>
        <w:gridCol w:w="236"/>
        <w:gridCol w:w="754"/>
        <w:gridCol w:w="236"/>
        <w:gridCol w:w="737"/>
        <w:gridCol w:w="241"/>
        <w:gridCol w:w="647"/>
        <w:gridCol w:w="236"/>
        <w:gridCol w:w="721"/>
        <w:gridCol w:w="240"/>
        <w:gridCol w:w="754"/>
        <w:gridCol w:w="236"/>
        <w:gridCol w:w="728"/>
      </w:tblGrid>
      <w:tr w:rsidR="002C7281" w:rsidRPr="00396BC1" w14:paraId="07640A2A" w14:textId="77777777" w:rsidTr="001A593B">
        <w:trPr>
          <w:tblHeader/>
        </w:trPr>
        <w:tc>
          <w:tcPr>
            <w:tcW w:w="2682" w:type="dxa"/>
          </w:tcPr>
          <w:p w14:paraId="723711A3" w14:textId="5E108F27" w:rsidR="002C7281" w:rsidRPr="00396BC1" w:rsidRDefault="002C7281" w:rsidP="00940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3802" w:type="dxa"/>
            <w:gridSpan w:val="7"/>
            <w:vAlign w:val="bottom"/>
          </w:tcPr>
          <w:p w14:paraId="45AC7C5F" w14:textId="5D64D181" w:rsidR="002C7281" w:rsidRPr="00396BC1" w:rsidRDefault="002C7281" w:rsidP="00940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  <w:r w:rsidRPr="00396BC1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1" w:type="dxa"/>
            <w:vAlign w:val="bottom"/>
          </w:tcPr>
          <w:p w14:paraId="052C208E" w14:textId="77777777" w:rsidR="002C7281" w:rsidRPr="00396BC1" w:rsidRDefault="002C7281" w:rsidP="00940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</w:p>
        </w:tc>
        <w:tc>
          <w:tcPr>
            <w:tcW w:w="3562" w:type="dxa"/>
            <w:gridSpan w:val="7"/>
            <w:vAlign w:val="bottom"/>
          </w:tcPr>
          <w:p w14:paraId="08E9AB7A" w14:textId="77777777" w:rsidR="002C7281" w:rsidRPr="00396BC1" w:rsidRDefault="002C7281" w:rsidP="00940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  <w:r w:rsidRPr="00396BC1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C7281" w:rsidRPr="00396BC1" w14:paraId="53B4EFFC" w14:textId="77777777" w:rsidTr="001A593B">
        <w:trPr>
          <w:tblHeader/>
        </w:trPr>
        <w:tc>
          <w:tcPr>
            <w:tcW w:w="2682" w:type="dxa"/>
          </w:tcPr>
          <w:p w14:paraId="23E6B27E" w14:textId="77777777" w:rsidR="002C7281" w:rsidRPr="00E65F72" w:rsidRDefault="002C7281" w:rsidP="00940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E65F7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839" w:type="dxa"/>
            <w:gridSpan w:val="3"/>
          </w:tcPr>
          <w:p w14:paraId="645A5F51" w14:textId="77777777" w:rsidR="002C7281" w:rsidRPr="00396BC1" w:rsidRDefault="002C7281" w:rsidP="00940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396BC1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36" w:type="dxa"/>
          </w:tcPr>
          <w:p w14:paraId="7A079491" w14:textId="77777777" w:rsidR="002C7281" w:rsidRPr="00396BC1" w:rsidRDefault="002C7281" w:rsidP="00940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727" w:type="dxa"/>
            <w:gridSpan w:val="3"/>
          </w:tcPr>
          <w:p w14:paraId="0FDB7F55" w14:textId="77777777" w:rsidR="002C7281" w:rsidRPr="00396BC1" w:rsidRDefault="002C7281" w:rsidP="00940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396BC1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241" w:type="dxa"/>
          </w:tcPr>
          <w:p w14:paraId="72B08EB5" w14:textId="77777777" w:rsidR="002C7281" w:rsidRPr="00396BC1" w:rsidRDefault="002C7281" w:rsidP="00940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604" w:type="dxa"/>
            <w:gridSpan w:val="3"/>
          </w:tcPr>
          <w:p w14:paraId="7A5FA3BF" w14:textId="77777777" w:rsidR="002C7281" w:rsidRPr="00396BC1" w:rsidRDefault="002C7281" w:rsidP="00940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396BC1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40" w:type="dxa"/>
          </w:tcPr>
          <w:p w14:paraId="4219C91A" w14:textId="77777777" w:rsidR="002C7281" w:rsidRPr="00396BC1" w:rsidRDefault="002C7281" w:rsidP="00940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718" w:type="dxa"/>
            <w:gridSpan w:val="3"/>
          </w:tcPr>
          <w:p w14:paraId="7244C7E1" w14:textId="77777777" w:rsidR="002C7281" w:rsidRPr="00396BC1" w:rsidRDefault="002C7281" w:rsidP="00940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396BC1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หนี้สิน</w:t>
            </w:r>
          </w:p>
        </w:tc>
      </w:tr>
      <w:tr w:rsidR="00F35DD6" w:rsidRPr="00396BC1" w14:paraId="4DD816A4" w14:textId="77777777" w:rsidTr="006414D3">
        <w:trPr>
          <w:tblHeader/>
        </w:trPr>
        <w:tc>
          <w:tcPr>
            <w:tcW w:w="2682" w:type="dxa"/>
          </w:tcPr>
          <w:p w14:paraId="5F676A17" w14:textId="06A716F8" w:rsidR="00F35DD6" w:rsidRPr="00D1322E" w:rsidRDefault="00F35DD6" w:rsidP="00DF4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D1322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D51D7F" w:rsidRPr="00D51D7F">
              <w:rPr>
                <w:rFonts w:asciiTheme="majorBidi" w:hAnsiTheme="majorBidi"/>
                <w:b/>
                <w:i/>
                <w:sz w:val="26"/>
                <w:szCs w:val="30"/>
              </w:rPr>
              <w:t>31</w:t>
            </w:r>
            <w:r w:rsidRPr="00D1322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D1322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828" w:type="dxa"/>
          </w:tcPr>
          <w:p w14:paraId="1D5DE281" w14:textId="5A0315D7" w:rsidR="00F35DD6" w:rsidRPr="00396BC1" w:rsidRDefault="00D51D7F" w:rsidP="00F35DD6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51D7F"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236" w:type="dxa"/>
          </w:tcPr>
          <w:p w14:paraId="35C722CA" w14:textId="77777777" w:rsidR="00F35DD6" w:rsidRPr="00396BC1" w:rsidRDefault="00F35DD6" w:rsidP="00F35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75" w:type="dxa"/>
            <w:tcBorders>
              <w:bottom w:val="nil"/>
            </w:tcBorders>
          </w:tcPr>
          <w:p w14:paraId="338E7481" w14:textId="2E6D62B3" w:rsidR="00F35DD6" w:rsidRPr="00396BC1" w:rsidRDefault="00D51D7F" w:rsidP="00F35DD6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51D7F"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236" w:type="dxa"/>
          </w:tcPr>
          <w:p w14:paraId="7B183986" w14:textId="77777777" w:rsidR="00F35DD6" w:rsidRPr="00396BC1" w:rsidRDefault="00F35DD6" w:rsidP="00F35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54" w:type="dxa"/>
          </w:tcPr>
          <w:p w14:paraId="6B63C083" w14:textId="4B9DA195" w:rsidR="00F35DD6" w:rsidRPr="00396BC1" w:rsidRDefault="00D51D7F" w:rsidP="00F35DD6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51D7F"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236" w:type="dxa"/>
          </w:tcPr>
          <w:p w14:paraId="6CDD6516" w14:textId="77777777" w:rsidR="00F35DD6" w:rsidRPr="00396BC1" w:rsidRDefault="00F35DD6" w:rsidP="00F35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37" w:type="dxa"/>
            <w:tcBorders>
              <w:bottom w:val="nil"/>
            </w:tcBorders>
          </w:tcPr>
          <w:p w14:paraId="047BF4CE" w14:textId="2F19674C" w:rsidR="00F35DD6" w:rsidRPr="00396BC1" w:rsidRDefault="00D51D7F" w:rsidP="00F35DD6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51D7F"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241" w:type="dxa"/>
            <w:tcBorders>
              <w:bottom w:val="nil"/>
            </w:tcBorders>
          </w:tcPr>
          <w:p w14:paraId="226B4766" w14:textId="77777777" w:rsidR="00F35DD6" w:rsidRPr="00396BC1" w:rsidRDefault="00F35DD6" w:rsidP="00F35DD6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647" w:type="dxa"/>
            <w:tcBorders>
              <w:bottom w:val="nil"/>
            </w:tcBorders>
          </w:tcPr>
          <w:p w14:paraId="089ECF40" w14:textId="0DA9795F" w:rsidR="00F35DD6" w:rsidRPr="00396BC1" w:rsidRDefault="00D51D7F" w:rsidP="00F35DD6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51D7F"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236" w:type="dxa"/>
            <w:tcBorders>
              <w:bottom w:val="nil"/>
            </w:tcBorders>
          </w:tcPr>
          <w:p w14:paraId="4F8190C2" w14:textId="77777777" w:rsidR="00F35DD6" w:rsidRPr="00396BC1" w:rsidRDefault="00F35DD6" w:rsidP="00F35DD6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21" w:type="dxa"/>
            <w:tcBorders>
              <w:bottom w:val="nil"/>
            </w:tcBorders>
          </w:tcPr>
          <w:p w14:paraId="389B3965" w14:textId="1DDAD946" w:rsidR="00F35DD6" w:rsidRPr="00396BC1" w:rsidRDefault="00D51D7F" w:rsidP="00F35DD6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51D7F"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240" w:type="dxa"/>
            <w:tcBorders>
              <w:bottom w:val="nil"/>
            </w:tcBorders>
          </w:tcPr>
          <w:p w14:paraId="35F5A624" w14:textId="77777777" w:rsidR="00F35DD6" w:rsidRPr="00396BC1" w:rsidRDefault="00F35DD6" w:rsidP="00F35DD6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54" w:type="dxa"/>
            <w:tcBorders>
              <w:bottom w:val="nil"/>
            </w:tcBorders>
          </w:tcPr>
          <w:p w14:paraId="2BF393BD" w14:textId="14C8F957" w:rsidR="00F35DD6" w:rsidRPr="00396BC1" w:rsidRDefault="00D51D7F" w:rsidP="00F35DD6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51D7F"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236" w:type="dxa"/>
            <w:tcBorders>
              <w:bottom w:val="nil"/>
            </w:tcBorders>
          </w:tcPr>
          <w:p w14:paraId="3A777946" w14:textId="77777777" w:rsidR="00F35DD6" w:rsidRPr="00396BC1" w:rsidRDefault="00F35DD6" w:rsidP="00F35DD6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28" w:type="dxa"/>
            <w:tcBorders>
              <w:bottom w:val="nil"/>
            </w:tcBorders>
          </w:tcPr>
          <w:p w14:paraId="14745470" w14:textId="520F758D" w:rsidR="00F35DD6" w:rsidRPr="00396BC1" w:rsidRDefault="00D51D7F" w:rsidP="00F35DD6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51D7F"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2567</w:t>
            </w:r>
          </w:p>
        </w:tc>
      </w:tr>
      <w:tr w:rsidR="00F35DD6" w:rsidRPr="00396BC1" w14:paraId="13920954" w14:textId="77777777" w:rsidTr="001A593B">
        <w:trPr>
          <w:tblHeader/>
        </w:trPr>
        <w:tc>
          <w:tcPr>
            <w:tcW w:w="2682" w:type="dxa"/>
            <w:tcBorders>
              <w:bottom w:val="nil"/>
            </w:tcBorders>
          </w:tcPr>
          <w:p w14:paraId="75E97621" w14:textId="77777777" w:rsidR="00F35DD6" w:rsidRPr="00D1322E" w:rsidRDefault="00F35DD6" w:rsidP="00F35DD6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05" w:type="dxa"/>
            <w:gridSpan w:val="15"/>
            <w:tcBorders>
              <w:bottom w:val="nil"/>
            </w:tcBorders>
          </w:tcPr>
          <w:p w14:paraId="1865C70D" w14:textId="77777777" w:rsidR="00F35DD6" w:rsidRPr="00396BC1" w:rsidRDefault="00F35DD6" w:rsidP="00F35DD6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396BC1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3E3467" w:rsidRPr="00396BC1" w14:paraId="663C0CBE" w14:textId="77777777" w:rsidTr="006414D3">
        <w:trPr>
          <w:trHeight w:val="209"/>
        </w:trPr>
        <w:tc>
          <w:tcPr>
            <w:tcW w:w="2682" w:type="dxa"/>
            <w:tcBorders>
              <w:bottom w:val="nil"/>
            </w:tcBorders>
          </w:tcPr>
          <w:p w14:paraId="647C998E" w14:textId="77777777" w:rsidR="003E3467" w:rsidRPr="00D1322E" w:rsidRDefault="003E3467" w:rsidP="003E3467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322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828" w:type="dxa"/>
            <w:tcBorders>
              <w:bottom w:val="nil"/>
            </w:tcBorders>
          </w:tcPr>
          <w:p w14:paraId="1B1BC5B7" w14:textId="2211B323" w:rsidR="003E3467" w:rsidRPr="005704F6" w:rsidRDefault="00D51D7F" w:rsidP="003E3467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51D7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65</w:t>
            </w:r>
            <w:r w:rsidR="009605FB" w:rsidRPr="005704F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D51D7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088</w:t>
            </w:r>
          </w:p>
        </w:tc>
        <w:tc>
          <w:tcPr>
            <w:tcW w:w="236" w:type="dxa"/>
            <w:tcBorders>
              <w:bottom w:val="nil"/>
            </w:tcBorders>
          </w:tcPr>
          <w:p w14:paraId="137CAAE4" w14:textId="77777777" w:rsidR="003E3467" w:rsidRPr="005704F6" w:rsidRDefault="003E3467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75" w:type="dxa"/>
            <w:tcBorders>
              <w:bottom w:val="nil"/>
            </w:tcBorders>
          </w:tcPr>
          <w:p w14:paraId="30B4A327" w14:textId="736DBE0E" w:rsidR="003E3467" w:rsidRPr="005704F6" w:rsidRDefault="00D51D7F" w:rsidP="003E3467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  <w:r w:rsidRPr="00D51D7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58</w:t>
            </w:r>
            <w:r w:rsidR="003E3467" w:rsidRPr="005704F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D51D7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480</w:t>
            </w:r>
          </w:p>
        </w:tc>
        <w:tc>
          <w:tcPr>
            <w:tcW w:w="236" w:type="dxa"/>
            <w:tcBorders>
              <w:bottom w:val="nil"/>
            </w:tcBorders>
          </w:tcPr>
          <w:p w14:paraId="1CE3DD19" w14:textId="6C644ADE" w:rsidR="003E3467" w:rsidRPr="005704F6" w:rsidRDefault="003E3467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54" w:type="dxa"/>
            <w:tcBorders>
              <w:bottom w:val="nil"/>
            </w:tcBorders>
          </w:tcPr>
          <w:p w14:paraId="6CA5B7F5" w14:textId="683CB3A9" w:rsidR="003E3467" w:rsidRPr="005704F6" w:rsidRDefault="00E65F72" w:rsidP="003E3467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704F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D51D7F" w:rsidRPr="00D51D7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21</w:t>
            </w:r>
            <w:r w:rsidRPr="005704F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D51D7F" w:rsidRPr="00D51D7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388</w:t>
            </w:r>
            <w:r w:rsidRPr="005704F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</w:tcPr>
          <w:p w14:paraId="2C8F34D5" w14:textId="77777777" w:rsidR="003E3467" w:rsidRPr="005704F6" w:rsidRDefault="003E3467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7" w:type="dxa"/>
            <w:tcBorders>
              <w:bottom w:val="nil"/>
            </w:tcBorders>
          </w:tcPr>
          <w:p w14:paraId="0CEA888D" w14:textId="1FB5A30C" w:rsidR="003E3467" w:rsidRPr="006173C8" w:rsidRDefault="003E3467" w:rsidP="003E3467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704F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D51D7F" w:rsidRPr="00D51D7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23</w:t>
            </w:r>
            <w:r w:rsidRPr="005704F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D51D7F" w:rsidRPr="00D51D7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773</w:t>
            </w:r>
            <w:r w:rsidRPr="005704F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41" w:type="dxa"/>
            <w:tcBorders>
              <w:bottom w:val="nil"/>
            </w:tcBorders>
          </w:tcPr>
          <w:p w14:paraId="1C855367" w14:textId="77777777" w:rsidR="003E3467" w:rsidRPr="005704F6" w:rsidRDefault="003E3467" w:rsidP="003E346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7" w:type="dxa"/>
            <w:tcBorders>
              <w:bottom w:val="nil"/>
            </w:tcBorders>
          </w:tcPr>
          <w:p w14:paraId="41DD6983" w14:textId="2820231D" w:rsidR="003E3467" w:rsidRPr="005704F6" w:rsidRDefault="00D51D7F" w:rsidP="003E346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51D7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26</w:t>
            </w:r>
            <w:r w:rsidR="006D637B" w:rsidRPr="005704F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D51D7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394</w:t>
            </w:r>
          </w:p>
        </w:tc>
        <w:tc>
          <w:tcPr>
            <w:tcW w:w="236" w:type="dxa"/>
            <w:tcBorders>
              <w:bottom w:val="nil"/>
            </w:tcBorders>
          </w:tcPr>
          <w:p w14:paraId="6625B149" w14:textId="77777777" w:rsidR="003E3467" w:rsidRPr="005704F6" w:rsidRDefault="003E3467" w:rsidP="003E346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1" w:type="dxa"/>
            <w:tcBorders>
              <w:bottom w:val="nil"/>
            </w:tcBorders>
          </w:tcPr>
          <w:p w14:paraId="4F0F3089" w14:textId="5C282394" w:rsidR="003E3467" w:rsidRPr="005704F6" w:rsidRDefault="00D51D7F" w:rsidP="003E3467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72" w:right="-130"/>
              <w:rPr>
                <w:rFonts w:asciiTheme="majorBidi" w:hAnsiTheme="majorBidi" w:cstheme="majorBidi"/>
                <w:sz w:val="26"/>
                <w:szCs w:val="26"/>
              </w:rPr>
            </w:pPr>
            <w:r w:rsidRPr="00D51D7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24</w:t>
            </w:r>
            <w:r w:rsidR="003E3467" w:rsidRPr="005704F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51D7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</w:t>
            </w:r>
            <w:r w:rsidRPr="00D51D7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240" w:type="dxa"/>
            <w:tcBorders>
              <w:bottom w:val="nil"/>
            </w:tcBorders>
          </w:tcPr>
          <w:p w14:paraId="14C5CAA5" w14:textId="77777777" w:rsidR="003E3467" w:rsidRPr="005704F6" w:rsidRDefault="003E3467" w:rsidP="003E346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tcBorders>
              <w:bottom w:val="nil"/>
            </w:tcBorders>
          </w:tcPr>
          <w:p w14:paraId="02FBCB60" w14:textId="55771DF1" w:rsidR="003E3467" w:rsidRPr="005704F6" w:rsidRDefault="006D637B" w:rsidP="003E3467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6"/>
                <w:szCs w:val="26"/>
              </w:rPr>
            </w:pPr>
            <w:r w:rsidRPr="005704F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D51D7F" w:rsidRPr="00D51D7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</w:t>
            </w:r>
            <w:r w:rsidRPr="005704F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51D7F" w:rsidRPr="00D51D7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215</w:t>
            </w:r>
            <w:r w:rsidRPr="005704F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</w:tcPr>
          <w:p w14:paraId="10B5D488" w14:textId="77777777" w:rsidR="003E3467" w:rsidRPr="00396BC1" w:rsidRDefault="003E3467" w:rsidP="003E346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8" w:type="dxa"/>
            <w:tcBorders>
              <w:bottom w:val="nil"/>
            </w:tcBorders>
          </w:tcPr>
          <w:p w14:paraId="2AA710CB" w14:textId="4384A023" w:rsidR="003E3467" w:rsidRPr="00396BC1" w:rsidRDefault="003E3467" w:rsidP="003E3467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6"/>
                <w:szCs w:val="26"/>
              </w:rPr>
            </w:pPr>
            <w:r w:rsidRPr="00396BC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D51D7F" w:rsidRPr="00D51D7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</w:t>
            </w:r>
            <w:r w:rsidRPr="00396BC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51D7F" w:rsidRPr="00D51D7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696</w:t>
            </w:r>
            <w:r w:rsidRPr="00396BC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3E3467" w:rsidRPr="00396BC1" w14:paraId="35E4798D" w14:textId="77777777" w:rsidTr="006414D3">
        <w:tc>
          <w:tcPr>
            <w:tcW w:w="2682" w:type="dxa"/>
            <w:tcBorders>
              <w:top w:val="nil"/>
              <w:bottom w:val="nil"/>
            </w:tcBorders>
          </w:tcPr>
          <w:p w14:paraId="28C1BC6D" w14:textId="77777777" w:rsidR="003E3467" w:rsidRPr="00D1322E" w:rsidRDefault="003E3467" w:rsidP="003E3467">
            <w:pPr>
              <w:spacing w:line="240" w:lineRule="auto"/>
              <w:ind w:right="-122"/>
              <w:rPr>
                <w:rFonts w:asciiTheme="majorBidi" w:hAnsiTheme="majorBidi" w:cstheme="majorBidi"/>
                <w:sz w:val="26"/>
                <w:szCs w:val="26"/>
              </w:rPr>
            </w:pPr>
            <w:r w:rsidRPr="00D1322E">
              <w:rPr>
                <w:rFonts w:asciiTheme="majorBidi" w:hAnsiTheme="majorBidi" w:cstheme="majorBidi"/>
                <w:sz w:val="26"/>
                <w:szCs w:val="26"/>
                <w:cs/>
              </w:rPr>
              <w:t>การหักกลบรายการของภาษี</w:t>
            </w:r>
          </w:p>
        </w:tc>
        <w:tc>
          <w:tcPr>
            <w:tcW w:w="828" w:type="dxa"/>
            <w:tcBorders>
              <w:top w:val="nil"/>
              <w:bottom w:val="single" w:sz="4" w:space="0" w:color="auto"/>
            </w:tcBorders>
          </w:tcPr>
          <w:p w14:paraId="2B666E8D" w14:textId="3685D8F5" w:rsidR="003E3467" w:rsidRPr="005704F6" w:rsidRDefault="009605FB" w:rsidP="003E3467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79" w:right="-193"/>
              <w:rPr>
                <w:rFonts w:asciiTheme="majorBidi" w:hAnsiTheme="majorBidi" w:cstheme="majorBidi"/>
                <w:sz w:val="26"/>
                <w:szCs w:val="26"/>
              </w:rPr>
            </w:pPr>
            <w:r w:rsidRPr="005704F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D51D7F" w:rsidRPr="00D51D7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</w:t>
            </w:r>
            <w:r w:rsidRPr="005704F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51D7F" w:rsidRPr="00D51D7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388</w:t>
            </w:r>
            <w:r w:rsidRPr="005704F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3ABDF9B" w14:textId="77777777" w:rsidR="003E3467" w:rsidRPr="005704F6" w:rsidRDefault="003E3467" w:rsidP="00617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75" w:type="dxa"/>
            <w:tcBorders>
              <w:top w:val="nil"/>
              <w:bottom w:val="single" w:sz="4" w:space="0" w:color="auto"/>
            </w:tcBorders>
          </w:tcPr>
          <w:p w14:paraId="43AE029E" w14:textId="722C1490" w:rsidR="003E3467" w:rsidRPr="005704F6" w:rsidRDefault="003E3467" w:rsidP="003E3467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  <w:r w:rsidRPr="005704F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D51D7F" w:rsidRPr="00D51D7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23</w:t>
            </w:r>
            <w:r w:rsidRPr="005704F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51D7F" w:rsidRPr="00D51D7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773</w:t>
            </w:r>
            <w:r w:rsidRPr="005704F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5A741EA" w14:textId="5E990F79" w:rsidR="003E3467" w:rsidRPr="005704F6" w:rsidRDefault="003E3467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nil"/>
              <w:bottom w:val="single" w:sz="4" w:space="0" w:color="auto"/>
            </w:tcBorders>
          </w:tcPr>
          <w:p w14:paraId="7C9871AA" w14:textId="6424EF14" w:rsidR="003E3467" w:rsidRPr="005704F6" w:rsidRDefault="00D51D7F" w:rsidP="003E3467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  <w:r w:rsidRPr="00D51D7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</w:t>
            </w:r>
            <w:r w:rsidR="00E65F72" w:rsidRPr="005704F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51D7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388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F4D87C8" w14:textId="77777777" w:rsidR="003E3467" w:rsidRPr="005704F6" w:rsidRDefault="003E3467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7" w:type="dxa"/>
            <w:tcBorders>
              <w:top w:val="nil"/>
              <w:bottom w:val="single" w:sz="4" w:space="0" w:color="auto"/>
            </w:tcBorders>
          </w:tcPr>
          <w:p w14:paraId="5C5EFBC4" w14:textId="06D2BBF1" w:rsidR="003E3467" w:rsidRPr="005704F6" w:rsidRDefault="00D51D7F" w:rsidP="006173C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6"/>
                <w:szCs w:val="26"/>
              </w:rPr>
            </w:pPr>
            <w:r w:rsidRPr="00D51D7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23</w:t>
            </w:r>
            <w:r w:rsidR="003E3467" w:rsidRPr="005704F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51D7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773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42ED6EA3" w14:textId="77777777" w:rsidR="003E3467" w:rsidRPr="005704F6" w:rsidRDefault="003E3467" w:rsidP="003E346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7" w:type="dxa"/>
            <w:tcBorders>
              <w:top w:val="nil"/>
              <w:bottom w:val="single" w:sz="4" w:space="0" w:color="auto"/>
            </w:tcBorders>
          </w:tcPr>
          <w:p w14:paraId="29BA344A" w14:textId="6BD464C9" w:rsidR="003E3467" w:rsidRPr="005704F6" w:rsidRDefault="006D637B" w:rsidP="003E346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6"/>
                <w:szCs w:val="26"/>
              </w:rPr>
            </w:pPr>
            <w:r w:rsidRPr="005704F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D51D7F" w:rsidRPr="00D51D7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</w:t>
            </w:r>
            <w:r w:rsidRPr="005704F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51D7F" w:rsidRPr="00D51D7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215</w:t>
            </w:r>
            <w:r w:rsidRPr="005704F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774C2E3" w14:textId="77777777" w:rsidR="003E3467" w:rsidRPr="005704F6" w:rsidRDefault="003E3467" w:rsidP="003E346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1" w:type="dxa"/>
            <w:tcBorders>
              <w:top w:val="nil"/>
              <w:bottom w:val="single" w:sz="4" w:space="0" w:color="auto"/>
            </w:tcBorders>
          </w:tcPr>
          <w:p w14:paraId="05656DAA" w14:textId="17D7F587" w:rsidR="003E3467" w:rsidRPr="005704F6" w:rsidRDefault="003E3467" w:rsidP="003E3467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72" w:right="-130"/>
              <w:rPr>
                <w:rFonts w:asciiTheme="majorBidi" w:hAnsiTheme="majorBidi" w:cstheme="majorBidi"/>
                <w:sz w:val="26"/>
                <w:szCs w:val="26"/>
              </w:rPr>
            </w:pPr>
            <w:r w:rsidRPr="005704F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D51D7F" w:rsidRPr="00D51D7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</w:t>
            </w:r>
            <w:r w:rsidRPr="005704F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51D7F" w:rsidRPr="00D51D7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696</w:t>
            </w:r>
            <w:r w:rsidRPr="005704F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1F2CB527" w14:textId="77777777" w:rsidR="003E3467" w:rsidRPr="005704F6" w:rsidRDefault="003E3467" w:rsidP="003E346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nil"/>
              <w:bottom w:val="single" w:sz="4" w:space="0" w:color="auto"/>
            </w:tcBorders>
          </w:tcPr>
          <w:p w14:paraId="112E5AF5" w14:textId="4DF8262F" w:rsidR="003E3467" w:rsidRPr="005704F6" w:rsidRDefault="00D51D7F" w:rsidP="003E3467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51D7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19</w:t>
            </w:r>
            <w:r w:rsidR="006D637B" w:rsidRPr="005704F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D51D7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215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A642EEA" w14:textId="77777777" w:rsidR="003E3467" w:rsidRPr="00396BC1" w:rsidRDefault="003E3467" w:rsidP="003E346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8" w:type="dxa"/>
            <w:tcBorders>
              <w:top w:val="nil"/>
              <w:bottom w:val="single" w:sz="4" w:space="0" w:color="auto"/>
            </w:tcBorders>
          </w:tcPr>
          <w:p w14:paraId="30688C8B" w14:textId="211B3EE0" w:rsidR="003E3467" w:rsidRPr="00396BC1" w:rsidRDefault="00D51D7F" w:rsidP="003E3467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6"/>
                <w:szCs w:val="26"/>
              </w:rPr>
            </w:pPr>
            <w:r w:rsidRPr="00D51D7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</w:t>
            </w:r>
            <w:r w:rsidR="003E3467" w:rsidRPr="00396BC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51D7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696</w:t>
            </w:r>
          </w:p>
        </w:tc>
      </w:tr>
      <w:tr w:rsidR="003E3467" w:rsidRPr="00396BC1" w14:paraId="3A330B1B" w14:textId="77777777" w:rsidTr="006414D3">
        <w:tc>
          <w:tcPr>
            <w:tcW w:w="2682" w:type="dxa"/>
            <w:tcBorders>
              <w:top w:val="nil"/>
              <w:bottom w:val="nil"/>
            </w:tcBorders>
          </w:tcPr>
          <w:p w14:paraId="1917F3E3" w14:textId="68362BB0" w:rsidR="003E3467" w:rsidRPr="00D1322E" w:rsidRDefault="003E3467" w:rsidP="003E3467">
            <w:pPr>
              <w:spacing w:line="240" w:lineRule="auto"/>
              <w:ind w:left="157" w:hanging="157"/>
              <w:rPr>
                <w:rFonts w:asciiTheme="majorBidi" w:hAnsiTheme="majorBidi" w:cstheme="majorBidi"/>
                <w:sz w:val="26"/>
                <w:szCs w:val="26"/>
              </w:rPr>
            </w:pPr>
            <w:r w:rsidRPr="00D1322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สินทรัพย์ภาษีเงินได้</w:t>
            </w:r>
            <w:r w:rsidRPr="00D1322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br/>
              <w:t xml:space="preserve">รอการตัดบัญชีสุทธิ </w:t>
            </w: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</w:tcPr>
          <w:p w14:paraId="52F99A6A" w14:textId="77777777" w:rsidR="003E3467" w:rsidRPr="005704F6" w:rsidRDefault="003E3467" w:rsidP="006173C8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19D2F1DD" w14:textId="32223DE2" w:rsidR="003E3467" w:rsidRPr="005704F6" w:rsidRDefault="00D51D7F" w:rsidP="006173C8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43</w:t>
            </w:r>
            <w:r w:rsidR="00E65F72" w:rsidRPr="005704F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700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C956641" w14:textId="77777777" w:rsidR="003E3467" w:rsidRPr="005704F6" w:rsidRDefault="003E3467" w:rsidP="00617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75" w:type="dxa"/>
            <w:tcBorders>
              <w:top w:val="single" w:sz="4" w:space="0" w:color="auto"/>
              <w:bottom w:val="double" w:sz="4" w:space="0" w:color="auto"/>
            </w:tcBorders>
          </w:tcPr>
          <w:p w14:paraId="7949BC45" w14:textId="77777777" w:rsidR="003E3467" w:rsidRPr="005704F6" w:rsidRDefault="003E3467" w:rsidP="003E3467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5410480B" w14:textId="7A323618" w:rsidR="003E3467" w:rsidRPr="005704F6" w:rsidRDefault="00D51D7F" w:rsidP="003E3467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34</w:t>
            </w:r>
            <w:r w:rsidR="003E3467" w:rsidRPr="005704F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707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FA8C1B0" w14:textId="30F3734B" w:rsidR="003E3467" w:rsidRPr="005704F6" w:rsidRDefault="003E3467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728A8C32" w14:textId="77777777" w:rsidR="003E3467" w:rsidRPr="005704F6" w:rsidRDefault="003E3467" w:rsidP="003E3467">
            <w:pPr>
              <w:pStyle w:val="acctfourfigures"/>
              <w:tabs>
                <w:tab w:val="clear" w:pos="765"/>
                <w:tab w:val="decimal" w:pos="31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  <w:p w14:paraId="28B8062E" w14:textId="48313E0B" w:rsidR="003E3467" w:rsidRPr="005704F6" w:rsidRDefault="00E65F72" w:rsidP="003E3467">
            <w:pPr>
              <w:pStyle w:val="acctfourfigures"/>
              <w:tabs>
                <w:tab w:val="clear" w:pos="765"/>
                <w:tab w:val="decimal" w:pos="31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5704F6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6D1C8BC" w14:textId="77777777" w:rsidR="003E3467" w:rsidRPr="005704F6" w:rsidRDefault="003E3467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37" w:type="dxa"/>
            <w:tcBorders>
              <w:top w:val="single" w:sz="4" w:space="0" w:color="auto"/>
              <w:bottom w:val="double" w:sz="4" w:space="0" w:color="auto"/>
            </w:tcBorders>
          </w:tcPr>
          <w:p w14:paraId="73F32236" w14:textId="77777777" w:rsidR="003E3467" w:rsidRPr="005704F6" w:rsidRDefault="003E3467" w:rsidP="003E3467">
            <w:pPr>
              <w:pStyle w:val="acctfourfigures"/>
              <w:tabs>
                <w:tab w:val="clear" w:pos="765"/>
                <w:tab w:val="decimal" w:pos="31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  <w:p w14:paraId="3304A8D8" w14:textId="51746BAD" w:rsidR="003E3467" w:rsidRPr="005704F6" w:rsidRDefault="003E3467" w:rsidP="003E3467">
            <w:pPr>
              <w:pStyle w:val="acctfourfigures"/>
              <w:tabs>
                <w:tab w:val="clear" w:pos="765"/>
                <w:tab w:val="decimal" w:pos="31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704F6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54CE416E" w14:textId="77777777" w:rsidR="003E3467" w:rsidRPr="005704F6" w:rsidRDefault="003E3467" w:rsidP="003E346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47" w:type="dxa"/>
            <w:tcBorders>
              <w:top w:val="single" w:sz="4" w:space="0" w:color="auto"/>
              <w:bottom w:val="double" w:sz="4" w:space="0" w:color="auto"/>
            </w:tcBorders>
          </w:tcPr>
          <w:p w14:paraId="5416B6EB" w14:textId="77777777" w:rsidR="003E3467" w:rsidRPr="005704F6" w:rsidRDefault="003E3467" w:rsidP="003E346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2D509243" w14:textId="3657BDB4" w:rsidR="003E3467" w:rsidRPr="005704F6" w:rsidRDefault="00D51D7F" w:rsidP="003E346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</w:t>
            </w:r>
            <w:r w:rsidR="006D637B" w:rsidRPr="005704F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179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707E830" w14:textId="77777777" w:rsidR="003E3467" w:rsidRPr="005704F6" w:rsidRDefault="003E3467" w:rsidP="003E346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double" w:sz="4" w:space="0" w:color="auto"/>
            </w:tcBorders>
          </w:tcPr>
          <w:p w14:paraId="4F38F17F" w14:textId="77777777" w:rsidR="003E3467" w:rsidRPr="005704F6" w:rsidRDefault="003E3467" w:rsidP="003E346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5A376DBD" w14:textId="0543E264" w:rsidR="003E3467" w:rsidRPr="005704F6" w:rsidRDefault="00D51D7F" w:rsidP="003E3467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72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</w:t>
            </w:r>
            <w:r w:rsidR="003E3467" w:rsidRPr="005704F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468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1B79C248" w14:textId="77777777" w:rsidR="003E3467" w:rsidRPr="005704F6" w:rsidRDefault="003E3467" w:rsidP="003E346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69626BB6" w14:textId="77777777" w:rsidR="003E3467" w:rsidRPr="005704F6" w:rsidRDefault="003E3467" w:rsidP="003E3467">
            <w:pPr>
              <w:pStyle w:val="acctfourfigures"/>
              <w:tabs>
                <w:tab w:val="clear" w:pos="765"/>
                <w:tab w:val="decimal" w:pos="31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23EC5514" w14:textId="7FCB252B" w:rsidR="003E3467" w:rsidRPr="005704F6" w:rsidRDefault="006D637B" w:rsidP="003E3467">
            <w:pPr>
              <w:pStyle w:val="acctfourfigures"/>
              <w:tabs>
                <w:tab w:val="clear" w:pos="765"/>
                <w:tab w:val="decimal" w:pos="31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704F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C889E62" w14:textId="77777777" w:rsidR="003E3467" w:rsidRPr="00396BC1" w:rsidRDefault="003E3467" w:rsidP="003E346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8" w:type="dxa"/>
            <w:tcBorders>
              <w:top w:val="single" w:sz="4" w:space="0" w:color="auto"/>
              <w:bottom w:val="double" w:sz="4" w:space="0" w:color="auto"/>
            </w:tcBorders>
          </w:tcPr>
          <w:p w14:paraId="29D580AA" w14:textId="77777777" w:rsidR="003E3467" w:rsidRPr="00396BC1" w:rsidRDefault="003E3467" w:rsidP="003E3467">
            <w:pPr>
              <w:pStyle w:val="acctfourfigures"/>
              <w:tabs>
                <w:tab w:val="clear" w:pos="765"/>
                <w:tab w:val="decimal" w:pos="31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4DF48F87" w14:textId="7EB5D2B2" w:rsidR="003E3467" w:rsidRPr="00396BC1" w:rsidRDefault="003E3467" w:rsidP="003E3467">
            <w:pPr>
              <w:pStyle w:val="acctfourfigures"/>
              <w:tabs>
                <w:tab w:val="clear" w:pos="765"/>
                <w:tab w:val="decimal" w:pos="271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</w:tr>
    </w:tbl>
    <w:p w14:paraId="6FF3161C" w14:textId="18C4791B" w:rsidR="00CC1009" w:rsidRPr="00396BC1" w:rsidRDefault="00CC1009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170"/>
        <w:gridCol w:w="283"/>
        <w:gridCol w:w="1157"/>
        <w:gridCol w:w="284"/>
        <w:gridCol w:w="1156"/>
        <w:gridCol w:w="283"/>
        <w:gridCol w:w="1157"/>
      </w:tblGrid>
      <w:tr w:rsidR="00965A7B" w:rsidRPr="00396BC1" w14:paraId="1F2D765C" w14:textId="77777777" w:rsidTr="0007508F">
        <w:trPr>
          <w:cantSplit/>
        </w:trPr>
        <w:tc>
          <w:tcPr>
            <w:tcW w:w="3960" w:type="dxa"/>
          </w:tcPr>
          <w:p w14:paraId="7C6C6BBB" w14:textId="5332A0BA" w:rsidR="00965A7B" w:rsidRPr="00396BC1" w:rsidRDefault="00965A7B" w:rsidP="00116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666DD912" w14:textId="77777777" w:rsidR="00965A7B" w:rsidRPr="00396BC1" w:rsidRDefault="00965A7B" w:rsidP="001168AA">
            <w:pPr>
              <w:pStyle w:val="3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1168AA" w:rsidRPr="00396BC1" w14:paraId="508EA345" w14:textId="77777777" w:rsidTr="0007508F">
        <w:trPr>
          <w:cantSplit/>
        </w:trPr>
        <w:tc>
          <w:tcPr>
            <w:tcW w:w="3960" w:type="dxa"/>
          </w:tcPr>
          <w:p w14:paraId="2E2273B3" w14:textId="77777777" w:rsidR="001168AA" w:rsidRPr="00396BC1" w:rsidRDefault="001168AA" w:rsidP="00116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7ABD706B" w14:textId="77777777" w:rsidR="001168AA" w:rsidRPr="00396BC1" w:rsidRDefault="001168AA" w:rsidP="001168AA">
            <w:pPr>
              <w:pStyle w:val="3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บันทึกเป็น (รายจ่าย) </w:t>
            </w: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/</w:t>
            </w:r>
            <w:r w:rsidRPr="00396BC1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รายได้ใน</w:t>
            </w:r>
          </w:p>
        </w:tc>
      </w:tr>
      <w:tr w:rsidR="001168AA" w:rsidRPr="00396BC1" w14:paraId="01A37CB9" w14:textId="77777777" w:rsidTr="0007508F">
        <w:trPr>
          <w:cantSplit/>
        </w:trPr>
        <w:tc>
          <w:tcPr>
            <w:tcW w:w="3960" w:type="dxa"/>
            <w:vAlign w:val="bottom"/>
          </w:tcPr>
          <w:p w14:paraId="0B1A6536" w14:textId="77777777" w:rsidR="001168AA" w:rsidRPr="00396BC1" w:rsidRDefault="001168AA" w:rsidP="00116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</w:tcPr>
          <w:p w14:paraId="0EA9859D" w14:textId="77777777" w:rsidR="001168AA" w:rsidRPr="00396BC1" w:rsidRDefault="001168AA" w:rsidP="00116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187785F8" w14:textId="4412A104" w:rsidR="001168AA" w:rsidRPr="00396BC1" w:rsidRDefault="00D51D7F" w:rsidP="001168AA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/>
                <w:b/>
                <w:sz w:val="30"/>
                <w:szCs w:val="30"/>
              </w:rPr>
              <w:t>1</w:t>
            </w:r>
            <w:r w:rsidR="001168AA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1168AA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3C5B3BD5" w14:textId="77777777" w:rsidR="001168AA" w:rsidRPr="00396BC1" w:rsidRDefault="001168AA" w:rsidP="001168AA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131331D3" w14:textId="77777777" w:rsidR="001168AA" w:rsidRPr="00396BC1" w:rsidRDefault="001168AA" w:rsidP="001168AA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626B1E27" w14:textId="77777777" w:rsidR="001168AA" w:rsidRPr="00396BC1" w:rsidRDefault="001168AA" w:rsidP="001168AA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4270A857" w14:textId="77777777" w:rsidR="001168AA" w:rsidRPr="00396BC1" w:rsidRDefault="001168AA" w:rsidP="001168AA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76F6FA34" w14:textId="77777777" w:rsidR="001168AA" w:rsidRPr="00396BC1" w:rsidRDefault="001168AA" w:rsidP="001168AA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left w:val="nil"/>
            </w:tcBorders>
          </w:tcPr>
          <w:p w14:paraId="7BE98C9B" w14:textId="77777777" w:rsidR="001168AA" w:rsidRPr="00396BC1" w:rsidRDefault="001168AA" w:rsidP="00116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49C40FEB" w14:textId="658838A9" w:rsidR="001168AA" w:rsidRPr="00396BC1" w:rsidRDefault="00D51D7F" w:rsidP="001168AA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/>
                <w:b/>
                <w:sz w:val="30"/>
                <w:szCs w:val="30"/>
              </w:rPr>
              <w:t>31</w:t>
            </w:r>
            <w:r w:rsidR="001168AA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1168AA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1168AA" w:rsidRPr="00396BC1" w14:paraId="545BB7FE" w14:textId="77777777" w:rsidTr="0007508F">
        <w:trPr>
          <w:cantSplit/>
        </w:trPr>
        <w:tc>
          <w:tcPr>
            <w:tcW w:w="3960" w:type="dxa"/>
          </w:tcPr>
          <w:p w14:paraId="77F46A38" w14:textId="77777777" w:rsidR="001168AA" w:rsidRPr="00396BC1" w:rsidRDefault="001168AA" w:rsidP="00116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769BDC34" w14:textId="77777777" w:rsidR="001168AA" w:rsidRPr="00396BC1" w:rsidRDefault="001168AA" w:rsidP="00116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168AA" w:rsidRPr="00396BC1" w14:paraId="41A4BB65" w14:textId="77777777" w:rsidTr="0007508F">
        <w:trPr>
          <w:cantSplit/>
        </w:trPr>
        <w:tc>
          <w:tcPr>
            <w:tcW w:w="3960" w:type="dxa"/>
          </w:tcPr>
          <w:p w14:paraId="5DAE63EA" w14:textId="6FA82681" w:rsidR="001168AA" w:rsidRPr="00D1322E" w:rsidRDefault="00D51D7F" w:rsidP="00116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51D7F">
              <w:rPr>
                <w:rFonts w:asciiTheme="majorBidi" w:hAnsiTheme="majorBidi"/>
                <w:b/>
                <w:i/>
                <w:sz w:val="30"/>
                <w:szCs w:val="30"/>
              </w:rPr>
              <w:t>2568</w:t>
            </w:r>
          </w:p>
        </w:tc>
        <w:tc>
          <w:tcPr>
            <w:tcW w:w="5490" w:type="dxa"/>
            <w:gridSpan w:val="7"/>
          </w:tcPr>
          <w:p w14:paraId="063BDD48" w14:textId="77777777" w:rsidR="001168AA" w:rsidRPr="00396BC1" w:rsidRDefault="001168AA" w:rsidP="00116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1168AA" w:rsidRPr="00396BC1" w14:paraId="232FB278" w14:textId="77777777" w:rsidTr="0007508F">
        <w:trPr>
          <w:cantSplit/>
        </w:trPr>
        <w:tc>
          <w:tcPr>
            <w:tcW w:w="3960" w:type="dxa"/>
          </w:tcPr>
          <w:p w14:paraId="67B5D9EC" w14:textId="77777777" w:rsidR="001168AA" w:rsidRPr="00D1322E" w:rsidRDefault="001168AA" w:rsidP="00116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1322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46761078" w14:textId="77777777" w:rsidR="001168AA" w:rsidRPr="00396BC1" w:rsidRDefault="001168AA" w:rsidP="001168AA">
            <w:pPr>
              <w:pStyle w:val="30"/>
              <w:tabs>
                <w:tab w:val="clear" w:pos="360"/>
                <w:tab w:val="clear" w:pos="720"/>
                <w:tab w:val="decimal" w:pos="884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3A62AE5A" w14:textId="77777777" w:rsidR="001168AA" w:rsidRPr="00396BC1" w:rsidRDefault="001168AA" w:rsidP="001168AA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76C7759A" w14:textId="77777777" w:rsidR="001168AA" w:rsidRPr="00396BC1" w:rsidRDefault="001168AA" w:rsidP="001168AA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5CF79D03" w14:textId="77777777" w:rsidR="001168AA" w:rsidRPr="00396BC1" w:rsidRDefault="001168AA" w:rsidP="001168AA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6" w:type="dxa"/>
          </w:tcPr>
          <w:p w14:paraId="224F76E6" w14:textId="77777777" w:rsidR="001168AA" w:rsidRPr="00396BC1" w:rsidRDefault="001168AA" w:rsidP="001168AA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5D91243A" w14:textId="77777777" w:rsidR="001168AA" w:rsidRPr="00396BC1" w:rsidRDefault="001168AA" w:rsidP="001168AA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2427BAA3" w14:textId="77777777" w:rsidR="001168AA" w:rsidRPr="00396BC1" w:rsidRDefault="001168AA" w:rsidP="001168AA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34108" w:rsidRPr="00396BC1" w14:paraId="5472C7FC" w14:textId="77777777" w:rsidTr="0007508F">
        <w:trPr>
          <w:cantSplit/>
        </w:trPr>
        <w:tc>
          <w:tcPr>
            <w:tcW w:w="3960" w:type="dxa"/>
          </w:tcPr>
          <w:p w14:paraId="77DE625C" w14:textId="06BD8F36" w:rsidR="00C34108" w:rsidRPr="00D1322E" w:rsidRDefault="00E34A55" w:rsidP="00C3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การ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ปรับลดมูลค่าเป็นมูลค่าสุทธิที่คาดว่าจะได้รับ</w:t>
            </w:r>
          </w:p>
        </w:tc>
        <w:tc>
          <w:tcPr>
            <w:tcW w:w="1170" w:type="dxa"/>
          </w:tcPr>
          <w:p w14:paraId="2970492D" w14:textId="7AE3B10B" w:rsidR="00C34108" w:rsidRPr="00396BC1" w:rsidRDefault="00D51D7F" w:rsidP="00C34108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134</w:t>
            </w:r>
          </w:p>
        </w:tc>
        <w:tc>
          <w:tcPr>
            <w:tcW w:w="283" w:type="dxa"/>
          </w:tcPr>
          <w:p w14:paraId="53B41099" w14:textId="77777777" w:rsidR="00C34108" w:rsidRPr="00396BC1" w:rsidRDefault="00C34108" w:rsidP="00C34108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3DEDA1D6" w14:textId="717FE8E2" w:rsidR="00C34108" w:rsidRPr="005704F6" w:rsidRDefault="00D51D7F" w:rsidP="00C34108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</w:t>
            </w:r>
          </w:p>
        </w:tc>
        <w:tc>
          <w:tcPr>
            <w:tcW w:w="284" w:type="dxa"/>
          </w:tcPr>
          <w:p w14:paraId="606669EE" w14:textId="77777777" w:rsidR="00C34108" w:rsidRPr="005704F6" w:rsidRDefault="00C34108" w:rsidP="00C34108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6" w:type="dxa"/>
          </w:tcPr>
          <w:p w14:paraId="53FAAB79" w14:textId="31D6EBED" w:rsidR="00C34108" w:rsidRPr="005704F6" w:rsidRDefault="00142956" w:rsidP="00C34108">
            <w:pPr>
              <w:pStyle w:val="30"/>
              <w:tabs>
                <w:tab w:val="clear" w:pos="360"/>
                <w:tab w:val="clear" w:pos="720"/>
                <w:tab w:val="decimal" w:pos="60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04F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52911CE5" w14:textId="77777777" w:rsidR="00C34108" w:rsidRPr="005704F6" w:rsidRDefault="00C34108" w:rsidP="00C34108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240E522A" w14:textId="68C87438" w:rsidR="00C34108" w:rsidRPr="005704F6" w:rsidRDefault="00D51D7F" w:rsidP="00C34108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184</w:t>
            </w:r>
          </w:p>
        </w:tc>
      </w:tr>
      <w:tr w:rsidR="00C34108" w:rsidRPr="00396BC1" w14:paraId="33DDBB76" w14:textId="77777777" w:rsidTr="0007508F">
        <w:trPr>
          <w:cantSplit/>
        </w:trPr>
        <w:tc>
          <w:tcPr>
            <w:tcW w:w="3960" w:type="dxa"/>
          </w:tcPr>
          <w:p w14:paraId="526EE743" w14:textId="18D848B6" w:rsidR="00C34108" w:rsidRPr="00D1322E" w:rsidRDefault="00C34108" w:rsidP="00C3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322E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</w:tcPr>
          <w:p w14:paraId="03AAD195" w14:textId="0CECBED9" w:rsidR="00C34108" w:rsidRPr="00396BC1" w:rsidRDefault="00D51D7F" w:rsidP="00C34108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412</w:t>
            </w:r>
          </w:p>
        </w:tc>
        <w:tc>
          <w:tcPr>
            <w:tcW w:w="283" w:type="dxa"/>
          </w:tcPr>
          <w:p w14:paraId="4B36E53E" w14:textId="77777777" w:rsidR="00C34108" w:rsidRPr="00396BC1" w:rsidRDefault="00C34108" w:rsidP="00C3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7" w:type="dxa"/>
          </w:tcPr>
          <w:p w14:paraId="14056A7F" w14:textId="0A9E8CB6" w:rsidR="00C34108" w:rsidRPr="005704F6" w:rsidRDefault="00DB4996" w:rsidP="00DB4996">
            <w:pPr>
              <w:pStyle w:val="30"/>
              <w:tabs>
                <w:tab w:val="clear" w:pos="360"/>
                <w:tab w:val="clear" w:pos="720"/>
                <w:tab w:val="decimal" w:pos="598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704F6">
              <w:rPr>
                <w:rFonts w:asciiTheme="majorBidi" w:hAnsi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</w:tcPr>
          <w:p w14:paraId="2ED33DFD" w14:textId="77777777" w:rsidR="00C34108" w:rsidRPr="005704F6" w:rsidRDefault="00C34108" w:rsidP="00C3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6" w:type="dxa"/>
          </w:tcPr>
          <w:p w14:paraId="78FDE10F" w14:textId="7AC6060A" w:rsidR="00C34108" w:rsidRPr="005704F6" w:rsidRDefault="0012358F" w:rsidP="00C34108">
            <w:pPr>
              <w:pStyle w:val="30"/>
              <w:tabs>
                <w:tab w:val="clear" w:pos="360"/>
                <w:tab w:val="clear" w:pos="720"/>
                <w:tab w:val="decimal" w:pos="600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3EAFE799" w14:textId="77777777" w:rsidR="00C34108" w:rsidRPr="005704F6" w:rsidRDefault="00C34108" w:rsidP="00C3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7" w:type="dxa"/>
          </w:tcPr>
          <w:p w14:paraId="7D54A8D4" w14:textId="5F9E7E26" w:rsidR="00C34108" w:rsidRPr="005704F6" w:rsidRDefault="00D51D7F" w:rsidP="00C34108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412</w:t>
            </w:r>
          </w:p>
        </w:tc>
      </w:tr>
      <w:tr w:rsidR="00C34108" w:rsidRPr="00396BC1" w14:paraId="1B96F4BE" w14:textId="77777777" w:rsidTr="0007508F">
        <w:trPr>
          <w:cantSplit/>
        </w:trPr>
        <w:tc>
          <w:tcPr>
            <w:tcW w:w="3960" w:type="dxa"/>
          </w:tcPr>
          <w:p w14:paraId="5C6D6DD0" w14:textId="77777777" w:rsidR="00C34108" w:rsidRPr="00D1322E" w:rsidRDefault="00C34108" w:rsidP="00C3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322E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ประมาณการหนี้สินสำหรับผลประโยชน์</w:t>
            </w:r>
          </w:p>
        </w:tc>
        <w:tc>
          <w:tcPr>
            <w:tcW w:w="1170" w:type="dxa"/>
          </w:tcPr>
          <w:p w14:paraId="6D1ABD7F" w14:textId="77777777" w:rsidR="00C34108" w:rsidRPr="00396BC1" w:rsidRDefault="00C34108" w:rsidP="00C34108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35E4916C" w14:textId="77777777" w:rsidR="00C34108" w:rsidRPr="00396BC1" w:rsidRDefault="00C34108" w:rsidP="00C34108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1CAB9F73" w14:textId="77777777" w:rsidR="00C34108" w:rsidRPr="005704F6" w:rsidRDefault="00C34108" w:rsidP="00C34108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7F10AFA1" w14:textId="77777777" w:rsidR="00C34108" w:rsidRPr="005704F6" w:rsidRDefault="00C34108" w:rsidP="00C34108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6" w:type="dxa"/>
          </w:tcPr>
          <w:p w14:paraId="3E2E9DD0" w14:textId="77777777" w:rsidR="00C34108" w:rsidRPr="005704F6" w:rsidRDefault="00C34108" w:rsidP="00C34108">
            <w:pPr>
              <w:pStyle w:val="30"/>
              <w:tabs>
                <w:tab w:val="clear" w:pos="360"/>
                <w:tab w:val="clear" w:pos="720"/>
                <w:tab w:val="decimal" w:pos="598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1D6904D0" w14:textId="77777777" w:rsidR="00C34108" w:rsidRPr="005704F6" w:rsidRDefault="00C34108" w:rsidP="00C34108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60EA67A4" w14:textId="77777777" w:rsidR="00C34108" w:rsidRPr="005704F6" w:rsidRDefault="00C34108" w:rsidP="00C34108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34108" w:rsidRPr="00396BC1" w14:paraId="23979C33" w14:textId="77777777" w:rsidTr="0007508F">
        <w:trPr>
          <w:cantSplit/>
        </w:trPr>
        <w:tc>
          <w:tcPr>
            <w:tcW w:w="3960" w:type="dxa"/>
          </w:tcPr>
          <w:p w14:paraId="0937E1A9" w14:textId="77777777" w:rsidR="00C34108" w:rsidRPr="00D1322E" w:rsidRDefault="00C34108" w:rsidP="00C3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322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พนักงาน</w:t>
            </w:r>
          </w:p>
        </w:tc>
        <w:tc>
          <w:tcPr>
            <w:tcW w:w="1170" w:type="dxa"/>
          </w:tcPr>
          <w:p w14:paraId="3FD8D28E" w14:textId="566B53AF" w:rsidR="00C34108" w:rsidRPr="00396BC1" w:rsidRDefault="00D51D7F" w:rsidP="00C34108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</w:t>
            </w:r>
            <w:r w:rsidR="00C34108"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350</w:t>
            </w:r>
          </w:p>
        </w:tc>
        <w:tc>
          <w:tcPr>
            <w:tcW w:w="283" w:type="dxa"/>
          </w:tcPr>
          <w:p w14:paraId="7C127A55" w14:textId="77777777" w:rsidR="00C34108" w:rsidRPr="00396BC1" w:rsidRDefault="00C34108" w:rsidP="00C34108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6BEC0C88" w14:textId="0E81BA41" w:rsidR="00C34108" w:rsidRPr="005704F6" w:rsidRDefault="00D51D7F" w:rsidP="00C34108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CF27FA" w:rsidRPr="005704F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172</w:t>
            </w:r>
          </w:p>
        </w:tc>
        <w:tc>
          <w:tcPr>
            <w:tcW w:w="284" w:type="dxa"/>
          </w:tcPr>
          <w:p w14:paraId="59A9AEC6" w14:textId="77777777" w:rsidR="00C34108" w:rsidRPr="005704F6" w:rsidRDefault="00C34108" w:rsidP="00C34108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6" w:type="dxa"/>
          </w:tcPr>
          <w:p w14:paraId="5DA2B506" w14:textId="3901C5D2" w:rsidR="00C34108" w:rsidRPr="005704F6" w:rsidRDefault="00D51D7F" w:rsidP="00C34108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CF27FA" w:rsidRPr="005704F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672</w:t>
            </w:r>
          </w:p>
        </w:tc>
        <w:tc>
          <w:tcPr>
            <w:tcW w:w="283" w:type="dxa"/>
          </w:tcPr>
          <w:p w14:paraId="460791E1" w14:textId="77777777" w:rsidR="00C34108" w:rsidRPr="005704F6" w:rsidRDefault="00C34108" w:rsidP="00C34108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2B743164" w14:textId="478F32FC" w:rsidR="00C34108" w:rsidRPr="005704F6" w:rsidRDefault="00D51D7F" w:rsidP="00C34108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</w:t>
            </w:r>
            <w:r w:rsidR="00CF27FA" w:rsidRPr="005704F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194</w:t>
            </w:r>
          </w:p>
        </w:tc>
      </w:tr>
      <w:tr w:rsidR="00C34108" w:rsidRPr="00396BC1" w14:paraId="074A4076" w14:textId="77777777" w:rsidTr="0007508F">
        <w:trPr>
          <w:cantSplit/>
        </w:trPr>
        <w:tc>
          <w:tcPr>
            <w:tcW w:w="3960" w:type="dxa"/>
          </w:tcPr>
          <w:p w14:paraId="0A502653" w14:textId="77777777" w:rsidR="00C34108" w:rsidRPr="00D1322E" w:rsidRDefault="00C34108" w:rsidP="00C3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322E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ประมาณการการรับคืนสินค้า</w:t>
            </w:r>
          </w:p>
        </w:tc>
        <w:tc>
          <w:tcPr>
            <w:tcW w:w="1170" w:type="dxa"/>
          </w:tcPr>
          <w:p w14:paraId="3FDAF0CE" w14:textId="168EA44E" w:rsidR="00C34108" w:rsidRPr="00396BC1" w:rsidRDefault="00D51D7F" w:rsidP="00C34108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527</w:t>
            </w:r>
          </w:p>
        </w:tc>
        <w:tc>
          <w:tcPr>
            <w:tcW w:w="283" w:type="dxa"/>
          </w:tcPr>
          <w:p w14:paraId="4D54E095" w14:textId="77777777" w:rsidR="00C34108" w:rsidRPr="00396BC1" w:rsidRDefault="00C34108" w:rsidP="00C34108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4C38947C" w14:textId="4D449B0C" w:rsidR="00C34108" w:rsidRPr="005704F6" w:rsidRDefault="00270C64" w:rsidP="00C34108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04F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D51D7F"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323</w:t>
            </w:r>
            <w:r w:rsidRPr="005704F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84" w:type="dxa"/>
          </w:tcPr>
          <w:p w14:paraId="31A54984" w14:textId="77777777" w:rsidR="00C34108" w:rsidRPr="005704F6" w:rsidRDefault="00C34108" w:rsidP="00C34108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6" w:type="dxa"/>
          </w:tcPr>
          <w:p w14:paraId="2D021915" w14:textId="031EF4C1" w:rsidR="00C34108" w:rsidRPr="005704F6" w:rsidRDefault="00270C64" w:rsidP="00C34108">
            <w:pPr>
              <w:pStyle w:val="30"/>
              <w:tabs>
                <w:tab w:val="clear" w:pos="360"/>
                <w:tab w:val="clear" w:pos="720"/>
                <w:tab w:val="decimal" w:pos="60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04F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44890316" w14:textId="77777777" w:rsidR="00C34108" w:rsidRPr="005704F6" w:rsidRDefault="00C34108" w:rsidP="00C34108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57482F45" w14:textId="6307C58E" w:rsidR="00C34108" w:rsidRPr="005704F6" w:rsidRDefault="00D51D7F" w:rsidP="00C34108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204</w:t>
            </w:r>
          </w:p>
        </w:tc>
      </w:tr>
      <w:tr w:rsidR="00C34108" w:rsidRPr="00396BC1" w14:paraId="652C7F29" w14:textId="77777777" w:rsidTr="0007508F">
        <w:trPr>
          <w:cantSplit/>
        </w:trPr>
        <w:tc>
          <w:tcPr>
            <w:tcW w:w="3960" w:type="dxa"/>
          </w:tcPr>
          <w:p w14:paraId="4697B2E7" w14:textId="49FD1067" w:rsidR="00C34108" w:rsidRPr="00D1322E" w:rsidRDefault="00C34108" w:rsidP="00C3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1322E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70" w:type="dxa"/>
          </w:tcPr>
          <w:p w14:paraId="44B71F0F" w14:textId="600ABCC1" w:rsidR="00C34108" w:rsidRPr="00396BC1" w:rsidRDefault="00D51D7F" w:rsidP="00C34108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 w:rsidR="00C34108"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062</w:t>
            </w:r>
          </w:p>
        </w:tc>
        <w:tc>
          <w:tcPr>
            <w:tcW w:w="283" w:type="dxa"/>
          </w:tcPr>
          <w:p w14:paraId="402F65CE" w14:textId="77777777" w:rsidR="00C34108" w:rsidRPr="00396BC1" w:rsidRDefault="00C34108" w:rsidP="00C34108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75616421" w14:textId="761F91F3" w:rsidR="00C34108" w:rsidRPr="005704F6" w:rsidRDefault="00270C64" w:rsidP="00C34108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704F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D51D7F"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5704F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D51D7F"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674</w:t>
            </w:r>
            <w:r w:rsidRPr="005704F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84" w:type="dxa"/>
          </w:tcPr>
          <w:p w14:paraId="344B2D17" w14:textId="77777777" w:rsidR="00C34108" w:rsidRPr="005704F6" w:rsidRDefault="00C34108" w:rsidP="00C34108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6" w:type="dxa"/>
          </w:tcPr>
          <w:p w14:paraId="430DA2CC" w14:textId="576AE5E0" w:rsidR="00C34108" w:rsidRPr="005704F6" w:rsidRDefault="00270C64" w:rsidP="00C34108">
            <w:pPr>
              <w:pStyle w:val="30"/>
              <w:tabs>
                <w:tab w:val="clear" w:pos="360"/>
                <w:tab w:val="clear" w:pos="720"/>
                <w:tab w:val="decimal" w:pos="60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04F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7D2B44F9" w14:textId="77777777" w:rsidR="00C34108" w:rsidRPr="005704F6" w:rsidRDefault="00C34108" w:rsidP="00C34108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0001EEA2" w14:textId="27BCA582" w:rsidR="00C34108" w:rsidRPr="005704F6" w:rsidRDefault="00D51D7F" w:rsidP="00C34108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270C64" w:rsidRPr="005704F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388</w:t>
            </w:r>
          </w:p>
        </w:tc>
      </w:tr>
      <w:tr w:rsidR="00C34108" w:rsidRPr="00396BC1" w14:paraId="4B70B24F" w14:textId="77777777" w:rsidTr="0007508F">
        <w:trPr>
          <w:cantSplit/>
        </w:trPr>
        <w:tc>
          <w:tcPr>
            <w:tcW w:w="3960" w:type="dxa"/>
          </w:tcPr>
          <w:p w14:paraId="79B8A8E5" w14:textId="77777777" w:rsidR="00C34108" w:rsidRPr="00D1322E" w:rsidRDefault="00C34108" w:rsidP="00C3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322E">
              <w:rPr>
                <w:rFonts w:asciiTheme="majorBidi" w:hAnsiTheme="majorBidi" w:cstheme="majorBidi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170" w:type="dxa"/>
          </w:tcPr>
          <w:p w14:paraId="3C34581F" w14:textId="0EC40E80" w:rsidR="00C34108" w:rsidRPr="00396BC1" w:rsidRDefault="00D51D7F" w:rsidP="00C34108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C34108"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571</w:t>
            </w:r>
          </w:p>
        </w:tc>
        <w:tc>
          <w:tcPr>
            <w:tcW w:w="283" w:type="dxa"/>
          </w:tcPr>
          <w:p w14:paraId="3F256BB6" w14:textId="77777777" w:rsidR="00C34108" w:rsidRPr="00396BC1" w:rsidRDefault="00C34108" w:rsidP="00C34108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</w:tcPr>
          <w:p w14:paraId="19A205C7" w14:textId="415FFFE4" w:rsidR="00C34108" w:rsidRPr="005704F6" w:rsidRDefault="00D51D7F" w:rsidP="00C34108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776</w:t>
            </w:r>
          </w:p>
        </w:tc>
        <w:tc>
          <w:tcPr>
            <w:tcW w:w="284" w:type="dxa"/>
          </w:tcPr>
          <w:p w14:paraId="77C462E7" w14:textId="77777777" w:rsidR="00C34108" w:rsidRPr="005704F6" w:rsidRDefault="00C34108" w:rsidP="00C34108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6" w:type="dxa"/>
          </w:tcPr>
          <w:p w14:paraId="4413404A" w14:textId="1EF28B87" w:rsidR="00C34108" w:rsidRPr="005704F6" w:rsidRDefault="0049261D" w:rsidP="00C34108">
            <w:pPr>
              <w:pStyle w:val="30"/>
              <w:tabs>
                <w:tab w:val="clear" w:pos="360"/>
                <w:tab w:val="clear" w:pos="720"/>
                <w:tab w:val="decimal" w:pos="598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04F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319620D7" w14:textId="77777777" w:rsidR="00C34108" w:rsidRPr="005704F6" w:rsidRDefault="00C34108" w:rsidP="00C34108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6776964B" w14:textId="67C33BD4" w:rsidR="00C34108" w:rsidRPr="005704F6" w:rsidRDefault="00D51D7F" w:rsidP="00C34108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49261D" w:rsidRPr="005704F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347</w:t>
            </w:r>
          </w:p>
        </w:tc>
      </w:tr>
      <w:tr w:rsidR="00C34108" w:rsidRPr="00396BC1" w14:paraId="208873DF" w14:textId="77777777" w:rsidTr="0007508F">
        <w:trPr>
          <w:cantSplit/>
        </w:trPr>
        <w:tc>
          <w:tcPr>
            <w:tcW w:w="3960" w:type="dxa"/>
          </w:tcPr>
          <w:p w14:paraId="77173E94" w14:textId="77777777" w:rsidR="00C34108" w:rsidRPr="00D1322E" w:rsidRDefault="00C34108" w:rsidP="00C3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322E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1C8B70A" w14:textId="51CC17A4" w:rsidR="00C34108" w:rsidRPr="00396BC1" w:rsidRDefault="00D51D7F" w:rsidP="00C34108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  <w:r w:rsidR="00C34108"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424</w:t>
            </w:r>
          </w:p>
        </w:tc>
        <w:tc>
          <w:tcPr>
            <w:tcW w:w="283" w:type="dxa"/>
          </w:tcPr>
          <w:p w14:paraId="1C22DD77" w14:textId="77777777" w:rsidR="00C34108" w:rsidRPr="00396BC1" w:rsidRDefault="00C34108" w:rsidP="00C34108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14:paraId="0096E81D" w14:textId="32FD0B78" w:rsidR="00C34108" w:rsidRPr="005704F6" w:rsidRDefault="00D51D7F" w:rsidP="00C34108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1F7F55" w:rsidRPr="005704F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935</w:t>
            </w:r>
          </w:p>
        </w:tc>
        <w:tc>
          <w:tcPr>
            <w:tcW w:w="284" w:type="dxa"/>
          </w:tcPr>
          <w:p w14:paraId="385357C2" w14:textId="77777777" w:rsidR="00C34108" w:rsidRPr="005704F6" w:rsidRDefault="00C34108" w:rsidP="00C34108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705A824B" w14:textId="4F9E1A59" w:rsidR="00C34108" w:rsidRPr="005704F6" w:rsidRDefault="001F7F55" w:rsidP="00C34108">
            <w:pPr>
              <w:pStyle w:val="30"/>
              <w:tabs>
                <w:tab w:val="clear" w:pos="360"/>
                <w:tab w:val="clear" w:pos="720"/>
                <w:tab w:val="decimal" w:pos="60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04F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5B45743A" w14:textId="77777777" w:rsidR="00C34108" w:rsidRPr="005704F6" w:rsidRDefault="00C34108" w:rsidP="00C34108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14:paraId="1288AE03" w14:textId="1582519B" w:rsidR="00C34108" w:rsidRPr="005704F6" w:rsidRDefault="00D51D7F" w:rsidP="00C34108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  <w:r w:rsidR="001F7F55" w:rsidRPr="005704F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359</w:t>
            </w:r>
          </w:p>
        </w:tc>
      </w:tr>
      <w:tr w:rsidR="00C34108" w:rsidRPr="00396BC1" w14:paraId="47AA0754" w14:textId="77777777" w:rsidTr="0007508F">
        <w:trPr>
          <w:cantSplit/>
        </w:trPr>
        <w:tc>
          <w:tcPr>
            <w:tcW w:w="3960" w:type="dxa"/>
          </w:tcPr>
          <w:p w14:paraId="2DD1F021" w14:textId="77777777" w:rsidR="00C34108" w:rsidRPr="00D1322E" w:rsidRDefault="00C34108" w:rsidP="00C3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132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9F5EBB7" w14:textId="2ED944C6" w:rsidR="00C34108" w:rsidRPr="00396BC1" w:rsidRDefault="00D51D7F" w:rsidP="00C34108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58</w:t>
            </w:r>
            <w:r w:rsidR="00C34108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480</w:t>
            </w:r>
          </w:p>
        </w:tc>
        <w:tc>
          <w:tcPr>
            <w:tcW w:w="283" w:type="dxa"/>
          </w:tcPr>
          <w:p w14:paraId="1A60C17F" w14:textId="77777777" w:rsidR="00C34108" w:rsidRPr="00396BC1" w:rsidRDefault="00C34108" w:rsidP="00C34108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14:paraId="0CEBDBD6" w14:textId="5600119F" w:rsidR="00C34108" w:rsidRPr="005704F6" w:rsidRDefault="00D51D7F" w:rsidP="00C34108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="001F7F55" w:rsidRPr="005704F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936</w:t>
            </w:r>
          </w:p>
        </w:tc>
        <w:tc>
          <w:tcPr>
            <w:tcW w:w="284" w:type="dxa"/>
          </w:tcPr>
          <w:p w14:paraId="4F5D6B25" w14:textId="77777777" w:rsidR="00C34108" w:rsidRPr="005704F6" w:rsidRDefault="00C34108" w:rsidP="00C34108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</w:tcPr>
          <w:p w14:paraId="4DE45271" w14:textId="3E1BE947" w:rsidR="00C34108" w:rsidRPr="005704F6" w:rsidRDefault="00D51D7F" w:rsidP="00C34108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35526F" w:rsidRPr="005704F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672</w:t>
            </w:r>
          </w:p>
        </w:tc>
        <w:tc>
          <w:tcPr>
            <w:tcW w:w="283" w:type="dxa"/>
          </w:tcPr>
          <w:p w14:paraId="4B3B9763" w14:textId="77777777" w:rsidR="00C34108" w:rsidRPr="005704F6" w:rsidRDefault="00C34108" w:rsidP="00C34108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14:paraId="482B7EBE" w14:textId="76A74120" w:rsidR="00C34108" w:rsidRPr="005704F6" w:rsidRDefault="00D51D7F" w:rsidP="00C34108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65</w:t>
            </w:r>
            <w:r w:rsidR="0035526F" w:rsidRPr="005704F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088</w:t>
            </w:r>
          </w:p>
        </w:tc>
      </w:tr>
      <w:tr w:rsidR="00C34108" w:rsidRPr="00396BC1" w14:paraId="56E6A0B5" w14:textId="77777777" w:rsidTr="0007508F">
        <w:trPr>
          <w:cantSplit/>
          <w:trHeight w:val="253"/>
        </w:trPr>
        <w:tc>
          <w:tcPr>
            <w:tcW w:w="3960" w:type="dxa"/>
          </w:tcPr>
          <w:p w14:paraId="60E80638" w14:textId="77777777" w:rsidR="00C34108" w:rsidRPr="0030671B" w:rsidRDefault="00C34108" w:rsidP="00C3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04370FA" w14:textId="77777777" w:rsidR="00C34108" w:rsidRPr="00396BC1" w:rsidRDefault="00C34108" w:rsidP="00C34108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76521077" w14:textId="77777777" w:rsidR="00C34108" w:rsidRPr="00396BC1" w:rsidRDefault="00C34108" w:rsidP="00C34108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454EA9C7" w14:textId="77777777" w:rsidR="00C34108" w:rsidRPr="005704F6" w:rsidRDefault="00C34108" w:rsidP="00C34108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75D41D91" w14:textId="77777777" w:rsidR="00C34108" w:rsidRPr="005704F6" w:rsidRDefault="00C34108" w:rsidP="00C34108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657F418E" w14:textId="77777777" w:rsidR="00C34108" w:rsidRPr="005704F6" w:rsidRDefault="00C34108" w:rsidP="00C34108">
            <w:pPr>
              <w:pStyle w:val="30"/>
              <w:tabs>
                <w:tab w:val="clear" w:pos="360"/>
                <w:tab w:val="clear" w:pos="720"/>
                <w:tab w:val="decimal" w:pos="772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5E02C46B" w14:textId="77777777" w:rsidR="00C34108" w:rsidRPr="005704F6" w:rsidRDefault="00C34108" w:rsidP="00C34108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2B3622ED" w14:textId="77777777" w:rsidR="00C34108" w:rsidRPr="005704F6" w:rsidRDefault="00C34108" w:rsidP="00C34108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C34108" w:rsidRPr="00396BC1" w14:paraId="7923097C" w14:textId="77777777" w:rsidTr="0007508F">
        <w:trPr>
          <w:cantSplit/>
        </w:trPr>
        <w:tc>
          <w:tcPr>
            <w:tcW w:w="3960" w:type="dxa"/>
          </w:tcPr>
          <w:p w14:paraId="68B02BF3" w14:textId="77777777" w:rsidR="00C34108" w:rsidRPr="00D1322E" w:rsidRDefault="00C34108" w:rsidP="00C3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1322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</w:tcPr>
          <w:p w14:paraId="4992EE35" w14:textId="77777777" w:rsidR="00C34108" w:rsidRPr="00396BC1" w:rsidRDefault="00C34108" w:rsidP="00C34108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24C9346F" w14:textId="77777777" w:rsidR="00C34108" w:rsidRPr="00396BC1" w:rsidRDefault="00C34108" w:rsidP="00C34108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</w:tcPr>
          <w:p w14:paraId="55ED3D3F" w14:textId="77777777" w:rsidR="00C34108" w:rsidRPr="005704F6" w:rsidRDefault="00C34108" w:rsidP="00C34108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09537933" w14:textId="77777777" w:rsidR="00C34108" w:rsidRPr="005704F6" w:rsidRDefault="00C34108" w:rsidP="00C34108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6" w:type="dxa"/>
          </w:tcPr>
          <w:p w14:paraId="625D4ECD" w14:textId="77777777" w:rsidR="00C34108" w:rsidRPr="005704F6" w:rsidRDefault="00C34108" w:rsidP="00C34108">
            <w:pPr>
              <w:pStyle w:val="30"/>
              <w:tabs>
                <w:tab w:val="clear" w:pos="360"/>
                <w:tab w:val="clear" w:pos="720"/>
                <w:tab w:val="decimal" w:pos="598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30A4EDEF" w14:textId="77777777" w:rsidR="00C34108" w:rsidRPr="005704F6" w:rsidRDefault="00C34108" w:rsidP="00C34108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4248AD09" w14:textId="77777777" w:rsidR="00C34108" w:rsidRPr="005704F6" w:rsidRDefault="00C34108" w:rsidP="00C34108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C34108" w:rsidRPr="00396BC1" w14:paraId="64436E00" w14:textId="77777777" w:rsidTr="0007508F">
        <w:trPr>
          <w:cantSplit/>
        </w:trPr>
        <w:tc>
          <w:tcPr>
            <w:tcW w:w="3960" w:type="dxa"/>
          </w:tcPr>
          <w:p w14:paraId="502FC45F" w14:textId="107480B5" w:rsidR="00C34108" w:rsidRPr="00D1322E" w:rsidRDefault="00C34108" w:rsidP="00C3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322E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170" w:type="dxa"/>
          </w:tcPr>
          <w:p w14:paraId="538D40C2" w14:textId="29A5644B" w:rsidR="00C34108" w:rsidRPr="00396BC1" w:rsidRDefault="00C34108" w:rsidP="00C34108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D51D7F"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D51D7F"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559</w:t>
            </w: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83" w:type="dxa"/>
          </w:tcPr>
          <w:p w14:paraId="6CFA40EB" w14:textId="77777777" w:rsidR="00C34108" w:rsidRPr="00396BC1" w:rsidRDefault="00C34108" w:rsidP="00C34108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</w:tcPr>
          <w:p w14:paraId="57996D88" w14:textId="38B55785" w:rsidR="00C34108" w:rsidRPr="005704F6" w:rsidRDefault="00D51D7F" w:rsidP="00C34108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EB04F2" w:rsidRPr="005704F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385</w:t>
            </w:r>
          </w:p>
        </w:tc>
        <w:tc>
          <w:tcPr>
            <w:tcW w:w="284" w:type="dxa"/>
          </w:tcPr>
          <w:p w14:paraId="340BE57B" w14:textId="77777777" w:rsidR="00C34108" w:rsidRPr="005704F6" w:rsidRDefault="00C34108" w:rsidP="00C34108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6" w:type="dxa"/>
          </w:tcPr>
          <w:p w14:paraId="476F68D0" w14:textId="6E3A9F7D" w:rsidR="00C34108" w:rsidRPr="005704F6" w:rsidRDefault="0049261D" w:rsidP="00C34108">
            <w:pPr>
              <w:pStyle w:val="30"/>
              <w:tabs>
                <w:tab w:val="clear" w:pos="360"/>
                <w:tab w:val="clear" w:pos="720"/>
                <w:tab w:val="decimal" w:pos="598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04F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1814D832" w14:textId="77777777" w:rsidR="00C34108" w:rsidRPr="005704F6" w:rsidRDefault="00C34108" w:rsidP="00C34108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72B6A777" w14:textId="233C08C5" w:rsidR="00C34108" w:rsidRPr="005704F6" w:rsidRDefault="0049261D" w:rsidP="00C34108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04F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D51D7F"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Pr="005704F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D51D7F"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174</w:t>
            </w:r>
            <w:r w:rsidRPr="005704F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C34108" w:rsidRPr="00396BC1" w14:paraId="3EC16969" w14:textId="77777777" w:rsidTr="0007508F">
        <w:trPr>
          <w:cantSplit/>
        </w:trPr>
        <w:tc>
          <w:tcPr>
            <w:tcW w:w="3960" w:type="dxa"/>
          </w:tcPr>
          <w:p w14:paraId="211B5D5B" w14:textId="5977BF85" w:rsidR="00C34108" w:rsidRPr="00D1322E" w:rsidRDefault="00C34108" w:rsidP="00C3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322E">
              <w:rPr>
                <w:rFonts w:asciiTheme="majorBidi" w:hAnsiTheme="majorBidi"/>
                <w:sz w:val="30"/>
                <w:szCs w:val="30"/>
                <w:cs/>
              </w:rPr>
              <w:t>การตีราคาที่ดิน</w:t>
            </w:r>
          </w:p>
        </w:tc>
        <w:tc>
          <w:tcPr>
            <w:tcW w:w="1170" w:type="dxa"/>
          </w:tcPr>
          <w:p w14:paraId="31D94334" w14:textId="6D211CBC" w:rsidR="00C34108" w:rsidRPr="00396BC1" w:rsidRDefault="00C34108" w:rsidP="00C34108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D51D7F"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D51D7F"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214</w:t>
            </w: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83" w:type="dxa"/>
          </w:tcPr>
          <w:p w14:paraId="76F3DEE1" w14:textId="77777777" w:rsidR="00C34108" w:rsidRPr="00396BC1" w:rsidRDefault="00C34108" w:rsidP="00C34108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</w:tcPr>
          <w:p w14:paraId="04BA5866" w14:textId="209BD03C" w:rsidR="00C34108" w:rsidRPr="005704F6" w:rsidRDefault="00E756AE" w:rsidP="00C34108">
            <w:pPr>
              <w:pStyle w:val="30"/>
              <w:tabs>
                <w:tab w:val="clear" w:pos="360"/>
                <w:tab w:val="clear" w:pos="720"/>
                <w:tab w:val="decimal" w:pos="598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04F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</w:tcPr>
          <w:p w14:paraId="7BDE01DD" w14:textId="77777777" w:rsidR="00C34108" w:rsidRPr="005704F6" w:rsidRDefault="00C34108" w:rsidP="00C34108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6" w:type="dxa"/>
          </w:tcPr>
          <w:p w14:paraId="0EFA8010" w14:textId="14903F2D" w:rsidR="00C34108" w:rsidRPr="005704F6" w:rsidRDefault="00E756AE" w:rsidP="00C66CF2">
            <w:pPr>
              <w:pStyle w:val="30"/>
              <w:tabs>
                <w:tab w:val="clear" w:pos="360"/>
                <w:tab w:val="clear" w:pos="720"/>
                <w:tab w:val="decimal" w:pos="598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04F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3B0F9432" w14:textId="77777777" w:rsidR="00C34108" w:rsidRPr="005704F6" w:rsidRDefault="00C34108" w:rsidP="00C34108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5FB50659" w14:textId="1825D0D2" w:rsidR="00C34108" w:rsidRPr="005704F6" w:rsidRDefault="00C66CF2" w:rsidP="00C34108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04F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D51D7F"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Pr="005704F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D51D7F"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214</w:t>
            </w:r>
            <w:r w:rsidRPr="005704F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C34108" w:rsidRPr="00396BC1" w14:paraId="4419478F" w14:textId="77777777" w:rsidTr="0007508F">
        <w:trPr>
          <w:cantSplit/>
        </w:trPr>
        <w:tc>
          <w:tcPr>
            <w:tcW w:w="3960" w:type="dxa"/>
          </w:tcPr>
          <w:p w14:paraId="078BDD02" w14:textId="77777777" w:rsidR="00C34108" w:rsidRPr="00D1322E" w:rsidRDefault="00C34108" w:rsidP="00C3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132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BAA387F" w14:textId="5ECF0912" w:rsidR="00C34108" w:rsidRPr="00396BC1" w:rsidRDefault="00C34108" w:rsidP="00C34108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D51D7F" w:rsidRPr="00D51D7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</w:t>
            </w: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D51D7F" w:rsidRPr="00D51D7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773</w:t>
            </w: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83" w:type="dxa"/>
          </w:tcPr>
          <w:p w14:paraId="6C461E66" w14:textId="77777777" w:rsidR="00C34108" w:rsidRPr="00396BC1" w:rsidRDefault="00C34108" w:rsidP="00C34108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14:paraId="59092D15" w14:textId="252ADCFD" w:rsidR="00C34108" w:rsidRPr="005704F6" w:rsidRDefault="00D51D7F" w:rsidP="00C34108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C66CF2" w:rsidRPr="005704F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385</w:t>
            </w:r>
          </w:p>
        </w:tc>
        <w:tc>
          <w:tcPr>
            <w:tcW w:w="284" w:type="dxa"/>
          </w:tcPr>
          <w:p w14:paraId="50136C8C" w14:textId="77777777" w:rsidR="00C34108" w:rsidRPr="005704F6" w:rsidRDefault="00C34108" w:rsidP="00C34108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</w:tcPr>
          <w:p w14:paraId="1438229C" w14:textId="5AE66506" w:rsidR="00C34108" w:rsidRPr="005704F6" w:rsidRDefault="00C66CF2" w:rsidP="00C66CF2">
            <w:pPr>
              <w:pStyle w:val="30"/>
              <w:tabs>
                <w:tab w:val="clear" w:pos="360"/>
                <w:tab w:val="clear" w:pos="720"/>
                <w:tab w:val="decimal" w:pos="598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704F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489475CA" w14:textId="77777777" w:rsidR="00C34108" w:rsidRPr="005704F6" w:rsidRDefault="00C34108" w:rsidP="00C34108">
            <w:pPr>
              <w:pStyle w:val="30"/>
              <w:tabs>
                <w:tab w:val="clear" w:pos="360"/>
                <w:tab w:val="clear" w:pos="720"/>
                <w:tab w:val="decimal" w:pos="598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14:paraId="0277AC4A" w14:textId="2BD9A698" w:rsidR="00C34108" w:rsidRPr="005704F6" w:rsidRDefault="00C66CF2" w:rsidP="00C34108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704F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D51D7F" w:rsidRPr="00D51D7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</w:t>
            </w:r>
            <w:r w:rsidRPr="005704F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D51D7F" w:rsidRPr="00D51D7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388</w:t>
            </w:r>
            <w:r w:rsidRPr="005704F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  <w:tr w:rsidR="00C34108" w:rsidRPr="00396BC1" w14:paraId="05FB2557" w14:textId="77777777" w:rsidTr="0007508F">
        <w:trPr>
          <w:cantSplit/>
        </w:trPr>
        <w:tc>
          <w:tcPr>
            <w:tcW w:w="3960" w:type="dxa"/>
          </w:tcPr>
          <w:p w14:paraId="18DB0708" w14:textId="77777777" w:rsidR="00C34108" w:rsidRPr="0030671B" w:rsidRDefault="00C34108" w:rsidP="00C3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5A96C5D" w14:textId="38A2DA3F" w:rsidR="00C34108" w:rsidRPr="00396BC1" w:rsidRDefault="00C34108" w:rsidP="00C34108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6FAEF6F0" w14:textId="77777777" w:rsidR="00C34108" w:rsidRPr="00396BC1" w:rsidRDefault="00C34108" w:rsidP="00C34108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26443626" w14:textId="77777777" w:rsidR="00C34108" w:rsidRPr="005704F6" w:rsidRDefault="00C34108" w:rsidP="00C34108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21DE0515" w14:textId="77777777" w:rsidR="00C34108" w:rsidRPr="005704F6" w:rsidRDefault="00C34108" w:rsidP="00C34108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5D75AFB9" w14:textId="77777777" w:rsidR="00C34108" w:rsidRPr="005704F6" w:rsidRDefault="00C34108" w:rsidP="00C34108">
            <w:pPr>
              <w:pStyle w:val="30"/>
              <w:tabs>
                <w:tab w:val="clear" w:pos="360"/>
                <w:tab w:val="clear" w:pos="720"/>
                <w:tab w:val="decimal" w:pos="772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06E335C9" w14:textId="77777777" w:rsidR="00C34108" w:rsidRPr="005704F6" w:rsidRDefault="00C34108" w:rsidP="00C34108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559310DF" w14:textId="77777777" w:rsidR="00C34108" w:rsidRPr="005704F6" w:rsidRDefault="00C34108" w:rsidP="00C34108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C34108" w:rsidRPr="00396BC1" w14:paraId="11DAABB7" w14:textId="77777777" w:rsidTr="0007508F">
        <w:trPr>
          <w:cantSplit/>
        </w:trPr>
        <w:tc>
          <w:tcPr>
            <w:tcW w:w="3960" w:type="dxa"/>
          </w:tcPr>
          <w:p w14:paraId="0ED4246B" w14:textId="77777777" w:rsidR="00C34108" w:rsidRPr="00D1322E" w:rsidRDefault="00C34108" w:rsidP="00C3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132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B85DDFB" w14:textId="44950C02" w:rsidR="00C34108" w:rsidRPr="00396BC1" w:rsidRDefault="00D51D7F" w:rsidP="00C34108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34</w:t>
            </w:r>
            <w:r w:rsidR="00C34108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707</w:t>
            </w:r>
          </w:p>
        </w:tc>
        <w:tc>
          <w:tcPr>
            <w:tcW w:w="283" w:type="dxa"/>
          </w:tcPr>
          <w:p w14:paraId="59A1E077" w14:textId="77777777" w:rsidR="00C34108" w:rsidRPr="00396BC1" w:rsidRDefault="00C34108" w:rsidP="00C34108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bottom w:val="double" w:sz="4" w:space="0" w:color="auto"/>
            </w:tcBorders>
          </w:tcPr>
          <w:p w14:paraId="322D1FDB" w14:textId="37E31832" w:rsidR="00C34108" w:rsidRPr="005704F6" w:rsidRDefault="00D51D7F" w:rsidP="00C34108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  <w:r w:rsidR="00C66CF2" w:rsidRPr="005704F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321</w:t>
            </w:r>
          </w:p>
        </w:tc>
        <w:tc>
          <w:tcPr>
            <w:tcW w:w="284" w:type="dxa"/>
          </w:tcPr>
          <w:p w14:paraId="082BDA3F" w14:textId="77777777" w:rsidR="00C34108" w:rsidRPr="005704F6" w:rsidRDefault="00C34108" w:rsidP="00C34108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bottom w:val="double" w:sz="4" w:space="0" w:color="auto"/>
            </w:tcBorders>
          </w:tcPr>
          <w:p w14:paraId="15605385" w14:textId="6772D473" w:rsidR="00C34108" w:rsidRPr="005704F6" w:rsidRDefault="00D51D7F" w:rsidP="00C34108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C66CF2" w:rsidRPr="005704F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672</w:t>
            </w:r>
          </w:p>
        </w:tc>
        <w:tc>
          <w:tcPr>
            <w:tcW w:w="283" w:type="dxa"/>
          </w:tcPr>
          <w:p w14:paraId="2B70C45F" w14:textId="77777777" w:rsidR="00C34108" w:rsidRPr="005704F6" w:rsidRDefault="00C34108" w:rsidP="00C34108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  <w:tcBorders>
              <w:bottom w:val="double" w:sz="4" w:space="0" w:color="auto"/>
            </w:tcBorders>
          </w:tcPr>
          <w:p w14:paraId="202A4D0D" w14:textId="19974028" w:rsidR="00C34108" w:rsidRPr="005704F6" w:rsidRDefault="00D51D7F" w:rsidP="00C34108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43</w:t>
            </w:r>
            <w:r w:rsidR="009F3FC3" w:rsidRPr="005704F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700</w:t>
            </w:r>
          </w:p>
        </w:tc>
      </w:tr>
    </w:tbl>
    <w:p w14:paraId="5ED337EB" w14:textId="7374F81A" w:rsidR="00CC1009" w:rsidRPr="00396BC1" w:rsidRDefault="00CC1009">
      <w:pPr>
        <w:rPr>
          <w:rFonts w:asciiTheme="majorBidi" w:hAnsiTheme="majorBidi" w:cstheme="majorBidi"/>
          <w:sz w:val="30"/>
          <w:szCs w:val="30"/>
        </w:rPr>
      </w:pPr>
    </w:p>
    <w:p w14:paraId="695EF734" w14:textId="77777777" w:rsidR="00CC1009" w:rsidRPr="00396BC1" w:rsidRDefault="00CC10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396BC1"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170"/>
        <w:gridCol w:w="283"/>
        <w:gridCol w:w="1157"/>
        <w:gridCol w:w="284"/>
        <w:gridCol w:w="1156"/>
        <w:gridCol w:w="283"/>
        <w:gridCol w:w="1157"/>
      </w:tblGrid>
      <w:tr w:rsidR="00B8704A" w:rsidRPr="00396BC1" w14:paraId="27556F81" w14:textId="77777777">
        <w:trPr>
          <w:cantSplit/>
        </w:trPr>
        <w:tc>
          <w:tcPr>
            <w:tcW w:w="3960" w:type="dxa"/>
          </w:tcPr>
          <w:p w14:paraId="18EB0C92" w14:textId="77777777" w:rsidR="00B8704A" w:rsidRPr="00396BC1" w:rsidRDefault="00B87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0C4DFFA7" w14:textId="77777777" w:rsidR="00B8704A" w:rsidRPr="00396BC1" w:rsidRDefault="00B8704A">
            <w:pPr>
              <w:pStyle w:val="3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B8704A" w:rsidRPr="00396BC1" w14:paraId="7524B6FF" w14:textId="77777777">
        <w:trPr>
          <w:cantSplit/>
        </w:trPr>
        <w:tc>
          <w:tcPr>
            <w:tcW w:w="3960" w:type="dxa"/>
          </w:tcPr>
          <w:p w14:paraId="13A3666E" w14:textId="77777777" w:rsidR="00B8704A" w:rsidRPr="00396BC1" w:rsidRDefault="00B87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7E9D5722" w14:textId="77777777" w:rsidR="00B8704A" w:rsidRPr="00396BC1" w:rsidRDefault="00B8704A">
            <w:pPr>
              <w:pStyle w:val="3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บันทึกเป็น (รายจ่าย) </w:t>
            </w: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/</w:t>
            </w:r>
            <w:r w:rsidRPr="00396BC1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รายได้ใน</w:t>
            </w:r>
          </w:p>
        </w:tc>
      </w:tr>
      <w:tr w:rsidR="00B8704A" w:rsidRPr="00396BC1" w14:paraId="3E93731B" w14:textId="77777777">
        <w:trPr>
          <w:cantSplit/>
        </w:trPr>
        <w:tc>
          <w:tcPr>
            <w:tcW w:w="3960" w:type="dxa"/>
            <w:vAlign w:val="bottom"/>
          </w:tcPr>
          <w:p w14:paraId="1C8D5A63" w14:textId="77777777" w:rsidR="00B8704A" w:rsidRPr="00396BC1" w:rsidRDefault="00B87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</w:tcPr>
          <w:p w14:paraId="75D14447" w14:textId="77777777" w:rsidR="00B8704A" w:rsidRPr="00396BC1" w:rsidRDefault="00B87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78356076" w14:textId="4110970A" w:rsidR="00B8704A" w:rsidRPr="00396BC1" w:rsidRDefault="00D51D7F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/>
                <w:b/>
                <w:sz w:val="30"/>
                <w:szCs w:val="30"/>
              </w:rPr>
              <w:t>1</w:t>
            </w:r>
            <w:r w:rsidR="00B8704A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B8704A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32C274B2" w14:textId="77777777" w:rsidR="00B8704A" w:rsidRPr="00396BC1" w:rsidRDefault="00B8704A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6903A4CE" w14:textId="77777777" w:rsidR="00B8704A" w:rsidRPr="00396BC1" w:rsidRDefault="00B8704A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4BD6725D" w14:textId="77777777" w:rsidR="00B8704A" w:rsidRPr="00396BC1" w:rsidRDefault="00B8704A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7CEE3977" w14:textId="77777777" w:rsidR="00B8704A" w:rsidRPr="00396BC1" w:rsidRDefault="00B8704A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5A1F88B5" w14:textId="77777777" w:rsidR="00B8704A" w:rsidRPr="00396BC1" w:rsidRDefault="00B8704A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left w:val="nil"/>
            </w:tcBorders>
          </w:tcPr>
          <w:p w14:paraId="06CC78F9" w14:textId="77777777" w:rsidR="00B8704A" w:rsidRPr="00396BC1" w:rsidRDefault="00B87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6D49AD8A" w14:textId="61D5A50A" w:rsidR="00B8704A" w:rsidRPr="00396BC1" w:rsidRDefault="00D51D7F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/>
                <w:b/>
                <w:sz w:val="30"/>
                <w:szCs w:val="30"/>
              </w:rPr>
              <w:t>31</w:t>
            </w:r>
            <w:r w:rsidR="00B8704A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B8704A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B8704A" w:rsidRPr="00396BC1" w14:paraId="5875E36C" w14:textId="77777777">
        <w:trPr>
          <w:cantSplit/>
        </w:trPr>
        <w:tc>
          <w:tcPr>
            <w:tcW w:w="3960" w:type="dxa"/>
          </w:tcPr>
          <w:p w14:paraId="39B3A2E8" w14:textId="77777777" w:rsidR="00B8704A" w:rsidRPr="00396BC1" w:rsidRDefault="00B87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3B7D7ECA" w14:textId="77777777" w:rsidR="00B8704A" w:rsidRPr="00396BC1" w:rsidRDefault="00B87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8704A" w:rsidRPr="00396BC1" w14:paraId="7662B8D8" w14:textId="77777777">
        <w:trPr>
          <w:cantSplit/>
        </w:trPr>
        <w:tc>
          <w:tcPr>
            <w:tcW w:w="3960" w:type="dxa"/>
          </w:tcPr>
          <w:p w14:paraId="3DA2907C" w14:textId="3BD46AEA" w:rsidR="00B8704A" w:rsidRPr="00396BC1" w:rsidRDefault="00D51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51D7F">
              <w:rPr>
                <w:rFonts w:asciiTheme="majorBidi" w:hAnsiTheme="majorBidi"/>
                <w:b/>
                <w:i/>
                <w:sz w:val="30"/>
                <w:szCs w:val="30"/>
              </w:rPr>
              <w:t>2567</w:t>
            </w:r>
          </w:p>
        </w:tc>
        <w:tc>
          <w:tcPr>
            <w:tcW w:w="5490" w:type="dxa"/>
            <w:gridSpan w:val="7"/>
          </w:tcPr>
          <w:p w14:paraId="208DAE41" w14:textId="77777777" w:rsidR="00B8704A" w:rsidRPr="00396BC1" w:rsidRDefault="00B87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B8704A" w:rsidRPr="00396BC1" w14:paraId="2B4E4C3F" w14:textId="77777777">
        <w:trPr>
          <w:cantSplit/>
        </w:trPr>
        <w:tc>
          <w:tcPr>
            <w:tcW w:w="3960" w:type="dxa"/>
          </w:tcPr>
          <w:p w14:paraId="445A3061" w14:textId="77777777" w:rsidR="00B8704A" w:rsidRPr="00396BC1" w:rsidRDefault="00B87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52FEC118" w14:textId="77777777" w:rsidR="00B8704A" w:rsidRPr="00396BC1" w:rsidRDefault="00B8704A">
            <w:pPr>
              <w:pStyle w:val="30"/>
              <w:tabs>
                <w:tab w:val="clear" w:pos="360"/>
                <w:tab w:val="clear" w:pos="720"/>
                <w:tab w:val="decimal" w:pos="884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124296FB" w14:textId="77777777" w:rsidR="00B8704A" w:rsidRPr="00396BC1" w:rsidRDefault="00B8704A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1FA6C5D2" w14:textId="77777777" w:rsidR="00B8704A" w:rsidRPr="00396BC1" w:rsidRDefault="00B8704A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5BFFCA53" w14:textId="77777777" w:rsidR="00B8704A" w:rsidRPr="00396BC1" w:rsidRDefault="00B8704A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6" w:type="dxa"/>
          </w:tcPr>
          <w:p w14:paraId="7F01C577" w14:textId="77777777" w:rsidR="00B8704A" w:rsidRPr="00396BC1" w:rsidRDefault="00B8704A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020154FB" w14:textId="77777777" w:rsidR="00B8704A" w:rsidRPr="00396BC1" w:rsidRDefault="00B8704A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0825C048" w14:textId="77777777" w:rsidR="00B8704A" w:rsidRPr="00396BC1" w:rsidRDefault="00B8704A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E3467" w:rsidRPr="00396BC1" w14:paraId="5515AA62" w14:textId="77777777">
        <w:trPr>
          <w:cantSplit/>
        </w:trPr>
        <w:tc>
          <w:tcPr>
            <w:tcW w:w="3960" w:type="dxa"/>
          </w:tcPr>
          <w:p w14:paraId="75CFDF4C" w14:textId="1CEDD6AD" w:rsidR="003E3467" w:rsidRPr="00396BC1" w:rsidRDefault="00EF6EB3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การ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ปรับลดมูลค่าเป็นมูลค่าสุทธิที่คาดว่าจะได้รับ</w:t>
            </w:r>
          </w:p>
        </w:tc>
        <w:tc>
          <w:tcPr>
            <w:tcW w:w="1170" w:type="dxa"/>
          </w:tcPr>
          <w:p w14:paraId="42B65012" w14:textId="46990F99" w:rsidR="003E3467" w:rsidRPr="00396BC1" w:rsidRDefault="00D51D7F" w:rsidP="003E3467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1D7F">
              <w:rPr>
                <w:rFonts w:asciiTheme="majorBidi" w:hAnsiTheme="majorBidi"/>
                <w:sz w:val="30"/>
                <w:szCs w:val="30"/>
                <w:lang w:val="en-US"/>
              </w:rPr>
              <w:t>177</w:t>
            </w:r>
          </w:p>
        </w:tc>
        <w:tc>
          <w:tcPr>
            <w:tcW w:w="283" w:type="dxa"/>
          </w:tcPr>
          <w:p w14:paraId="672AA285" w14:textId="77777777" w:rsidR="003E3467" w:rsidRPr="00396BC1" w:rsidRDefault="003E3467" w:rsidP="003E3467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69A9BC4E" w14:textId="335440FE" w:rsidR="003E3467" w:rsidRPr="00396BC1" w:rsidRDefault="003E3467" w:rsidP="003E3467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D51D7F"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</w:t>
            </w: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84" w:type="dxa"/>
          </w:tcPr>
          <w:p w14:paraId="2FA9DD12" w14:textId="77777777" w:rsidR="003E3467" w:rsidRPr="00396BC1" w:rsidRDefault="003E3467" w:rsidP="003E3467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6" w:type="dxa"/>
          </w:tcPr>
          <w:p w14:paraId="2292C220" w14:textId="20AD2586" w:rsidR="003E3467" w:rsidRPr="00396BC1" w:rsidRDefault="003E3467" w:rsidP="003E3467">
            <w:pPr>
              <w:pStyle w:val="30"/>
              <w:tabs>
                <w:tab w:val="clear" w:pos="360"/>
                <w:tab w:val="clear" w:pos="720"/>
                <w:tab w:val="decimal" w:pos="60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732DFD25" w14:textId="77777777" w:rsidR="003E3467" w:rsidRPr="00396BC1" w:rsidRDefault="003E3467" w:rsidP="003E3467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46556522" w14:textId="47C45979" w:rsidR="003E3467" w:rsidRPr="00396BC1" w:rsidRDefault="00D51D7F" w:rsidP="003E3467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134</w:t>
            </w:r>
          </w:p>
        </w:tc>
      </w:tr>
      <w:tr w:rsidR="003E3467" w:rsidRPr="00396BC1" w14:paraId="5C7CA09C" w14:textId="77777777">
        <w:trPr>
          <w:cantSplit/>
        </w:trPr>
        <w:tc>
          <w:tcPr>
            <w:tcW w:w="3960" w:type="dxa"/>
          </w:tcPr>
          <w:p w14:paraId="3B36540F" w14:textId="77777777" w:rsidR="003E3467" w:rsidRPr="00396BC1" w:rsidRDefault="003E3467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</w:tcPr>
          <w:p w14:paraId="2E4390DA" w14:textId="596A4C50" w:rsidR="003E3467" w:rsidRPr="00396BC1" w:rsidRDefault="00D51D7F" w:rsidP="003E3467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1D7F">
              <w:rPr>
                <w:rFonts w:asciiTheme="majorBidi" w:hAnsiTheme="majorBidi"/>
                <w:sz w:val="30"/>
                <w:szCs w:val="30"/>
                <w:lang w:val="en-US"/>
              </w:rPr>
              <w:t>532</w:t>
            </w:r>
          </w:p>
        </w:tc>
        <w:tc>
          <w:tcPr>
            <w:tcW w:w="283" w:type="dxa"/>
          </w:tcPr>
          <w:p w14:paraId="7118C705" w14:textId="77777777" w:rsidR="003E3467" w:rsidRPr="00396BC1" w:rsidRDefault="003E3467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7" w:type="dxa"/>
          </w:tcPr>
          <w:p w14:paraId="5E980420" w14:textId="4CBD9109" w:rsidR="003E3467" w:rsidRPr="00396BC1" w:rsidRDefault="003E3467" w:rsidP="003E3467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D51D7F" w:rsidRPr="00D51D7F">
              <w:rPr>
                <w:rFonts w:asciiTheme="majorBidi" w:hAnsiTheme="majorBidi"/>
                <w:sz w:val="30"/>
                <w:szCs w:val="30"/>
                <w:lang w:val="en-US"/>
              </w:rPr>
              <w:t>120</w:t>
            </w:r>
            <w:r w:rsidRPr="00396BC1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84" w:type="dxa"/>
          </w:tcPr>
          <w:p w14:paraId="08E31C77" w14:textId="77777777" w:rsidR="003E3467" w:rsidRPr="00396BC1" w:rsidRDefault="003E3467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6" w:type="dxa"/>
          </w:tcPr>
          <w:p w14:paraId="0BC7B6BC" w14:textId="78F8B5AD" w:rsidR="003E3467" w:rsidRPr="00396BC1" w:rsidRDefault="003E3467" w:rsidP="003E3467">
            <w:pPr>
              <w:pStyle w:val="30"/>
              <w:tabs>
                <w:tab w:val="clear" w:pos="360"/>
                <w:tab w:val="clear" w:pos="720"/>
                <w:tab w:val="decimal" w:pos="600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07B9F1F0" w14:textId="77777777" w:rsidR="003E3467" w:rsidRPr="00396BC1" w:rsidRDefault="003E3467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7" w:type="dxa"/>
          </w:tcPr>
          <w:p w14:paraId="03833B0A" w14:textId="422C0F33" w:rsidR="003E3467" w:rsidRPr="00396BC1" w:rsidRDefault="00D51D7F" w:rsidP="003E3467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412</w:t>
            </w:r>
          </w:p>
        </w:tc>
      </w:tr>
      <w:tr w:rsidR="003E3467" w:rsidRPr="00396BC1" w14:paraId="524222D7" w14:textId="77777777">
        <w:trPr>
          <w:cantSplit/>
        </w:trPr>
        <w:tc>
          <w:tcPr>
            <w:tcW w:w="3960" w:type="dxa"/>
          </w:tcPr>
          <w:p w14:paraId="342A606E" w14:textId="77777777" w:rsidR="003E3467" w:rsidRPr="00396BC1" w:rsidRDefault="003E3467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ประมาณการหนี้สินสำหรับผลประโยชน์</w:t>
            </w:r>
          </w:p>
        </w:tc>
        <w:tc>
          <w:tcPr>
            <w:tcW w:w="1170" w:type="dxa"/>
          </w:tcPr>
          <w:p w14:paraId="58C23B0B" w14:textId="77777777" w:rsidR="003E3467" w:rsidRPr="00396BC1" w:rsidRDefault="003E3467" w:rsidP="003E3467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2E600218" w14:textId="77777777" w:rsidR="003E3467" w:rsidRPr="00396BC1" w:rsidRDefault="003E3467" w:rsidP="003E3467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343D182E" w14:textId="77777777" w:rsidR="003E3467" w:rsidRPr="00396BC1" w:rsidRDefault="003E3467" w:rsidP="003E3467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26D55ECD" w14:textId="77777777" w:rsidR="003E3467" w:rsidRPr="00396BC1" w:rsidRDefault="003E3467" w:rsidP="003E3467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6" w:type="dxa"/>
          </w:tcPr>
          <w:p w14:paraId="62A299E4" w14:textId="77777777" w:rsidR="003E3467" w:rsidRPr="00396BC1" w:rsidRDefault="003E3467" w:rsidP="003E3467">
            <w:pPr>
              <w:pStyle w:val="30"/>
              <w:tabs>
                <w:tab w:val="clear" w:pos="360"/>
                <w:tab w:val="clear" w:pos="720"/>
                <w:tab w:val="decimal" w:pos="598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12F69B3E" w14:textId="77777777" w:rsidR="003E3467" w:rsidRPr="00396BC1" w:rsidRDefault="003E3467" w:rsidP="003E3467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19AE6414" w14:textId="77777777" w:rsidR="003E3467" w:rsidRPr="00396BC1" w:rsidRDefault="003E3467" w:rsidP="003E3467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</w:tr>
      <w:tr w:rsidR="003E3467" w:rsidRPr="00396BC1" w14:paraId="026538A4" w14:textId="77777777">
        <w:trPr>
          <w:cantSplit/>
        </w:trPr>
        <w:tc>
          <w:tcPr>
            <w:tcW w:w="3960" w:type="dxa"/>
          </w:tcPr>
          <w:p w14:paraId="4E3F6833" w14:textId="77777777" w:rsidR="003E3467" w:rsidRPr="00396BC1" w:rsidRDefault="003E3467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พนักงาน</w:t>
            </w:r>
          </w:p>
        </w:tc>
        <w:tc>
          <w:tcPr>
            <w:tcW w:w="1170" w:type="dxa"/>
          </w:tcPr>
          <w:p w14:paraId="718D3B0D" w14:textId="68C311ED" w:rsidR="003E3467" w:rsidRPr="00396BC1" w:rsidRDefault="00D51D7F" w:rsidP="003E3467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1D7F">
              <w:rPr>
                <w:rFonts w:asciiTheme="majorBidi" w:hAnsiTheme="majorBidi"/>
                <w:sz w:val="30"/>
                <w:szCs w:val="30"/>
                <w:lang w:val="en-US"/>
              </w:rPr>
              <w:t>24</w:t>
            </w:r>
            <w:r w:rsidR="003E3467" w:rsidRPr="00396BC1">
              <w:rPr>
                <w:rFonts w:asciiTheme="majorBidi" w:hAnsiTheme="majorBidi"/>
                <w:sz w:val="30"/>
                <w:szCs w:val="30"/>
                <w:lang w:val="en-US"/>
              </w:rPr>
              <w:t>,</w:t>
            </w:r>
            <w:r w:rsidRPr="00D51D7F">
              <w:rPr>
                <w:rFonts w:asciiTheme="majorBidi" w:hAnsiTheme="majorBidi"/>
                <w:sz w:val="30"/>
                <w:szCs w:val="30"/>
                <w:lang w:val="en-US"/>
              </w:rPr>
              <w:t>576</w:t>
            </w:r>
          </w:p>
        </w:tc>
        <w:tc>
          <w:tcPr>
            <w:tcW w:w="283" w:type="dxa"/>
          </w:tcPr>
          <w:p w14:paraId="521F4959" w14:textId="77777777" w:rsidR="003E3467" w:rsidRPr="00396BC1" w:rsidRDefault="003E3467" w:rsidP="003E3467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154DBD44" w14:textId="1C2DD978" w:rsidR="003E3467" w:rsidRPr="00396BC1" w:rsidRDefault="00D51D7F" w:rsidP="003E3467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3E3467"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319</w:t>
            </w:r>
          </w:p>
        </w:tc>
        <w:tc>
          <w:tcPr>
            <w:tcW w:w="284" w:type="dxa"/>
          </w:tcPr>
          <w:p w14:paraId="62629CB0" w14:textId="77777777" w:rsidR="003E3467" w:rsidRPr="00396BC1" w:rsidRDefault="003E3467" w:rsidP="003E3467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6" w:type="dxa"/>
          </w:tcPr>
          <w:p w14:paraId="7C21F49C" w14:textId="51665566" w:rsidR="003E3467" w:rsidRPr="00396BC1" w:rsidRDefault="00D51D7F" w:rsidP="003E3467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3E3467"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455</w:t>
            </w:r>
          </w:p>
        </w:tc>
        <w:tc>
          <w:tcPr>
            <w:tcW w:w="283" w:type="dxa"/>
          </w:tcPr>
          <w:p w14:paraId="3DB1FB5C" w14:textId="77777777" w:rsidR="003E3467" w:rsidRPr="00396BC1" w:rsidRDefault="003E3467" w:rsidP="003E3467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7004C778" w14:textId="63E1F285" w:rsidR="003E3467" w:rsidRPr="00396BC1" w:rsidRDefault="00D51D7F" w:rsidP="003E3467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</w:t>
            </w:r>
            <w:r w:rsidR="003E3467"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350</w:t>
            </w:r>
          </w:p>
        </w:tc>
      </w:tr>
      <w:tr w:rsidR="003E3467" w:rsidRPr="00396BC1" w14:paraId="3180C4CD" w14:textId="77777777">
        <w:trPr>
          <w:cantSplit/>
        </w:trPr>
        <w:tc>
          <w:tcPr>
            <w:tcW w:w="3960" w:type="dxa"/>
          </w:tcPr>
          <w:p w14:paraId="003A8A61" w14:textId="77777777" w:rsidR="003E3467" w:rsidRPr="00396BC1" w:rsidRDefault="003E3467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ประมาณการการรับคืนสินค้า</w:t>
            </w:r>
          </w:p>
        </w:tc>
        <w:tc>
          <w:tcPr>
            <w:tcW w:w="1170" w:type="dxa"/>
          </w:tcPr>
          <w:p w14:paraId="60DB5174" w14:textId="7343F578" w:rsidR="003E3467" w:rsidRPr="00396BC1" w:rsidRDefault="00D51D7F" w:rsidP="003E3467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1D7F">
              <w:rPr>
                <w:rFonts w:asciiTheme="majorBidi" w:hAnsiTheme="majorBidi"/>
                <w:sz w:val="30"/>
                <w:szCs w:val="30"/>
                <w:lang w:val="en-US"/>
              </w:rPr>
              <w:t>1</w:t>
            </w:r>
            <w:r w:rsidR="003E3467" w:rsidRPr="00396BC1">
              <w:rPr>
                <w:rFonts w:asciiTheme="majorBidi" w:hAnsiTheme="majorBidi"/>
                <w:sz w:val="30"/>
                <w:szCs w:val="30"/>
                <w:lang w:val="en-US"/>
              </w:rPr>
              <w:t>,</w:t>
            </w:r>
            <w:r w:rsidRPr="00D51D7F">
              <w:rPr>
                <w:rFonts w:asciiTheme="majorBidi" w:hAnsiTheme="majorBidi"/>
                <w:sz w:val="30"/>
                <w:szCs w:val="30"/>
                <w:lang w:val="en-US"/>
              </w:rPr>
              <w:t>055</w:t>
            </w:r>
          </w:p>
        </w:tc>
        <w:tc>
          <w:tcPr>
            <w:tcW w:w="283" w:type="dxa"/>
          </w:tcPr>
          <w:p w14:paraId="58D0B20A" w14:textId="77777777" w:rsidR="003E3467" w:rsidRPr="00396BC1" w:rsidRDefault="003E3467" w:rsidP="003E3467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594B1095" w14:textId="3341BEB5" w:rsidR="003E3467" w:rsidRPr="00396BC1" w:rsidRDefault="003E3467" w:rsidP="003E3467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D51D7F"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528</w:t>
            </w: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84" w:type="dxa"/>
          </w:tcPr>
          <w:p w14:paraId="2FC81400" w14:textId="77777777" w:rsidR="003E3467" w:rsidRPr="00396BC1" w:rsidRDefault="003E3467" w:rsidP="003E3467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6" w:type="dxa"/>
          </w:tcPr>
          <w:p w14:paraId="29B3FEBF" w14:textId="2E244263" w:rsidR="003E3467" w:rsidRPr="00396BC1" w:rsidRDefault="003E3467" w:rsidP="003E3467">
            <w:pPr>
              <w:pStyle w:val="30"/>
              <w:tabs>
                <w:tab w:val="clear" w:pos="360"/>
                <w:tab w:val="clear" w:pos="720"/>
                <w:tab w:val="decimal" w:pos="60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7940A872" w14:textId="77777777" w:rsidR="003E3467" w:rsidRPr="00396BC1" w:rsidRDefault="003E3467" w:rsidP="003E3467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408B0D0F" w14:textId="20B5834A" w:rsidR="003E3467" w:rsidRPr="00396BC1" w:rsidRDefault="00D51D7F" w:rsidP="003E3467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527</w:t>
            </w:r>
          </w:p>
        </w:tc>
      </w:tr>
      <w:tr w:rsidR="003E3467" w:rsidRPr="00396BC1" w14:paraId="61A4049A" w14:textId="77777777">
        <w:trPr>
          <w:cantSplit/>
        </w:trPr>
        <w:tc>
          <w:tcPr>
            <w:tcW w:w="3960" w:type="dxa"/>
          </w:tcPr>
          <w:p w14:paraId="340AC9D6" w14:textId="7612E2A8" w:rsidR="003E3467" w:rsidRPr="00396BC1" w:rsidRDefault="003E3467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70" w:type="dxa"/>
          </w:tcPr>
          <w:p w14:paraId="1CEDD6A9" w14:textId="6F80B30A" w:rsidR="003E3467" w:rsidRPr="00396BC1" w:rsidRDefault="00D51D7F" w:rsidP="003E3467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1D7F">
              <w:rPr>
                <w:rFonts w:asciiTheme="majorBidi" w:hAnsiTheme="majorBidi"/>
                <w:sz w:val="30"/>
                <w:szCs w:val="30"/>
                <w:lang w:val="en-US"/>
              </w:rPr>
              <w:t>10</w:t>
            </w:r>
            <w:r w:rsidR="003E3467" w:rsidRPr="00396BC1">
              <w:rPr>
                <w:rFonts w:asciiTheme="majorBidi" w:hAnsiTheme="majorBidi"/>
                <w:sz w:val="30"/>
                <w:szCs w:val="30"/>
                <w:lang w:val="en-US"/>
              </w:rPr>
              <w:t>,</w:t>
            </w:r>
            <w:r w:rsidRPr="00D51D7F">
              <w:rPr>
                <w:rFonts w:asciiTheme="majorBidi" w:hAnsiTheme="majorBidi"/>
                <w:sz w:val="30"/>
                <w:szCs w:val="30"/>
                <w:lang w:val="en-US"/>
              </w:rPr>
              <w:t>814</w:t>
            </w:r>
          </w:p>
        </w:tc>
        <w:tc>
          <w:tcPr>
            <w:tcW w:w="283" w:type="dxa"/>
          </w:tcPr>
          <w:p w14:paraId="6B50C28C" w14:textId="77777777" w:rsidR="003E3467" w:rsidRPr="00396BC1" w:rsidRDefault="003E3467" w:rsidP="003E3467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144454B2" w14:textId="2F00C538" w:rsidR="003E3467" w:rsidRPr="00396BC1" w:rsidRDefault="00D51D7F" w:rsidP="003E3467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248</w:t>
            </w:r>
          </w:p>
        </w:tc>
        <w:tc>
          <w:tcPr>
            <w:tcW w:w="284" w:type="dxa"/>
          </w:tcPr>
          <w:p w14:paraId="1C71F06E" w14:textId="77777777" w:rsidR="003E3467" w:rsidRPr="00396BC1" w:rsidRDefault="003E3467" w:rsidP="003E3467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6" w:type="dxa"/>
          </w:tcPr>
          <w:p w14:paraId="5A21758A" w14:textId="71C18B51" w:rsidR="003E3467" w:rsidRPr="00396BC1" w:rsidRDefault="003E3467" w:rsidP="003E3467">
            <w:pPr>
              <w:pStyle w:val="30"/>
              <w:tabs>
                <w:tab w:val="clear" w:pos="360"/>
                <w:tab w:val="clear" w:pos="720"/>
                <w:tab w:val="decimal" w:pos="60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50A71735" w14:textId="77777777" w:rsidR="003E3467" w:rsidRPr="00396BC1" w:rsidRDefault="003E3467" w:rsidP="003E3467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3532318F" w14:textId="6DAC4D1B" w:rsidR="003E3467" w:rsidRPr="00396BC1" w:rsidRDefault="00D51D7F" w:rsidP="003E3467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 w:rsidR="003E3467"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062</w:t>
            </w:r>
          </w:p>
        </w:tc>
      </w:tr>
      <w:tr w:rsidR="003E3467" w:rsidRPr="00396BC1" w14:paraId="776584B8" w14:textId="77777777">
        <w:trPr>
          <w:cantSplit/>
        </w:trPr>
        <w:tc>
          <w:tcPr>
            <w:tcW w:w="3960" w:type="dxa"/>
          </w:tcPr>
          <w:p w14:paraId="6C5176FD" w14:textId="77777777" w:rsidR="003E3467" w:rsidRPr="00396BC1" w:rsidRDefault="003E3467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170" w:type="dxa"/>
          </w:tcPr>
          <w:p w14:paraId="0C4EA918" w14:textId="0DD72691" w:rsidR="003E3467" w:rsidRPr="00396BC1" w:rsidRDefault="00D51D7F" w:rsidP="00BA50F6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1D7F">
              <w:rPr>
                <w:rFonts w:asciiTheme="majorBidi" w:hAnsiTheme="majorBidi"/>
                <w:sz w:val="30"/>
                <w:szCs w:val="30"/>
                <w:lang w:val="en-US"/>
              </w:rPr>
              <w:t>1</w:t>
            </w:r>
            <w:r w:rsidR="003E3467" w:rsidRPr="00396BC1">
              <w:rPr>
                <w:rFonts w:asciiTheme="majorBidi" w:hAnsiTheme="majorBidi"/>
                <w:sz w:val="30"/>
                <w:szCs w:val="30"/>
                <w:lang w:val="en-US"/>
              </w:rPr>
              <w:t>,</w:t>
            </w:r>
            <w:r w:rsidRPr="00D51D7F">
              <w:rPr>
                <w:rFonts w:asciiTheme="majorBidi" w:hAnsiTheme="majorBidi"/>
                <w:sz w:val="30"/>
                <w:szCs w:val="30"/>
                <w:lang w:val="en-US"/>
              </w:rPr>
              <w:t>873</w:t>
            </w:r>
          </w:p>
        </w:tc>
        <w:tc>
          <w:tcPr>
            <w:tcW w:w="283" w:type="dxa"/>
          </w:tcPr>
          <w:p w14:paraId="40B9C7D3" w14:textId="77777777" w:rsidR="003E3467" w:rsidRPr="00396BC1" w:rsidRDefault="003E3467" w:rsidP="003E3467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</w:tcPr>
          <w:p w14:paraId="3233B5C8" w14:textId="11BF75BD" w:rsidR="003E3467" w:rsidRPr="00396BC1" w:rsidRDefault="003E3467" w:rsidP="003E3467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D51D7F"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302</w:t>
            </w: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84" w:type="dxa"/>
          </w:tcPr>
          <w:p w14:paraId="04D1821E" w14:textId="77777777" w:rsidR="003E3467" w:rsidRPr="00396BC1" w:rsidRDefault="003E3467" w:rsidP="003E3467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6" w:type="dxa"/>
          </w:tcPr>
          <w:p w14:paraId="74795ECF" w14:textId="5A38613F" w:rsidR="003E3467" w:rsidRPr="00396BC1" w:rsidRDefault="003E3467" w:rsidP="003E3467">
            <w:pPr>
              <w:pStyle w:val="30"/>
              <w:tabs>
                <w:tab w:val="clear" w:pos="360"/>
                <w:tab w:val="clear" w:pos="720"/>
                <w:tab w:val="decimal" w:pos="598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6F3727F4" w14:textId="77777777" w:rsidR="003E3467" w:rsidRPr="00396BC1" w:rsidRDefault="003E3467" w:rsidP="003E3467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3204A61D" w14:textId="6F5D8E4D" w:rsidR="003E3467" w:rsidRPr="00396BC1" w:rsidRDefault="00D51D7F" w:rsidP="003E3467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3E3467"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571</w:t>
            </w:r>
          </w:p>
        </w:tc>
      </w:tr>
      <w:tr w:rsidR="003E3467" w:rsidRPr="00396BC1" w14:paraId="7919C103" w14:textId="77777777">
        <w:trPr>
          <w:cantSplit/>
        </w:trPr>
        <w:tc>
          <w:tcPr>
            <w:tcW w:w="3960" w:type="dxa"/>
          </w:tcPr>
          <w:p w14:paraId="0CA16D0D" w14:textId="77777777" w:rsidR="003E3467" w:rsidRPr="00396BC1" w:rsidRDefault="003E3467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7E135E9" w14:textId="0F1C924B" w:rsidR="003E3467" w:rsidRPr="00396BC1" w:rsidRDefault="00D51D7F" w:rsidP="003E3467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1D7F">
              <w:rPr>
                <w:rFonts w:asciiTheme="majorBidi" w:hAnsiTheme="majorBidi"/>
                <w:sz w:val="30"/>
                <w:szCs w:val="30"/>
                <w:lang w:val="en-US"/>
              </w:rPr>
              <w:t>14</w:t>
            </w:r>
            <w:r w:rsidR="003E3467" w:rsidRPr="00396BC1">
              <w:rPr>
                <w:rFonts w:asciiTheme="majorBidi" w:hAnsiTheme="majorBidi"/>
                <w:sz w:val="30"/>
                <w:szCs w:val="30"/>
                <w:lang w:val="en-US"/>
              </w:rPr>
              <w:t>,</w:t>
            </w:r>
            <w:r w:rsidRPr="00D51D7F">
              <w:rPr>
                <w:rFonts w:asciiTheme="majorBidi" w:hAnsiTheme="majorBidi"/>
                <w:sz w:val="30"/>
                <w:szCs w:val="30"/>
                <w:lang w:val="en-US"/>
              </w:rPr>
              <w:t>403</w:t>
            </w:r>
          </w:p>
        </w:tc>
        <w:tc>
          <w:tcPr>
            <w:tcW w:w="283" w:type="dxa"/>
          </w:tcPr>
          <w:p w14:paraId="05DDE93D" w14:textId="77777777" w:rsidR="003E3467" w:rsidRPr="00396BC1" w:rsidRDefault="003E3467" w:rsidP="003E3467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14:paraId="2D49887A" w14:textId="5BA0C826" w:rsidR="003E3467" w:rsidRPr="00396BC1" w:rsidRDefault="00D51D7F" w:rsidP="003E3467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3E3467"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021</w:t>
            </w:r>
          </w:p>
        </w:tc>
        <w:tc>
          <w:tcPr>
            <w:tcW w:w="284" w:type="dxa"/>
          </w:tcPr>
          <w:p w14:paraId="79057673" w14:textId="77777777" w:rsidR="003E3467" w:rsidRPr="00396BC1" w:rsidRDefault="003E3467" w:rsidP="003E3467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619E1A94" w14:textId="15B2FB34" w:rsidR="003E3467" w:rsidRPr="00396BC1" w:rsidRDefault="003E3467" w:rsidP="003E3467">
            <w:pPr>
              <w:pStyle w:val="30"/>
              <w:tabs>
                <w:tab w:val="clear" w:pos="360"/>
                <w:tab w:val="clear" w:pos="720"/>
                <w:tab w:val="decimal" w:pos="60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096E82E6" w14:textId="77777777" w:rsidR="003E3467" w:rsidRPr="00396BC1" w:rsidRDefault="003E3467" w:rsidP="003E3467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14:paraId="6FA070F1" w14:textId="4F75B7B0" w:rsidR="003E3467" w:rsidRPr="00396BC1" w:rsidRDefault="00D51D7F" w:rsidP="003E3467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  <w:r w:rsidR="003E3467"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424</w:t>
            </w:r>
          </w:p>
        </w:tc>
      </w:tr>
      <w:tr w:rsidR="003E3467" w:rsidRPr="00396BC1" w14:paraId="5178EDF8" w14:textId="77777777">
        <w:trPr>
          <w:cantSplit/>
        </w:trPr>
        <w:tc>
          <w:tcPr>
            <w:tcW w:w="3960" w:type="dxa"/>
          </w:tcPr>
          <w:p w14:paraId="6C0E8CD8" w14:textId="77777777" w:rsidR="003E3467" w:rsidRPr="00396BC1" w:rsidRDefault="003E3467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53E24F2" w14:textId="20F795FE" w:rsidR="003E3467" w:rsidRPr="00396BC1" w:rsidRDefault="00D51D7F" w:rsidP="003E3467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51D7F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53</w:t>
            </w:r>
            <w:r w:rsidR="003E3467" w:rsidRPr="00396BC1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51D7F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430</w:t>
            </w:r>
          </w:p>
        </w:tc>
        <w:tc>
          <w:tcPr>
            <w:tcW w:w="283" w:type="dxa"/>
          </w:tcPr>
          <w:p w14:paraId="3C1C0FBC" w14:textId="77777777" w:rsidR="003E3467" w:rsidRPr="00396BC1" w:rsidRDefault="003E3467" w:rsidP="003E3467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14:paraId="1B948580" w14:textId="1F3DA8E0" w:rsidR="003E3467" w:rsidRPr="00396BC1" w:rsidRDefault="00D51D7F" w:rsidP="003E3467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3E3467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595</w:t>
            </w:r>
          </w:p>
        </w:tc>
        <w:tc>
          <w:tcPr>
            <w:tcW w:w="284" w:type="dxa"/>
          </w:tcPr>
          <w:p w14:paraId="2BD2500D" w14:textId="77777777" w:rsidR="003E3467" w:rsidRPr="00396BC1" w:rsidRDefault="003E3467" w:rsidP="003E3467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</w:tcPr>
          <w:p w14:paraId="3E55C050" w14:textId="19C574DA" w:rsidR="003E3467" w:rsidRPr="00396BC1" w:rsidRDefault="00D51D7F" w:rsidP="003E3467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3E3467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455</w:t>
            </w:r>
          </w:p>
        </w:tc>
        <w:tc>
          <w:tcPr>
            <w:tcW w:w="283" w:type="dxa"/>
          </w:tcPr>
          <w:p w14:paraId="7ABFA2BD" w14:textId="77777777" w:rsidR="003E3467" w:rsidRPr="00396BC1" w:rsidRDefault="003E3467" w:rsidP="003E3467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14:paraId="24D31929" w14:textId="6122D5DF" w:rsidR="003E3467" w:rsidRPr="00396BC1" w:rsidRDefault="00D51D7F" w:rsidP="003E3467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58</w:t>
            </w:r>
            <w:r w:rsidR="003E3467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480</w:t>
            </w:r>
          </w:p>
        </w:tc>
      </w:tr>
      <w:tr w:rsidR="003E3467" w:rsidRPr="007F6AC2" w14:paraId="434E07DE" w14:textId="77777777">
        <w:trPr>
          <w:cantSplit/>
          <w:trHeight w:val="253"/>
        </w:trPr>
        <w:tc>
          <w:tcPr>
            <w:tcW w:w="3960" w:type="dxa"/>
          </w:tcPr>
          <w:p w14:paraId="274E2627" w14:textId="77777777" w:rsidR="003E3467" w:rsidRPr="0030671B" w:rsidRDefault="003E3467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C1A5E96" w14:textId="77777777" w:rsidR="003E3467" w:rsidRPr="007F6AC2" w:rsidRDefault="003E3467" w:rsidP="003E3467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1AAB9815" w14:textId="77777777" w:rsidR="003E3467" w:rsidRPr="007F6AC2" w:rsidRDefault="003E3467" w:rsidP="003E3467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43F60D35" w14:textId="77777777" w:rsidR="003E3467" w:rsidRPr="007F6AC2" w:rsidRDefault="003E3467" w:rsidP="003E3467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51659134" w14:textId="77777777" w:rsidR="003E3467" w:rsidRPr="007F6AC2" w:rsidRDefault="003E3467" w:rsidP="003E3467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408067C2" w14:textId="77777777" w:rsidR="003E3467" w:rsidRPr="007F6AC2" w:rsidRDefault="003E3467" w:rsidP="003E3467">
            <w:pPr>
              <w:pStyle w:val="30"/>
              <w:tabs>
                <w:tab w:val="clear" w:pos="360"/>
                <w:tab w:val="clear" w:pos="720"/>
                <w:tab w:val="decimal" w:pos="772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19195E96" w14:textId="77777777" w:rsidR="003E3467" w:rsidRPr="007F6AC2" w:rsidRDefault="003E3467" w:rsidP="003E3467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7D4E638D" w14:textId="77777777" w:rsidR="003E3467" w:rsidRPr="007F6AC2" w:rsidRDefault="003E3467" w:rsidP="003E3467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3E3467" w:rsidRPr="00396BC1" w14:paraId="18343A94" w14:textId="77777777">
        <w:trPr>
          <w:cantSplit/>
        </w:trPr>
        <w:tc>
          <w:tcPr>
            <w:tcW w:w="3960" w:type="dxa"/>
          </w:tcPr>
          <w:p w14:paraId="23909C01" w14:textId="77777777" w:rsidR="003E3467" w:rsidRPr="00396BC1" w:rsidRDefault="003E3467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</w:tcPr>
          <w:p w14:paraId="7DBD895B" w14:textId="77777777" w:rsidR="003E3467" w:rsidRPr="00396BC1" w:rsidRDefault="003E3467" w:rsidP="003E3467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6B4B74B2" w14:textId="77777777" w:rsidR="003E3467" w:rsidRPr="00396BC1" w:rsidRDefault="003E3467" w:rsidP="003E3467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</w:tcPr>
          <w:p w14:paraId="48C8CE9E" w14:textId="77777777" w:rsidR="003E3467" w:rsidRPr="00396BC1" w:rsidRDefault="003E3467" w:rsidP="003E3467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5AAB6A46" w14:textId="77777777" w:rsidR="003E3467" w:rsidRPr="00396BC1" w:rsidRDefault="003E3467" w:rsidP="003E3467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6" w:type="dxa"/>
          </w:tcPr>
          <w:p w14:paraId="7D18E853" w14:textId="77777777" w:rsidR="003E3467" w:rsidRPr="00396BC1" w:rsidRDefault="003E3467" w:rsidP="003E3467">
            <w:pPr>
              <w:pStyle w:val="30"/>
              <w:tabs>
                <w:tab w:val="clear" w:pos="360"/>
                <w:tab w:val="clear" w:pos="720"/>
                <w:tab w:val="decimal" w:pos="598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3F95C3BE" w14:textId="77777777" w:rsidR="003E3467" w:rsidRPr="00396BC1" w:rsidRDefault="003E3467" w:rsidP="003E3467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6F833925" w14:textId="77777777" w:rsidR="003E3467" w:rsidRPr="00396BC1" w:rsidRDefault="003E3467" w:rsidP="003E3467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3E3467" w:rsidRPr="00396BC1" w14:paraId="2D10109B" w14:textId="77777777">
        <w:trPr>
          <w:cantSplit/>
        </w:trPr>
        <w:tc>
          <w:tcPr>
            <w:tcW w:w="3960" w:type="dxa"/>
          </w:tcPr>
          <w:p w14:paraId="26B7F63E" w14:textId="261B34CA" w:rsidR="003E3467" w:rsidRPr="00396BC1" w:rsidRDefault="003E3467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170" w:type="dxa"/>
          </w:tcPr>
          <w:p w14:paraId="7A6E5E05" w14:textId="3AEB48BA" w:rsidR="003E3467" w:rsidRPr="00396BC1" w:rsidRDefault="003E3467" w:rsidP="003E3467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D51D7F"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</w:t>
            </w: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D51D7F"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056</w:t>
            </w: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83" w:type="dxa"/>
          </w:tcPr>
          <w:p w14:paraId="7719DA2D" w14:textId="77777777" w:rsidR="003E3467" w:rsidRPr="00396BC1" w:rsidRDefault="003E3467" w:rsidP="003E3467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</w:tcPr>
          <w:p w14:paraId="35D3F3FF" w14:textId="40EEF18D" w:rsidR="003E3467" w:rsidRPr="00396BC1" w:rsidRDefault="00D51D7F" w:rsidP="003E3467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3E3467"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497</w:t>
            </w:r>
          </w:p>
        </w:tc>
        <w:tc>
          <w:tcPr>
            <w:tcW w:w="284" w:type="dxa"/>
          </w:tcPr>
          <w:p w14:paraId="1F445D06" w14:textId="77777777" w:rsidR="003E3467" w:rsidRPr="00396BC1" w:rsidRDefault="003E3467" w:rsidP="003E3467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6" w:type="dxa"/>
          </w:tcPr>
          <w:p w14:paraId="1CB16B6D" w14:textId="254F1DA8" w:rsidR="003E3467" w:rsidRPr="00396BC1" w:rsidRDefault="003E3467" w:rsidP="003E3467">
            <w:pPr>
              <w:pStyle w:val="30"/>
              <w:tabs>
                <w:tab w:val="clear" w:pos="360"/>
                <w:tab w:val="clear" w:pos="720"/>
                <w:tab w:val="decimal" w:pos="598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5D72E992" w14:textId="77777777" w:rsidR="003E3467" w:rsidRPr="00396BC1" w:rsidRDefault="003E3467" w:rsidP="003E3467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1C776FFD" w14:textId="361A4980" w:rsidR="003E3467" w:rsidRPr="00396BC1" w:rsidRDefault="003E3467" w:rsidP="003E3467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D51D7F"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D51D7F"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559</w:t>
            </w: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3E3467" w:rsidRPr="00396BC1" w14:paraId="135408B8" w14:textId="77777777">
        <w:trPr>
          <w:cantSplit/>
        </w:trPr>
        <w:tc>
          <w:tcPr>
            <w:tcW w:w="3960" w:type="dxa"/>
          </w:tcPr>
          <w:p w14:paraId="5C59E006" w14:textId="77777777" w:rsidR="003E3467" w:rsidRPr="00396BC1" w:rsidRDefault="003E3467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/>
                <w:sz w:val="30"/>
                <w:szCs w:val="30"/>
                <w:cs/>
              </w:rPr>
              <w:t>การตีราคาที่ดิน</w:t>
            </w:r>
          </w:p>
        </w:tc>
        <w:tc>
          <w:tcPr>
            <w:tcW w:w="1170" w:type="dxa"/>
          </w:tcPr>
          <w:p w14:paraId="7EF43E96" w14:textId="0132EC8B" w:rsidR="003E3467" w:rsidRPr="00396BC1" w:rsidRDefault="003E3467" w:rsidP="003E3467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D51D7F" w:rsidRPr="00D51D7F">
              <w:rPr>
                <w:rFonts w:asciiTheme="majorBidi" w:hAnsiTheme="majorBidi"/>
                <w:sz w:val="30"/>
                <w:szCs w:val="30"/>
                <w:lang w:val="en-US"/>
              </w:rPr>
              <w:t>7</w:t>
            </w: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D51D7F" w:rsidRPr="00D51D7F">
              <w:rPr>
                <w:rFonts w:asciiTheme="majorBidi" w:hAnsiTheme="majorBidi"/>
                <w:sz w:val="30"/>
                <w:szCs w:val="30"/>
                <w:lang w:val="en-US"/>
              </w:rPr>
              <w:t>731</w:t>
            </w: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83" w:type="dxa"/>
          </w:tcPr>
          <w:p w14:paraId="7B11FCB8" w14:textId="77777777" w:rsidR="003E3467" w:rsidRPr="00396BC1" w:rsidRDefault="003E3467" w:rsidP="003E3467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</w:tcPr>
          <w:p w14:paraId="7C192556" w14:textId="3AD74930" w:rsidR="003E3467" w:rsidRPr="00396BC1" w:rsidRDefault="003E3467" w:rsidP="003E3467">
            <w:pPr>
              <w:pStyle w:val="30"/>
              <w:tabs>
                <w:tab w:val="clear" w:pos="360"/>
                <w:tab w:val="clear" w:pos="720"/>
                <w:tab w:val="decimal" w:pos="598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</w:tcPr>
          <w:p w14:paraId="6BBA563E" w14:textId="77777777" w:rsidR="003E3467" w:rsidRPr="00396BC1" w:rsidRDefault="003E3467" w:rsidP="003E3467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6" w:type="dxa"/>
          </w:tcPr>
          <w:p w14:paraId="668B680E" w14:textId="436BA2CD" w:rsidR="003E3467" w:rsidRPr="00396BC1" w:rsidRDefault="003E3467" w:rsidP="003E3467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D51D7F"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D51D7F"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483</w:t>
            </w: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83" w:type="dxa"/>
          </w:tcPr>
          <w:p w14:paraId="0D23D1B5" w14:textId="77777777" w:rsidR="003E3467" w:rsidRPr="00396BC1" w:rsidRDefault="003E3467" w:rsidP="003E3467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3230C075" w14:textId="0EE2A663" w:rsidR="003E3467" w:rsidRPr="00396BC1" w:rsidRDefault="003E3467" w:rsidP="003E3467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D51D7F"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D51D7F"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214</w:t>
            </w: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3E3467" w:rsidRPr="00396BC1" w14:paraId="08CF7EB9" w14:textId="77777777">
        <w:trPr>
          <w:cantSplit/>
        </w:trPr>
        <w:tc>
          <w:tcPr>
            <w:tcW w:w="3960" w:type="dxa"/>
          </w:tcPr>
          <w:p w14:paraId="19DF47DF" w14:textId="77777777" w:rsidR="003E3467" w:rsidRPr="00396BC1" w:rsidRDefault="003E3467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5D5055D" w14:textId="36F41C61" w:rsidR="003E3467" w:rsidRPr="00396BC1" w:rsidRDefault="003E3467" w:rsidP="003E3467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D51D7F" w:rsidRPr="00D51D7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</w:t>
            </w: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D51D7F" w:rsidRPr="00D51D7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787</w:t>
            </w: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83" w:type="dxa"/>
          </w:tcPr>
          <w:p w14:paraId="783B81F8" w14:textId="77777777" w:rsidR="003E3467" w:rsidRPr="00396BC1" w:rsidRDefault="003E3467" w:rsidP="003E3467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14:paraId="1DF60859" w14:textId="691F19E9" w:rsidR="003E3467" w:rsidRPr="00396BC1" w:rsidRDefault="00D51D7F" w:rsidP="003E3467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3E3467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497</w:t>
            </w:r>
          </w:p>
        </w:tc>
        <w:tc>
          <w:tcPr>
            <w:tcW w:w="284" w:type="dxa"/>
          </w:tcPr>
          <w:p w14:paraId="02AAFE8D" w14:textId="77777777" w:rsidR="003E3467" w:rsidRPr="00396BC1" w:rsidRDefault="003E3467" w:rsidP="003E3467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</w:tcPr>
          <w:p w14:paraId="74F40DE2" w14:textId="47699FAB" w:rsidR="003E3467" w:rsidRPr="00396BC1" w:rsidRDefault="003E3467" w:rsidP="003E3467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D51D7F" w:rsidRPr="00D51D7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D51D7F" w:rsidRPr="00D51D7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483</w:t>
            </w: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83" w:type="dxa"/>
          </w:tcPr>
          <w:p w14:paraId="51C58CD1" w14:textId="77777777" w:rsidR="003E3467" w:rsidRPr="00396BC1" w:rsidRDefault="003E3467" w:rsidP="003E3467">
            <w:pPr>
              <w:pStyle w:val="30"/>
              <w:tabs>
                <w:tab w:val="clear" w:pos="360"/>
                <w:tab w:val="clear" w:pos="720"/>
                <w:tab w:val="decimal" w:pos="598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14:paraId="22B8061E" w14:textId="74722BC1" w:rsidR="003E3467" w:rsidRPr="00396BC1" w:rsidRDefault="003E3467" w:rsidP="003E3467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D51D7F" w:rsidRPr="00D51D7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</w:t>
            </w: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D51D7F" w:rsidRPr="00D51D7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773</w:t>
            </w: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  <w:tr w:rsidR="003E3467" w:rsidRPr="007F6AC2" w14:paraId="26C0304C" w14:textId="77777777">
        <w:trPr>
          <w:cantSplit/>
        </w:trPr>
        <w:tc>
          <w:tcPr>
            <w:tcW w:w="3960" w:type="dxa"/>
          </w:tcPr>
          <w:p w14:paraId="1B3D402C" w14:textId="77777777" w:rsidR="003E3467" w:rsidRPr="0030671B" w:rsidRDefault="003E3467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7D39DF8" w14:textId="77777777" w:rsidR="003E3467" w:rsidRPr="007F6AC2" w:rsidRDefault="003E3467" w:rsidP="003E3467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2C5FFF99" w14:textId="77777777" w:rsidR="003E3467" w:rsidRPr="007F6AC2" w:rsidRDefault="003E3467" w:rsidP="003E3467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79DD5583" w14:textId="77777777" w:rsidR="003E3467" w:rsidRPr="007F6AC2" w:rsidRDefault="003E3467" w:rsidP="003E3467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3B2686FD" w14:textId="77777777" w:rsidR="003E3467" w:rsidRPr="007F6AC2" w:rsidRDefault="003E3467" w:rsidP="003E3467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50157040" w14:textId="77777777" w:rsidR="003E3467" w:rsidRPr="007F6AC2" w:rsidRDefault="003E3467" w:rsidP="003E3467">
            <w:pPr>
              <w:pStyle w:val="30"/>
              <w:tabs>
                <w:tab w:val="clear" w:pos="360"/>
                <w:tab w:val="clear" w:pos="720"/>
                <w:tab w:val="decimal" w:pos="772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61802702" w14:textId="77777777" w:rsidR="003E3467" w:rsidRPr="007F6AC2" w:rsidRDefault="003E3467" w:rsidP="003E3467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0C6556D0" w14:textId="77777777" w:rsidR="003E3467" w:rsidRPr="007F6AC2" w:rsidRDefault="003E3467" w:rsidP="003E3467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3E3467" w:rsidRPr="00396BC1" w14:paraId="6BC0B8BD" w14:textId="77777777">
        <w:trPr>
          <w:cantSplit/>
        </w:trPr>
        <w:tc>
          <w:tcPr>
            <w:tcW w:w="3960" w:type="dxa"/>
          </w:tcPr>
          <w:p w14:paraId="36099912" w14:textId="77777777" w:rsidR="003E3467" w:rsidRPr="00396BC1" w:rsidRDefault="003E3467" w:rsidP="003E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94209A1" w14:textId="3B3A1BA6" w:rsidR="003E3467" w:rsidRPr="00396BC1" w:rsidRDefault="00D51D7F" w:rsidP="003E3467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51D7F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29</w:t>
            </w:r>
            <w:r w:rsidR="003E3467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51D7F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643</w:t>
            </w:r>
          </w:p>
        </w:tc>
        <w:tc>
          <w:tcPr>
            <w:tcW w:w="283" w:type="dxa"/>
          </w:tcPr>
          <w:p w14:paraId="657820E8" w14:textId="77777777" w:rsidR="003E3467" w:rsidRPr="00396BC1" w:rsidRDefault="003E3467" w:rsidP="003E3467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bottom w:val="double" w:sz="4" w:space="0" w:color="auto"/>
            </w:tcBorders>
          </w:tcPr>
          <w:p w14:paraId="4C933FB1" w14:textId="19310D50" w:rsidR="003E3467" w:rsidRPr="00396BC1" w:rsidRDefault="00D51D7F" w:rsidP="003E3467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="003E3467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092</w:t>
            </w:r>
          </w:p>
        </w:tc>
        <w:tc>
          <w:tcPr>
            <w:tcW w:w="284" w:type="dxa"/>
          </w:tcPr>
          <w:p w14:paraId="47FF5A38" w14:textId="77777777" w:rsidR="003E3467" w:rsidRPr="00396BC1" w:rsidRDefault="003E3467" w:rsidP="003E3467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bottom w:val="double" w:sz="4" w:space="0" w:color="auto"/>
            </w:tcBorders>
          </w:tcPr>
          <w:p w14:paraId="2A34E5EB" w14:textId="4D922D99" w:rsidR="003E3467" w:rsidRPr="00396BC1" w:rsidRDefault="00D51D7F" w:rsidP="003E3467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972</w:t>
            </w:r>
          </w:p>
        </w:tc>
        <w:tc>
          <w:tcPr>
            <w:tcW w:w="283" w:type="dxa"/>
          </w:tcPr>
          <w:p w14:paraId="4A653E77" w14:textId="77777777" w:rsidR="003E3467" w:rsidRPr="00396BC1" w:rsidRDefault="003E3467" w:rsidP="003E3467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  <w:tcBorders>
              <w:bottom w:val="double" w:sz="4" w:space="0" w:color="auto"/>
            </w:tcBorders>
          </w:tcPr>
          <w:p w14:paraId="291A29C2" w14:textId="529CAE0D" w:rsidR="003E3467" w:rsidRPr="00396BC1" w:rsidRDefault="00D51D7F" w:rsidP="003E3467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34</w:t>
            </w:r>
            <w:r w:rsidR="003E3467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707</w:t>
            </w:r>
          </w:p>
        </w:tc>
      </w:tr>
    </w:tbl>
    <w:p w14:paraId="0CF7C8F8" w14:textId="18E59755" w:rsidR="00B8704A" w:rsidRPr="00396BC1" w:rsidRDefault="00B8704A"/>
    <w:p w14:paraId="3AEB4510" w14:textId="6EC53E97" w:rsidR="00B8704A" w:rsidRPr="00396BC1" w:rsidRDefault="00B8704A"/>
    <w:p w14:paraId="69C44316" w14:textId="77777777" w:rsidR="00CF50E5" w:rsidRPr="00396BC1" w:rsidRDefault="00CF50E5">
      <w:r w:rsidRPr="00396BC1">
        <w:br w:type="page"/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170"/>
        <w:gridCol w:w="283"/>
        <w:gridCol w:w="1157"/>
        <w:gridCol w:w="284"/>
        <w:gridCol w:w="1156"/>
        <w:gridCol w:w="283"/>
        <w:gridCol w:w="1157"/>
      </w:tblGrid>
      <w:tr w:rsidR="00965A7B" w:rsidRPr="00396BC1" w14:paraId="0F7043EF" w14:textId="77777777" w:rsidTr="0007508F">
        <w:trPr>
          <w:cantSplit/>
          <w:tblHeader/>
        </w:trPr>
        <w:tc>
          <w:tcPr>
            <w:tcW w:w="3960" w:type="dxa"/>
          </w:tcPr>
          <w:p w14:paraId="1253C87C" w14:textId="6596EB0D" w:rsidR="00965A7B" w:rsidRPr="00396BC1" w:rsidRDefault="00965A7B" w:rsidP="003E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6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333EE8A8" w14:textId="77777777" w:rsidR="00965A7B" w:rsidRPr="00396BC1" w:rsidRDefault="00965A7B" w:rsidP="003E44BE">
            <w:pPr>
              <w:pStyle w:val="30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965A7B" w:rsidRPr="00396BC1" w14:paraId="75444059" w14:textId="77777777" w:rsidTr="0007508F">
        <w:trPr>
          <w:cantSplit/>
          <w:tblHeader/>
        </w:trPr>
        <w:tc>
          <w:tcPr>
            <w:tcW w:w="3960" w:type="dxa"/>
          </w:tcPr>
          <w:p w14:paraId="60EAE590" w14:textId="77777777" w:rsidR="00965A7B" w:rsidRPr="00396BC1" w:rsidRDefault="00965A7B" w:rsidP="003E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6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2E75B8EE" w14:textId="77777777" w:rsidR="00965A7B" w:rsidRPr="00396BC1" w:rsidRDefault="00965A7B" w:rsidP="003E44BE">
            <w:pPr>
              <w:pStyle w:val="30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บันทึกเป็น (รายจ่าย) </w:t>
            </w: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/</w:t>
            </w:r>
            <w:r w:rsidRPr="00396BC1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รายได้ใน</w:t>
            </w:r>
          </w:p>
        </w:tc>
      </w:tr>
      <w:tr w:rsidR="00965A7B" w:rsidRPr="00396BC1" w14:paraId="76A2F9FB" w14:textId="77777777" w:rsidTr="0007508F">
        <w:trPr>
          <w:cantSplit/>
          <w:tblHeader/>
        </w:trPr>
        <w:tc>
          <w:tcPr>
            <w:tcW w:w="3960" w:type="dxa"/>
            <w:vAlign w:val="bottom"/>
          </w:tcPr>
          <w:p w14:paraId="566597E2" w14:textId="77777777" w:rsidR="00965A7B" w:rsidRPr="00396BC1" w:rsidRDefault="00965A7B" w:rsidP="003E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6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</w:tcPr>
          <w:p w14:paraId="12809531" w14:textId="77777777" w:rsidR="00965A7B" w:rsidRPr="00396BC1" w:rsidRDefault="00965A7B" w:rsidP="003E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69E83557" w14:textId="65FBBA7F" w:rsidR="00965A7B" w:rsidRPr="00396BC1" w:rsidRDefault="00D51D7F" w:rsidP="003E44BE">
            <w:pPr>
              <w:pStyle w:val="BodyText"/>
              <w:tabs>
                <w:tab w:val="decimal" w:pos="856"/>
              </w:tabs>
              <w:spacing w:after="0" w:line="380" w:lineRule="exact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/>
                <w:b/>
                <w:sz w:val="30"/>
                <w:szCs w:val="30"/>
              </w:rPr>
              <w:t>1</w:t>
            </w:r>
            <w:r w:rsidR="00965A7B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965A7B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0C5341D2" w14:textId="77777777" w:rsidR="00965A7B" w:rsidRPr="00396BC1" w:rsidRDefault="00965A7B" w:rsidP="003E44BE">
            <w:pPr>
              <w:pStyle w:val="BodyText"/>
              <w:tabs>
                <w:tab w:val="decimal" w:pos="856"/>
              </w:tabs>
              <w:spacing w:after="0" w:line="380" w:lineRule="exact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7110C863" w14:textId="77777777" w:rsidR="00965A7B" w:rsidRPr="00396BC1" w:rsidRDefault="00965A7B" w:rsidP="003E44BE">
            <w:pPr>
              <w:pStyle w:val="BodyText"/>
              <w:tabs>
                <w:tab w:val="decimal" w:pos="856"/>
              </w:tabs>
              <w:spacing w:after="0" w:line="380" w:lineRule="exact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2BE47986" w14:textId="77777777" w:rsidR="00965A7B" w:rsidRPr="00396BC1" w:rsidRDefault="00965A7B" w:rsidP="003E44BE">
            <w:pPr>
              <w:pStyle w:val="BodyText"/>
              <w:tabs>
                <w:tab w:val="decimal" w:pos="856"/>
              </w:tabs>
              <w:spacing w:after="0" w:line="380" w:lineRule="exact"/>
              <w:ind w:left="-126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7716D162" w14:textId="77777777" w:rsidR="00965A7B" w:rsidRPr="00396BC1" w:rsidRDefault="00965A7B" w:rsidP="003E44BE">
            <w:pPr>
              <w:pStyle w:val="BodyText"/>
              <w:tabs>
                <w:tab w:val="decimal" w:pos="856"/>
              </w:tabs>
              <w:spacing w:after="0" w:line="380" w:lineRule="exact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416B9649" w14:textId="77777777" w:rsidR="00965A7B" w:rsidRPr="00396BC1" w:rsidRDefault="00965A7B" w:rsidP="003E44BE">
            <w:pPr>
              <w:pStyle w:val="BodyText"/>
              <w:tabs>
                <w:tab w:val="decimal" w:pos="856"/>
              </w:tabs>
              <w:spacing w:after="0" w:line="380" w:lineRule="exact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left w:val="nil"/>
            </w:tcBorders>
          </w:tcPr>
          <w:p w14:paraId="577147C2" w14:textId="77777777" w:rsidR="00965A7B" w:rsidRPr="00396BC1" w:rsidRDefault="00965A7B" w:rsidP="003E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2FDAC421" w14:textId="050B3A8A" w:rsidR="00965A7B" w:rsidRPr="00396BC1" w:rsidRDefault="00D51D7F" w:rsidP="003E44BE">
            <w:pPr>
              <w:pStyle w:val="BodyText"/>
              <w:tabs>
                <w:tab w:val="decimal" w:pos="856"/>
              </w:tabs>
              <w:spacing w:after="0" w:line="380" w:lineRule="exact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/>
                <w:b/>
                <w:sz w:val="30"/>
                <w:szCs w:val="30"/>
              </w:rPr>
              <w:t>31</w:t>
            </w:r>
            <w:r w:rsidR="00965A7B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965A7B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965A7B" w:rsidRPr="00396BC1" w14:paraId="49B56AED" w14:textId="77777777" w:rsidTr="0007508F">
        <w:trPr>
          <w:cantSplit/>
          <w:tblHeader/>
        </w:trPr>
        <w:tc>
          <w:tcPr>
            <w:tcW w:w="3960" w:type="dxa"/>
          </w:tcPr>
          <w:p w14:paraId="655D03C6" w14:textId="77777777" w:rsidR="00965A7B" w:rsidRPr="00396BC1" w:rsidRDefault="00965A7B" w:rsidP="003E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6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3C66AADB" w14:textId="77777777" w:rsidR="00965A7B" w:rsidRPr="00396BC1" w:rsidRDefault="00965A7B" w:rsidP="003E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65A7B" w:rsidRPr="00396BC1" w14:paraId="0A6BB7E8" w14:textId="77777777" w:rsidTr="0007508F">
        <w:trPr>
          <w:cantSplit/>
        </w:trPr>
        <w:tc>
          <w:tcPr>
            <w:tcW w:w="3960" w:type="dxa"/>
          </w:tcPr>
          <w:p w14:paraId="4FD3D7FE" w14:textId="5DFEFDAE" w:rsidR="00965A7B" w:rsidRPr="00D1322E" w:rsidRDefault="00D51D7F" w:rsidP="00965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51D7F">
              <w:rPr>
                <w:rFonts w:asciiTheme="majorBidi" w:hAnsiTheme="majorBidi"/>
                <w:b/>
                <w:i/>
                <w:sz w:val="30"/>
                <w:szCs w:val="30"/>
              </w:rPr>
              <w:t>2568</w:t>
            </w:r>
          </w:p>
        </w:tc>
        <w:tc>
          <w:tcPr>
            <w:tcW w:w="5490" w:type="dxa"/>
            <w:gridSpan w:val="7"/>
          </w:tcPr>
          <w:p w14:paraId="0D121992" w14:textId="77777777" w:rsidR="00965A7B" w:rsidRPr="00396BC1" w:rsidRDefault="00965A7B" w:rsidP="00965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965A7B" w:rsidRPr="00396BC1" w14:paraId="65DBD568" w14:textId="77777777" w:rsidTr="0007508F">
        <w:trPr>
          <w:cantSplit/>
        </w:trPr>
        <w:tc>
          <w:tcPr>
            <w:tcW w:w="3960" w:type="dxa"/>
          </w:tcPr>
          <w:p w14:paraId="617AE5CB" w14:textId="77777777" w:rsidR="00965A7B" w:rsidRPr="00D1322E" w:rsidRDefault="00965A7B" w:rsidP="00965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1322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42CE8486" w14:textId="77777777" w:rsidR="00965A7B" w:rsidRPr="00396BC1" w:rsidRDefault="00965A7B" w:rsidP="00965A7B">
            <w:pPr>
              <w:pStyle w:val="30"/>
              <w:tabs>
                <w:tab w:val="clear" w:pos="360"/>
                <w:tab w:val="clear" w:pos="720"/>
                <w:tab w:val="decimal" w:pos="884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07BED21D" w14:textId="77777777" w:rsidR="00965A7B" w:rsidRPr="00396BC1" w:rsidRDefault="00965A7B" w:rsidP="00965A7B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3E8F5650" w14:textId="77777777" w:rsidR="00965A7B" w:rsidRPr="00396BC1" w:rsidRDefault="00965A7B" w:rsidP="00965A7B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1BEF023F" w14:textId="77777777" w:rsidR="00965A7B" w:rsidRPr="00396BC1" w:rsidRDefault="00965A7B" w:rsidP="00965A7B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6" w:type="dxa"/>
          </w:tcPr>
          <w:p w14:paraId="3B35F3CB" w14:textId="77777777" w:rsidR="00965A7B" w:rsidRPr="00396BC1" w:rsidRDefault="00965A7B" w:rsidP="00965A7B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1FD68279" w14:textId="77777777" w:rsidR="00965A7B" w:rsidRPr="00396BC1" w:rsidRDefault="00965A7B" w:rsidP="00965A7B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035819A1" w14:textId="77777777" w:rsidR="00965A7B" w:rsidRPr="00396BC1" w:rsidRDefault="00965A7B" w:rsidP="00965A7B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34108" w:rsidRPr="00396BC1" w14:paraId="28974533" w14:textId="77777777" w:rsidTr="0007508F">
        <w:trPr>
          <w:cantSplit/>
        </w:trPr>
        <w:tc>
          <w:tcPr>
            <w:tcW w:w="3960" w:type="dxa"/>
          </w:tcPr>
          <w:p w14:paraId="3D96DF28" w14:textId="3909503E" w:rsidR="00C34108" w:rsidRPr="00D1322E" w:rsidRDefault="003565A4" w:rsidP="00C3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การ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ปรับลดมูลค่าเป็นมูลค่าสุทธิที่คาดว่าจะได้รับ</w:t>
            </w:r>
          </w:p>
        </w:tc>
        <w:tc>
          <w:tcPr>
            <w:tcW w:w="1170" w:type="dxa"/>
          </w:tcPr>
          <w:p w14:paraId="5FFBDC58" w14:textId="011C33C2" w:rsidR="00C34108" w:rsidRPr="00396BC1" w:rsidRDefault="00D51D7F" w:rsidP="00C34108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</w:t>
            </w:r>
          </w:p>
        </w:tc>
        <w:tc>
          <w:tcPr>
            <w:tcW w:w="283" w:type="dxa"/>
          </w:tcPr>
          <w:p w14:paraId="5C40FB80" w14:textId="77777777" w:rsidR="00C34108" w:rsidRPr="00396BC1" w:rsidRDefault="00C34108" w:rsidP="00C34108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43FD4E0B" w14:textId="1BF1CF8F" w:rsidR="00C34108" w:rsidRPr="005704F6" w:rsidRDefault="00D51D7F" w:rsidP="00C34108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</w:p>
        </w:tc>
        <w:tc>
          <w:tcPr>
            <w:tcW w:w="284" w:type="dxa"/>
          </w:tcPr>
          <w:p w14:paraId="67A7CF17" w14:textId="77777777" w:rsidR="00C34108" w:rsidRPr="005704F6" w:rsidRDefault="00C34108" w:rsidP="00C34108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6" w:type="dxa"/>
          </w:tcPr>
          <w:p w14:paraId="2BC0900E" w14:textId="4FCE9806" w:rsidR="00C34108" w:rsidRPr="005704F6" w:rsidRDefault="008E674D" w:rsidP="00C34108">
            <w:pPr>
              <w:pStyle w:val="30"/>
              <w:tabs>
                <w:tab w:val="clear" w:pos="360"/>
                <w:tab w:val="clear" w:pos="720"/>
                <w:tab w:val="decimal" w:pos="507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04F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156335BE" w14:textId="77777777" w:rsidR="00C34108" w:rsidRPr="005704F6" w:rsidRDefault="00C34108" w:rsidP="00C34108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1A116689" w14:textId="13D6BA70" w:rsidR="00C34108" w:rsidRPr="005704F6" w:rsidRDefault="00D51D7F" w:rsidP="00C34108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</w:t>
            </w:r>
          </w:p>
        </w:tc>
      </w:tr>
      <w:tr w:rsidR="00644EB6" w:rsidRPr="00396BC1" w14:paraId="6F0A72BD" w14:textId="77777777" w:rsidTr="0007508F">
        <w:trPr>
          <w:cantSplit/>
        </w:trPr>
        <w:tc>
          <w:tcPr>
            <w:tcW w:w="3960" w:type="dxa"/>
          </w:tcPr>
          <w:p w14:paraId="7FFF50F5" w14:textId="0797E302" w:rsidR="00644EB6" w:rsidRPr="00D1322E" w:rsidRDefault="0039115D" w:rsidP="00C3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</w:tcPr>
          <w:p w14:paraId="00D1D18D" w14:textId="71A8C9B1" w:rsidR="00644EB6" w:rsidRPr="00396BC1" w:rsidRDefault="00D51D7F" w:rsidP="00C34108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</w:p>
        </w:tc>
        <w:tc>
          <w:tcPr>
            <w:tcW w:w="283" w:type="dxa"/>
          </w:tcPr>
          <w:p w14:paraId="0C60BC28" w14:textId="77777777" w:rsidR="00644EB6" w:rsidRPr="00396BC1" w:rsidRDefault="00644EB6" w:rsidP="00C34108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761F0B44" w14:textId="7031DDA0" w:rsidR="00644EB6" w:rsidRPr="005704F6" w:rsidRDefault="00540BAD" w:rsidP="00540BAD">
            <w:pPr>
              <w:pStyle w:val="30"/>
              <w:tabs>
                <w:tab w:val="clear" w:pos="360"/>
                <w:tab w:val="clear" w:pos="720"/>
                <w:tab w:val="decimal" w:pos="507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</w:tcPr>
          <w:p w14:paraId="20003903" w14:textId="77777777" w:rsidR="00644EB6" w:rsidRPr="005704F6" w:rsidRDefault="00644EB6" w:rsidP="00C34108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6" w:type="dxa"/>
          </w:tcPr>
          <w:p w14:paraId="4397E95A" w14:textId="44103697" w:rsidR="00644EB6" w:rsidRPr="005704F6" w:rsidRDefault="00540BAD" w:rsidP="00C34108">
            <w:pPr>
              <w:pStyle w:val="30"/>
              <w:tabs>
                <w:tab w:val="clear" w:pos="360"/>
                <w:tab w:val="clear" w:pos="720"/>
                <w:tab w:val="decimal" w:pos="507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35E0038D" w14:textId="77777777" w:rsidR="00644EB6" w:rsidRPr="005704F6" w:rsidRDefault="00644EB6" w:rsidP="00C34108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6DF51A9A" w14:textId="273C4655" w:rsidR="00644EB6" w:rsidRPr="005704F6" w:rsidRDefault="00D51D7F" w:rsidP="00C34108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</w:p>
        </w:tc>
      </w:tr>
      <w:tr w:rsidR="00C34108" w:rsidRPr="00396BC1" w14:paraId="68FF8656" w14:textId="77777777" w:rsidTr="0007508F">
        <w:trPr>
          <w:cantSplit/>
        </w:trPr>
        <w:tc>
          <w:tcPr>
            <w:tcW w:w="3960" w:type="dxa"/>
          </w:tcPr>
          <w:p w14:paraId="4E468E8B" w14:textId="77777777" w:rsidR="00C34108" w:rsidRPr="00D1322E" w:rsidRDefault="00C34108" w:rsidP="00C3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322E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ประมาณการหนี้สินสำหรับผลประโยชน์</w:t>
            </w:r>
          </w:p>
        </w:tc>
        <w:tc>
          <w:tcPr>
            <w:tcW w:w="1170" w:type="dxa"/>
          </w:tcPr>
          <w:p w14:paraId="03D73C3F" w14:textId="5AA65240" w:rsidR="00C34108" w:rsidRPr="00396BC1" w:rsidRDefault="00C34108" w:rsidP="00C34108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732EF6E1" w14:textId="77777777" w:rsidR="00C34108" w:rsidRPr="00396BC1" w:rsidRDefault="00C34108" w:rsidP="00C34108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6BC20634" w14:textId="39AE3C24" w:rsidR="00C34108" w:rsidRPr="005704F6" w:rsidRDefault="00C34108" w:rsidP="00C34108">
            <w:pPr>
              <w:pStyle w:val="30"/>
              <w:tabs>
                <w:tab w:val="clear" w:pos="360"/>
                <w:tab w:val="clear" w:pos="720"/>
                <w:tab w:val="decimal" w:pos="597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0D74EB76" w14:textId="77777777" w:rsidR="00C34108" w:rsidRPr="005704F6" w:rsidRDefault="00C34108" w:rsidP="00C34108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6" w:type="dxa"/>
          </w:tcPr>
          <w:p w14:paraId="5979B700" w14:textId="6C45F137" w:rsidR="00C34108" w:rsidRPr="005704F6" w:rsidRDefault="00C34108" w:rsidP="00C34108">
            <w:pPr>
              <w:pStyle w:val="30"/>
              <w:tabs>
                <w:tab w:val="clear" w:pos="360"/>
                <w:tab w:val="clear" w:pos="720"/>
                <w:tab w:val="decimal" w:pos="507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2D6E707D" w14:textId="77777777" w:rsidR="00C34108" w:rsidRPr="005704F6" w:rsidRDefault="00C34108" w:rsidP="00C34108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00DE3E0F" w14:textId="5243B767" w:rsidR="00C34108" w:rsidRPr="005704F6" w:rsidRDefault="00C34108" w:rsidP="00C34108">
            <w:pPr>
              <w:pStyle w:val="30"/>
              <w:tabs>
                <w:tab w:val="clear" w:pos="360"/>
                <w:tab w:val="clear" w:pos="720"/>
                <w:tab w:val="decimal" w:pos="597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34108" w:rsidRPr="00396BC1" w14:paraId="413F0B36" w14:textId="77777777" w:rsidTr="0007508F">
        <w:trPr>
          <w:cantSplit/>
        </w:trPr>
        <w:tc>
          <w:tcPr>
            <w:tcW w:w="3960" w:type="dxa"/>
          </w:tcPr>
          <w:p w14:paraId="2DD1769F" w14:textId="77777777" w:rsidR="00C34108" w:rsidRPr="00D1322E" w:rsidRDefault="00C34108" w:rsidP="00C3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322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พนักงาน</w:t>
            </w:r>
          </w:p>
        </w:tc>
        <w:tc>
          <w:tcPr>
            <w:tcW w:w="1170" w:type="dxa"/>
          </w:tcPr>
          <w:p w14:paraId="57C08DD9" w14:textId="2E53CD82" w:rsidR="00C34108" w:rsidRPr="00396BC1" w:rsidRDefault="00D51D7F" w:rsidP="00C34108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</w:t>
            </w:r>
            <w:r w:rsidR="00C34108"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975</w:t>
            </w:r>
          </w:p>
        </w:tc>
        <w:tc>
          <w:tcPr>
            <w:tcW w:w="283" w:type="dxa"/>
          </w:tcPr>
          <w:p w14:paraId="110EA0BE" w14:textId="77777777" w:rsidR="00C34108" w:rsidRPr="00396BC1" w:rsidRDefault="00C34108" w:rsidP="00C34108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79394381" w14:textId="612CB294" w:rsidR="00C34108" w:rsidRPr="005704F6" w:rsidRDefault="00D51D7F" w:rsidP="00C34108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504A6E" w:rsidRPr="005704F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327</w:t>
            </w:r>
          </w:p>
        </w:tc>
        <w:tc>
          <w:tcPr>
            <w:tcW w:w="284" w:type="dxa"/>
          </w:tcPr>
          <w:p w14:paraId="24DFABB1" w14:textId="77777777" w:rsidR="00C34108" w:rsidRPr="005704F6" w:rsidRDefault="00C34108" w:rsidP="00C34108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6" w:type="dxa"/>
          </w:tcPr>
          <w:p w14:paraId="33CA7AA5" w14:textId="72D93C1F" w:rsidR="00C34108" w:rsidRPr="005704F6" w:rsidRDefault="00D51D7F" w:rsidP="00C34108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504A6E" w:rsidRPr="005704F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598</w:t>
            </w:r>
          </w:p>
        </w:tc>
        <w:tc>
          <w:tcPr>
            <w:tcW w:w="283" w:type="dxa"/>
          </w:tcPr>
          <w:p w14:paraId="79CFE182" w14:textId="77777777" w:rsidR="00C34108" w:rsidRPr="005704F6" w:rsidRDefault="00C34108" w:rsidP="00C34108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370B22B3" w14:textId="4DC5E69F" w:rsidR="00C34108" w:rsidRPr="005704F6" w:rsidRDefault="00D51D7F" w:rsidP="00C34108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</w:t>
            </w:r>
            <w:r w:rsidR="00504A6E" w:rsidRPr="005704F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900</w:t>
            </w:r>
          </w:p>
        </w:tc>
      </w:tr>
      <w:tr w:rsidR="00C34108" w:rsidRPr="00396BC1" w14:paraId="25CF00B1" w14:textId="77777777" w:rsidTr="0007508F">
        <w:trPr>
          <w:cantSplit/>
        </w:trPr>
        <w:tc>
          <w:tcPr>
            <w:tcW w:w="3960" w:type="dxa"/>
          </w:tcPr>
          <w:p w14:paraId="05459A3E" w14:textId="6D950054" w:rsidR="00C34108" w:rsidRPr="00D1322E" w:rsidRDefault="00C34108" w:rsidP="00C3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322E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70" w:type="dxa"/>
          </w:tcPr>
          <w:p w14:paraId="5A3AFF82" w14:textId="32366D22" w:rsidR="00C34108" w:rsidRPr="00396BC1" w:rsidRDefault="00D51D7F" w:rsidP="00C34108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C34108"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084</w:t>
            </w:r>
          </w:p>
        </w:tc>
        <w:tc>
          <w:tcPr>
            <w:tcW w:w="283" w:type="dxa"/>
          </w:tcPr>
          <w:p w14:paraId="246906E7" w14:textId="77777777" w:rsidR="00C34108" w:rsidRPr="00396BC1" w:rsidRDefault="00C34108" w:rsidP="00C34108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6C3A9C3D" w14:textId="3A50A0C6" w:rsidR="00C34108" w:rsidRPr="005704F6" w:rsidRDefault="00B40EDD" w:rsidP="00C34108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04F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D51D7F"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705</w:t>
            </w:r>
            <w:r w:rsidRPr="005704F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84" w:type="dxa"/>
          </w:tcPr>
          <w:p w14:paraId="1F88C593" w14:textId="77777777" w:rsidR="00C34108" w:rsidRPr="005704F6" w:rsidRDefault="00C34108" w:rsidP="00C34108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6" w:type="dxa"/>
          </w:tcPr>
          <w:p w14:paraId="5D106427" w14:textId="36663C6E" w:rsidR="00C34108" w:rsidRPr="005704F6" w:rsidRDefault="00D3722A" w:rsidP="00C34108">
            <w:pPr>
              <w:pStyle w:val="30"/>
              <w:tabs>
                <w:tab w:val="clear" w:pos="360"/>
                <w:tab w:val="clear" w:pos="720"/>
                <w:tab w:val="decimal" w:pos="507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04F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58DF1E82" w14:textId="77777777" w:rsidR="00C34108" w:rsidRPr="005704F6" w:rsidRDefault="00C34108" w:rsidP="00C34108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02A2421D" w14:textId="2EB8F018" w:rsidR="00C34108" w:rsidRPr="005704F6" w:rsidRDefault="00D51D7F" w:rsidP="00C34108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8C50B2" w:rsidRPr="005704F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379</w:t>
            </w:r>
          </w:p>
        </w:tc>
      </w:tr>
      <w:tr w:rsidR="00C34108" w:rsidRPr="00396BC1" w14:paraId="1FFEAE87" w14:textId="77777777" w:rsidTr="0007508F">
        <w:trPr>
          <w:cantSplit/>
        </w:trPr>
        <w:tc>
          <w:tcPr>
            <w:tcW w:w="3960" w:type="dxa"/>
          </w:tcPr>
          <w:p w14:paraId="1DC05087" w14:textId="77777777" w:rsidR="00C34108" w:rsidRPr="00D1322E" w:rsidRDefault="00C34108" w:rsidP="00C3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132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5DE0F13" w14:textId="219AB257" w:rsidR="00C34108" w:rsidRPr="00396BC1" w:rsidRDefault="00D51D7F" w:rsidP="00C34108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24</w:t>
            </w:r>
            <w:r w:rsidR="00C34108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164</w:t>
            </w:r>
          </w:p>
        </w:tc>
        <w:tc>
          <w:tcPr>
            <w:tcW w:w="283" w:type="dxa"/>
          </w:tcPr>
          <w:p w14:paraId="62F54968" w14:textId="77777777" w:rsidR="00C34108" w:rsidRPr="00396BC1" w:rsidRDefault="00C34108" w:rsidP="00C34108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14:paraId="770DFE35" w14:textId="2C0C7A28" w:rsidR="00C34108" w:rsidRPr="005704F6" w:rsidRDefault="00D51D7F" w:rsidP="00C34108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632</w:t>
            </w:r>
          </w:p>
        </w:tc>
        <w:tc>
          <w:tcPr>
            <w:tcW w:w="284" w:type="dxa"/>
          </w:tcPr>
          <w:p w14:paraId="6EDE38E1" w14:textId="77777777" w:rsidR="00C34108" w:rsidRPr="005704F6" w:rsidRDefault="00C34108" w:rsidP="00C34108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</w:tcPr>
          <w:p w14:paraId="5E38F2DE" w14:textId="24FCACB5" w:rsidR="00C34108" w:rsidRPr="005704F6" w:rsidRDefault="00D51D7F" w:rsidP="00C34108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D3722A" w:rsidRPr="005704F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598</w:t>
            </w:r>
          </w:p>
        </w:tc>
        <w:tc>
          <w:tcPr>
            <w:tcW w:w="283" w:type="dxa"/>
          </w:tcPr>
          <w:p w14:paraId="49CA147A" w14:textId="77777777" w:rsidR="00C34108" w:rsidRPr="005704F6" w:rsidRDefault="00C34108" w:rsidP="00C34108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14:paraId="68806063" w14:textId="4DA8604D" w:rsidR="00C34108" w:rsidRPr="005704F6" w:rsidRDefault="00D51D7F" w:rsidP="00C34108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</w:t>
            </w:r>
            <w:r w:rsidR="00D3722A" w:rsidRPr="005704F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394</w:t>
            </w:r>
          </w:p>
        </w:tc>
      </w:tr>
      <w:tr w:rsidR="00C34108" w:rsidRPr="00396BC1" w14:paraId="3572C112" w14:textId="77777777" w:rsidTr="0007508F">
        <w:trPr>
          <w:cantSplit/>
        </w:trPr>
        <w:tc>
          <w:tcPr>
            <w:tcW w:w="3960" w:type="dxa"/>
          </w:tcPr>
          <w:p w14:paraId="087A2E7D" w14:textId="77777777" w:rsidR="00C34108" w:rsidRPr="007C6835" w:rsidRDefault="00C34108" w:rsidP="00C3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25622CA" w14:textId="77777777" w:rsidR="00C34108" w:rsidRPr="00396BC1" w:rsidRDefault="00C34108" w:rsidP="00C34108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4D816DC2" w14:textId="77777777" w:rsidR="00C34108" w:rsidRPr="00396BC1" w:rsidRDefault="00C34108" w:rsidP="00C34108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795C852A" w14:textId="77777777" w:rsidR="00C34108" w:rsidRPr="005704F6" w:rsidRDefault="00C34108" w:rsidP="00C34108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6D6D865B" w14:textId="77777777" w:rsidR="00C34108" w:rsidRPr="005704F6" w:rsidRDefault="00C34108" w:rsidP="00C34108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1DC832B1" w14:textId="77777777" w:rsidR="00C34108" w:rsidRPr="005704F6" w:rsidRDefault="00C34108" w:rsidP="00C34108">
            <w:pPr>
              <w:pStyle w:val="30"/>
              <w:tabs>
                <w:tab w:val="clear" w:pos="360"/>
                <w:tab w:val="clear" w:pos="720"/>
                <w:tab w:val="decimal" w:pos="772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244D7DDB" w14:textId="77777777" w:rsidR="00C34108" w:rsidRPr="005704F6" w:rsidRDefault="00C34108" w:rsidP="00C34108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4BE1EDF6" w14:textId="77777777" w:rsidR="00C34108" w:rsidRPr="005704F6" w:rsidRDefault="00C34108" w:rsidP="00C34108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C34108" w:rsidRPr="00396BC1" w14:paraId="22A41CA2" w14:textId="77777777" w:rsidTr="0007508F">
        <w:trPr>
          <w:cantSplit/>
        </w:trPr>
        <w:tc>
          <w:tcPr>
            <w:tcW w:w="3960" w:type="dxa"/>
          </w:tcPr>
          <w:p w14:paraId="0E65AD0E" w14:textId="77777777" w:rsidR="00C34108" w:rsidRPr="00D1322E" w:rsidRDefault="00C34108" w:rsidP="00C3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1322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</w:tcPr>
          <w:p w14:paraId="6DAC9992" w14:textId="77777777" w:rsidR="00C34108" w:rsidRPr="00396BC1" w:rsidRDefault="00C34108" w:rsidP="00C34108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118C6BAE" w14:textId="77777777" w:rsidR="00C34108" w:rsidRPr="00396BC1" w:rsidRDefault="00C34108" w:rsidP="00C34108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</w:tcPr>
          <w:p w14:paraId="530BAC94" w14:textId="77777777" w:rsidR="00C34108" w:rsidRPr="005704F6" w:rsidRDefault="00C34108" w:rsidP="00C34108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01E896B7" w14:textId="77777777" w:rsidR="00C34108" w:rsidRPr="005704F6" w:rsidRDefault="00C34108" w:rsidP="00C34108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6" w:type="dxa"/>
          </w:tcPr>
          <w:p w14:paraId="52EAA200" w14:textId="77777777" w:rsidR="00C34108" w:rsidRPr="005704F6" w:rsidRDefault="00C34108" w:rsidP="00C34108">
            <w:pPr>
              <w:pStyle w:val="30"/>
              <w:tabs>
                <w:tab w:val="clear" w:pos="360"/>
                <w:tab w:val="clear" w:pos="720"/>
                <w:tab w:val="decimal" w:pos="598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0E55CAB3" w14:textId="77777777" w:rsidR="00C34108" w:rsidRPr="005704F6" w:rsidRDefault="00C34108" w:rsidP="00C34108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0C4DE057" w14:textId="77777777" w:rsidR="00C34108" w:rsidRPr="005704F6" w:rsidRDefault="00C34108" w:rsidP="00C34108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C34108" w:rsidRPr="00396BC1" w14:paraId="6F053526" w14:textId="77777777" w:rsidTr="0007508F">
        <w:trPr>
          <w:cantSplit/>
        </w:trPr>
        <w:tc>
          <w:tcPr>
            <w:tcW w:w="3960" w:type="dxa"/>
          </w:tcPr>
          <w:p w14:paraId="0CEB4115" w14:textId="055EE103" w:rsidR="00C34108" w:rsidRPr="00D1322E" w:rsidRDefault="00C34108" w:rsidP="00C3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322E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170" w:type="dxa"/>
          </w:tcPr>
          <w:p w14:paraId="382C6805" w14:textId="6CFA0CDB" w:rsidR="00C34108" w:rsidRPr="00396BC1" w:rsidRDefault="00C34108" w:rsidP="00C34108">
            <w:pPr>
              <w:pStyle w:val="30"/>
              <w:tabs>
                <w:tab w:val="clear" w:pos="360"/>
                <w:tab w:val="clear" w:pos="720"/>
                <w:tab w:val="decimal" w:pos="79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D51D7F"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D51D7F"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555</w:t>
            </w: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83" w:type="dxa"/>
          </w:tcPr>
          <w:p w14:paraId="1A9F53CC" w14:textId="77777777" w:rsidR="00C34108" w:rsidRPr="00396BC1" w:rsidRDefault="00C34108" w:rsidP="00C34108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</w:tcPr>
          <w:p w14:paraId="6D5E73A0" w14:textId="033C3FCD" w:rsidR="00C34108" w:rsidRPr="005704F6" w:rsidRDefault="00D51D7F" w:rsidP="00C34108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481</w:t>
            </w:r>
          </w:p>
        </w:tc>
        <w:tc>
          <w:tcPr>
            <w:tcW w:w="284" w:type="dxa"/>
          </w:tcPr>
          <w:p w14:paraId="5B86BC02" w14:textId="77777777" w:rsidR="00C34108" w:rsidRPr="005704F6" w:rsidRDefault="00C34108" w:rsidP="00C34108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6" w:type="dxa"/>
          </w:tcPr>
          <w:p w14:paraId="5AE76E5E" w14:textId="61ADCB16" w:rsidR="00C34108" w:rsidRPr="005704F6" w:rsidRDefault="00C65910" w:rsidP="00C34108">
            <w:pPr>
              <w:pStyle w:val="30"/>
              <w:tabs>
                <w:tab w:val="clear" w:pos="360"/>
                <w:tab w:val="clear" w:pos="720"/>
                <w:tab w:val="decimal" w:pos="507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704F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7B81FD96" w14:textId="77777777" w:rsidR="00C34108" w:rsidRPr="005704F6" w:rsidRDefault="00C34108" w:rsidP="00C34108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44EA63D8" w14:textId="34D5EB0D" w:rsidR="00C34108" w:rsidRPr="005704F6" w:rsidRDefault="00C65910" w:rsidP="00C34108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04F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D51D7F"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Pr="005704F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D51D7F"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074</w:t>
            </w:r>
            <w:r w:rsidRPr="005704F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C34108" w:rsidRPr="00396BC1" w14:paraId="725E7B40" w14:textId="77777777" w:rsidTr="0007508F">
        <w:trPr>
          <w:cantSplit/>
        </w:trPr>
        <w:tc>
          <w:tcPr>
            <w:tcW w:w="3960" w:type="dxa"/>
          </w:tcPr>
          <w:p w14:paraId="6F19C4DA" w14:textId="29CE3F93" w:rsidR="00C34108" w:rsidRPr="00D1322E" w:rsidRDefault="00C34108" w:rsidP="00C3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322E">
              <w:rPr>
                <w:rFonts w:asciiTheme="majorBidi" w:hAnsiTheme="majorBidi" w:cstheme="majorBidi"/>
                <w:sz w:val="30"/>
                <w:szCs w:val="30"/>
                <w:cs/>
              </w:rPr>
              <w:t>การตีราคาที่ดิน</w:t>
            </w:r>
          </w:p>
        </w:tc>
        <w:tc>
          <w:tcPr>
            <w:tcW w:w="1170" w:type="dxa"/>
          </w:tcPr>
          <w:p w14:paraId="4AA1C865" w14:textId="792F3B58" w:rsidR="00C34108" w:rsidRPr="00396BC1" w:rsidRDefault="00C34108" w:rsidP="00C34108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D51D7F"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D51D7F"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141</w:t>
            </w: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83" w:type="dxa"/>
          </w:tcPr>
          <w:p w14:paraId="3B91A56E" w14:textId="77777777" w:rsidR="00C34108" w:rsidRPr="00396BC1" w:rsidRDefault="00C34108" w:rsidP="00C34108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</w:tcPr>
          <w:p w14:paraId="5D844586" w14:textId="7E7E9476" w:rsidR="00C34108" w:rsidRPr="005704F6" w:rsidRDefault="004E0B0F" w:rsidP="00C34108">
            <w:pPr>
              <w:pStyle w:val="30"/>
              <w:tabs>
                <w:tab w:val="clear" w:pos="360"/>
                <w:tab w:val="clear" w:pos="720"/>
                <w:tab w:val="decimal" w:pos="597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04F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</w:tcPr>
          <w:p w14:paraId="366C1A58" w14:textId="77777777" w:rsidR="00C34108" w:rsidRPr="005704F6" w:rsidRDefault="00C34108" w:rsidP="00C34108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6" w:type="dxa"/>
          </w:tcPr>
          <w:p w14:paraId="6C3B74B0" w14:textId="59126FB2" w:rsidR="00C34108" w:rsidRPr="005704F6" w:rsidRDefault="004E0B0F" w:rsidP="004E0B0F">
            <w:pPr>
              <w:pStyle w:val="30"/>
              <w:tabs>
                <w:tab w:val="clear" w:pos="360"/>
                <w:tab w:val="clear" w:pos="720"/>
                <w:tab w:val="decimal" w:pos="507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04F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3FF87228" w14:textId="77777777" w:rsidR="00C34108" w:rsidRPr="005704F6" w:rsidRDefault="00C34108" w:rsidP="00C34108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394049DD" w14:textId="5FC2D3A9" w:rsidR="00C34108" w:rsidRPr="005704F6" w:rsidRDefault="004E0B0F" w:rsidP="00C34108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704F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D51D7F"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Pr="005704F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D51D7F"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141</w:t>
            </w:r>
            <w:r w:rsidRPr="005704F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C34108" w:rsidRPr="00396BC1" w14:paraId="4A5F1211" w14:textId="77777777" w:rsidTr="0007508F">
        <w:trPr>
          <w:cantSplit/>
        </w:trPr>
        <w:tc>
          <w:tcPr>
            <w:tcW w:w="3960" w:type="dxa"/>
          </w:tcPr>
          <w:p w14:paraId="5338CDB8" w14:textId="77777777" w:rsidR="00C34108" w:rsidRPr="00D1322E" w:rsidRDefault="00C34108" w:rsidP="00C3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132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538DD97" w14:textId="06857571" w:rsidR="00C34108" w:rsidRPr="00396BC1" w:rsidRDefault="00C34108" w:rsidP="00C34108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D51D7F" w:rsidRPr="00D51D7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</w:t>
            </w: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D51D7F" w:rsidRPr="00D51D7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696</w:t>
            </w: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83" w:type="dxa"/>
          </w:tcPr>
          <w:p w14:paraId="3199CA37" w14:textId="77777777" w:rsidR="00C34108" w:rsidRPr="00396BC1" w:rsidRDefault="00C34108" w:rsidP="00C34108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14:paraId="73EF6A15" w14:textId="7050A178" w:rsidR="00C34108" w:rsidRPr="005704F6" w:rsidRDefault="00D51D7F" w:rsidP="00C34108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481</w:t>
            </w:r>
          </w:p>
        </w:tc>
        <w:tc>
          <w:tcPr>
            <w:tcW w:w="284" w:type="dxa"/>
          </w:tcPr>
          <w:p w14:paraId="42C59A1F" w14:textId="77777777" w:rsidR="00C34108" w:rsidRPr="005704F6" w:rsidRDefault="00C34108" w:rsidP="00C34108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</w:tcPr>
          <w:p w14:paraId="31B65FB8" w14:textId="7FAEAD72" w:rsidR="00C34108" w:rsidRPr="005704F6" w:rsidRDefault="00C65910" w:rsidP="00C65910">
            <w:pPr>
              <w:pStyle w:val="30"/>
              <w:tabs>
                <w:tab w:val="clear" w:pos="360"/>
                <w:tab w:val="clear" w:pos="720"/>
                <w:tab w:val="decimal" w:pos="507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704F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3C82E21F" w14:textId="77777777" w:rsidR="00C34108" w:rsidRPr="005704F6" w:rsidRDefault="00C34108" w:rsidP="00C34108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14:paraId="042995A8" w14:textId="495A8366" w:rsidR="00C34108" w:rsidRPr="005704F6" w:rsidRDefault="00C65910" w:rsidP="00C34108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704F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D51D7F" w:rsidRPr="00D51D7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</w:t>
            </w:r>
            <w:r w:rsidRPr="005704F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D51D7F" w:rsidRPr="00D51D7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215</w:t>
            </w:r>
            <w:r w:rsidRPr="005704F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  <w:tr w:rsidR="00C34108" w:rsidRPr="00396BC1" w14:paraId="0389166D" w14:textId="77777777" w:rsidTr="0007508F">
        <w:trPr>
          <w:cantSplit/>
        </w:trPr>
        <w:tc>
          <w:tcPr>
            <w:tcW w:w="3960" w:type="dxa"/>
          </w:tcPr>
          <w:p w14:paraId="3C44ED51" w14:textId="77777777" w:rsidR="00C34108" w:rsidRPr="0030671B" w:rsidRDefault="00C34108" w:rsidP="00C3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B511FC8" w14:textId="77777777" w:rsidR="00C34108" w:rsidRPr="00396BC1" w:rsidRDefault="00C34108" w:rsidP="00C34108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323D0FF4" w14:textId="77777777" w:rsidR="00C34108" w:rsidRPr="00396BC1" w:rsidRDefault="00C34108" w:rsidP="00C34108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6B99C460" w14:textId="77777777" w:rsidR="00C34108" w:rsidRPr="005704F6" w:rsidRDefault="00C34108" w:rsidP="00C34108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050F94AF" w14:textId="77777777" w:rsidR="00C34108" w:rsidRPr="005704F6" w:rsidRDefault="00C34108" w:rsidP="00C34108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41C7B027" w14:textId="77777777" w:rsidR="00C34108" w:rsidRPr="005704F6" w:rsidRDefault="00C34108" w:rsidP="00C34108">
            <w:pPr>
              <w:pStyle w:val="30"/>
              <w:tabs>
                <w:tab w:val="clear" w:pos="360"/>
                <w:tab w:val="clear" w:pos="720"/>
                <w:tab w:val="decimal" w:pos="772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24BD92F3" w14:textId="77777777" w:rsidR="00C34108" w:rsidRPr="005704F6" w:rsidRDefault="00C34108" w:rsidP="00C34108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17BB3265" w14:textId="77777777" w:rsidR="00C34108" w:rsidRPr="005704F6" w:rsidRDefault="00C34108" w:rsidP="00C34108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C34108" w:rsidRPr="00396BC1" w14:paraId="12883AE4" w14:textId="77777777" w:rsidTr="0007508F">
        <w:trPr>
          <w:cantSplit/>
        </w:trPr>
        <w:tc>
          <w:tcPr>
            <w:tcW w:w="3960" w:type="dxa"/>
          </w:tcPr>
          <w:p w14:paraId="3D2DFCE2" w14:textId="77777777" w:rsidR="00C34108" w:rsidRPr="00D1322E" w:rsidRDefault="00C34108" w:rsidP="00C3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132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84B472A" w14:textId="60DA7E4F" w:rsidR="00C34108" w:rsidRPr="00396BC1" w:rsidRDefault="00D51D7F" w:rsidP="00C34108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="00C34108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468</w:t>
            </w:r>
          </w:p>
        </w:tc>
        <w:tc>
          <w:tcPr>
            <w:tcW w:w="283" w:type="dxa"/>
          </w:tcPr>
          <w:p w14:paraId="6AF5E0A9" w14:textId="77777777" w:rsidR="00C34108" w:rsidRPr="00396BC1" w:rsidRDefault="00C34108" w:rsidP="00C34108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bottom w:val="double" w:sz="4" w:space="0" w:color="auto"/>
            </w:tcBorders>
          </w:tcPr>
          <w:p w14:paraId="75B89B64" w14:textId="1D1827E6" w:rsidR="00C34108" w:rsidRPr="005704F6" w:rsidRDefault="00D51D7F" w:rsidP="00C34108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C65910" w:rsidRPr="005704F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113</w:t>
            </w:r>
          </w:p>
        </w:tc>
        <w:tc>
          <w:tcPr>
            <w:tcW w:w="284" w:type="dxa"/>
          </w:tcPr>
          <w:p w14:paraId="462E5007" w14:textId="77777777" w:rsidR="00C34108" w:rsidRPr="005704F6" w:rsidRDefault="00C34108" w:rsidP="00C34108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bottom w:val="double" w:sz="4" w:space="0" w:color="auto"/>
            </w:tcBorders>
          </w:tcPr>
          <w:p w14:paraId="79C0EA64" w14:textId="4AFEA38F" w:rsidR="00C34108" w:rsidRPr="005704F6" w:rsidRDefault="00D51D7F" w:rsidP="00C34108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C65910" w:rsidRPr="005704F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598</w:t>
            </w:r>
          </w:p>
        </w:tc>
        <w:tc>
          <w:tcPr>
            <w:tcW w:w="283" w:type="dxa"/>
          </w:tcPr>
          <w:p w14:paraId="78ECF3F6" w14:textId="77777777" w:rsidR="00C34108" w:rsidRPr="005704F6" w:rsidRDefault="00C34108" w:rsidP="00C34108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  <w:tcBorders>
              <w:bottom w:val="double" w:sz="4" w:space="0" w:color="auto"/>
            </w:tcBorders>
          </w:tcPr>
          <w:p w14:paraId="35582B77" w14:textId="0B22F4E9" w:rsidR="00C34108" w:rsidRPr="005704F6" w:rsidRDefault="00D51D7F" w:rsidP="00C34108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  <w:r w:rsidR="00C65910" w:rsidRPr="005704F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179</w:t>
            </w:r>
          </w:p>
        </w:tc>
      </w:tr>
    </w:tbl>
    <w:p w14:paraId="00DC35C0" w14:textId="19400ABA" w:rsidR="00084228" w:rsidRPr="00396BC1" w:rsidRDefault="00084228">
      <w:pPr>
        <w:rPr>
          <w:rFonts w:asciiTheme="majorBidi" w:hAnsiTheme="majorBidi" w:cstheme="majorBidi"/>
          <w:sz w:val="30"/>
          <w:szCs w:val="30"/>
        </w:rPr>
      </w:pPr>
    </w:p>
    <w:p w14:paraId="526E8880" w14:textId="77777777" w:rsidR="00CE1762" w:rsidRPr="00396BC1" w:rsidRDefault="00CE1762">
      <w:r w:rsidRPr="00396BC1">
        <w:br w:type="page"/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170"/>
        <w:gridCol w:w="283"/>
        <w:gridCol w:w="1157"/>
        <w:gridCol w:w="284"/>
        <w:gridCol w:w="1156"/>
        <w:gridCol w:w="283"/>
        <w:gridCol w:w="1157"/>
      </w:tblGrid>
      <w:tr w:rsidR="00B8704A" w:rsidRPr="00396BC1" w14:paraId="49DB9CA1" w14:textId="77777777">
        <w:trPr>
          <w:cantSplit/>
          <w:tblHeader/>
        </w:trPr>
        <w:tc>
          <w:tcPr>
            <w:tcW w:w="3960" w:type="dxa"/>
          </w:tcPr>
          <w:p w14:paraId="31CB85EF" w14:textId="3B053928" w:rsidR="00B8704A" w:rsidRPr="00396BC1" w:rsidRDefault="00B87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6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67DDFA63" w14:textId="77777777" w:rsidR="00B8704A" w:rsidRPr="00396BC1" w:rsidRDefault="00B8704A">
            <w:pPr>
              <w:pStyle w:val="30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B8704A" w:rsidRPr="00396BC1" w14:paraId="0661DD38" w14:textId="77777777">
        <w:trPr>
          <w:cantSplit/>
          <w:tblHeader/>
        </w:trPr>
        <w:tc>
          <w:tcPr>
            <w:tcW w:w="3960" w:type="dxa"/>
          </w:tcPr>
          <w:p w14:paraId="09149F36" w14:textId="77777777" w:rsidR="00B8704A" w:rsidRPr="00396BC1" w:rsidRDefault="00B87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6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772CA278" w14:textId="77777777" w:rsidR="00B8704A" w:rsidRPr="00396BC1" w:rsidRDefault="00B8704A">
            <w:pPr>
              <w:pStyle w:val="30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บันทึกเป็น (รายจ่าย) </w:t>
            </w: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/</w:t>
            </w:r>
            <w:r w:rsidRPr="00396BC1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รายได้ใน</w:t>
            </w:r>
          </w:p>
        </w:tc>
      </w:tr>
      <w:tr w:rsidR="00B8704A" w:rsidRPr="00396BC1" w14:paraId="69C7CDDA" w14:textId="77777777">
        <w:trPr>
          <w:cantSplit/>
          <w:tblHeader/>
        </w:trPr>
        <w:tc>
          <w:tcPr>
            <w:tcW w:w="3960" w:type="dxa"/>
            <w:vAlign w:val="bottom"/>
          </w:tcPr>
          <w:p w14:paraId="73705820" w14:textId="77777777" w:rsidR="00B8704A" w:rsidRPr="00396BC1" w:rsidRDefault="00B87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6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</w:tcPr>
          <w:p w14:paraId="37F1B8F7" w14:textId="77777777" w:rsidR="00B8704A" w:rsidRPr="00396BC1" w:rsidRDefault="00B87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4F51A097" w14:textId="50222062" w:rsidR="00B8704A" w:rsidRPr="00396BC1" w:rsidRDefault="00D51D7F">
            <w:pPr>
              <w:pStyle w:val="BodyText"/>
              <w:tabs>
                <w:tab w:val="decimal" w:pos="856"/>
              </w:tabs>
              <w:spacing w:after="0" w:line="380" w:lineRule="exact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/>
                <w:b/>
                <w:sz w:val="30"/>
                <w:szCs w:val="30"/>
              </w:rPr>
              <w:t>1</w:t>
            </w:r>
            <w:r w:rsidR="00B8704A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B8704A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098A97ED" w14:textId="77777777" w:rsidR="00B8704A" w:rsidRPr="00396BC1" w:rsidRDefault="00B8704A">
            <w:pPr>
              <w:pStyle w:val="BodyText"/>
              <w:tabs>
                <w:tab w:val="decimal" w:pos="856"/>
              </w:tabs>
              <w:spacing w:after="0" w:line="380" w:lineRule="exact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24F3151F" w14:textId="77777777" w:rsidR="00B8704A" w:rsidRPr="00396BC1" w:rsidRDefault="00B8704A">
            <w:pPr>
              <w:pStyle w:val="BodyText"/>
              <w:tabs>
                <w:tab w:val="decimal" w:pos="856"/>
              </w:tabs>
              <w:spacing w:after="0" w:line="380" w:lineRule="exact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1C7E1EAE" w14:textId="77777777" w:rsidR="00B8704A" w:rsidRPr="00396BC1" w:rsidRDefault="00B8704A">
            <w:pPr>
              <w:pStyle w:val="BodyText"/>
              <w:tabs>
                <w:tab w:val="decimal" w:pos="856"/>
              </w:tabs>
              <w:spacing w:after="0" w:line="380" w:lineRule="exact"/>
              <w:ind w:left="-126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2D6BB993" w14:textId="77777777" w:rsidR="00B8704A" w:rsidRPr="00396BC1" w:rsidRDefault="00B8704A">
            <w:pPr>
              <w:pStyle w:val="BodyText"/>
              <w:tabs>
                <w:tab w:val="decimal" w:pos="856"/>
              </w:tabs>
              <w:spacing w:after="0" w:line="380" w:lineRule="exact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18BB175E" w14:textId="77777777" w:rsidR="00B8704A" w:rsidRPr="00396BC1" w:rsidRDefault="00B8704A">
            <w:pPr>
              <w:pStyle w:val="BodyText"/>
              <w:tabs>
                <w:tab w:val="decimal" w:pos="856"/>
              </w:tabs>
              <w:spacing w:after="0" w:line="380" w:lineRule="exact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left w:val="nil"/>
            </w:tcBorders>
          </w:tcPr>
          <w:p w14:paraId="5C7C3841" w14:textId="77777777" w:rsidR="00B8704A" w:rsidRPr="00396BC1" w:rsidRDefault="00B87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2486FDEA" w14:textId="4450E02D" w:rsidR="00B8704A" w:rsidRPr="00396BC1" w:rsidRDefault="00D51D7F">
            <w:pPr>
              <w:pStyle w:val="BodyText"/>
              <w:tabs>
                <w:tab w:val="decimal" w:pos="856"/>
              </w:tabs>
              <w:spacing w:after="0" w:line="380" w:lineRule="exact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/>
                <w:b/>
                <w:sz w:val="30"/>
                <w:szCs w:val="30"/>
              </w:rPr>
              <w:t>31</w:t>
            </w:r>
            <w:r w:rsidR="00B8704A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B8704A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B8704A" w:rsidRPr="00396BC1" w14:paraId="4497D69E" w14:textId="77777777">
        <w:trPr>
          <w:cantSplit/>
          <w:tblHeader/>
        </w:trPr>
        <w:tc>
          <w:tcPr>
            <w:tcW w:w="3960" w:type="dxa"/>
          </w:tcPr>
          <w:p w14:paraId="313107DA" w14:textId="77777777" w:rsidR="00B8704A" w:rsidRPr="00396BC1" w:rsidRDefault="00B87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6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41070000" w14:textId="77777777" w:rsidR="00B8704A" w:rsidRPr="00396BC1" w:rsidRDefault="00B87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8704A" w:rsidRPr="00396BC1" w14:paraId="61B7FC14" w14:textId="77777777">
        <w:trPr>
          <w:cantSplit/>
        </w:trPr>
        <w:tc>
          <w:tcPr>
            <w:tcW w:w="3960" w:type="dxa"/>
          </w:tcPr>
          <w:p w14:paraId="10114457" w14:textId="47880A17" w:rsidR="00B8704A" w:rsidRPr="00396BC1" w:rsidRDefault="00D51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51D7F">
              <w:rPr>
                <w:rFonts w:asciiTheme="majorBidi" w:hAnsiTheme="majorBidi"/>
                <w:b/>
                <w:i/>
                <w:sz w:val="30"/>
                <w:szCs w:val="30"/>
              </w:rPr>
              <w:t>2567</w:t>
            </w:r>
          </w:p>
        </w:tc>
        <w:tc>
          <w:tcPr>
            <w:tcW w:w="5490" w:type="dxa"/>
            <w:gridSpan w:val="7"/>
          </w:tcPr>
          <w:p w14:paraId="01778863" w14:textId="77777777" w:rsidR="00B8704A" w:rsidRPr="00396BC1" w:rsidRDefault="00B87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B8704A" w:rsidRPr="00396BC1" w14:paraId="7D7B65CB" w14:textId="77777777">
        <w:trPr>
          <w:cantSplit/>
        </w:trPr>
        <w:tc>
          <w:tcPr>
            <w:tcW w:w="3960" w:type="dxa"/>
          </w:tcPr>
          <w:p w14:paraId="6A4E7B5B" w14:textId="77777777" w:rsidR="00B8704A" w:rsidRPr="00396BC1" w:rsidRDefault="00B87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5FDF5388" w14:textId="77777777" w:rsidR="00B8704A" w:rsidRPr="00396BC1" w:rsidRDefault="00B8704A">
            <w:pPr>
              <w:pStyle w:val="30"/>
              <w:tabs>
                <w:tab w:val="clear" w:pos="360"/>
                <w:tab w:val="clear" w:pos="720"/>
                <w:tab w:val="decimal" w:pos="884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159483D1" w14:textId="77777777" w:rsidR="00B8704A" w:rsidRPr="00396BC1" w:rsidRDefault="00B8704A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7D91A29E" w14:textId="77777777" w:rsidR="00B8704A" w:rsidRPr="00396BC1" w:rsidRDefault="00B8704A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5718825B" w14:textId="77777777" w:rsidR="00B8704A" w:rsidRPr="00396BC1" w:rsidRDefault="00B8704A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6" w:type="dxa"/>
          </w:tcPr>
          <w:p w14:paraId="624DB9BE" w14:textId="77777777" w:rsidR="00B8704A" w:rsidRPr="00396BC1" w:rsidRDefault="00B8704A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5ADBA250" w14:textId="77777777" w:rsidR="00B8704A" w:rsidRPr="00396BC1" w:rsidRDefault="00B8704A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36EEAD4E" w14:textId="77777777" w:rsidR="00B8704A" w:rsidRPr="00396BC1" w:rsidRDefault="00B8704A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34108" w:rsidRPr="00396BC1" w14:paraId="71F00639" w14:textId="77777777">
        <w:trPr>
          <w:cantSplit/>
        </w:trPr>
        <w:tc>
          <w:tcPr>
            <w:tcW w:w="3960" w:type="dxa"/>
          </w:tcPr>
          <w:p w14:paraId="01FD227F" w14:textId="1F8FDEA4" w:rsidR="00C34108" w:rsidRPr="00396BC1" w:rsidRDefault="003565A4" w:rsidP="00C3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การ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ปรับลดมูลค่าเป็นมูลค่าสุทธิที่คาดว่าจะได้รับ</w:t>
            </w:r>
          </w:p>
        </w:tc>
        <w:tc>
          <w:tcPr>
            <w:tcW w:w="1170" w:type="dxa"/>
          </w:tcPr>
          <w:p w14:paraId="67211E74" w14:textId="47A4D1D8" w:rsidR="00C34108" w:rsidRPr="00396BC1" w:rsidRDefault="00D51D7F" w:rsidP="00C34108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118</w:t>
            </w:r>
          </w:p>
        </w:tc>
        <w:tc>
          <w:tcPr>
            <w:tcW w:w="283" w:type="dxa"/>
          </w:tcPr>
          <w:p w14:paraId="7C9A2A72" w14:textId="77777777" w:rsidR="00C34108" w:rsidRPr="00396BC1" w:rsidRDefault="00C34108" w:rsidP="00C34108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415B543F" w14:textId="545F7860" w:rsidR="00C34108" w:rsidRPr="00396BC1" w:rsidRDefault="00C34108" w:rsidP="00C34108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D51D7F"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</w:t>
            </w: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84" w:type="dxa"/>
          </w:tcPr>
          <w:p w14:paraId="67BBC00A" w14:textId="77777777" w:rsidR="00C34108" w:rsidRPr="00396BC1" w:rsidRDefault="00C34108" w:rsidP="00C34108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6" w:type="dxa"/>
          </w:tcPr>
          <w:p w14:paraId="28C32097" w14:textId="55562ED1" w:rsidR="00C34108" w:rsidRPr="00396BC1" w:rsidRDefault="00C34108" w:rsidP="00C34108">
            <w:pPr>
              <w:pStyle w:val="30"/>
              <w:tabs>
                <w:tab w:val="clear" w:pos="360"/>
                <w:tab w:val="clear" w:pos="720"/>
                <w:tab w:val="decimal" w:pos="507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60C61C57" w14:textId="77777777" w:rsidR="00C34108" w:rsidRPr="00396BC1" w:rsidRDefault="00C34108" w:rsidP="00C34108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2B3A2D7E" w14:textId="6D372647" w:rsidR="00C34108" w:rsidRPr="00396BC1" w:rsidRDefault="00D51D7F" w:rsidP="00C34108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</w:t>
            </w:r>
          </w:p>
        </w:tc>
      </w:tr>
      <w:tr w:rsidR="001D5ACA" w:rsidRPr="00396BC1" w14:paraId="005ADADB" w14:textId="77777777">
        <w:trPr>
          <w:cantSplit/>
        </w:trPr>
        <w:tc>
          <w:tcPr>
            <w:tcW w:w="3960" w:type="dxa"/>
          </w:tcPr>
          <w:p w14:paraId="3357ABFD" w14:textId="41050770" w:rsidR="001D5ACA" w:rsidRPr="00396BC1" w:rsidRDefault="001D5ACA" w:rsidP="001D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5ACA">
              <w:rPr>
                <w:rFonts w:asciiTheme="majorBidi" w:hAnsi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</w:tcPr>
          <w:p w14:paraId="456DE6F2" w14:textId="3413D426" w:rsidR="001D5ACA" w:rsidRPr="00271F55" w:rsidRDefault="001D5ACA" w:rsidP="001D5ACA">
            <w:pPr>
              <w:pStyle w:val="30"/>
              <w:tabs>
                <w:tab w:val="clear" w:pos="360"/>
                <w:tab w:val="clear" w:pos="720"/>
                <w:tab w:val="decimal" w:pos="60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2441AA2E" w14:textId="77777777" w:rsidR="001D5ACA" w:rsidRPr="00396BC1" w:rsidRDefault="001D5ACA" w:rsidP="001D5ACA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062A7F81" w14:textId="6763BF43" w:rsidR="001D5ACA" w:rsidRPr="00396BC1" w:rsidRDefault="00D51D7F" w:rsidP="001D5ACA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</w:p>
        </w:tc>
        <w:tc>
          <w:tcPr>
            <w:tcW w:w="284" w:type="dxa"/>
          </w:tcPr>
          <w:p w14:paraId="276A34B5" w14:textId="77777777" w:rsidR="001D5ACA" w:rsidRPr="00396BC1" w:rsidRDefault="001D5ACA" w:rsidP="001D5ACA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6" w:type="dxa"/>
          </w:tcPr>
          <w:p w14:paraId="3074CA1D" w14:textId="60C26AD7" w:rsidR="001D5ACA" w:rsidRPr="00396BC1" w:rsidRDefault="001D5ACA" w:rsidP="001D5ACA">
            <w:pPr>
              <w:pStyle w:val="30"/>
              <w:tabs>
                <w:tab w:val="clear" w:pos="360"/>
                <w:tab w:val="clear" w:pos="720"/>
                <w:tab w:val="decimal" w:pos="507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0B7A8385" w14:textId="77777777" w:rsidR="001D5ACA" w:rsidRPr="00396BC1" w:rsidRDefault="001D5ACA" w:rsidP="001D5ACA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761435A4" w14:textId="30111904" w:rsidR="001D5ACA" w:rsidRPr="00271F55" w:rsidRDefault="00D51D7F" w:rsidP="001D5ACA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</w:p>
        </w:tc>
      </w:tr>
      <w:tr w:rsidR="00C34108" w:rsidRPr="00396BC1" w14:paraId="6EDB2F05" w14:textId="77777777">
        <w:trPr>
          <w:cantSplit/>
        </w:trPr>
        <w:tc>
          <w:tcPr>
            <w:tcW w:w="3960" w:type="dxa"/>
          </w:tcPr>
          <w:p w14:paraId="46239624" w14:textId="51F3ABFF" w:rsidR="006F35D6" w:rsidRDefault="006F35D6" w:rsidP="00C3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ประมาณการหนี้สินสำหรับผลประโยชน์</w:t>
            </w:r>
          </w:p>
          <w:p w14:paraId="134A2B47" w14:textId="5969AD20" w:rsidR="00C34108" w:rsidRPr="00396BC1" w:rsidRDefault="00C34108" w:rsidP="00C3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พนักงาน</w:t>
            </w:r>
          </w:p>
        </w:tc>
        <w:tc>
          <w:tcPr>
            <w:tcW w:w="1170" w:type="dxa"/>
          </w:tcPr>
          <w:p w14:paraId="5E06FA3C" w14:textId="77777777" w:rsidR="006F35D6" w:rsidRDefault="006F35D6" w:rsidP="00C34108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1F6B0F86" w14:textId="450E6420" w:rsidR="00C34108" w:rsidRPr="00396BC1" w:rsidRDefault="00D51D7F" w:rsidP="00C34108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  <w:r w:rsidR="001D5ACA"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070</w:t>
            </w:r>
          </w:p>
        </w:tc>
        <w:tc>
          <w:tcPr>
            <w:tcW w:w="283" w:type="dxa"/>
          </w:tcPr>
          <w:p w14:paraId="693F3B27" w14:textId="77777777" w:rsidR="00C34108" w:rsidRPr="00396BC1" w:rsidRDefault="00C34108" w:rsidP="00C34108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34D32CCB" w14:textId="77777777" w:rsidR="006F35D6" w:rsidRDefault="006F35D6" w:rsidP="00C34108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39CD3F34" w14:textId="058D403B" w:rsidR="00C34108" w:rsidRPr="00396BC1" w:rsidRDefault="00D51D7F" w:rsidP="00C34108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1D5ACA"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176</w:t>
            </w:r>
          </w:p>
        </w:tc>
        <w:tc>
          <w:tcPr>
            <w:tcW w:w="284" w:type="dxa"/>
          </w:tcPr>
          <w:p w14:paraId="11FE8749" w14:textId="77777777" w:rsidR="00C34108" w:rsidRPr="00396BC1" w:rsidRDefault="00C34108" w:rsidP="00C34108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6" w:type="dxa"/>
          </w:tcPr>
          <w:p w14:paraId="1CB05A2A" w14:textId="77777777" w:rsidR="006F35D6" w:rsidRDefault="006F35D6" w:rsidP="00C34108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6C98A361" w14:textId="26AC4252" w:rsidR="00C34108" w:rsidRPr="00396BC1" w:rsidRDefault="00D51D7F" w:rsidP="00C34108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1D5ACA"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729</w:t>
            </w:r>
          </w:p>
        </w:tc>
        <w:tc>
          <w:tcPr>
            <w:tcW w:w="283" w:type="dxa"/>
          </w:tcPr>
          <w:p w14:paraId="36C0B25B" w14:textId="77777777" w:rsidR="00C34108" w:rsidRPr="00396BC1" w:rsidRDefault="00C34108" w:rsidP="00C34108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24B40B0D" w14:textId="77777777" w:rsidR="006F35D6" w:rsidRDefault="006F35D6" w:rsidP="00C34108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1987191D" w14:textId="7595251E" w:rsidR="00C34108" w:rsidRPr="00396BC1" w:rsidRDefault="00D51D7F" w:rsidP="00C34108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</w:t>
            </w:r>
            <w:r w:rsidR="001D5ACA"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975</w:t>
            </w:r>
          </w:p>
        </w:tc>
      </w:tr>
      <w:tr w:rsidR="00C34108" w:rsidRPr="00396BC1" w14:paraId="0D421AAD" w14:textId="77777777">
        <w:trPr>
          <w:cantSplit/>
        </w:trPr>
        <w:tc>
          <w:tcPr>
            <w:tcW w:w="3960" w:type="dxa"/>
          </w:tcPr>
          <w:p w14:paraId="2446EBF1" w14:textId="786B989A" w:rsidR="00C34108" w:rsidRPr="00396BC1" w:rsidRDefault="00C34108" w:rsidP="00C3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70" w:type="dxa"/>
          </w:tcPr>
          <w:p w14:paraId="4FD63439" w14:textId="6479EAC9" w:rsidR="00C34108" w:rsidRPr="00396BC1" w:rsidRDefault="00D51D7F" w:rsidP="00C34108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1D5ACA"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734</w:t>
            </w:r>
          </w:p>
        </w:tc>
        <w:tc>
          <w:tcPr>
            <w:tcW w:w="283" w:type="dxa"/>
          </w:tcPr>
          <w:p w14:paraId="679E46F8" w14:textId="77777777" w:rsidR="00C34108" w:rsidRPr="00396BC1" w:rsidRDefault="00C34108" w:rsidP="00C34108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3E15973F" w14:textId="6F142DA8" w:rsidR="00C34108" w:rsidRPr="00396BC1" w:rsidRDefault="00D51D7F" w:rsidP="00C34108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350</w:t>
            </w:r>
          </w:p>
        </w:tc>
        <w:tc>
          <w:tcPr>
            <w:tcW w:w="284" w:type="dxa"/>
          </w:tcPr>
          <w:p w14:paraId="5D582F17" w14:textId="77777777" w:rsidR="00C34108" w:rsidRPr="00396BC1" w:rsidRDefault="00C34108" w:rsidP="00C34108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6" w:type="dxa"/>
          </w:tcPr>
          <w:p w14:paraId="1B137214" w14:textId="66DB3FD8" w:rsidR="00C34108" w:rsidRPr="00396BC1" w:rsidRDefault="001D5ACA" w:rsidP="001D5ACA">
            <w:pPr>
              <w:pStyle w:val="30"/>
              <w:tabs>
                <w:tab w:val="clear" w:pos="360"/>
                <w:tab w:val="clear" w:pos="720"/>
                <w:tab w:val="decimal" w:pos="507"/>
              </w:tabs>
              <w:ind w:right="47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540C323F" w14:textId="77777777" w:rsidR="00C34108" w:rsidRPr="00396BC1" w:rsidRDefault="00C34108" w:rsidP="00C34108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72F07193" w14:textId="0F658F8C" w:rsidR="00C34108" w:rsidRPr="00396BC1" w:rsidRDefault="00D51D7F" w:rsidP="00C34108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1D5ACA"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084</w:t>
            </w:r>
          </w:p>
        </w:tc>
      </w:tr>
      <w:tr w:rsidR="00C34108" w:rsidRPr="00396BC1" w14:paraId="27F179FE" w14:textId="77777777">
        <w:trPr>
          <w:cantSplit/>
        </w:trPr>
        <w:tc>
          <w:tcPr>
            <w:tcW w:w="3960" w:type="dxa"/>
          </w:tcPr>
          <w:p w14:paraId="694C516A" w14:textId="047327C4" w:rsidR="00C34108" w:rsidRPr="00396BC1" w:rsidRDefault="00C34108" w:rsidP="00C3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170" w:type="dxa"/>
          </w:tcPr>
          <w:p w14:paraId="2FDC3D6E" w14:textId="0E6F7823" w:rsidR="00C34108" w:rsidRPr="00396BC1" w:rsidRDefault="00D51D7F" w:rsidP="00C34108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896</w:t>
            </w:r>
          </w:p>
        </w:tc>
        <w:tc>
          <w:tcPr>
            <w:tcW w:w="283" w:type="dxa"/>
          </w:tcPr>
          <w:p w14:paraId="2F2D6A59" w14:textId="77777777" w:rsidR="00C34108" w:rsidRPr="00396BC1" w:rsidRDefault="00C34108" w:rsidP="00C34108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7C559372" w14:textId="41ED5F21" w:rsidR="00C34108" w:rsidRPr="00396BC1" w:rsidRDefault="001D5ACA" w:rsidP="00C34108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D51D7F"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896</w:t>
            </w: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84" w:type="dxa"/>
          </w:tcPr>
          <w:p w14:paraId="7A0688AD" w14:textId="77777777" w:rsidR="00C34108" w:rsidRPr="00396BC1" w:rsidRDefault="00C34108" w:rsidP="00C34108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6" w:type="dxa"/>
          </w:tcPr>
          <w:p w14:paraId="67B6563F" w14:textId="4E4CF8E4" w:rsidR="00C34108" w:rsidRPr="00396BC1" w:rsidRDefault="00C34108" w:rsidP="00C34108">
            <w:pPr>
              <w:pStyle w:val="30"/>
              <w:tabs>
                <w:tab w:val="clear" w:pos="360"/>
                <w:tab w:val="clear" w:pos="720"/>
                <w:tab w:val="decimal" w:pos="507"/>
              </w:tabs>
              <w:ind w:right="47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5917A366" w14:textId="77777777" w:rsidR="00C34108" w:rsidRPr="00396BC1" w:rsidRDefault="00C34108" w:rsidP="00C34108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7AE46B33" w14:textId="4B343F79" w:rsidR="00C34108" w:rsidRPr="00396BC1" w:rsidRDefault="001D5ACA" w:rsidP="001D5ACA">
            <w:pPr>
              <w:pStyle w:val="30"/>
              <w:tabs>
                <w:tab w:val="clear" w:pos="360"/>
                <w:tab w:val="clear" w:pos="720"/>
                <w:tab w:val="decimal" w:pos="594"/>
              </w:tabs>
              <w:ind w:right="47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C34108" w:rsidRPr="00396BC1" w14:paraId="49A36C89" w14:textId="77777777">
        <w:trPr>
          <w:cantSplit/>
        </w:trPr>
        <w:tc>
          <w:tcPr>
            <w:tcW w:w="3960" w:type="dxa"/>
          </w:tcPr>
          <w:p w14:paraId="69A7C993" w14:textId="77777777" w:rsidR="00C34108" w:rsidRPr="00396BC1" w:rsidRDefault="00C34108" w:rsidP="00C3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4ED08DB" w14:textId="231CC8CA" w:rsidR="00C34108" w:rsidRPr="00396BC1" w:rsidRDefault="00D51D7F" w:rsidP="00C34108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51D7F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21</w:t>
            </w:r>
            <w:r w:rsidR="001D5ACA" w:rsidRPr="00396BC1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51D7F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818</w:t>
            </w:r>
          </w:p>
        </w:tc>
        <w:tc>
          <w:tcPr>
            <w:tcW w:w="283" w:type="dxa"/>
          </w:tcPr>
          <w:p w14:paraId="7479AE72" w14:textId="77777777" w:rsidR="00C34108" w:rsidRPr="00396BC1" w:rsidRDefault="00C34108" w:rsidP="00C34108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14:paraId="7B263309" w14:textId="1E7CE805" w:rsidR="00C34108" w:rsidRPr="00396BC1" w:rsidRDefault="00D51D7F" w:rsidP="00C34108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617</w:t>
            </w:r>
          </w:p>
        </w:tc>
        <w:tc>
          <w:tcPr>
            <w:tcW w:w="284" w:type="dxa"/>
          </w:tcPr>
          <w:p w14:paraId="0380E891" w14:textId="77777777" w:rsidR="00C34108" w:rsidRPr="00396BC1" w:rsidRDefault="00C34108" w:rsidP="00C34108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</w:tcPr>
          <w:p w14:paraId="0366C5BE" w14:textId="7A1997BC" w:rsidR="00C34108" w:rsidRPr="00396BC1" w:rsidRDefault="00D51D7F" w:rsidP="00C34108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1D5ACA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729</w:t>
            </w:r>
          </w:p>
        </w:tc>
        <w:tc>
          <w:tcPr>
            <w:tcW w:w="283" w:type="dxa"/>
          </w:tcPr>
          <w:p w14:paraId="18BCACF1" w14:textId="77777777" w:rsidR="00C34108" w:rsidRPr="00396BC1" w:rsidRDefault="00C34108" w:rsidP="00C34108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14:paraId="194365C1" w14:textId="6197C3C1" w:rsidR="00C34108" w:rsidRPr="00396BC1" w:rsidRDefault="00D51D7F" w:rsidP="00C34108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24</w:t>
            </w:r>
            <w:r w:rsidR="001D5ACA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164</w:t>
            </w:r>
          </w:p>
        </w:tc>
      </w:tr>
      <w:tr w:rsidR="00C34108" w:rsidRPr="00396BC1" w14:paraId="5E52E14C" w14:textId="77777777" w:rsidTr="003A1C50">
        <w:trPr>
          <w:cantSplit/>
        </w:trPr>
        <w:tc>
          <w:tcPr>
            <w:tcW w:w="3960" w:type="dxa"/>
          </w:tcPr>
          <w:p w14:paraId="2A578CE3" w14:textId="77777777" w:rsidR="00C34108" w:rsidRPr="0030671B" w:rsidRDefault="00C34108" w:rsidP="00C3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BC49F54" w14:textId="39DAE50E" w:rsidR="00C34108" w:rsidRPr="00396BC1" w:rsidRDefault="00C34108" w:rsidP="00C34108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41214291" w14:textId="77777777" w:rsidR="00C34108" w:rsidRPr="00396BC1" w:rsidRDefault="00C34108" w:rsidP="00C34108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340381A1" w14:textId="2E317178" w:rsidR="00C34108" w:rsidRPr="00396BC1" w:rsidRDefault="00C34108" w:rsidP="00C34108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</w:tcPr>
          <w:p w14:paraId="0590C5DF" w14:textId="77777777" w:rsidR="00C34108" w:rsidRPr="00396BC1" w:rsidRDefault="00C34108" w:rsidP="00C34108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1E03C153" w14:textId="2803A082" w:rsidR="00C34108" w:rsidRPr="00396BC1" w:rsidRDefault="00C34108" w:rsidP="00C34108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111C414E" w14:textId="77777777" w:rsidR="00C34108" w:rsidRPr="00396BC1" w:rsidRDefault="00C34108" w:rsidP="00C34108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04021100" w14:textId="5FF72998" w:rsidR="00C34108" w:rsidRPr="00396BC1" w:rsidRDefault="00C34108" w:rsidP="00C34108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C34108" w:rsidRPr="00396BC1" w14:paraId="667C5652" w14:textId="77777777">
        <w:trPr>
          <w:cantSplit/>
        </w:trPr>
        <w:tc>
          <w:tcPr>
            <w:tcW w:w="3960" w:type="dxa"/>
          </w:tcPr>
          <w:p w14:paraId="79AC1D36" w14:textId="77777777" w:rsidR="00C34108" w:rsidRPr="00396BC1" w:rsidRDefault="00C34108" w:rsidP="00C3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</w:tcPr>
          <w:p w14:paraId="5AE9A670" w14:textId="77777777" w:rsidR="00C34108" w:rsidRPr="00396BC1" w:rsidRDefault="00C34108" w:rsidP="00C34108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50A30069" w14:textId="77777777" w:rsidR="00C34108" w:rsidRPr="00396BC1" w:rsidRDefault="00C34108" w:rsidP="00C34108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</w:tcPr>
          <w:p w14:paraId="1853A14D" w14:textId="77777777" w:rsidR="00C34108" w:rsidRPr="00396BC1" w:rsidRDefault="00C34108" w:rsidP="00C34108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5B5FC2B0" w14:textId="77777777" w:rsidR="00C34108" w:rsidRPr="00396BC1" w:rsidRDefault="00C34108" w:rsidP="00C34108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6" w:type="dxa"/>
          </w:tcPr>
          <w:p w14:paraId="03BCD13A" w14:textId="77777777" w:rsidR="00C34108" w:rsidRPr="00396BC1" w:rsidRDefault="00C34108" w:rsidP="00C34108">
            <w:pPr>
              <w:pStyle w:val="30"/>
              <w:tabs>
                <w:tab w:val="clear" w:pos="360"/>
                <w:tab w:val="clear" w:pos="720"/>
                <w:tab w:val="decimal" w:pos="598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7DB35823" w14:textId="77777777" w:rsidR="00C34108" w:rsidRPr="00396BC1" w:rsidRDefault="00C34108" w:rsidP="00C34108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64492E26" w14:textId="77777777" w:rsidR="00C34108" w:rsidRPr="00396BC1" w:rsidRDefault="00C34108" w:rsidP="00C34108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C34108" w:rsidRPr="00396BC1" w14:paraId="7A322D99" w14:textId="77777777">
        <w:trPr>
          <w:cantSplit/>
        </w:trPr>
        <w:tc>
          <w:tcPr>
            <w:tcW w:w="3960" w:type="dxa"/>
          </w:tcPr>
          <w:p w14:paraId="4B0884EB" w14:textId="1FB149E6" w:rsidR="00C34108" w:rsidRPr="00396BC1" w:rsidRDefault="00C34108" w:rsidP="00C3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170" w:type="dxa"/>
          </w:tcPr>
          <w:p w14:paraId="20E01240" w14:textId="7ECE26A9" w:rsidR="00C34108" w:rsidRPr="00396BC1" w:rsidRDefault="002E4699" w:rsidP="00C34108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D51D7F" w:rsidRPr="00D51D7F">
              <w:rPr>
                <w:rFonts w:asciiTheme="majorBidi" w:hAnsiTheme="majorBidi"/>
                <w:sz w:val="30"/>
                <w:szCs w:val="30"/>
                <w:lang w:val="en-US"/>
              </w:rPr>
              <w:t>11</w:t>
            </w:r>
            <w:r w:rsidRPr="00396BC1">
              <w:rPr>
                <w:rFonts w:asciiTheme="majorBidi" w:hAnsiTheme="majorBidi"/>
                <w:sz w:val="30"/>
                <w:szCs w:val="30"/>
                <w:lang w:val="en-US"/>
              </w:rPr>
              <w:t>,</w:t>
            </w:r>
            <w:r w:rsidR="00D51D7F" w:rsidRPr="00D51D7F">
              <w:rPr>
                <w:rFonts w:asciiTheme="majorBidi" w:hAnsiTheme="majorBidi"/>
                <w:sz w:val="30"/>
                <w:szCs w:val="30"/>
                <w:lang w:val="en-US"/>
              </w:rPr>
              <w:t>967</w:t>
            </w: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83" w:type="dxa"/>
          </w:tcPr>
          <w:p w14:paraId="4F28E3C9" w14:textId="77777777" w:rsidR="00C34108" w:rsidRPr="00396BC1" w:rsidRDefault="00C34108" w:rsidP="00C34108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</w:tcPr>
          <w:p w14:paraId="6EB77B3F" w14:textId="67751CAD" w:rsidR="00C34108" w:rsidRPr="00396BC1" w:rsidRDefault="00D51D7F" w:rsidP="00C34108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2E4699"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412</w:t>
            </w:r>
          </w:p>
        </w:tc>
        <w:tc>
          <w:tcPr>
            <w:tcW w:w="284" w:type="dxa"/>
          </w:tcPr>
          <w:p w14:paraId="100008F0" w14:textId="77777777" w:rsidR="00C34108" w:rsidRPr="00396BC1" w:rsidRDefault="00C34108" w:rsidP="00C34108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6" w:type="dxa"/>
          </w:tcPr>
          <w:p w14:paraId="6C63AC23" w14:textId="2C4B90A1" w:rsidR="00C34108" w:rsidRPr="00396BC1" w:rsidRDefault="002E4699" w:rsidP="00C34108">
            <w:pPr>
              <w:pStyle w:val="30"/>
              <w:tabs>
                <w:tab w:val="clear" w:pos="360"/>
                <w:tab w:val="clear" w:pos="720"/>
                <w:tab w:val="decimal" w:pos="507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46CFA975" w14:textId="77777777" w:rsidR="00C34108" w:rsidRPr="00396BC1" w:rsidRDefault="00C34108" w:rsidP="00C34108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27A4D954" w14:textId="62F701B4" w:rsidR="00C34108" w:rsidRPr="00396BC1" w:rsidRDefault="002E4699" w:rsidP="00C34108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D51D7F"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D51D7F"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555</w:t>
            </w: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C34108" w:rsidRPr="00396BC1" w14:paraId="2F864844" w14:textId="77777777">
        <w:trPr>
          <w:cantSplit/>
        </w:trPr>
        <w:tc>
          <w:tcPr>
            <w:tcW w:w="3960" w:type="dxa"/>
          </w:tcPr>
          <w:p w14:paraId="720C4EB9" w14:textId="42DB730C" w:rsidR="00C34108" w:rsidRPr="00396BC1" w:rsidRDefault="00C34108" w:rsidP="00C3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การตีราคาที่ดิน</w:t>
            </w:r>
          </w:p>
        </w:tc>
        <w:tc>
          <w:tcPr>
            <w:tcW w:w="1170" w:type="dxa"/>
          </w:tcPr>
          <w:p w14:paraId="5D35110E" w14:textId="6630CEB1" w:rsidR="00C34108" w:rsidRPr="00396BC1" w:rsidRDefault="002E4699" w:rsidP="00C34108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D51D7F" w:rsidRPr="00D51D7F">
              <w:rPr>
                <w:rFonts w:asciiTheme="majorBidi" w:hAnsiTheme="majorBidi"/>
                <w:sz w:val="30"/>
                <w:szCs w:val="30"/>
                <w:lang w:val="en-US"/>
              </w:rPr>
              <w:t>7</w:t>
            </w: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D51D7F" w:rsidRPr="00D51D7F">
              <w:rPr>
                <w:rFonts w:asciiTheme="majorBidi" w:hAnsiTheme="majorBidi"/>
                <w:sz w:val="30"/>
                <w:szCs w:val="30"/>
                <w:lang w:val="en-US"/>
              </w:rPr>
              <w:t>658</w:t>
            </w: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83" w:type="dxa"/>
          </w:tcPr>
          <w:p w14:paraId="57DC3E0C" w14:textId="77777777" w:rsidR="00C34108" w:rsidRPr="00396BC1" w:rsidRDefault="00C34108" w:rsidP="00C34108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</w:tcPr>
          <w:p w14:paraId="374524C8" w14:textId="03B5061A" w:rsidR="00C34108" w:rsidRPr="00396BC1" w:rsidRDefault="002E4699" w:rsidP="00DF4D03">
            <w:pPr>
              <w:pStyle w:val="30"/>
              <w:tabs>
                <w:tab w:val="clear" w:pos="360"/>
                <w:tab w:val="clear" w:pos="720"/>
                <w:tab w:val="decimal" w:pos="507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</w:tcPr>
          <w:p w14:paraId="72A0DF00" w14:textId="77777777" w:rsidR="00C34108" w:rsidRPr="00396BC1" w:rsidRDefault="00C34108" w:rsidP="00C34108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6" w:type="dxa"/>
          </w:tcPr>
          <w:p w14:paraId="2097F4BE" w14:textId="4ABC6A12" w:rsidR="00C34108" w:rsidRPr="00396BC1" w:rsidRDefault="002E4699" w:rsidP="002E4699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D51D7F"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D51D7F"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483</w:t>
            </w: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83" w:type="dxa"/>
          </w:tcPr>
          <w:p w14:paraId="0094ECAD" w14:textId="77777777" w:rsidR="00C34108" w:rsidRPr="00396BC1" w:rsidRDefault="00C34108" w:rsidP="00C34108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6C485F8B" w14:textId="43F86027" w:rsidR="00C34108" w:rsidRPr="00396BC1" w:rsidRDefault="002E4699" w:rsidP="00C34108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D51D7F"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D51D7F"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141</w:t>
            </w: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C34108" w:rsidRPr="00396BC1" w14:paraId="669F360E" w14:textId="77777777">
        <w:trPr>
          <w:cantSplit/>
        </w:trPr>
        <w:tc>
          <w:tcPr>
            <w:tcW w:w="3960" w:type="dxa"/>
          </w:tcPr>
          <w:p w14:paraId="4D8F25F4" w14:textId="77777777" w:rsidR="00C34108" w:rsidRPr="00396BC1" w:rsidRDefault="00C34108" w:rsidP="00C3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7AFE5E6" w14:textId="16D6297E" w:rsidR="00C34108" w:rsidRPr="00396BC1" w:rsidRDefault="002E4699" w:rsidP="00C34108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D51D7F" w:rsidRPr="00D51D7F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19</w:t>
            </w:r>
            <w:r w:rsidRPr="00396BC1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,</w:t>
            </w:r>
            <w:r w:rsidR="00D51D7F" w:rsidRPr="00D51D7F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625</w:t>
            </w: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83" w:type="dxa"/>
          </w:tcPr>
          <w:p w14:paraId="02135D62" w14:textId="77777777" w:rsidR="00C34108" w:rsidRPr="00396BC1" w:rsidRDefault="00C34108" w:rsidP="00C34108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14:paraId="3BF22E40" w14:textId="227BAA32" w:rsidR="00C34108" w:rsidRPr="00396BC1" w:rsidRDefault="00D51D7F" w:rsidP="00C34108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2E4699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412</w:t>
            </w:r>
          </w:p>
        </w:tc>
        <w:tc>
          <w:tcPr>
            <w:tcW w:w="284" w:type="dxa"/>
          </w:tcPr>
          <w:p w14:paraId="54E52930" w14:textId="77777777" w:rsidR="00C34108" w:rsidRPr="00396BC1" w:rsidRDefault="00C34108" w:rsidP="00C34108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</w:tcPr>
          <w:p w14:paraId="766A0268" w14:textId="1FD3CD38" w:rsidR="00C34108" w:rsidRPr="00396BC1" w:rsidRDefault="00C34108" w:rsidP="00C34108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D51D7F" w:rsidRPr="00D51D7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D51D7F" w:rsidRPr="00D51D7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483</w:t>
            </w: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83" w:type="dxa"/>
          </w:tcPr>
          <w:p w14:paraId="5BEB462B" w14:textId="77777777" w:rsidR="00C34108" w:rsidRPr="00396BC1" w:rsidRDefault="00C34108" w:rsidP="00C34108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14:paraId="6BEFB928" w14:textId="107A0F80" w:rsidR="00C34108" w:rsidRPr="00396BC1" w:rsidRDefault="002E4699" w:rsidP="00C34108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D51D7F" w:rsidRPr="00D51D7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</w:t>
            </w: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D51D7F" w:rsidRPr="00D51D7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696</w:t>
            </w: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  <w:tr w:rsidR="00C34108" w:rsidRPr="00396BC1" w14:paraId="3D25ACFA" w14:textId="77777777">
        <w:trPr>
          <w:cantSplit/>
        </w:trPr>
        <w:tc>
          <w:tcPr>
            <w:tcW w:w="3960" w:type="dxa"/>
          </w:tcPr>
          <w:p w14:paraId="04E9A11D" w14:textId="77777777" w:rsidR="00C34108" w:rsidRPr="0030671B" w:rsidRDefault="00C34108" w:rsidP="00C3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1D689D7" w14:textId="398B8542" w:rsidR="00C34108" w:rsidRPr="00396BC1" w:rsidRDefault="00C34108" w:rsidP="00C34108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6E72A856" w14:textId="77777777" w:rsidR="00C34108" w:rsidRPr="00396BC1" w:rsidRDefault="00C34108" w:rsidP="00C34108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3FB0E407" w14:textId="5698A8AB" w:rsidR="00C34108" w:rsidRPr="00396BC1" w:rsidRDefault="00C34108" w:rsidP="00C34108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0028B2E5" w14:textId="77777777" w:rsidR="00C34108" w:rsidRPr="00396BC1" w:rsidRDefault="00C34108" w:rsidP="00C34108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3463A035" w14:textId="706B11D9" w:rsidR="00C34108" w:rsidRPr="00396BC1" w:rsidRDefault="00C34108" w:rsidP="00C34108">
            <w:pPr>
              <w:pStyle w:val="30"/>
              <w:tabs>
                <w:tab w:val="clear" w:pos="360"/>
                <w:tab w:val="clear" w:pos="720"/>
                <w:tab w:val="decimal" w:pos="772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6D05E0C0" w14:textId="77777777" w:rsidR="00C34108" w:rsidRPr="00396BC1" w:rsidRDefault="00C34108" w:rsidP="00C34108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158C29A0" w14:textId="0A8A22F0" w:rsidR="00C34108" w:rsidRPr="00396BC1" w:rsidRDefault="00C34108" w:rsidP="00C34108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C34108" w:rsidRPr="00396BC1" w14:paraId="377A5896" w14:textId="77777777">
        <w:trPr>
          <w:cantSplit/>
        </w:trPr>
        <w:tc>
          <w:tcPr>
            <w:tcW w:w="3960" w:type="dxa"/>
          </w:tcPr>
          <w:p w14:paraId="6969C218" w14:textId="77777777" w:rsidR="00C34108" w:rsidRPr="00396BC1" w:rsidRDefault="00C34108" w:rsidP="00C3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947F34E" w14:textId="6E41160F" w:rsidR="00C34108" w:rsidRPr="00396BC1" w:rsidRDefault="00D51D7F" w:rsidP="00C34108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51D7F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2</w:t>
            </w:r>
            <w:r w:rsidR="002E4699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51D7F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193</w:t>
            </w:r>
          </w:p>
        </w:tc>
        <w:tc>
          <w:tcPr>
            <w:tcW w:w="283" w:type="dxa"/>
          </w:tcPr>
          <w:p w14:paraId="784DAFFB" w14:textId="77777777" w:rsidR="00C34108" w:rsidRPr="00396BC1" w:rsidRDefault="00C34108" w:rsidP="00C34108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bottom w:val="double" w:sz="4" w:space="0" w:color="auto"/>
            </w:tcBorders>
          </w:tcPr>
          <w:p w14:paraId="5765164F" w14:textId="3B06058E" w:rsidR="00C34108" w:rsidRPr="00396BC1" w:rsidRDefault="00D51D7F" w:rsidP="00C34108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2E4699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029</w:t>
            </w:r>
          </w:p>
        </w:tc>
        <w:tc>
          <w:tcPr>
            <w:tcW w:w="284" w:type="dxa"/>
          </w:tcPr>
          <w:p w14:paraId="5C15C4B7" w14:textId="77777777" w:rsidR="00C34108" w:rsidRPr="00396BC1" w:rsidRDefault="00C34108" w:rsidP="00C34108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bottom w:val="double" w:sz="4" w:space="0" w:color="auto"/>
            </w:tcBorders>
          </w:tcPr>
          <w:p w14:paraId="4A288F86" w14:textId="0F14C661" w:rsidR="00C34108" w:rsidRPr="00396BC1" w:rsidRDefault="00D51D7F" w:rsidP="00C34108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246</w:t>
            </w:r>
          </w:p>
        </w:tc>
        <w:tc>
          <w:tcPr>
            <w:tcW w:w="283" w:type="dxa"/>
          </w:tcPr>
          <w:p w14:paraId="1116E8DD" w14:textId="77777777" w:rsidR="00C34108" w:rsidRPr="00396BC1" w:rsidRDefault="00C34108" w:rsidP="00C34108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  <w:tcBorders>
              <w:bottom w:val="double" w:sz="4" w:space="0" w:color="auto"/>
            </w:tcBorders>
          </w:tcPr>
          <w:p w14:paraId="36F03051" w14:textId="63D8C375" w:rsidR="00C34108" w:rsidRPr="00396BC1" w:rsidRDefault="00D51D7F" w:rsidP="00C34108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="002E4699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468</w:t>
            </w:r>
          </w:p>
        </w:tc>
      </w:tr>
    </w:tbl>
    <w:p w14:paraId="48E84348" w14:textId="116A0676" w:rsidR="00B8704A" w:rsidRPr="00396BC1" w:rsidRDefault="00B8704A">
      <w:pPr>
        <w:rPr>
          <w:rFonts w:asciiTheme="majorBidi" w:hAnsiTheme="majorBidi" w:cstheme="majorBidi"/>
          <w:sz w:val="30"/>
          <w:szCs w:val="30"/>
        </w:rPr>
      </w:pPr>
    </w:p>
    <w:p w14:paraId="6B03DF52" w14:textId="77777777" w:rsidR="0030671B" w:rsidRDefault="003067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30"/>
          <w:szCs w:val="30"/>
          <w:cs/>
        </w:rPr>
      </w:pPr>
      <w:r>
        <w:rPr>
          <w:cs/>
        </w:rPr>
        <w:br w:type="page"/>
      </w:r>
    </w:p>
    <w:p w14:paraId="55E1F5B0" w14:textId="1A9897CA" w:rsidR="004D3FF9" w:rsidRPr="00396BC1" w:rsidRDefault="004D3FF9" w:rsidP="00BF405E">
      <w:pPr>
        <w:pStyle w:val="Heading2"/>
        <w:tabs>
          <w:tab w:val="clear" w:pos="340"/>
        </w:tabs>
        <w:ind w:left="540" w:hanging="540"/>
      </w:pPr>
      <w:r w:rsidRPr="00396BC1">
        <w:rPr>
          <w:cs/>
        </w:rPr>
        <w:t>เงินปันผล</w:t>
      </w:r>
    </w:p>
    <w:p w14:paraId="5F3950C7" w14:textId="77777777" w:rsidR="003E44BE" w:rsidRPr="00396BC1" w:rsidRDefault="003E44BE" w:rsidP="004D3F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87FFF8D" w14:textId="77777777" w:rsidR="00385FDF" w:rsidRPr="00396BC1" w:rsidRDefault="00385FDF" w:rsidP="00385F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96BC1">
        <w:rPr>
          <w:rFonts w:ascii="Angsana New" w:hAnsi="Angsana New"/>
          <w:sz w:val="30"/>
          <w:szCs w:val="30"/>
          <w:cs/>
        </w:rPr>
        <w:t>ผู้ถือหุ้นและคณะกรรมการของกลุ่มบริษัทและบริษัทได้อนุมัติเงินปันผลดังต่อไปนี้</w:t>
      </w:r>
    </w:p>
    <w:p w14:paraId="33D33AF9" w14:textId="77777777" w:rsidR="003E44BE" w:rsidRPr="00396BC1" w:rsidRDefault="003E44BE" w:rsidP="004D3F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Style w:val="TableGrid"/>
        <w:tblW w:w="919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10"/>
        <w:gridCol w:w="1980"/>
        <w:gridCol w:w="1800"/>
        <w:gridCol w:w="1278"/>
        <w:gridCol w:w="236"/>
        <w:gridCol w:w="1294"/>
      </w:tblGrid>
      <w:tr w:rsidR="004D3FF9" w:rsidRPr="00396BC1" w14:paraId="34B3F4C0" w14:textId="77777777" w:rsidTr="00FB281C">
        <w:trPr>
          <w:tblHeader/>
        </w:trPr>
        <w:tc>
          <w:tcPr>
            <w:tcW w:w="2610" w:type="dxa"/>
            <w:vAlign w:val="bottom"/>
          </w:tcPr>
          <w:p w14:paraId="3164B9F3" w14:textId="77777777" w:rsidR="004D3FF9" w:rsidRPr="00396BC1" w:rsidRDefault="004D3FF9" w:rsidP="00E20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003E6D5B" w14:textId="77777777" w:rsidR="004D3FF9" w:rsidRPr="00396BC1" w:rsidRDefault="004D3FF9" w:rsidP="00E20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00" w:type="dxa"/>
            <w:vAlign w:val="bottom"/>
          </w:tcPr>
          <w:p w14:paraId="787FDA98" w14:textId="00D99C33" w:rsidR="004D3FF9" w:rsidRPr="00396BC1" w:rsidRDefault="004D3FF9" w:rsidP="004A7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278" w:type="dxa"/>
            <w:vAlign w:val="bottom"/>
          </w:tcPr>
          <w:p w14:paraId="5BF1E7BD" w14:textId="52E7DE9A" w:rsidR="004D3FF9" w:rsidRPr="00396BC1" w:rsidRDefault="004D3FF9" w:rsidP="00E20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6" w:type="dxa"/>
          </w:tcPr>
          <w:p w14:paraId="6A541480" w14:textId="77777777" w:rsidR="004D3FF9" w:rsidRPr="00396BC1" w:rsidRDefault="004D3FF9" w:rsidP="00E20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14:paraId="36A36059" w14:textId="77777777" w:rsidR="004D3FF9" w:rsidRPr="00396BC1" w:rsidDel="00D43E7A" w:rsidRDefault="004D3FF9" w:rsidP="00E20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4D3FF9" w:rsidRPr="00396BC1" w14:paraId="193702CF" w14:textId="77777777" w:rsidTr="00FB281C">
        <w:trPr>
          <w:tblHeader/>
        </w:trPr>
        <w:tc>
          <w:tcPr>
            <w:tcW w:w="2610" w:type="dxa"/>
          </w:tcPr>
          <w:p w14:paraId="76C128FD" w14:textId="77777777" w:rsidR="004D3FF9" w:rsidRPr="00396BC1" w:rsidRDefault="004D3FF9" w:rsidP="00E20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6B4E5770" w14:textId="77777777" w:rsidR="004D3FF9" w:rsidRPr="00396BC1" w:rsidRDefault="004D3FF9" w:rsidP="00E20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377D4253" w14:textId="77777777" w:rsidR="004D3FF9" w:rsidRPr="00396BC1" w:rsidRDefault="004D3FF9" w:rsidP="00E20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5B662D83" w14:textId="77777777" w:rsidR="004D3FF9" w:rsidRPr="00396BC1" w:rsidRDefault="004D3FF9" w:rsidP="00E20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14:paraId="79ECDFBD" w14:textId="77777777" w:rsidR="004D3FF9" w:rsidRPr="00396BC1" w:rsidRDefault="004D3FF9" w:rsidP="00E20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0F505E1C" w14:textId="5B29867D" w:rsidR="004D3FF9" w:rsidRPr="00396BC1" w:rsidRDefault="004D3FF9" w:rsidP="00E20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5623CF" w:rsidRPr="00396BC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</w:t>
            </w:r>
            <w:r w:rsidRPr="00396BC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C77BBB" w:rsidRPr="00396BC1" w14:paraId="38A124D6" w14:textId="77777777" w:rsidTr="00FB281C">
        <w:tc>
          <w:tcPr>
            <w:tcW w:w="2610" w:type="dxa"/>
          </w:tcPr>
          <w:p w14:paraId="7CF296EA" w14:textId="1B5CB6F0" w:rsidR="00C77BBB" w:rsidRPr="00396BC1" w:rsidRDefault="00C77BBB" w:rsidP="00E20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เงินปันผลของบริษัทใหญ่</w:t>
            </w:r>
          </w:p>
        </w:tc>
        <w:tc>
          <w:tcPr>
            <w:tcW w:w="1980" w:type="dxa"/>
          </w:tcPr>
          <w:p w14:paraId="01947A3C" w14:textId="77777777" w:rsidR="00C77BBB" w:rsidRPr="00396BC1" w:rsidRDefault="00C77BBB" w:rsidP="00E20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38220093" w14:textId="77777777" w:rsidR="00C77BBB" w:rsidRPr="00396BC1" w:rsidRDefault="00C77BBB" w:rsidP="00E20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0B7CEAC3" w14:textId="77777777" w:rsidR="00C77BBB" w:rsidRPr="00396BC1" w:rsidRDefault="00C77BBB" w:rsidP="00E20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5246F43C" w14:textId="77777777" w:rsidR="00C77BBB" w:rsidRPr="00396BC1" w:rsidRDefault="00C77BBB" w:rsidP="00E20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071480E2" w14:textId="77777777" w:rsidR="00C77BBB" w:rsidRPr="00396BC1" w:rsidRDefault="00C77BBB" w:rsidP="00E20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2D4B4A" w:rsidRPr="00396BC1" w14:paraId="18367FB4" w14:textId="77777777" w:rsidTr="00FB281C">
        <w:tc>
          <w:tcPr>
            <w:tcW w:w="2610" w:type="dxa"/>
          </w:tcPr>
          <w:p w14:paraId="3A2B14E3" w14:textId="638CA2FB" w:rsidR="002D4B4A" w:rsidRPr="00396BC1" w:rsidRDefault="002D4B4A" w:rsidP="00CE4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="00D51D7F" w:rsidRPr="00D51D7F">
              <w:rPr>
                <w:rFonts w:asciiTheme="majorBidi" w:hAnsiTheme="majorBidi"/>
                <w:b/>
                <w:bCs/>
                <w:i/>
                <w:sz w:val="30"/>
                <w:szCs w:val="30"/>
              </w:rPr>
              <w:t>2568</w:t>
            </w:r>
          </w:p>
        </w:tc>
        <w:tc>
          <w:tcPr>
            <w:tcW w:w="1980" w:type="dxa"/>
          </w:tcPr>
          <w:p w14:paraId="21CD10FF" w14:textId="77777777" w:rsidR="002D4B4A" w:rsidRPr="00396BC1" w:rsidRDefault="002D4B4A" w:rsidP="00CE4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5311D9E2" w14:textId="77777777" w:rsidR="002D4B4A" w:rsidRPr="00396BC1" w:rsidRDefault="002D4B4A" w:rsidP="00CE4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6EE0855F" w14:textId="77777777" w:rsidR="002D4B4A" w:rsidRPr="00396BC1" w:rsidRDefault="002D4B4A" w:rsidP="00CE4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6697849" w14:textId="77777777" w:rsidR="002D4B4A" w:rsidRPr="00396BC1" w:rsidRDefault="002D4B4A" w:rsidP="00CE4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7385C38" w14:textId="77777777" w:rsidR="002D4B4A" w:rsidRPr="00396BC1" w:rsidRDefault="002D4B4A" w:rsidP="00CE4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85FDF" w:rsidRPr="00396BC1" w14:paraId="223B51CB" w14:textId="77777777" w:rsidTr="006D03DF">
        <w:tc>
          <w:tcPr>
            <w:tcW w:w="2610" w:type="dxa"/>
          </w:tcPr>
          <w:p w14:paraId="2D9BAD77" w14:textId="652E60DE" w:rsidR="00385FDF" w:rsidRPr="00396BC1" w:rsidRDefault="00385FDF" w:rsidP="00385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96BC1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เงินปันผลประจำปี </w:t>
            </w:r>
            <w:r w:rsidR="00D51D7F" w:rsidRPr="00D51D7F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980" w:type="dxa"/>
          </w:tcPr>
          <w:p w14:paraId="485A7A5C" w14:textId="58DDB923" w:rsidR="00385FDF" w:rsidRPr="00396BC1" w:rsidRDefault="00D51D7F" w:rsidP="00385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51D7F">
              <w:rPr>
                <w:rFonts w:ascii="Angsana New" w:hAnsi="Angsana New"/>
                <w:sz w:val="30"/>
                <w:szCs w:val="30"/>
              </w:rPr>
              <w:t>1</w:t>
            </w:r>
            <w:r w:rsidR="00385FDF" w:rsidRPr="00396BC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85FDF" w:rsidRPr="00396BC1">
              <w:rPr>
                <w:rFonts w:ascii="Angsana New" w:hAnsi="Angsana New"/>
                <w:sz w:val="30"/>
                <w:szCs w:val="30"/>
                <w:cs/>
              </w:rPr>
              <w:t xml:space="preserve">เมษายน </w:t>
            </w:r>
            <w:r w:rsidRPr="00D51D7F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800" w:type="dxa"/>
          </w:tcPr>
          <w:p w14:paraId="5214E3E0" w14:textId="22D86541" w:rsidR="00385FDF" w:rsidRPr="00396BC1" w:rsidRDefault="00385FDF" w:rsidP="00385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96BC1">
              <w:rPr>
                <w:rFonts w:ascii="Angsana New" w:hAnsi="Angsana New"/>
                <w:sz w:val="30"/>
                <w:szCs w:val="30"/>
                <w:cs/>
              </w:rPr>
              <w:t xml:space="preserve">เมษายน </w:t>
            </w:r>
            <w:r w:rsidR="00D51D7F" w:rsidRPr="00D51D7F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278" w:type="dxa"/>
          </w:tcPr>
          <w:p w14:paraId="0676FB05" w14:textId="09924B45" w:rsidR="00385FDF" w:rsidRPr="00396BC1" w:rsidRDefault="00D51D7F" w:rsidP="00385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E60DCE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09</w:t>
            </w:r>
          </w:p>
        </w:tc>
        <w:tc>
          <w:tcPr>
            <w:tcW w:w="236" w:type="dxa"/>
          </w:tcPr>
          <w:p w14:paraId="1D889ED9" w14:textId="77777777" w:rsidR="00385FDF" w:rsidRPr="00396BC1" w:rsidRDefault="00385FDF" w:rsidP="00385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1D42AEDF" w14:textId="218D3970" w:rsidR="00385FDF" w:rsidRPr="00396BC1" w:rsidRDefault="00D51D7F" w:rsidP="00385FD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9"/>
              <w:rPr>
                <w:rFonts w:asciiTheme="majorBidi" w:hAnsiTheme="majorBidi"/>
                <w:sz w:val="30"/>
                <w:szCs w:val="30"/>
                <w:cs/>
              </w:rPr>
            </w:pPr>
            <w:r w:rsidRPr="00D51D7F">
              <w:rPr>
                <w:rFonts w:asciiTheme="majorBidi" w:hAnsiTheme="majorBidi"/>
                <w:sz w:val="30"/>
                <w:szCs w:val="30"/>
              </w:rPr>
              <w:t>54</w:t>
            </w:r>
            <w:r w:rsidR="00E60DCE">
              <w:rPr>
                <w:rFonts w:asciiTheme="majorBidi" w:hAnsi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/>
                <w:sz w:val="30"/>
                <w:szCs w:val="30"/>
              </w:rPr>
              <w:t>000</w:t>
            </w:r>
          </w:p>
        </w:tc>
      </w:tr>
      <w:tr w:rsidR="00385FDF" w:rsidRPr="00396BC1" w14:paraId="1C20DE45" w14:textId="77777777" w:rsidTr="00385FDF">
        <w:tc>
          <w:tcPr>
            <w:tcW w:w="2610" w:type="dxa"/>
          </w:tcPr>
          <w:p w14:paraId="6BA26556" w14:textId="43F0B5F0" w:rsidR="00385FDF" w:rsidRPr="00396BC1" w:rsidRDefault="00385FDF" w:rsidP="00385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เงินปันผลระหว่างกาลปี </w:t>
            </w:r>
            <w:r w:rsidR="00D51D7F" w:rsidRPr="00D51D7F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980" w:type="dxa"/>
          </w:tcPr>
          <w:p w14:paraId="50167D71" w14:textId="51A2FCE8" w:rsidR="00385FDF" w:rsidRPr="00396BC1" w:rsidRDefault="00D51D7F" w:rsidP="00385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D51D7F">
              <w:rPr>
                <w:rFonts w:ascii="Angsana New" w:hAnsi="Angsana New"/>
                <w:sz w:val="30"/>
                <w:szCs w:val="30"/>
              </w:rPr>
              <w:t>13</w:t>
            </w:r>
            <w:r w:rsidR="00385FDF" w:rsidRPr="00396BC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85FDF" w:rsidRPr="00396BC1">
              <w:rPr>
                <w:rFonts w:ascii="Angsana New" w:hAnsi="Angsana New"/>
                <w:sz w:val="30"/>
                <w:szCs w:val="30"/>
                <w:cs/>
              </w:rPr>
              <w:t xml:space="preserve">สิงหาคม </w:t>
            </w:r>
            <w:r w:rsidRPr="00D51D7F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800" w:type="dxa"/>
          </w:tcPr>
          <w:p w14:paraId="09D732CB" w14:textId="7ED86D4A" w:rsidR="00385FDF" w:rsidRPr="00396BC1" w:rsidRDefault="00385FDF" w:rsidP="00385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="Angsana New" w:hAnsi="Angsana New"/>
                <w:sz w:val="30"/>
                <w:szCs w:val="30"/>
                <w:cs/>
              </w:rPr>
              <w:t xml:space="preserve">กันยายน </w:t>
            </w:r>
            <w:r w:rsidR="00D51D7F" w:rsidRPr="00D51D7F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278" w:type="dxa"/>
          </w:tcPr>
          <w:p w14:paraId="1FC447F3" w14:textId="114056E1" w:rsidR="00385FDF" w:rsidRPr="00396BC1" w:rsidRDefault="00D51D7F" w:rsidP="00385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E60DCE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36" w:type="dxa"/>
          </w:tcPr>
          <w:p w14:paraId="48090394" w14:textId="77777777" w:rsidR="00385FDF" w:rsidRPr="00396BC1" w:rsidRDefault="00385FDF" w:rsidP="00385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1CDB177D" w14:textId="5D2AA86E" w:rsidR="00385FDF" w:rsidRPr="00396BC1" w:rsidRDefault="00D51D7F" w:rsidP="00385FD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9"/>
              <w:rPr>
                <w:rFonts w:asciiTheme="majorBidi" w:hAnsiTheme="majorBidi"/>
                <w:sz w:val="30"/>
                <w:szCs w:val="30"/>
                <w:cs/>
              </w:rPr>
            </w:pPr>
            <w:r w:rsidRPr="00D51D7F">
              <w:rPr>
                <w:rFonts w:asciiTheme="majorBidi" w:hAnsiTheme="majorBidi"/>
                <w:sz w:val="30"/>
                <w:szCs w:val="30"/>
              </w:rPr>
              <w:t>60</w:t>
            </w:r>
            <w:r w:rsidR="00E60DCE">
              <w:rPr>
                <w:rFonts w:asciiTheme="majorBidi" w:hAnsi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/>
                <w:sz w:val="30"/>
                <w:szCs w:val="30"/>
              </w:rPr>
              <w:t>000</w:t>
            </w:r>
          </w:p>
        </w:tc>
      </w:tr>
      <w:tr w:rsidR="00E60DCE" w:rsidRPr="00396BC1" w14:paraId="488153DE" w14:textId="77777777" w:rsidTr="00385FDF">
        <w:tc>
          <w:tcPr>
            <w:tcW w:w="2610" w:type="dxa"/>
          </w:tcPr>
          <w:p w14:paraId="71EE9B66" w14:textId="3B787888" w:rsidR="00E60DCE" w:rsidRPr="00396BC1" w:rsidRDefault="00E60DCE" w:rsidP="00385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396BC1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เงินปันผลระหว่างกาลปี </w:t>
            </w:r>
            <w:r w:rsidR="00D51D7F" w:rsidRPr="00D51D7F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980" w:type="dxa"/>
          </w:tcPr>
          <w:p w14:paraId="69CC8FA3" w14:textId="0C86A72D" w:rsidR="00E60DCE" w:rsidRDefault="00D51D7F" w:rsidP="00385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1D7F">
              <w:rPr>
                <w:rFonts w:ascii="Angsana New" w:hAnsi="Angsana New"/>
                <w:sz w:val="30"/>
                <w:szCs w:val="30"/>
              </w:rPr>
              <w:t>22</w:t>
            </w:r>
            <w:r w:rsidR="00E60DC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33881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="00E60DC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51D7F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800" w:type="dxa"/>
          </w:tcPr>
          <w:p w14:paraId="67AF5C85" w14:textId="55D106D8" w:rsidR="00E60DCE" w:rsidRPr="00396BC1" w:rsidRDefault="006528A7" w:rsidP="00385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="00D51D7F" w:rsidRPr="00D51D7F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278" w:type="dxa"/>
          </w:tcPr>
          <w:p w14:paraId="4D7D4144" w14:textId="156502AE" w:rsidR="00E60DCE" w:rsidRDefault="00D51D7F" w:rsidP="00385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6528A7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36" w:type="dxa"/>
          </w:tcPr>
          <w:p w14:paraId="593DBD92" w14:textId="77777777" w:rsidR="00E60DCE" w:rsidRPr="00396BC1" w:rsidRDefault="00E60DCE" w:rsidP="00385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309E6B26" w14:textId="64EB85EA" w:rsidR="00E60DCE" w:rsidRDefault="00D51D7F" w:rsidP="00385FD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9"/>
              <w:rPr>
                <w:rFonts w:asciiTheme="majorBidi" w:hAnsiTheme="majorBidi"/>
                <w:sz w:val="30"/>
                <w:szCs w:val="30"/>
              </w:rPr>
            </w:pPr>
            <w:r w:rsidRPr="00D51D7F">
              <w:rPr>
                <w:rFonts w:asciiTheme="majorBidi" w:hAnsiTheme="majorBidi"/>
                <w:sz w:val="30"/>
                <w:szCs w:val="30"/>
              </w:rPr>
              <w:t>60</w:t>
            </w:r>
            <w:r w:rsidR="006528A7">
              <w:rPr>
                <w:rFonts w:asciiTheme="majorBidi" w:hAnsi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/>
                <w:sz w:val="30"/>
                <w:szCs w:val="30"/>
              </w:rPr>
              <w:t>000</w:t>
            </w:r>
          </w:p>
        </w:tc>
      </w:tr>
      <w:tr w:rsidR="005B3CD2" w:rsidRPr="00396BC1" w14:paraId="272EBA0D" w14:textId="77777777" w:rsidTr="00385FDF">
        <w:tc>
          <w:tcPr>
            <w:tcW w:w="2610" w:type="dxa"/>
          </w:tcPr>
          <w:p w14:paraId="559B4EB4" w14:textId="77777777" w:rsidR="005B3CD2" w:rsidRPr="00396BC1" w:rsidRDefault="005B3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422723E9" w14:textId="77777777" w:rsidR="005B3CD2" w:rsidRPr="00396BC1" w:rsidRDefault="005B3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72997749" w14:textId="77777777" w:rsidR="005B3CD2" w:rsidRPr="00396BC1" w:rsidRDefault="005B3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04821CF7" w14:textId="77777777" w:rsidR="005B3CD2" w:rsidRPr="00396BC1" w:rsidRDefault="005B3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E9DE382" w14:textId="77777777" w:rsidR="005B3CD2" w:rsidRPr="00396BC1" w:rsidRDefault="005B3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A2DB968" w14:textId="77777777" w:rsidR="005B3CD2" w:rsidRPr="00396BC1" w:rsidRDefault="005B3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83EAD" w:rsidRPr="00396BC1" w14:paraId="5EEDA5D4" w14:textId="77777777">
        <w:tc>
          <w:tcPr>
            <w:tcW w:w="2610" w:type="dxa"/>
          </w:tcPr>
          <w:p w14:paraId="3DC7B924" w14:textId="24301578" w:rsidR="00C83EAD" w:rsidRPr="00396BC1" w:rsidRDefault="00C83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="00D51D7F" w:rsidRPr="00D51D7F">
              <w:rPr>
                <w:rFonts w:asciiTheme="majorBidi" w:hAnsiTheme="majorBidi"/>
                <w:b/>
                <w:bCs/>
                <w:i/>
                <w:sz w:val="30"/>
                <w:szCs w:val="30"/>
              </w:rPr>
              <w:t>2567</w:t>
            </w:r>
          </w:p>
        </w:tc>
        <w:tc>
          <w:tcPr>
            <w:tcW w:w="1980" w:type="dxa"/>
          </w:tcPr>
          <w:p w14:paraId="32166216" w14:textId="77777777" w:rsidR="00C83EAD" w:rsidRPr="00396BC1" w:rsidRDefault="00C83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FBDAED3" w14:textId="77777777" w:rsidR="00C83EAD" w:rsidRPr="00396BC1" w:rsidRDefault="00C83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4AE89D68" w14:textId="77777777" w:rsidR="00C83EAD" w:rsidRPr="00396BC1" w:rsidRDefault="00C83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8EB86EE" w14:textId="77777777" w:rsidR="00C83EAD" w:rsidRPr="00396BC1" w:rsidRDefault="00C83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EA444BB" w14:textId="77777777" w:rsidR="00C83EAD" w:rsidRPr="00396BC1" w:rsidRDefault="00C83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34108" w:rsidRPr="00396BC1" w14:paraId="572C57CC" w14:textId="77777777">
        <w:tc>
          <w:tcPr>
            <w:tcW w:w="2610" w:type="dxa"/>
          </w:tcPr>
          <w:p w14:paraId="5F6E1939" w14:textId="0A3A906C" w:rsidR="00C34108" w:rsidRPr="00396BC1" w:rsidRDefault="00C34108" w:rsidP="00C3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เงินปันผลประจำปี </w:t>
            </w:r>
            <w:r w:rsidR="00D51D7F" w:rsidRPr="00D51D7F">
              <w:rPr>
                <w:rFonts w:asciiTheme="majorBidi" w:hAnsiTheme="majorBidi"/>
                <w:sz w:val="30"/>
                <w:szCs w:val="30"/>
              </w:rPr>
              <w:t>2566</w:t>
            </w:r>
          </w:p>
        </w:tc>
        <w:tc>
          <w:tcPr>
            <w:tcW w:w="1980" w:type="dxa"/>
          </w:tcPr>
          <w:p w14:paraId="1DCA8AEF" w14:textId="19AC9A7A" w:rsidR="00C34108" w:rsidRPr="00396BC1" w:rsidRDefault="00D51D7F" w:rsidP="00C3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51D7F">
              <w:rPr>
                <w:rFonts w:ascii="Angsana New" w:hAnsi="Angsana New"/>
                <w:sz w:val="30"/>
                <w:szCs w:val="30"/>
              </w:rPr>
              <w:t>1</w:t>
            </w:r>
            <w:r w:rsidR="00C34108" w:rsidRPr="00396BC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34108" w:rsidRPr="00396BC1">
              <w:rPr>
                <w:rFonts w:ascii="Angsana New" w:hAnsi="Angsana New"/>
                <w:sz w:val="30"/>
                <w:szCs w:val="30"/>
                <w:cs/>
              </w:rPr>
              <w:t xml:space="preserve">เมษายน </w:t>
            </w:r>
            <w:r w:rsidRPr="00D51D7F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800" w:type="dxa"/>
          </w:tcPr>
          <w:p w14:paraId="7E40A386" w14:textId="0E69344E" w:rsidR="00C34108" w:rsidRPr="00396BC1" w:rsidRDefault="00C34108" w:rsidP="00C3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96BC1">
              <w:rPr>
                <w:rFonts w:ascii="Angsana New" w:hAnsi="Angsana New"/>
                <w:sz w:val="30"/>
                <w:szCs w:val="30"/>
                <w:cs/>
              </w:rPr>
              <w:t xml:space="preserve">เมษายน </w:t>
            </w:r>
            <w:r w:rsidR="00D51D7F" w:rsidRPr="00D51D7F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78" w:type="dxa"/>
          </w:tcPr>
          <w:p w14:paraId="10CE4E6F" w14:textId="5BD1500D" w:rsidR="00C34108" w:rsidRPr="00396BC1" w:rsidRDefault="00D51D7F" w:rsidP="00C3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="Angsana New" w:hAnsi="Angsana New"/>
                <w:sz w:val="30"/>
                <w:szCs w:val="30"/>
              </w:rPr>
              <w:t>0</w:t>
            </w:r>
            <w:r w:rsidR="00C34108" w:rsidRPr="00396BC1">
              <w:rPr>
                <w:rFonts w:ascii="Angsana New" w:hAnsi="Angsana New"/>
                <w:sz w:val="30"/>
                <w:szCs w:val="30"/>
              </w:rPr>
              <w:t>.</w:t>
            </w:r>
            <w:r w:rsidRPr="00D51D7F">
              <w:rPr>
                <w:rFonts w:ascii="Angsana New" w:hAnsi="Angsana New"/>
                <w:sz w:val="30"/>
                <w:szCs w:val="30"/>
              </w:rPr>
              <w:t>07</w:t>
            </w:r>
          </w:p>
        </w:tc>
        <w:tc>
          <w:tcPr>
            <w:tcW w:w="236" w:type="dxa"/>
          </w:tcPr>
          <w:p w14:paraId="55A3AA73" w14:textId="77777777" w:rsidR="00C34108" w:rsidRPr="00396BC1" w:rsidRDefault="00C34108" w:rsidP="00C3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02CEEB7A" w14:textId="210BD589" w:rsidR="00C34108" w:rsidRPr="00396BC1" w:rsidRDefault="00D51D7F" w:rsidP="00C3410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9"/>
              <w:rPr>
                <w:rFonts w:asciiTheme="majorBidi" w:hAnsiTheme="majorBidi"/>
                <w:sz w:val="30"/>
                <w:szCs w:val="30"/>
                <w:cs/>
              </w:rPr>
            </w:pPr>
            <w:r w:rsidRPr="00D51D7F">
              <w:rPr>
                <w:rFonts w:ascii="Angsana New" w:hAnsi="Angsana New"/>
                <w:sz w:val="30"/>
                <w:szCs w:val="30"/>
              </w:rPr>
              <w:t>42</w:t>
            </w:r>
            <w:r w:rsidR="00C34108" w:rsidRPr="00396BC1">
              <w:rPr>
                <w:rFonts w:ascii="Angsana New" w:hAnsi="Angsana New"/>
                <w:sz w:val="30"/>
                <w:szCs w:val="30"/>
              </w:rPr>
              <w:t>,</w:t>
            </w:r>
            <w:r w:rsidRPr="00D51D7F">
              <w:rPr>
                <w:rFonts w:ascii="Angsana New" w:hAnsi="Angsana New"/>
                <w:sz w:val="30"/>
                <w:szCs w:val="30"/>
              </w:rPr>
              <w:t>000</w:t>
            </w:r>
          </w:p>
        </w:tc>
      </w:tr>
      <w:tr w:rsidR="00C34108" w:rsidRPr="00396BC1" w14:paraId="5AC7CB7E" w14:textId="77777777" w:rsidTr="00385FDF">
        <w:tc>
          <w:tcPr>
            <w:tcW w:w="2610" w:type="dxa"/>
          </w:tcPr>
          <w:p w14:paraId="5B311AF5" w14:textId="70A29873" w:rsidR="00C34108" w:rsidRPr="00396BC1" w:rsidRDefault="00C34108" w:rsidP="00C3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เงินปันผลระหว่างกาลปี </w:t>
            </w:r>
            <w:r w:rsidR="00D51D7F" w:rsidRPr="00D51D7F">
              <w:rPr>
                <w:rFonts w:asciiTheme="majorBidi" w:hAnsiTheme="majorBidi"/>
                <w:sz w:val="30"/>
                <w:szCs w:val="30"/>
              </w:rPr>
              <w:t>2567</w:t>
            </w:r>
          </w:p>
        </w:tc>
        <w:tc>
          <w:tcPr>
            <w:tcW w:w="1980" w:type="dxa"/>
          </w:tcPr>
          <w:p w14:paraId="05E3FE6D" w14:textId="50226059" w:rsidR="00C34108" w:rsidRPr="00396BC1" w:rsidRDefault="00D51D7F" w:rsidP="00C3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D51D7F">
              <w:rPr>
                <w:rFonts w:ascii="Angsana New" w:hAnsi="Angsana New"/>
                <w:sz w:val="30"/>
                <w:szCs w:val="30"/>
              </w:rPr>
              <w:t>14</w:t>
            </w:r>
            <w:r w:rsidR="00C34108" w:rsidRPr="00396BC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34108" w:rsidRPr="00396BC1">
              <w:rPr>
                <w:rFonts w:ascii="Angsana New" w:hAnsi="Angsana New"/>
                <w:sz w:val="30"/>
                <w:szCs w:val="30"/>
                <w:cs/>
              </w:rPr>
              <w:t xml:space="preserve">สิงหาคม </w:t>
            </w:r>
            <w:r w:rsidRPr="00D51D7F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800" w:type="dxa"/>
          </w:tcPr>
          <w:p w14:paraId="16A451C6" w14:textId="44E73EE3" w:rsidR="00C34108" w:rsidRPr="00396BC1" w:rsidRDefault="00C34108" w:rsidP="00C3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="Angsana New" w:hAnsi="Angsana New"/>
                <w:sz w:val="30"/>
                <w:szCs w:val="30"/>
                <w:cs/>
              </w:rPr>
              <w:t xml:space="preserve">กันยายน </w:t>
            </w:r>
            <w:r w:rsidR="00D51D7F" w:rsidRPr="00D51D7F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78" w:type="dxa"/>
          </w:tcPr>
          <w:p w14:paraId="38E1D8EB" w14:textId="63024C0C" w:rsidR="00C34108" w:rsidRPr="00396BC1" w:rsidRDefault="00D51D7F" w:rsidP="00C3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="Angsana New" w:hAnsi="Angsana New"/>
                <w:sz w:val="30"/>
                <w:szCs w:val="30"/>
              </w:rPr>
              <w:t>0</w:t>
            </w:r>
            <w:r w:rsidR="00C34108" w:rsidRPr="00396BC1">
              <w:rPr>
                <w:rFonts w:ascii="Angsana New" w:hAnsi="Angsana New"/>
                <w:sz w:val="30"/>
                <w:szCs w:val="30"/>
              </w:rPr>
              <w:t>.</w:t>
            </w:r>
            <w:r w:rsidRPr="00D51D7F">
              <w:rPr>
                <w:rFonts w:ascii="Angsana New" w:hAnsi="Angsana New"/>
                <w:sz w:val="30"/>
                <w:szCs w:val="30"/>
              </w:rPr>
              <w:t>06</w:t>
            </w:r>
          </w:p>
        </w:tc>
        <w:tc>
          <w:tcPr>
            <w:tcW w:w="236" w:type="dxa"/>
          </w:tcPr>
          <w:p w14:paraId="4B4B8DDB" w14:textId="77777777" w:rsidR="00C34108" w:rsidRPr="00396BC1" w:rsidRDefault="00C34108" w:rsidP="00C3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2C8DE646" w14:textId="3FEE84F3" w:rsidR="00C34108" w:rsidRPr="00396BC1" w:rsidRDefault="00D51D7F" w:rsidP="00C3410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9"/>
              <w:rPr>
                <w:rFonts w:asciiTheme="majorBidi" w:hAnsiTheme="majorBidi"/>
                <w:sz w:val="30"/>
                <w:szCs w:val="30"/>
                <w:cs/>
              </w:rPr>
            </w:pPr>
            <w:r w:rsidRPr="00D51D7F">
              <w:rPr>
                <w:rFonts w:ascii="Angsana New" w:hAnsi="Angsana New"/>
                <w:sz w:val="30"/>
                <w:szCs w:val="30"/>
              </w:rPr>
              <w:t>36</w:t>
            </w:r>
            <w:r w:rsidR="00C34108" w:rsidRPr="00396BC1">
              <w:rPr>
                <w:rFonts w:ascii="Angsana New" w:hAnsi="Angsana New"/>
                <w:sz w:val="30"/>
                <w:szCs w:val="30"/>
              </w:rPr>
              <w:t>,</w:t>
            </w:r>
            <w:r w:rsidRPr="00D51D7F">
              <w:rPr>
                <w:rFonts w:ascii="Angsana New" w:hAnsi="Angsana New"/>
                <w:sz w:val="30"/>
                <w:szCs w:val="30"/>
              </w:rPr>
              <w:t>000</w:t>
            </w:r>
          </w:p>
        </w:tc>
      </w:tr>
      <w:tr w:rsidR="00C34108" w:rsidRPr="00396BC1" w14:paraId="3B76A856" w14:textId="77777777" w:rsidTr="00385FDF">
        <w:tc>
          <w:tcPr>
            <w:tcW w:w="2610" w:type="dxa"/>
          </w:tcPr>
          <w:p w14:paraId="08375425" w14:textId="77777777" w:rsidR="00C34108" w:rsidRPr="00396BC1" w:rsidRDefault="00C34108" w:rsidP="00C3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4DA3BF18" w14:textId="77777777" w:rsidR="00C34108" w:rsidRPr="00396BC1" w:rsidRDefault="00C34108" w:rsidP="00C3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1DE6E9A4" w14:textId="77777777" w:rsidR="00C34108" w:rsidRPr="00396BC1" w:rsidRDefault="00C34108" w:rsidP="00C3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3E9DFDF6" w14:textId="77777777" w:rsidR="00C34108" w:rsidRPr="00396BC1" w:rsidRDefault="00C34108" w:rsidP="00C3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4E24A7D9" w14:textId="77777777" w:rsidR="00C34108" w:rsidRPr="00396BC1" w:rsidRDefault="00C34108" w:rsidP="00C3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6F4815BB" w14:textId="77777777" w:rsidR="00C34108" w:rsidRPr="00396BC1" w:rsidRDefault="00C34108" w:rsidP="00C3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C34108" w:rsidRPr="00396BC1" w14:paraId="355358E3" w14:textId="77777777" w:rsidTr="00FB281C">
        <w:tc>
          <w:tcPr>
            <w:tcW w:w="2610" w:type="dxa"/>
          </w:tcPr>
          <w:p w14:paraId="03EE19EF" w14:textId="33933941" w:rsidR="00C34108" w:rsidRPr="00396BC1" w:rsidRDefault="00C34108" w:rsidP="00C3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เงินปันผลของบริษัทย่อย</w:t>
            </w:r>
          </w:p>
        </w:tc>
        <w:tc>
          <w:tcPr>
            <w:tcW w:w="1980" w:type="dxa"/>
          </w:tcPr>
          <w:p w14:paraId="60659A6C" w14:textId="77777777" w:rsidR="00C34108" w:rsidRPr="00396BC1" w:rsidRDefault="00C34108" w:rsidP="00C3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34E20EB5" w14:textId="77777777" w:rsidR="00C34108" w:rsidRPr="00396BC1" w:rsidRDefault="00C34108" w:rsidP="00C3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5F5AF7B0" w14:textId="77777777" w:rsidR="00C34108" w:rsidRPr="00396BC1" w:rsidRDefault="00C34108" w:rsidP="00C3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3FDD1525" w14:textId="77777777" w:rsidR="00C34108" w:rsidRPr="00396BC1" w:rsidRDefault="00C34108" w:rsidP="00C3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1F811019" w14:textId="77777777" w:rsidR="00C34108" w:rsidRPr="00396BC1" w:rsidRDefault="00C34108" w:rsidP="00C3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C34108" w:rsidRPr="00396BC1" w14:paraId="199E5907" w14:textId="77777777">
        <w:tc>
          <w:tcPr>
            <w:tcW w:w="2610" w:type="dxa"/>
          </w:tcPr>
          <w:p w14:paraId="781E7005" w14:textId="2F67D566" w:rsidR="00C34108" w:rsidRPr="00396BC1" w:rsidRDefault="00C34108" w:rsidP="00C3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="00D51D7F" w:rsidRPr="00D51D7F">
              <w:rPr>
                <w:rFonts w:asciiTheme="majorBidi" w:hAnsiTheme="majorBidi"/>
                <w:b/>
                <w:bCs/>
                <w:i/>
                <w:sz w:val="30"/>
                <w:szCs w:val="30"/>
              </w:rPr>
              <w:t>2568</w:t>
            </w:r>
          </w:p>
        </w:tc>
        <w:tc>
          <w:tcPr>
            <w:tcW w:w="1980" w:type="dxa"/>
          </w:tcPr>
          <w:p w14:paraId="42BC617C" w14:textId="77777777" w:rsidR="00C34108" w:rsidRPr="00396BC1" w:rsidRDefault="00C34108" w:rsidP="00C3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4FF49AA7" w14:textId="77777777" w:rsidR="00C34108" w:rsidRPr="00396BC1" w:rsidRDefault="00C34108" w:rsidP="00C3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75DDD2E1" w14:textId="77777777" w:rsidR="00C34108" w:rsidRPr="00396BC1" w:rsidRDefault="00C34108" w:rsidP="00C3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59EFF640" w14:textId="77777777" w:rsidR="00C34108" w:rsidRPr="00396BC1" w:rsidRDefault="00C34108" w:rsidP="00C3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65C6E078" w14:textId="77777777" w:rsidR="00C34108" w:rsidRPr="00396BC1" w:rsidRDefault="00C34108" w:rsidP="00C3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C34108" w:rsidRPr="00396BC1" w14:paraId="76DAD8B4" w14:textId="77777777">
        <w:tc>
          <w:tcPr>
            <w:tcW w:w="2610" w:type="dxa"/>
          </w:tcPr>
          <w:p w14:paraId="52AECCB1" w14:textId="6B3DF0C0" w:rsidR="00C34108" w:rsidRPr="00396BC1" w:rsidRDefault="00326D4B" w:rsidP="00C3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เงินปันผลระหว่างกาลปี </w:t>
            </w:r>
            <w:r w:rsidR="00D51D7F" w:rsidRPr="00D51D7F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980" w:type="dxa"/>
          </w:tcPr>
          <w:p w14:paraId="16EF8D60" w14:textId="2A70432F" w:rsidR="00C34108" w:rsidRPr="00396BC1" w:rsidRDefault="00D51D7F" w:rsidP="00753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D51D7F">
              <w:rPr>
                <w:rFonts w:asciiTheme="majorBidi" w:hAnsiTheme="majorBidi"/>
                <w:sz w:val="30"/>
                <w:szCs w:val="30"/>
              </w:rPr>
              <w:t>17</w:t>
            </w:r>
            <w:r w:rsidR="00326D4B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326D4B">
              <w:rPr>
                <w:rFonts w:asciiTheme="majorBidi" w:hAnsiTheme="majorBidi"/>
                <w:sz w:val="30"/>
                <w:szCs w:val="30"/>
                <w:cs/>
              </w:rPr>
              <w:t xml:space="preserve">มิถุนายน </w:t>
            </w:r>
            <w:r w:rsidRPr="00D51D7F">
              <w:rPr>
                <w:rFonts w:asciiTheme="majorBidi" w:hAnsiTheme="majorBidi"/>
                <w:sz w:val="30"/>
                <w:szCs w:val="30"/>
              </w:rPr>
              <w:t>2568</w:t>
            </w:r>
          </w:p>
        </w:tc>
        <w:tc>
          <w:tcPr>
            <w:tcW w:w="1800" w:type="dxa"/>
          </w:tcPr>
          <w:p w14:paraId="7F0F6500" w14:textId="152DF992" w:rsidR="00C34108" w:rsidRPr="00396BC1" w:rsidRDefault="0052321F" w:rsidP="00C3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 xml:space="preserve">กรกฎาคม </w:t>
            </w:r>
            <w:r w:rsidR="00D51D7F" w:rsidRPr="00D51D7F">
              <w:rPr>
                <w:rFonts w:asciiTheme="majorBidi" w:hAnsiTheme="majorBidi"/>
                <w:sz w:val="30"/>
                <w:szCs w:val="30"/>
              </w:rPr>
              <w:t>2568</w:t>
            </w:r>
          </w:p>
        </w:tc>
        <w:tc>
          <w:tcPr>
            <w:tcW w:w="1278" w:type="dxa"/>
          </w:tcPr>
          <w:p w14:paraId="0CA2BBFF" w14:textId="21F6341C" w:rsidR="00C34108" w:rsidRPr="00396BC1" w:rsidRDefault="00D51D7F" w:rsidP="00C3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D51D7F">
              <w:rPr>
                <w:rFonts w:asciiTheme="majorBidi" w:hAnsiTheme="majorBidi"/>
                <w:sz w:val="30"/>
                <w:szCs w:val="30"/>
              </w:rPr>
              <w:t>260</w:t>
            </w:r>
          </w:p>
        </w:tc>
        <w:tc>
          <w:tcPr>
            <w:tcW w:w="236" w:type="dxa"/>
          </w:tcPr>
          <w:p w14:paraId="5A12D703" w14:textId="77777777" w:rsidR="00C34108" w:rsidRPr="00396BC1" w:rsidRDefault="00C34108" w:rsidP="00C3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1FCF82D5" w14:textId="2CF122DE" w:rsidR="00C34108" w:rsidRPr="00396BC1" w:rsidRDefault="00D51D7F" w:rsidP="00C3410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9"/>
              <w:rPr>
                <w:rFonts w:asciiTheme="majorBidi" w:hAnsiTheme="majorBidi"/>
                <w:sz w:val="30"/>
                <w:szCs w:val="30"/>
              </w:rPr>
            </w:pPr>
            <w:r w:rsidRPr="00D51D7F">
              <w:rPr>
                <w:rFonts w:asciiTheme="majorBidi" w:hAnsiTheme="majorBidi"/>
                <w:sz w:val="30"/>
                <w:szCs w:val="30"/>
              </w:rPr>
              <w:t>26</w:t>
            </w:r>
            <w:r w:rsidR="006E2C84">
              <w:rPr>
                <w:rFonts w:asciiTheme="majorBidi" w:hAnsi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/>
                <w:sz w:val="30"/>
                <w:szCs w:val="30"/>
              </w:rPr>
              <w:t>000</w:t>
            </w:r>
          </w:p>
        </w:tc>
      </w:tr>
      <w:tr w:rsidR="007534AE" w:rsidRPr="00396BC1" w14:paraId="4F44A83E" w14:textId="77777777">
        <w:tc>
          <w:tcPr>
            <w:tcW w:w="2610" w:type="dxa"/>
          </w:tcPr>
          <w:p w14:paraId="264CADF4" w14:textId="74B21ACC" w:rsidR="007534AE" w:rsidRPr="00396BC1" w:rsidRDefault="00326D4B" w:rsidP="00C3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396BC1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เงินปันผลระหว่างกาลปี </w:t>
            </w:r>
            <w:r w:rsidR="00D51D7F" w:rsidRPr="00D51D7F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980" w:type="dxa"/>
          </w:tcPr>
          <w:p w14:paraId="66BA33F8" w14:textId="75F7537E" w:rsidR="007534AE" w:rsidRPr="00396BC1" w:rsidRDefault="00D51D7F" w:rsidP="00753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D51D7F">
              <w:rPr>
                <w:rFonts w:asciiTheme="majorBidi" w:hAnsiTheme="majorBidi"/>
                <w:sz w:val="30"/>
                <w:szCs w:val="30"/>
              </w:rPr>
              <w:t>17</w:t>
            </w:r>
            <w:r w:rsidR="00736011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736011">
              <w:rPr>
                <w:rFonts w:asciiTheme="majorBidi" w:hAnsiTheme="majorBidi"/>
                <w:sz w:val="30"/>
                <w:szCs w:val="30"/>
                <w:cs/>
              </w:rPr>
              <w:t xml:space="preserve">มิถุนายน </w:t>
            </w:r>
            <w:r w:rsidRPr="00D51D7F">
              <w:rPr>
                <w:rFonts w:asciiTheme="majorBidi" w:hAnsiTheme="majorBidi"/>
                <w:sz w:val="30"/>
                <w:szCs w:val="30"/>
              </w:rPr>
              <w:t>2568</w:t>
            </w:r>
          </w:p>
        </w:tc>
        <w:tc>
          <w:tcPr>
            <w:tcW w:w="1800" w:type="dxa"/>
          </w:tcPr>
          <w:p w14:paraId="10689221" w14:textId="532BCD05" w:rsidR="007534AE" w:rsidRPr="00396BC1" w:rsidRDefault="00736011" w:rsidP="00C3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 xml:space="preserve">กรกฎาคม </w:t>
            </w:r>
            <w:r w:rsidR="00D51D7F" w:rsidRPr="00D51D7F">
              <w:rPr>
                <w:rFonts w:asciiTheme="majorBidi" w:hAnsiTheme="majorBidi"/>
                <w:sz w:val="30"/>
                <w:szCs w:val="30"/>
              </w:rPr>
              <w:t>2568</w:t>
            </w:r>
          </w:p>
        </w:tc>
        <w:tc>
          <w:tcPr>
            <w:tcW w:w="1278" w:type="dxa"/>
          </w:tcPr>
          <w:p w14:paraId="16BAB815" w14:textId="3EABA0E0" w:rsidR="007534AE" w:rsidRPr="00396BC1" w:rsidRDefault="00D51D7F" w:rsidP="00C3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D51D7F">
              <w:rPr>
                <w:rFonts w:asciiTheme="majorBidi" w:hAnsiTheme="majorBidi"/>
                <w:sz w:val="30"/>
                <w:szCs w:val="30"/>
              </w:rPr>
              <w:t>10</w:t>
            </w:r>
          </w:p>
        </w:tc>
        <w:tc>
          <w:tcPr>
            <w:tcW w:w="236" w:type="dxa"/>
          </w:tcPr>
          <w:p w14:paraId="1434CB08" w14:textId="77777777" w:rsidR="007534AE" w:rsidRPr="00396BC1" w:rsidRDefault="007534AE" w:rsidP="00C3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485DBDBC" w14:textId="5346BDA4" w:rsidR="007534AE" w:rsidRPr="00396BC1" w:rsidRDefault="00D51D7F" w:rsidP="00C3410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9"/>
              <w:rPr>
                <w:rFonts w:asciiTheme="majorBidi" w:hAnsiTheme="majorBidi"/>
                <w:sz w:val="30"/>
                <w:szCs w:val="30"/>
              </w:rPr>
            </w:pPr>
            <w:r w:rsidRPr="00D51D7F">
              <w:rPr>
                <w:rFonts w:asciiTheme="majorBidi" w:hAnsiTheme="majorBidi"/>
                <w:sz w:val="30"/>
                <w:szCs w:val="30"/>
              </w:rPr>
              <w:t>4</w:t>
            </w:r>
            <w:r w:rsidR="00736011">
              <w:rPr>
                <w:rFonts w:asciiTheme="majorBidi" w:hAnsi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/>
                <w:sz w:val="30"/>
                <w:szCs w:val="30"/>
              </w:rPr>
              <w:t>000</w:t>
            </w:r>
          </w:p>
        </w:tc>
      </w:tr>
      <w:tr w:rsidR="00C34108" w:rsidRPr="00396BC1" w14:paraId="13C8D2EF" w14:textId="77777777" w:rsidTr="00385FDF">
        <w:tc>
          <w:tcPr>
            <w:tcW w:w="2610" w:type="dxa"/>
          </w:tcPr>
          <w:p w14:paraId="44B85B7D" w14:textId="096735C5" w:rsidR="00C34108" w:rsidRPr="00396BC1" w:rsidRDefault="00C34108" w:rsidP="00C3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เงินปันผลระหว่างกาลปี </w:t>
            </w:r>
            <w:r w:rsidR="00D51D7F" w:rsidRPr="00D51D7F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980" w:type="dxa"/>
          </w:tcPr>
          <w:p w14:paraId="6F9AAC0A" w14:textId="5C163467" w:rsidR="00C34108" w:rsidRPr="00396BC1" w:rsidRDefault="00D51D7F" w:rsidP="00C3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D51D7F">
              <w:rPr>
                <w:rFonts w:asciiTheme="majorBidi" w:hAnsiTheme="majorBidi"/>
                <w:sz w:val="30"/>
                <w:szCs w:val="30"/>
              </w:rPr>
              <w:t>17</w:t>
            </w:r>
            <w:r w:rsidR="00736011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736011">
              <w:rPr>
                <w:rFonts w:asciiTheme="majorBidi" w:hAnsiTheme="majorBidi"/>
                <w:sz w:val="30"/>
                <w:szCs w:val="30"/>
                <w:cs/>
              </w:rPr>
              <w:t xml:space="preserve">ธันวาคม </w:t>
            </w:r>
            <w:r w:rsidRPr="00D51D7F">
              <w:rPr>
                <w:rFonts w:asciiTheme="majorBidi" w:hAnsiTheme="majorBidi"/>
                <w:sz w:val="30"/>
                <w:szCs w:val="30"/>
              </w:rPr>
              <w:t>2568</w:t>
            </w:r>
          </w:p>
        </w:tc>
        <w:tc>
          <w:tcPr>
            <w:tcW w:w="1800" w:type="dxa"/>
          </w:tcPr>
          <w:p w14:paraId="1BC6EF79" w14:textId="5D3F37EC" w:rsidR="00C34108" w:rsidRPr="00396BC1" w:rsidRDefault="00736011" w:rsidP="00C3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 xml:space="preserve">มกราคม </w:t>
            </w:r>
            <w:r w:rsidR="00D51D7F" w:rsidRPr="00D51D7F">
              <w:rPr>
                <w:rFonts w:asciiTheme="majorBidi" w:hAnsiTheme="majorBidi"/>
                <w:sz w:val="30"/>
                <w:szCs w:val="30"/>
              </w:rPr>
              <w:t>2569</w:t>
            </w:r>
          </w:p>
        </w:tc>
        <w:tc>
          <w:tcPr>
            <w:tcW w:w="1278" w:type="dxa"/>
          </w:tcPr>
          <w:p w14:paraId="39DDC7E7" w14:textId="247934FD" w:rsidR="00C34108" w:rsidRPr="00396BC1" w:rsidRDefault="00D51D7F" w:rsidP="00C3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D51D7F">
              <w:rPr>
                <w:rFonts w:asciiTheme="majorBidi" w:hAnsiTheme="majorBidi"/>
                <w:sz w:val="30"/>
                <w:szCs w:val="30"/>
              </w:rPr>
              <w:t>180</w:t>
            </w:r>
          </w:p>
        </w:tc>
        <w:tc>
          <w:tcPr>
            <w:tcW w:w="236" w:type="dxa"/>
          </w:tcPr>
          <w:p w14:paraId="0C4AC5AF" w14:textId="77777777" w:rsidR="00C34108" w:rsidRPr="00396BC1" w:rsidRDefault="00C34108" w:rsidP="00C3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2B8E791B" w14:textId="6BCD53F4" w:rsidR="00C34108" w:rsidRPr="00396BC1" w:rsidRDefault="00D51D7F" w:rsidP="00C3410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9"/>
              <w:rPr>
                <w:rFonts w:asciiTheme="majorBidi" w:hAnsiTheme="majorBidi"/>
                <w:sz w:val="30"/>
                <w:szCs w:val="30"/>
              </w:rPr>
            </w:pPr>
            <w:r w:rsidRPr="00D51D7F">
              <w:rPr>
                <w:rFonts w:asciiTheme="majorBidi" w:hAnsiTheme="majorBidi"/>
                <w:sz w:val="30"/>
                <w:szCs w:val="30"/>
              </w:rPr>
              <w:t>18</w:t>
            </w:r>
            <w:r w:rsidR="00D63A39">
              <w:rPr>
                <w:rFonts w:asciiTheme="majorBidi" w:hAnsi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/>
                <w:sz w:val="30"/>
                <w:szCs w:val="30"/>
              </w:rPr>
              <w:t>000</w:t>
            </w:r>
          </w:p>
        </w:tc>
      </w:tr>
      <w:tr w:rsidR="00D63A39" w:rsidRPr="00396BC1" w14:paraId="4F075661" w14:textId="77777777" w:rsidTr="00385FDF">
        <w:tc>
          <w:tcPr>
            <w:tcW w:w="2610" w:type="dxa"/>
          </w:tcPr>
          <w:p w14:paraId="552924FB" w14:textId="7A0C84D6" w:rsidR="00D63A39" w:rsidRPr="00396BC1" w:rsidRDefault="00D63A39" w:rsidP="00D63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396BC1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เงินปันผลระหว่างกาลปี </w:t>
            </w:r>
            <w:r w:rsidR="00D51D7F" w:rsidRPr="00D51D7F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980" w:type="dxa"/>
          </w:tcPr>
          <w:p w14:paraId="267CA733" w14:textId="3940FC85" w:rsidR="00D63A39" w:rsidRDefault="00D51D7F" w:rsidP="00D63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D51D7F">
              <w:rPr>
                <w:rFonts w:asciiTheme="majorBidi" w:hAnsiTheme="majorBidi"/>
                <w:sz w:val="30"/>
                <w:szCs w:val="30"/>
              </w:rPr>
              <w:t>17</w:t>
            </w:r>
            <w:r w:rsidR="00D63A39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D63A39">
              <w:rPr>
                <w:rFonts w:asciiTheme="majorBidi" w:hAnsiTheme="majorBidi"/>
                <w:sz w:val="30"/>
                <w:szCs w:val="30"/>
                <w:cs/>
              </w:rPr>
              <w:t xml:space="preserve">ธันวาคม </w:t>
            </w:r>
            <w:r w:rsidRPr="00D51D7F">
              <w:rPr>
                <w:rFonts w:asciiTheme="majorBidi" w:hAnsiTheme="majorBidi"/>
                <w:sz w:val="30"/>
                <w:szCs w:val="30"/>
              </w:rPr>
              <w:t>2568</w:t>
            </w:r>
          </w:p>
        </w:tc>
        <w:tc>
          <w:tcPr>
            <w:tcW w:w="1800" w:type="dxa"/>
          </w:tcPr>
          <w:p w14:paraId="1727063A" w14:textId="10A630B7" w:rsidR="00D63A39" w:rsidRDefault="00D63A39" w:rsidP="00D63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 xml:space="preserve">มกราคม </w:t>
            </w:r>
            <w:r w:rsidR="00D51D7F" w:rsidRPr="00D51D7F">
              <w:rPr>
                <w:rFonts w:asciiTheme="majorBidi" w:hAnsiTheme="majorBidi"/>
                <w:sz w:val="30"/>
                <w:szCs w:val="30"/>
              </w:rPr>
              <w:t>2569</w:t>
            </w:r>
          </w:p>
        </w:tc>
        <w:tc>
          <w:tcPr>
            <w:tcW w:w="1278" w:type="dxa"/>
          </w:tcPr>
          <w:p w14:paraId="4F26A979" w14:textId="433E5797" w:rsidR="00D63A39" w:rsidRDefault="00D51D7F" w:rsidP="00D63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D51D7F">
              <w:rPr>
                <w:rFonts w:asciiTheme="majorBidi" w:hAnsiTheme="majorBidi"/>
                <w:sz w:val="30"/>
                <w:szCs w:val="30"/>
              </w:rPr>
              <w:t>30</w:t>
            </w:r>
          </w:p>
        </w:tc>
        <w:tc>
          <w:tcPr>
            <w:tcW w:w="236" w:type="dxa"/>
          </w:tcPr>
          <w:p w14:paraId="19406EF6" w14:textId="77777777" w:rsidR="00D63A39" w:rsidRPr="00396BC1" w:rsidRDefault="00D63A39" w:rsidP="00D63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57ED8B56" w14:textId="40D6EDCA" w:rsidR="00D63A39" w:rsidRDefault="00D51D7F" w:rsidP="00D63A3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9"/>
              <w:rPr>
                <w:rFonts w:asciiTheme="majorBidi" w:hAnsiTheme="majorBidi"/>
                <w:sz w:val="30"/>
                <w:szCs w:val="30"/>
              </w:rPr>
            </w:pPr>
            <w:r w:rsidRPr="00D51D7F">
              <w:rPr>
                <w:rFonts w:asciiTheme="majorBidi" w:hAnsiTheme="majorBidi"/>
                <w:sz w:val="30"/>
                <w:szCs w:val="30"/>
              </w:rPr>
              <w:t>6</w:t>
            </w:r>
            <w:r w:rsidR="007B0FD5">
              <w:rPr>
                <w:rFonts w:asciiTheme="majorBidi" w:hAnsi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/>
                <w:sz w:val="30"/>
                <w:szCs w:val="30"/>
              </w:rPr>
              <w:t>000</w:t>
            </w:r>
          </w:p>
        </w:tc>
      </w:tr>
      <w:tr w:rsidR="00D63A39" w:rsidRPr="00396BC1" w14:paraId="7E044937" w14:textId="77777777" w:rsidTr="00385FDF">
        <w:tc>
          <w:tcPr>
            <w:tcW w:w="2610" w:type="dxa"/>
          </w:tcPr>
          <w:p w14:paraId="3B5DBA45" w14:textId="44F6FD20" w:rsidR="00D63A39" w:rsidRPr="00396BC1" w:rsidRDefault="00D63A39" w:rsidP="00D63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396BC1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เงินปันผลระหว่างกาลปี </w:t>
            </w:r>
            <w:r w:rsidR="00D51D7F" w:rsidRPr="00D51D7F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980" w:type="dxa"/>
          </w:tcPr>
          <w:p w14:paraId="15BFB426" w14:textId="53088264" w:rsidR="00D63A39" w:rsidRDefault="00D51D7F" w:rsidP="00D63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D51D7F">
              <w:rPr>
                <w:rFonts w:asciiTheme="majorBidi" w:hAnsiTheme="majorBidi"/>
                <w:sz w:val="30"/>
                <w:szCs w:val="30"/>
              </w:rPr>
              <w:t>17</w:t>
            </w:r>
            <w:r w:rsidR="00D63A39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D63A39">
              <w:rPr>
                <w:rFonts w:asciiTheme="majorBidi" w:hAnsiTheme="majorBidi"/>
                <w:sz w:val="30"/>
                <w:szCs w:val="30"/>
                <w:cs/>
              </w:rPr>
              <w:t xml:space="preserve">ธันวาคม </w:t>
            </w:r>
            <w:r w:rsidRPr="00D51D7F">
              <w:rPr>
                <w:rFonts w:asciiTheme="majorBidi" w:hAnsiTheme="majorBidi"/>
                <w:sz w:val="30"/>
                <w:szCs w:val="30"/>
              </w:rPr>
              <w:t>2568</w:t>
            </w:r>
          </w:p>
        </w:tc>
        <w:tc>
          <w:tcPr>
            <w:tcW w:w="1800" w:type="dxa"/>
          </w:tcPr>
          <w:p w14:paraId="766EC96D" w14:textId="7FC38D43" w:rsidR="00D63A39" w:rsidRDefault="00D63A39" w:rsidP="00D63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 xml:space="preserve">มกราคม </w:t>
            </w:r>
            <w:r w:rsidR="00D51D7F" w:rsidRPr="00D51D7F">
              <w:rPr>
                <w:rFonts w:asciiTheme="majorBidi" w:hAnsiTheme="majorBidi"/>
                <w:sz w:val="30"/>
                <w:szCs w:val="30"/>
              </w:rPr>
              <w:t>2569</w:t>
            </w:r>
          </w:p>
        </w:tc>
        <w:tc>
          <w:tcPr>
            <w:tcW w:w="1278" w:type="dxa"/>
          </w:tcPr>
          <w:p w14:paraId="13326093" w14:textId="78EF00AE" w:rsidR="00D63A39" w:rsidRDefault="00D51D7F" w:rsidP="00D63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D51D7F">
              <w:rPr>
                <w:rFonts w:asciiTheme="majorBidi" w:hAnsiTheme="majorBidi"/>
                <w:sz w:val="30"/>
                <w:szCs w:val="30"/>
              </w:rPr>
              <w:t>10</w:t>
            </w:r>
          </w:p>
        </w:tc>
        <w:tc>
          <w:tcPr>
            <w:tcW w:w="236" w:type="dxa"/>
          </w:tcPr>
          <w:p w14:paraId="0EAF9231" w14:textId="77777777" w:rsidR="00D63A39" w:rsidRPr="00396BC1" w:rsidRDefault="00D63A39" w:rsidP="00D63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00880A6B" w14:textId="28AB6DDE" w:rsidR="00D63A39" w:rsidRDefault="00D51D7F" w:rsidP="00D63A3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9"/>
              <w:rPr>
                <w:rFonts w:asciiTheme="majorBidi" w:hAnsiTheme="majorBidi"/>
                <w:sz w:val="30"/>
                <w:szCs w:val="30"/>
              </w:rPr>
            </w:pPr>
            <w:r w:rsidRPr="00D51D7F">
              <w:rPr>
                <w:rFonts w:asciiTheme="majorBidi" w:hAnsiTheme="majorBidi"/>
                <w:sz w:val="30"/>
                <w:szCs w:val="30"/>
              </w:rPr>
              <w:t>4</w:t>
            </w:r>
            <w:r w:rsidR="007B0FD5">
              <w:rPr>
                <w:rFonts w:asciiTheme="majorBidi" w:hAnsi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/>
                <w:sz w:val="30"/>
                <w:szCs w:val="30"/>
              </w:rPr>
              <w:t>000</w:t>
            </w:r>
          </w:p>
        </w:tc>
      </w:tr>
      <w:tr w:rsidR="00D63A39" w:rsidRPr="00396BC1" w14:paraId="2A94C3F2" w14:textId="77777777" w:rsidTr="00385FDF">
        <w:tc>
          <w:tcPr>
            <w:tcW w:w="2610" w:type="dxa"/>
          </w:tcPr>
          <w:p w14:paraId="1A50D14D" w14:textId="3603714C" w:rsidR="00D63A39" w:rsidRPr="00396BC1" w:rsidRDefault="00D63A39" w:rsidP="00D63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297A2C79" w14:textId="00BB8C56" w:rsidR="00D63A39" w:rsidRPr="00396BC1" w:rsidRDefault="00D63A39" w:rsidP="00D63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4F08EBF5" w14:textId="37C44C9A" w:rsidR="00D63A39" w:rsidRPr="00396BC1" w:rsidRDefault="00D63A39" w:rsidP="00D63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2450F337" w14:textId="7149D02D" w:rsidR="00D63A39" w:rsidRPr="00396BC1" w:rsidRDefault="00D63A39" w:rsidP="00D63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508F5D52" w14:textId="77777777" w:rsidR="00D63A39" w:rsidRPr="00396BC1" w:rsidRDefault="00D63A39" w:rsidP="00D63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26FBF28D" w14:textId="4710F9BE" w:rsidR="00D63A39" w:rsidRPr="00396BC1" w:rsidRDefault="00D63A39" w:rsidP="00D63A3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9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</w:tr>
      <w:tr w:rsidR="00D63A39" w:rsidRPr="00396BC1" w14:paraId="01BE16E5" w14:textId="77777777" w:rsidTr="00385FDF">
        <w:tc>
          <w:tcPr>
            <w:tcW w:w="2610" w:type="dxa"/>
          </w:tcPr>
          <w:p w14:paraId="7EEC2B71" w14:textId="31235133" w:rsidR="00D63A39" w:rsidRPr="00396BC1" w:rsidRDefault="00D63A39" w:rsidP="00D63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="00D51D7F" w:rsidRPr="00D51D7F">
              <w:rPr>
                <w:rFonts w:asciiTheme="majorBidi" w:hAnsiTheme="majorBidi"/>
                <w:b/>
                <w:bCs/>
                <w:i/>
                <w:sz w:val="30"/>
                <w:szCs w:val="30"/>
              </w:rPr>
              <w:t>2567</w:t>
            </w:r>
          </w:p>
        </w:tc>
        <w:tc>
          <w:tcPr>
            <w:tcW w:w="1980" w:type="dxa"/>
          </w:tcPr>
          <w:p w14:paraId="454B90E0" w14:textId="216EDCA2" w:rsidR="00D63A39" w:rsidRPr="00396BC1" w:rsidRDefault="00D63A39" w:rsidP="00D63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7F01C0E8" w14:textId="3512ED26" w:rsidR="00D63A39" w:rsidRPr="00396BC1" w:rsidRDefault="00D63A39" w:rsidP="00D63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015274D4" w14:textId="32208A6C" w:rsidR="00D63A39" w:rsidRPr="00396BC1" w:rsidRDefault="00D63A39" w:rsidP="00D63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35895E6" w14:textId="77777777" w:rsidR="00D63A39" w:rsidRPr="00396BC1" w:rsidRDefault="00D63A39" w:rsidP="00D63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087B6AD5" w14:textId="256B0CE1" w:rsidR="00D63A39" w:rsidRPr="00396BC1" w:rsidRDefault="00D63A39" w:rsidP="00D63A3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63A39" w:rsidRPr="00396BC1" w14:paraId="081CEC82" w14:textId="77777777" w:rsidTr="00385FDF">
        <w:tc>
          <w:tcPr>
            <w:tcW w:w="2610" w:type="dxa"/>
          </w:tcPr>
          <w:p w14:paraId="7F7849D5" w14:textId="2E25CE0B" w:rsidR="00D63A39" w:rsidRPr="00396BC1" w:rsidRDefault="00D63A39" w:rsidP="00D63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396BC1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เงินปันผลประจำปี </w:t>
            </w:r>
            <w:r w:rsidR="00D51D7F" w:rsidRPr="00D51D7F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980" w:type="dxa"/>
          </w:tcPr>
          <w:p w14:paraId="44B5706E" w14:textId="3E4ED7E2" w:rsidR="00D63A39" w:rsidRPr="00396BC1" w:rsidRDefault="00D51D7F" w:rsidP="00D63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1D7F">
              <w:rPr>
                <w:rFonts w:ascii="Angsana New" w:hAnsi="Angsana New"/>
                <w:sz w:val="30"/>
                <w:szCs w:val="30"/>
              </w:rPr>
              <w:t>19</w:t>
            </w:r>
            <w:r w:rsidR="00D63A39" w:rsidRPr="00396BC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63A39" w:rsidRPr="00396BC1">
              <w:rPr>
                <w:rFonts w:ascii="Angsana New" w:hAnsi="Angsana New"/>
                <w:sz w:val="30"/>
                <w:szCs w:val="30"/>
                <w:cs/>
              </w:rPr>
              <w:t xml:space="preserve">เมษายน </w:t>
            </w:r>
            <w:r w:rsidRPr="00D51D7F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800" w:type="dxa"/>
          </w:tcPr>
          <w:p w14:paraId="7FA71621" w14:textId="4C1D1304" w:rsidR="00D63A39" w:rsidRPr="00396BC1" w:rsidRDefault="00D63A39" w:rsidP="00D63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96BC1">
              <w:rPr>
                <w:rFonts w:ascii="Angsana New" w:hAnsi="Angsana New"/>
                <w:sz w:val="30"/>
                <w:szCs w:val="30"/>
                <w:cs/>
              </w:rPr>
              <w:t xml:space="preserve">พฤษภาคม </w:t>
            </w:r>
            <w:r w:rsidR="00D51D7F" w:rsidRPr="00D51D7F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78" w:type="dxa"/>
          </w:tcPr>
          <w:p w14:paraId="4808FEF4" w14:textId="21BFA69B" w:rsidR="00D63A39" w:rsidRPr="00396BC1" w:rsidRDefault="00D51D7F" w:rsidP="00D63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1D7F">
              <w:rPr>
                <w:rFonts w:ascii="Angsana New" w:hAnsi="Angsana New"/>
                <w:sz w:val="30"/>
                <w:szCs w:val="30"/>
              </w:rPr>
              <w:t>24</w:t>
            </w:r>
          </w:p>
        </w:tc>
        <w:tc>
          <w:tcPr>
            <w:tcW w:w="236" w:type="dxa"/>
          </w:tcPr>
          <w:p w14:paraId="1C299FFF" w14:textId="77777777" w:rsidR="00D63A39" w:rsidRPr="00396BC1" w:rsidRDefault="00D63A39" w:rsidP="00D63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03EBCCD0" w14:textId="0D6B357F" w:rsidR="00D63A39" w:rsidRPr="00396BC1" w:rsidRDefault="00D51D7F" w:rsidP="00D63A3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D51D7F">
              <w:rPr>
                <w:rFonts w:ascii="Angsana New" w:hAnsi="Angsana New"/>
                <w:sz w:val="30"/>
                <w:szCs w:val="30"/>
              </w:rPr>
              <w:t>4</w:t>
            </w:r>
            <w:r w:rsidR="00D63A39" w:rsidRPr="00396BC1">
              <w:rPr>
                <w:rFonts w:ascii="Angsana New" w:hAnsi="Angsana New"/>
                <w:sz w:val="30"/>
                <w:szCs w:val="30"/>
              </w:rPr>
              <w:t>,</w:t>
            </w:r>
            <w:r w:rsidRPr="00D51D7F">
              <w:rPr>
                <w:rFonts w:ascii="Angsana New" w:hAnsi="Angsana New"/>
                <w:sz w:val="30"/>
                <w:szCs w:val="30"/>
              </w:rPr>
              <w:t>800</w:t>
            </w:r>
          </w:p>
        </w:tc>
      </w:tr>
      <w:tr w:rsidR="00D63A39" w:rsidRPr="00396BC1" w14:paraId="0C9D80C3" w14:textId="77777777" w:rsidTr="00385FDF">
        <w:tc>
          <w:tcPr>
            <w:tcW w:w="2610" w:type="dxa"/>
          </w:tcPr>
          <w:p w14:paraId="0CBF5C1D" w14:textId="567D0EAF" w:rsidR="00D63A39" w:rsidRPr="00396BC1" w:rsidRDefault="00D63A39" w:rsidP="00D63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396BC1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เงินปันผลระหว่างกาลปี </w:t>
            </w:r>
            <w:r w:rsidR="00D51D7F" w:rsidRPr="00D51D7F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980" w:type="dxa"/>
          </w:tcPr>
          <w:p w14:paraId="243D7B3C" w14:textId="71BDC3A7" w:rsidR="00D63A39" w:rsidRPr="00396BC1" w:rsidRDefault="00D51D7F" w:rsidP="00D63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1D7F">
              <w:rPr>
                <w:rFonts w:ascii="Angsana New" w:hAnsi="Angsana New"/>
                <w:sz w:val="30"/>
                <w:szCs w:val="30"/>
              </w:rPr>
              <w:t>20</w:t>
            </w:r>
            <w:r w:rsidR="00D63A39" w:rsidRPr="00396BC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63A39" w:rsidRPr="00396BC1"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Pr="00D51D7F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800" w:type="dxa"/>
          </w:tcPr>
          <w:p w14:paraId="65AD7733" w14:textId="7F0E7A3E" w:rsidR="00D63A39" w:rsidRPr="00396BC1" w:rsidRDefault="00D63A39" w:rsidP="00D63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96BC1"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="00D51D7F" w:rsidRPr="00D51D7F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78" w:type="dxa"/>
          </w:tcPr>
          <w:p w14:paraId="4AC2C787" w14:textId="7F6FF1CE" w:rsidR="00D63A39" w:rsidRPr="00396BC1" w:rsidRDefault="00D51D7F" w:rsidP="00D63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1D7F">
              <w:rPr>
                <w:rFonts w:ascii="Angsana New" w:hAnsi="Angsana New"/>
                <w:sz w:val="30"/>
                <w:szCs w:val="30"/>
              </w:rPr>
              <w:t>240</w:t>
            </w:r>
          </w:p>
        </w:tc>
        <w:tc>
          <w:tcPr>
            <w:tcW w:w="236" w:type="dxa"/>
          </w:tcPr>
          <w:p w14:paraId="2D6D6461" w14:textId="77777777" w:rsidR="00D63A39" w:rsidRPr="00396BC1" w:rsidRDefault="00D63A39" w:rsidP="00D63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58B0AB03" w14:textId="7DF563E1" w:rsidR="00D63A39" w:rsidRPr="00396BC1" w:rsidRDefault="00D51D7F" w:rsidP="00D63A3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D51D7F">
              <w:rPr>
                <w:rFonts w:ascii="Angsana New" w:hAnsi="Angsana New"/>
                <w:sz w:val="30"/>
                <w:szCs w:val="30"/>
              </w:rPr>
              <w:t>24</w:t>
            </w:r>
            <w:r w:rsidR="00D63A39" w:rsidRPr="00396BC1">
              <w:rPr>
                <w:rFonts w:ascii="Angsana New" w:hAnsi="Angsana New"/>
                <w:sz w:val="30"/>
                <w:szCs w:val="30"/>
              </w:rPr>
              <w:t>,</w:t>
            </w:r>
            <w:r w:rsidRPr="00D51D7F">
              <w:rPr>
                <w:rFonts w:ascii="Angsana New" w:hAnsi="Angsana New"/>
                <w:sz w:val="30"/>
                <w:szCs w:val="30"/>
              </w:rPr>
              <w:t>000</w:t>
            </w:r>
          </w:p>
        </w:tc>
      </w:tr>
      <w:tr w:rsidR="00D63A39" w:rsidRPr="00396BC1" w14:paraId="6265E42E" w14:textId="77777777" w:rsidTr="00385FDF">
        <w:tc>
          <w:tcPr>
            <w:tcW w:w="2610" w:type="dxa"/>
          </w:tcPr>
          <w:p w14:paraId="6ECE2C3B" w14:textId="3A11F8DE" w:rsidR="00D63A39" w:rsidRPr="00396BC1" w:rsidRDefault="00D63A39" w:rsidP="00D63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96BC1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เงินปันผลระหว่างกาลปี </w:t>
            </w:r>
            <w:r w:rsidR="00D51D7F" w:rsidRPr="00D51D7F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980" w:type="dxa"/>
          </w:tcPr>
          <w:p w14:paraId="7683D25C" w14:textId="352F661D" w:rsidR="00D63A39" w:rsidRPr="0017179E" w:rsidRDefault="00D51D7F" w:rsidP="00171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1D7F">
              <w:rPr>
                <w:rFonts w:ascii="Angsana New" w:hAnsi="Angsana New"/>
                <w:sz w:val="30"/>
                <w:szCs w:val="30"/>
              </w:rPr>
              <w:t>20</w:t>
            </w:r>
            <w:r w:rsidR="00D63A39" w:rsidRPr="00396BC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63A39" w:rsidRPr="00396BC1"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Pr="00D51D7F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800" w:type="dxa"/>
          </w:tcPr>
          <w:p w14:paraId="3A2A083C" w14:textId="551279AA" w:rsidR="00D63A39" w:rsidRPr="00C34108" w:rsidRDefault="00D63A39" w:rsidP="00D63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96BC1"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="00D51D7F" w:rsidRPr="00D51D7F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78" w:type="dxa"/>
          </w:tcPr>
          <w:p w14:paraId="798AC687" w14:textId="75AD056F" w:rsidR="00D63A39" w:rsidRPr="00C34108" w:rsidRDefault="00D51D7F" w:rsidP="00D63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51D7F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36" w:type="dxa"/>
          </w:tcPr>
          <w:p w14:paraId="5BEF15FD" w14:textId="77777777" w:rsidR="00D63A39" w:rsidRPr="00396BC1" w:rsidRDefault="00D63A39" w:rsidP="00D63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7E2B68F1" w14:textId="5F117DC4" w:rsidR="00D63A39" w:rsidRPr="00C34108" w:rsidRDefault="00D51D7F" w:rsidP="00D63A3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  <w:cs/>
              </w:rPr>
            </w:pPr>
            <w:r w:rsidRPr="00D51D7F">
              <w:rPr>
                <w:rFonts w:ascii="Angsana New" w:hAnsi="Angsana New"/>
                <w:sz w:val="30"/>
                <w:szCs w:val="30"/>
              </w:rPr>
              <w:t>3</w:t>
            </w:r>
            <w:r w:rsidR="00D63A39" w:rsidRPr="00396BC1">
              <w:rPr>
                <w:rFonts w:ascii="Angsana New" w:hAnsi="Angsana New"/>
                <w:sz w:val="30"/>
                <w:szCs w:val="30"/>
              </w:rPr>
              <w:t>,</w:t>
            </w:r>
            <w:r w:rsidRPr="00D51D7F">
              <w:rPr>
                <w:rFonts w:ascii="Angsana New" w:hAnsi="Angsana New"/>
                <w:sz w:val="30"/>
                <w:szCs w:val="30"/>
              </w:rPr>
              <w:t>600</w:t>
            </w:r>
          </w:p>
        </w:tc>
      </w:tr>
      <w:tr w:rsidR="00D63A39" w:rsidRPr="00396BC1" w14:paraId="108B7428" w14:textId="77777777" w:rsidTr="00FB281C">
        <w:tc>
          <w:tcPr>
            <w:tcW w:w="2610" w:type="dxa"/>
          </w:tcPr>
          <w:p w14:paraId="293CCADD" w14:textId="5D2F7327" w:rsidR="00D63A39" w:rsidRPr="00396BC1" w:rsidRDefault="00D63A39" w:rsidP="00D63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96BC1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เงินปันผลระหว่างกาลปี </w:t>
            </w:r>
            <w:r w:rsidR="00D51D7F" w:rsidRPr="00D51D7F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980" w:type="dxa"/>
          </w:tcPr>
          <w:p w14:paraId="1C3F3E7A" w14:textId="35AE5BEF" w:rsidR="00D63A39" w:rsidRPr="0017179E" w:rsidRDefault="00D51D7F" w:rsidP="00171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1D7F">
              <w:rPr>
                <w:rFonts w:ascii="Angsana New" w:hAnsi="Angsana New"/>
                <w:sz w:val="30"/>
                <w:szCs w:val="30"/>
              </w:rPr>
              <w:t>13</w:t>
            </w:r>
            <w:r w:rsidR="00D63A39" w:rsidRPr="00396BC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63A39" w:rsidRPr="00396BC1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D51D7F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800" w:type="dxa"/>
          </w:tcPr>
          <w:p w14:paraId="414C9F05" w14:textId="64A9D0FE" w:rsidR="00D63A39" w:rsidRPr="00C34108" w:rsidRDefault="00D63A39" w:rsidP="00D63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96BC1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="00D51D7F" w:rsidRPr="00D51D7F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278" w:type="dxa"/>
          </w:tcPr>
          <w:p w14:paraId="337D4E58" w14:textId="1C3CF4B3" w:rsidR="00D63A39" w:rsidRPr="00C34108" w:rsidRDefault="00D51D7F" w:rsidP="00D63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51D7F">
              <w:rPr>
                <w:rFonts w:ascii="Angsana New" w:hAnsi="Angsana New"/>
                <w:sz w:val="30"/>
                <w:szCs w:val="30"/>
              </w:rPr>
              <w:t>360</w:t>
            </w:r>
          </w:p>
        </w:tc>
        <w:tc>
          <w:tcPr>
            <w:tcW w:w="236" w:type="dxa"/>
          </w:tcPr>
          <w:p w14:paraId="69336367" w14:textId="77777777" w:rsidR="00D63A39" w:rsidRPr="00396BC1" w:rsidRDefault="00D63A39" w:rsidP="00D63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737953A9" w14:textId="0DFDACF0" w:rsidR="00D63A39" w:rsidRPr="00C34108" w:rsidRDefault="00D51D7F" w:rsidP="00D63A3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  <w:cs/>
              </w:rPr>
            </w:pPr>
            <w:r w:rsidRPr="00D51D7F">
              <w:rPr>
                <w:rFonts w:ascii="Angsana New" w:hAnsi="Angsana New"/>
                <w:sz w:val="30"/>
                <w:szCs w:val="30"/>
              </w:rPr>
              <w:t>36</w:t>
            </w:r>
            <w:r w:rsidR="00D63A39" w:rsidRPr="00396BC1">
              <w:rPr>
                <w:rFonts w:ascii="Angsana New" w:hAnsi="Angsana New"/>
                <w:sz w:val="30"/>
                <w:szCs w:val="30"/>
              </w:rPr>
              <w:t>,</w:t>
            </w:r>
            <w:r w:rsidRPr="00D51D7F">
              <w:rPr>
                <w:rFonts w:ascii="Angsana New" w:hAnsi="Angsana New"/>
                <w:sz w:val="30"/>
                <w:szCs w:val="30"/>
              </w:rPr>
              <w:t>000</w:t>
            </w:r>
          </w:p>
        </w:tc>
      </w:tr>
      <w:tr w:rsidR="00D63A39" w:rsidRPr="00396BC1" w14:paraId="5BDBCE51" w14:textId="77777777" w:rsidTr="00FB281C">
        <w:tc>
          <w:tcPr>
            <w:tcW w:w="2610" w:type="dxa"/>
          </w:tcPr>
          <w:p w14:paraId="58212C20" w14:textId="799789A4" w:rsidR="00D63A39" w:rsidRPr="00396BC1" w:rsidRDefault="00D63A39" w:rsidP="00D63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96BC1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เงินปันผลระหว่างกาลปี </w:t>
            </w:r>
            <w:r w:rsidR="00D51D7F" w:rsidRPr="00D51D7F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980" w:type="dxa"/>
          </w:tcPr>
          <w:p w14:paraId="0BA6A49D" w14:textId="184A5EDC" w:rsidR="00D63A39" w:rsidRPr="00396BC1" w:rsidRDefault="00D51D7F" w:rsidP="00D63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51D7F">
              <w:rPr>
                <w:rFonts w:ascii="Angsana New" w:hAnsi="Angsana New"/>
                <w:sz w:val="30"/>
                <w:szCs w:val="30"/>
              </w:rPr>
              <w:t>20</w:t>
            </w:r>
            <w:r w:rsidR="00D63A39" w:rsidRPr="00396BC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63A39" w:rsidRPr="00396BC1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D51D7F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800" w:type="dxa"/>
          </w:tcPr>
          <w:p w14:paraId="1305DE79" w14:textId="244D0F68" w:rsidR="00D63A39" w:rsidRPr="00C34108" w:rsidRDefault="00D63A39" w:rsidP="00D63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96BC1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="00D51D7F" w:rsidRPr="00D51D7F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278" w:type="dxa"/>
          </w:tcPr>
          <w:p w14:paraId="63348DB7" w14:textId="34EB7147" w:rsidR="00D63A39" w:rsidRPr="00C34108" w:rsidRDefault="00D51D7F" w:rsidP="00D63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51D7F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36" w:type="dxa"/>
          </w:tcPr>
          <w:p w14:paraId="722D8370" w14:textId="77777777" w:rsidR="00D63A39" w:rsidRPr="00396BC1" w:rsidRDefault="00D63A39" w:rsidP="00D63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57185759" w14:textId="56FD8580" w:rsidR="00D63A39" w:rsidRPr="00C34108" w:rsidRDefault="00D51D7F" w:rsidP="00D63A3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  <w:cs/>
              </w:rPr>
            </w:pPr>
            <w:r w:rsidRPr="00D51D7F">
              <w:rPr>
                <w:rFonts w:ascii="Angsana New" w:hAnsi="Angsana New"/>
                <w:sz w:val="30"/>
                <w:szCs w:val="30"/>
              </w:rPr>
              <w:t>3</w:t>
            </w:r>
            <w:r w:rsidR="00D63A39" w:rsidRPr="00396BC1">
              <w:rPr>
                <w:rFonts w:ascii="Angsana New" w:hAnsi="Angsana New"/>
                <w:sz w:val="30"/>
                <w:szCs w:val="30"/>
              </w:rPr>
              <w:t>,</w:t>
            </w:r>
            <w:r w:rsidRPr="00D51D7F">
              <w:rPr>
                <w:rFonts w:ascii="Angsana New" w:hAnsi="Angsana New"/>
                <w:sz w:val="30"/>
                <w:szCs w:val="30"/>
              </w:rPr>
              <w:t>600</w:t>
            </w:r>
          </w:p>
        </w:tc>
      </w:tr>
      <w:tr w:rsidR="00D63A39" w:rsidRPr="00396BC1" w14:paraId="502E834D" w14:textId="77777777" w:rsidTr="00385FDF">
        <w:tc>
          <w:tcPr>
            <w:tcW w:w="2610" w:type="dxa"/>
          </w:tcPr>
          <w:p w14:paraId="722AEDBE" w14:textId="5CBCB4C9" w:rsidR="00D63A39" w:rsidRPr="00396BC1" w:rsidRDefault="00D63A39" w:rsidP="00D63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เงินปันผลระหว่างกาลปี </w:t>
            </w:r>
            <w:r w:rsidR="00D51D7F" w:rsidRPr="00D51D7F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980" w:type="dxa"/>
          </w:tcPr>
          <w:p w14:paraId="73EF8496" w14:textId="4C7B3DFC" w:rsidR="00D63A39" w:rsidRPr="00396BC1" w:rsidRDefault="00D51D7F" w:rsidP="00D63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1D7F">
              <w:rPr>
                <w:rFonts w:ascii="Angsana New" w:hAnsi="Angsana New"/>
                <w:sz w:val="30"/>
                <w:szCs w:val="30"/>
              </w:rPr>
              <w:t>20</w:t>
            </w:r>
            <w:r w:rsidR="00D63A39" w:rsidRPr="00396BC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63A39" w:rsidRPr="00396BC1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D51D7F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800" w:type="dxa"/>
          </w:tcPr>
          <w:p w14:paraId="46BE645B" w14:textId="3ECF4A3E" w:rsidR="00D63A39" w:rsidRPr="00C34108" w:rsidRDefault="00D63A39" w:rsidP="00D63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96BC1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="00D51D7F" w:rsidRPr="00D51D7F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278" w:type="dxa"/>
          </w:tcPr>
          <w:p w14:paraId="111CC643" w14:textId="56490E67" w:rsidR="00D63A39" w:rsidRPr="00C34108" w:rsidRDefault="00D51D7F" w:rsidP="00D63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51D7F">
              <w:rPr>
                <w:rFonts w:ascii="Angsana New" w:hAnsi="Angsana New"/>
                <w:sz w:val="30"/>
                <w:szCs w:val="30"/>
              </w:rPr>
              <w:t>24</w:t>
            </w:r>
          </w:p>
        </w:tc>
        <w:tc>
          <w:tcPr>
            <w:tcW w:w="236" w:type="dxa"/>
          </w:tcPr>
          <w:p w14:paraId="17EEAB98" w14:textId="77777777" w:rsidR="00D63A39" w:rsidRPr="00396BC1" w:rsidRDefault="00D63A39" w:rsidP="00D63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3A39A2FC" w14:textId="49432D97" w:rsidR="00D63A39" w:rsidRPr="00C34108" w:rsidRDefault="00D51D7F" w:rsidP="00D63A3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  <w:cs/>
              </w:rPr>
            </w:pPr>
            <w:r w:rsidRPr="00D51D7F">
              <w:rPr>
                <w:rFonts w:ascii="Angsana New" w:hAnsi="Angsana New"/>
                <w:sz w:val="30"/>
                <w:szCs w:val="30"/>
              </w:rPr>
              <w:t>4</w:t>
            </w:r>
            <w:r w:rsidR="00D63A39" w:rsidRPr="00396BC1">
              <w:rPr>
                <w:rFonts w:ascii="Angsana New" w:hAnsi="Angsana New"/>
                <w:sz w:val="30"/>
                <w:szCs w:val="30"/>
              </w:rPr>
              <w:t>,</w:t>
            </w:r>
            <w:r w:rsidRPr="00D51D7F">
              <w:rPr>
                <w:rFonts w:ascii="Angsana New" w:hAnsi="Angsana New"/>
                <w:sz w:val="30"/>
                <w:szCs w:val="30"/>
              </w:rPr>
              <w:t>800</w:t>
            </w:r>
          </w:p>
        </w:tc>
      </w:tr>
    </w:tbl>
    <w:p w14:paraId="125D269C" w14:textId="05F02D0E" w:rsidR="00ED1A8C" w:rsidRPr="00396BC1" w:rsidRDefault="00ED1A8C" w:rsidP="00ED1A8C">
      <w:r w:rsidRPr="00396BC1">
        <w:br w:type="page"/>
      </w:r>
    </w:p>
    <w:p w14:paraId="424E5C87" w14:textId="69FD2A94" w:rsidR="00BF405E" w:rsidRPr="00396BC1" w:rsidRDefault="00ED1A8C" w:rsidP="00BF405E">
      <w:pPr>
        <w:pStyle w:val="Heading2"/>
        <w:tabs>
          <w:tab w:val="clear" w:pos="340"/>
        </w:tabs>
        <w:ind w:left="540" w:hanging="540"/>
        <w:rPr>
          <w:i/>
          <w:iCs/>
        </w:rPr>
      </w:pPr>
      <w:r w:rsidRPr="00396BC1">
        <w:rPr>
          <w:cs/>
        </w:rPr>
        <w:t>เครื่องมือทางการเงิน</w:t>
      </w:r>
    </w:p>
    <w:p w14:paraId="53408647" w14:textId="77777777" w:rsidR="00BF405E" w:rsidRPr="00396BC1" w:rsidRDefault="00BF405E" w:rsidP="00FC70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D6C2676" w14:textId="77777777" w:rsidR="0041081B" w:rsidRPr="00396BC1" w:rsidRDefault="0041081B" w:rsidP="00FE6DCA">
      <w:pPr>
        <w:pStyle w:val="ListParagraph"/>
        <w:numPr>
          <w:ilvl w:val="1"/>
          <w:numId w:val="22"/>
        </w:numPr>
        <w:tabs>
          <w:tab w:val="clear" w:pos="1022"/>
        </w:tabs>
        <w:spacing w:line="240" w:lineRule="atLeast"/>
        <w:ind w:left="540"/>
        <w:contextualSpacing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396BC1">
        <w:rPr>
          <w:rFonts w:asciiTheme="majorBidi" w:hAnsiTheme="majorBidi" w:cstheme="majorBidi"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396BC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6F447FE3" w14:textId="18011039" w:rsidR="009805E5" w:rsidRPr="00396BC1" w:rsidRDefault="001435A4" w:rsidP="009805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396BC1">
        <w:rPr>
          <w:rFonts w:asciiTheme="majorBidi" w:hAnsi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ตารางดังต่อไปนี้แสดงมูลค่าตามบัญชีและมูลค่ายุติธรรมของหนี้สินทางการเงิน รวมถึงลำดับชั้นมูลค่ายุติธรรมสำหรับเครื่องมือทางการเงิน แต่ไม่รวมถึงการแสดงข้อมูลมูลค่ายุติธรรมสำหรับ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7BD80CD5" w14:textId="77777777" w:rsidR="001435A4" w:rsidRPr="00396BC1" w:rsidRDefault="001435A4" w:rsidP="009805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760"/>
        <w:gridCol w:w="1710"/>
        <w:gridCol w:w="236"/>
        <w:gridCol w:w="1564"/>
      </w:tblGrid>
      <w:tr w:rsidR="009805E5" w:rsidRPr="00396BC1" w14:paraId="3037DDE9" w14:textId="77777777" w:rsidTr="00C81BAE">
        <w:trPr>
          <w:trHeight w:val="261"/>
          <w:tblHeader/>
        </w:trPr>
        <w:tc>
          <w:tcPr>
            <w:tcW w:w="5760" w:type="dxa"/>
            <w:vAlign w:val="bottom"/>
          </w:tcPr>
          <w:p w14:paraId="00655E5D" w14:textId="77777777" w:rsidR="009805E5" w:rsidRPr="00396BC1" w:rsidRDefault="009805E5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510" w:type="dxa"/>
            <w:gridSpan w:val="3"/>
            <w:hideMark/>
          </w:tcPr>
          <w:p w14:paraId="4BE1CB0F" w14:textId="77777777" w:rsidR="009805E5" w:rsidRPr="00396BC1" w:rsidRDefault="009805E5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9805E5" w:rsidRPr="00396BC1" w14:paraId="7EC8AA57" w14:textId="77777777" w:rsidTr="00C81BAE">
        <w:trPr>
          <w:trHeight w:val="261"/>
          <w:tblHeader/>
        </w:trPr>
        <w:tc>
          <w:tcPr>
            <w:tcW w:w="5760" w:type="dxa"/>
            <w:vAlign w:val="bottom"/>
          </w:tcPr>
          <w:p w14:paraId="6A49053D" w14:textId="77777777" w:rsidR="009805E5" w:rsidRPr="00396BC1" w:rsidRDefault="009805E5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  <w:hideMark/>
          </w:tcPr>
          <w:p w14:paraId="0E5AEDF3" w14:textId="77777777" w:rsidR="009805E5" w:rsidRPr="00396BC1" w:rsidRDefault="009805E5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51672F42" w14:textId="77777777" w:rsidR="009805E5" w:rsidRPr="00396BC1" w:rsidRDefault="009805E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564" w:type="dxa"/>
            <w:vAlign w:val="bottom"/>
            <w:hideMark/>
          </w:tcPr>
          <w:p w14:paraId="7E8CE8B7" w14:textId="77777777" w:rsidR="009805E5" w:rsidRPr="00396BC1" w:rsidRDefault="009805E5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9805E5" w:rsidRPr="00396BC1" w14:paraId="6251A3CD" w14:textId="77777777" w:rsidTr="00C81BAE">
        <w:trPr>
          <w:trHeight w:val="261"/>
          <w:tblHeader/>
        </w:trPr>
        <w:tc>
          <w:tcPr>
            <w:tcW w:w="5760" w:type="dxa"/>
          </w:tcPr>
          <w:p w14:paraId="733BC12A" w14:textId="77777777" w:rsidR="009805E5" w:rsidRPr="00396BC1" w:rsidRDefault="009805E5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  <w:p w14:paraId="566E684F" w14:textId="77777777" w:rsidR="009805E5" w:rsidRPr="00396BC1" w:rsidRDefault="009805E5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64A488DF" w14:textId="540DF0BE" w:rsidR="009805E5" w:rsidRPr="00396BC1" w:rsidRDefault="009805E5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  <w:hideMark/>
          </w:tcPr>
          <w:p w14:paraId="1723BB9D" w14:textId="77777777" w:rsidR="009805E5" w:rsidRPr="00396BC1" w:rsidRDefault="009805E5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เครื่องมือทางการเงินที่วัดมูลค่าด้วยราคาทุนตัดจำหน่าย </w:t>
            </w:r>
          </w:p>
        </w:tc>
        <w:tc>
          <w:tcPr>
            <w:tcW w:w="236" w:type="dxa"/>
          </w:tcPr>
          <w:p w14:paraId="50E13F64" w14:textId="77777777" w:rsidR="009805E5" w:rsidRPr="00396BC1" w:rsidRDefault="009805E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64" w:type="dxa"/>
            <w:vAlign w:val="bottom"/>
            <w:hideMark/>
          </w:tcPr>
          <w:p w14:paraId="6C49B27F" w14:textId="69210C8D" w:rsidR="009805E5" w:rsidRPr="00396BC1" w:rsidRDefault="009805E5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="00D51D7F" w:rsidRPr="00D51D7F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9805E5" w:rsidRPr="00396BC1" w14:paraId="154051DB" w14:textId="77777777" w:rsidTr="00C81BAE">
        <w:trPr>
          <w:trHeight w:val="261"/>
          <w:tblHeader/>
        </w:trPr>
        <w:tc>
          <w:tcPr>
            <w:tcW w:w="5760" w:type="dxa"/>
          </w:tcPr>
          <w:p w14:paraId="7105DE70" w14:textId="22D83381" w:rsidR="009805E5" w:rsidRPr="00396BC1" w:rsidRDefault="009805E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510" w:type="dxa"/>
            <w:gridSpan w:val="3"/>
            <w:hideMark/>
          </w:tcPr>
          <w:p w14:paraId="09336F45" w14:textId="77777777" w:rsidR="009805E5" w:rsidRPr="00396BC1" w:rsidRDefault="009805E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96BC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C81BAE" w:rsidRPr="00396BC1" w14:paraId="080E994A" w14:textId="77777777" w:rsidTr="00C81BAE">
        <w:trPr>
          <w:trHeight w:val="261"/>
        </w:trPr>
        <w:tc>
          <w:tcPr>
            <w:tcW w:w="5760" w:type="dxa"/>
          </w:tcPr>
          <w:p w14:paraId="18ED40BC" w14:textId="6C38042B" w:rsidR="00C81BAE" w:rsidRPr="00396BC1" w:rsidRDefault="001435A4" w:rsidP="00C81BAE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D51D7F" w:rsidRPr="00D51D7F">
              <w:rPr>
                <w:rFonts w:ascii="Angsana New" w:hAnsi="Angsana New"/>
                <w:b/>
                <w:i/>
                <w:sz w:val="30"/>
                <w:szCs w:val="30"/>
              </w:rPr>
              <w:t>31</w:t>
            </w:r>
            <w:r w:rsidRPr="00396B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96B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D51D7F" w:rsidRPr="00D51D7F">
              <w:rPr>
                <w:rFonts w:ascii="Angsana New" w:hAnsi="Angsana New"/>
                <w:b/>
                <w:i/>
                <w:sz w:val="30"/>
                <w:szCs w:val="30"/>
              </w:rPr>
              <w:t>2568</w:t>
            </w:r>
          </w:p>
        </w:tc>
        <w:tc>
          <w:tcPr>
            <w:tcW w:w="3510" w:type="dxa"/>
            <w:gridSpan w:val="3"/>
          </w:tcPr>
          <w:p w14:paraId="60D9368D" w14:textId="77777777" w:rsidR="00C81BAE" w:rsidRPr="00396BC1" w:rsidRDefault="00C81BAE" w:rsidP="00C81BA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C81BAE" w:rsidRPr="00396BC1" w14:paraId="0382DE6E" w14:textId="77777777" w:rsidTr="00C81BAE">
        <w:trPr>
          <w:trHeight w:val="261"/>
        </w:trPr>
        <w:tc>
          <w:tcPr>
            <w:tcW w:w="5760" w:type="dxa"/>
            <w:hideMark/>
          </w:tcPr>
          <w:p w14:paraId="56EB6035" w14:textId="77777777" w:rsidR="00C81BAE" w:rsidRPr="00396BC1" w:rsidRDefault="00C81BAE" w:rsidP="00C81BA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396B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1710" w:type="dxa"/>
            <w:vAlign w:val="bottom"/>
          </w:tcPr>
          <w:p w14:paraId="1ED6AF4B" w14:textId="77777777" w:rsidR="00C81BAE" w:rsidRPr="00396BC1" w:rsidRDefault="00C81BAE" w:rsidP="00C81BA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2D0F8226" w14:textId="77777777" w:rsidR="00C81BAE" w:rsidRPr="00396BC1" w:rsidRDefault="00C81BAE" w:rsidP="00C81BAE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4" w:type="dxa"/>
            <w:vAlign w:val="bottom"/>
          </w:tcPr>
          <w:p w14:paraId="4700C498" w14:textId="77777777" w:rsidR="00C81BAE" w:rsidRPr="00396BC1" w:rsidRDefault="00C81BAE" w:rsidP="00C81BAE">
            <w:pPr>
              <w:pStyle w:val="acctfourfigures"/>
              <w:tabs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81BAE" w:rsidRPr="00396BC1" w14:paraId="2B12E333" w14:textId="77777777" w:rsidTr="00C81BAE">
        <w:trPr>
          <w:trHeight w:val="261"/>
        </w:trPr>
        <w:tc>
          <w:tcPr>
            <w:tcW w:w="5760" w:type="dxa"/>
            <w:hideMark/>
          </w:tcPr>
          <w:p w14:paraId="4E9BC1F4" w14:textId="77777777" w:rsidR="00C81BAE" w:rsidRPr="00396BC1" w:rsidRDefault="00C81BAE" w:rsidP="00C81BAE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83060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1710" w:type="dxa"/>
            <w:vAlign w:val="bottom"/>
          </w:tcPr>
          <w:p w14:paraId="486C9CFC" w14:textId="1B92F0E6" w:rsidR="00C81BAE" w:rsidRPr="00F84375" w:rsidRDefault="00D51D7F" w:rsidP="00C81BAE">
            <w:pPr>
              <w:pStyle w:val="acctfourfigures"/>
              <w:tabs>
                <w:tab w:val="clear" w:pos="765"/>
                <w:tab w:val="decimal" w:pos="124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181</w:t>
            </w:r>
            <w:r w:rsidR="00F8437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359</w:t>
            </w:r>
          </w:p>
        </w:tc>
        <w:tc>
          <w:tcPr>
            <w:tcW w:w="236" w:type="dxa"/>
            <w:vAlign w:val="bottom"/>
          </w:tcPr>
          <w:p w14:paraId="09CF463E" w14:textId="77777777" w:rsidR="00C81BAE" w:rsidRPr="00396BC1" w:rsidRDefault="00C81BAE" w:rsidP="00C81BAE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4" w:type="dxa"/>
            <w:vAlign w:val="bottom"/>
          </w:tcPr>
          <w:p w14:paraId="6FC67211" w14:textId="278FD6BC" w:rsidR="00C81BAE" w:rsidRPr="00396BC1" w:rsidRDefault="00D51D7F" w:rsidP="00C81BAE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180</w:t>
            </w:r>
            <w:r w:rsidR="00C57CF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574</w:t>
            </w:r>
          </w:p>
        </w:tc>
      </w:tr>
      <w:tr w:rsidR="005B3CD2" w:rsidRPr="00396BC1" w14:paraId="016F44E8" w14:textId="77777777">
        <w:trPr>
          <w:trHeight w:val="261"/>
        </w:trPr>
        <w:tc>
          <w:tcPr>
            <w:tcW w:w="5760" w:type="dxa"/>
          </w:tcPr>
          <w:p w14:paraId="2852E24C" w14:textId="77777777" w:rsidR="005B3CD2" w:rsidRPr="0030671B" w:rsidRDefault="005B3CD2">
            <w:pPr>
              <w:ind w:left="-14" w:right="-90"/>
              <w:rPr>
                <w:rFonts w:ascii="Angsana New" w:hAnsi="Angsana New"/>
                <w:bCs/>
                <w:i/>
                <w:sz w:val="30"/>
                <w:szCs w:val="30"/>
              </w:rPr>
            </w:pPr>
          </w:p>
        </w:tc>
        <w:tc>
          <w:tcPr>
            <w:tcW w:w="3510" w:type="dxa"/>
            <w:gridSpan w:val="3"/>
          </w:tcPr>
          <w:p w14:paraId="0EC046F8" w14:textId="77777777" w:rsidR="005B3CD2" w:rsidRPr="00396BC1" w:rsidRDefault="005B3CD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5B3CD2" w:rsidRPr="00396BC1" w14:paraId="55CB71CA" w14:textId="77777777">
        <w:trPr>
          <w:trHeight w:val="261"/>
        </w:trPr>
        <w:tc>
          <w:tcPr>
            <w:tcW w:w="5760" w:type="dxa"/>
          </w:tcPr>
          <w:p w14:paraId="7D628051" w14:textId="14DFDE73" w:rsidR="005B3CD2" w:rsidRPr="00396BC1" w:rsidRDefault="001435A4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D51D7F" w:rsidRPr="00D51D7F">
              <w:rPr>
                <w:rFonts w:ascii="Angsana New" w:hAnsi="Angsana New"/>
                <w:b/>
                <w:i/>
                <w:sz w:val="30"/>
                <w:szCs w:val="30"/>
              </w:rPr>
              <w:t>31</w:t>
            </w:r>
            <w:r w:rsidRPr="00396B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96B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D51D7F" w:rsidRPr="00D51D7F">
              <w:rPr>
                <w:rFonts w:ascii="Angsana New" w:hAnsi="Angsana New"/>
                <w:b/>
                <w:i/>
                <w:sz w:val="30"/>
                <w:szCs w:val="30"/>
              </w:rPr>
              <w:t>2567</w:t>
            </w:r>
          </w:p>
        </w:tc>
        <w:tc>
          <w:tcPr>
            <w:tcW w:w="3510" w:type="dxa"/>
            <w:gridSpan w:val="3"/>
          </w:tcPr>
          <w:p w14:paraId="46E18C2D" w14:textId="77777777" w:rsidR="005B3CD2" w:rsidRPr="00396BC1" w:rsidRDefault="005B3CD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5B3CD2" w:rsidRPr="00396BC1" w14:paraId="3E27D254" w14:textId="77777777">
        <w:trPr>
          <w:trHeight w:val="261"/>
        </w:trPr>
        <w:tc>
          <w:tcPr>
            <w:tcW w:w="5760" w:type="dxa"/>
            <w:hideMark/>
          </w:tcPr>
          <w:p w14:paraId="78D92B3F" w14:textId="77777777" w:rsidR="005B3CD2" w:rsidRPr="00396BC1" w:rsidRDefault="005B3CD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396B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1710" w:type="dxa"/>
            <w:vAlign w:val="bottom"/>
          </w:tcPr>
          <w:p w14:paraId="3E5CFA0F" w14:textId="77777777" w:rsidR="005B3CD2" w:rsidRPr="00396BC1" w:rsidRDefault="005B3CD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0FF1FA21" w14:textId="77777777" w:rsidR="005B3CD2" w:rsidRPr="00396BC1" w:rsidRDefault="005B3CD2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4" w:type="dxa"/>
            <w:vAlign w:val="bottom"/>
          </w:tcPr>
          <w:p w14:paraId="51156DF3" w14:textId="77777777" w:rsidR="005B3CD2" w:rsidRPr="00396BC1" w:rsidRDefault="005B3CD2">
            <w:pPr>
              <w:pStyle w:val="acctfourfigures"/>
              <w:tabs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34108" w:rsidRPr="00396BC1" w14:paraId="5D840F53" w14:textId="77777777">
        <w:trPr>
          <w:trHeight w:val="261"/>
        </w:trPr>
        <w:tc>
          <w:tcPr>
            <w:tcW w:w="5760" w:type="dxa"/>
            <w:hideMark/>
          </w:tcPr>
          <w:p w14:paraId="18BCAC32" w14:textId="77777777" w:rsidR="00C34108" w:rsidRPr="00396BC1" w:rsidRDefault="00C34108" w:rsidP="00C34108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1710" w:type="dxa"/>
            <w:vAlign w:val="bottom"/>
          </w:tcPr>
          <w:p w14:paraId="1926BF2D" w14:textId="6F563AE6" w:rsidR="00C34108" w:rsidRPr="00396BC1" w:rsidRDefault="00D51D7F" w:rsidP="00C34108">
            <w:pPr>
              <w:pStyle w:val="acctfourfigures"/>
              <w:tabs>
                <w:tab w:val="clear" w:pos="765"/>
                <w:tab w:val="decimal" w:pos="124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106</w:t>
            </w:r>
            <w:r w:rsidR="00C34108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236</w:t>
            </w:r>
          </w:p>
        </w:tc>
        <w:tc>
          <w:tcPr>
            <w:tcW w:w="236" w:type="dxa"/>
            <w:vAlign w:val="bottom"/>
          </w:tcPr>
          <w:p w14:paraId="7E80DFFC" w14:textId="77777777" w:rsidR="00C34108" w:rsidRPr="00396BC1" w:rsidRDefault="00C34108" w:rsidP="00C34108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4" w:type="dxa"/>
            <w:vAlign w:val="bottom"/>
          </w:tcPr>
          <w:p w14:paraId="311DC10E" w14:textId="78BC3C0D" w:rsidR="00C34108" w:rsidRPr="00396BC1" w:rsidRDefault="00D51D7F" w:rsidP="00C34108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104</w:t>
            </w:r>
            <w:r w:rsidR="00C34108" w:rsidRPr="00396BC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870</w:t>
            </w:r>
          </w:p>
        </w:tc>
      </w:tr>
    </w:tbl>
    <w:p w14:paraId="38160D3F" w14:textId="4106FA23" w:rsidR="005B3CD2" w:rsidRPr="0030671B" w:rsidRDefault="005B3CD2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759"/>
        <w:gridCol w:w="1710"/>
        <w:gridCol w:w="236"/>
        <w:gridCol w:w="1565"/>
      </w:tblGrid>
      <w:tr w:rsidR="009805E5" w:rsidRPr="00396BC1" w14:paraId="71442289" w14:textId="77777777" w:rsidTr="00F94A93">
        <w:trPr>
          <w:trHeight w:val="261"/>
          <w:tblHeader/>
        </w:trPr>
        <w:tc>
          <w:tcPr>
            <w:tcW w:w="5759" w:type="dxa"/>
            <w:vAlign w:val="bottom"/>
          </w:tcPr>
          <w:p w14:paraId="749731D9" w14:textId="348AB7EE" w:rsidR="009805E5" w:rsidRPr="00396BC1" w:rsidRDefault="009805E5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511" w:type="dxa"/>
            <w:gridSpan w:val="3"/>
            <w:hideMark/>
          </w:tcPr>
          <w:p w14:paraId="676037A8" w14:textId="77777777" w:rsidR="009805E5" w:rsidRPr="00396BC1" w:rsidRDefault="009805E5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9805E5" w:rsidRPr="00396BC1" w14:paraId="64060811" w14:textId="77777777" w:rsidTr="00F94A93">
        <w:trPr>
          <w:trHeight w:val="261"/>
          <w:tblHeader/>
        </w:trPr>
        <w:tc>
          <w:tcPr>
            <w:tcW w:w="5759" w:type="dxa"/>
            <w:vAlign w:val="bottom"/>
          </w:tcPr>
          <w:p w14:paraId="5DEDE14C" w14:textId="77777777" w:rsidR="009805E5" w:rsidRPr="00396BC1" w:rsidRDefault="009805E5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  <w:hideMark/>
          </w:tcPr>
          <w:p w14:paraId="09E90072" w14:textId="77777777" w:rsidR="009805E5" w:rsidRPr="00396BC1" w:rsidRDefault="009805E5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4AC2D51A" w14:textId="77777777" w:rsidR="009805E5" w:rsidRPr="00396BC1" w:rsidRDefault="009805E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565" w:type="dxa"/>
            <w:vAlign w:val="bottom"/>
            <w:hideMark/>
          </w:tcPr>
          <w:p w14:paraId="2F762F6C" w14:textId="77777777" w:rsidR="009805E5" w:rsidRPr="00396BC1" w:rsidRDefault="009805E5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9805E5" w:rsidRPr="00396BC1" w14:paraId="3C40FD7F" w14:textId="77777777" w:rsidTr="00F94A93">
        <w:trPr>
          <w:trHeight w:val="261"/>
          <w:tblHeader/>
        </w:trPr>
        <w:tc>
          <w:tcPr>
            <w:tcW w:w="5759" w:type="dxa"/>
          </w:tcPr>
          <w:p w14:paraId="5670591A" w14:textId="77777777" w:rsidR="009805E5" w:rsidRPr="00396BC1" w:rsidRDefault="009805E5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  <w:p w14:paraId="2F172DFC" w14:textId="77777777" w:rsidR="009805E5" w:rsidRPr="00396BC1" w:rsidRDefault="009805E5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274BF9D6" w14:textId="066FAFA6" w:rsidR="009805E5" w:rsidRPr="00396BC1" w:rsidRDefault="009805E5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  <w:hideMark/>
          </w:tcPr>
          <w:p w14:paraId="28BC3FB0" w14:textId="77777777" w:rsidR="009805E5" w:rsidRPr="00396BC1" w:rsidRDefault="009805E5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เครื่องมือทางการเงินที่วัดมูลค่าด้วยราคาทุนตัดจำหน่าย </w:t>
            </w:r>
          </w:p>
        </w:tc>
        <w:tc>
          <w:tcPr>
            <w:tcW w:w="236" w:type="dxa"/>
          </w:tcPr>
          <w:p w14:paraId="58E41E93" w14:textId="77777777" w:rsidR="009805E5" w:rsidRPr="00396BC1" w:rsidRDefault="009805E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65" w:type="dxa"/>
            <w:vAlign w:val="bottom"/>
            <w:hideMark/>
          </w:tcPr>
          <w:p w14:paraId="4275CCDC" w14:textId="14C3FCE1" w:rsidR="009805E5" w:rsidRPr="00396BC1" w:rsidRDefault="009805E5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="00D51D7F" w:rsidRPr="00D51D7F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</w:tr>
      <w:tr w:rsidR="009805E5" w:rsidRPr="00396BC1" w14:paraId="0D8502FE" w14:textId="77777777" w:rsidTr="00F94A93">
        <w:trPr>
          <w:trHeight w:val="261"/>
          <w:tblHeader/>
        </w:trPr>
        <w:tc>
          <w:tcPr>
            <w:tcW w:w="5759" w:type="dxa"/>
          </w:tcPr>
          <w:p w14:paraId="2449C85B" w14:textId="3FBB8F60" w:rsidR="009805E5" w:rsidRPr="00396BC1" w:rsidRDefault="009805E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511" w:type="dxa"/>
            <w:gridSpan w:val="3"/>
            <w:hideMark/>
          </w:tcPr>
          <w:p w14:paraId="3D980F05" w14:textId="77777777" w:rsidR="009805E5" w:rsidRPr="00396BC1" w:rsidRDefault="009805E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96BC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C81BAE" w:rsidRPr="00396BC1" w14:paraId="0DC0BC2B" w14:textId="77777777" w:rsidTr="001F6880">
        <w:trPr>
          <w:trHeight w:val="261"/>
        </w:trPr>
        <w:tc>
          <w:tcPr>
            <w:tcW w:w="5759" w:type="dxa"/>
          </w:tcPr>
          <w:p w14:paraId="3BE4F7A8" w14:textId="2D991354" w:rsidR="00C81BAE" w:rsidRPr="00396BC1" w:rsidRDefault="001435A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396B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D51D7F" w:rsidRPr="00D51D7F">
              <w:rPr>
                <w:rFonts w:ascii="Angsana New" w:hAnsi="Angsana New"/>
                <w:b/>
                <w:i/>
                <w:sz w:val="30"/>
                <w:szCs w:val="30"/>
              </w:rPr>
              <w:t>31</w:t>
            </w:r>
            <w:r w:rsidRPr="00396B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96B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D51D7F" w:rsidRPr="00D51D7F">
              <w:rPr>
                <w:rFonts w:ascii="Angsana New" w:hAnsi="Angsana New"/>
                <w:b/>
                <w:i/>
                <w:sz w:val="30"/>
                <w:szCs w:val="30"/>
              </w:rPr>
              <w:t>2568</w:t>
            </w:r>
          </w:p>
        </w:tc>
        <w:tc>
          <w:tcPr>
            <w:tcW w:w="1710" w:type="dxa"/>
            <w:vAlign w:val="bottom"/>
          </w:tcPr>
          <w:p w14:paraId="59FDC77D" w14:textId="77777777" w:rsidR="00C81BAE" w:rsidRPr="00396BC1" w:rsidRDefault="00C81BA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77DAEFFB" w14:textId="77777777" w:rsidR="00C81BAE" w:rsidRPr="00396BC1" w:rsidRDefault="00C81BAE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5" w:type="dxa"/>
            <w:vAlign w:val="bottom"/>
          </w:tcPr>
          <w:p w14:paraId="25356DC4" w14:textId="77777777" w:rsidR="00C81BAE" w:rsidRPr="00396BC1" w:rsidRDefault="00C81BAE">
            <w:pPr>
              <w:pStyle w:val="acctfourfigures"/>
              <w:tabs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805E5" w:rsidRPr="00396BC1" w14:paraId="5D7C559B" w14:textId="77777777" w:rsidTr="001F6880">
        <w:trPr>
          <w:trHeight w:val="261"/>
        </w:trPr>
        <w:tc>
          <w:tcPr>
            <w:tcW w:w="5759" w:type="dxa"/>
            <w:hideMark/>
          </w:tcPr>
          <w:p w14:paraId="42D08B63" w14:textId="77777777" w:rsidR="009805E5" w:rsidRPr="00396BC1" w:rsidRDefault="009805E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396B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1710" w:type="dxa"/>
            <w:vAlign w:val="bottom"/>
          </w:tcPr>
          <w:p w14:paraId="558028E2" w14:textId="77777777" w:rsidR="009805E5" w:rsidRPr="00396BC1" w:rsidRDefault="009805E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30AD50BA" w14:textId="77777777" w:rsidR="009805E5" w:rsidRPr="00396BC1" w:rsidRDefault="009805E5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5" w:type="dxa"/>
            <w:vAlign w:val="bottom"/>
          </w:tcPr>
          <w:p w14:paraId="03FEB542" w14:textId="77777777" w:rsidR="009805E5" w:rsidRPr="00396BC1" w:rsidRDefault="009805E5">
            <w:pPr>
              <w:pStyle w:val="acctfourfigures"/>
              <w:tabs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F6880" w:rsidRPr="00396BC1" w14:paraId="0E1ED9B2" w14:textId="77777777" w:rsidTr="001F6880">
        <w:trPr>
          <w:trHeight w:val="261"/>
        </w:trPr>
        <w:tc>
          <w:tcPr>
            <w:tcW w:w="5759" w:type="dxa"/>
            <w:hideMark/>
          </w:tcPr>
          <w:p w14:paraId="05ECF0BB" w14:textId="77777777" w:rsidR="001F6880" w:rsidRPr="00396BC1" w:rsidRDefault="001F6880" w:rsidP="001F6880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1710" w:type="dxa"/>
            <w:vAlign w:val="bottom"/>
          </w:tcPr>
          <w:p w14:paraId="6DDBEC1B" w14:textId="772FEE09" w:rsidR="001F6880" w:rsidRPr="00396BC1" w:rsidRDefault="00D51D7F" w:rsidP="001F6880">
            <w:pPr>
              <w:pStyle w:val="acctfourfigures"/>
              <w:tabs>
                <w:tab w:val="clear" w:pos="765"/>
                <w:tab w:val="decimal" w:pos="124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</w:t>
            </w:r>
            <w:r w:rsidR="00FD6325" w:rsidRPr="003E353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393</w:t>
            </w:r>
          </w:p>
        </w:tc>
        <w:tc>
          <w:tcPr>
            <w:tcW w:w="236" w:type="dxa"/>
            <w:vAlign w:val="bottom"/>
          </w:tcPr>
          <w:p w14:paraId="28FDAE2A" w14:textId="77777777" w:rsidR="001F6880" w:rsidRPr="00396BC1" w:rsidRDefault="001F6880" w:rsidP="001F6880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5" w:type="dxa"/>
            <w:vAlign w:val="bottom"/>
          </w:tcPr>
          <w:p w14:paraId="270F3988" w14:textId="509CB454" w:rsidR="001F6880" w:rsidRPr="00396BC1" w:rsidRDefault="00D51D7F" w:rsidP="001F6880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</w:t>
            </w:r>
            <w:r w:rsidR="00FF295C" w:rsidRPr="003E353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393</w:t>
            </w:r>
          </w:p>
        </w:tc>
      </w:tr>
      <w:tr w:rsidR="005B3CD2" w:rsidRPr="00396BC1" w14:paraId="7C8B5CDC" w14:textId="77777777">
        <w:trPr>
          <w:trHeight w:val="261"/>
        </w:trPr>
        <w:tc>
          <w:tcPr>
            <w:tcW w:w="5759" w:type="dxa"/>
          </w:tcPr>
          <w:p w14:paraId="4CDA1D50" w14:textId="77777777" w:rsidR="005B3CD2" w:rsidRPr="0030671B" w:rsidRDefault="005B3CD2">
            <w:pPr>
              <w:ind w:left="-14" w:right="-90"/>
              <w:rPr>
                <w:rFonts w:ascii="Angsana New" w:hAnsi="Angsana New"/>
                <w:bCs/>
                <w:i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66A3696A" w14:textId="77777777" w:rsidR="005B3CD2" w:rsidRPr="00396BC1" w:rsidRDefault="005B3CD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2610022B" w14:textId="77777777" w:rsidR="005B3CD2" w:rsidRPr="00396BC1" w:rsidRDefault="005B3CD2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5" w:type="dxa"/>
            <w:vAlign w:val="bottom"/>
          </w:tcPr>
          <w:p w14:paraId="4F2FEC5C" w14:textId="77777777" w:rsidR="005B3CD2" w:rsidRPr="00396BC1" w:rsidRDefault="005B3CD2">
            <w:pPr>
              <w:pStyle w:val="acctfourfigures"/>
              <w:tabs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B3CD2" w:rsidRPr="00396BC1" w14:paraId="58F9BF5A" w14:textId="77777777">
        <w:trPr>
          <w:trHeight w:val="261"/>
        </w:trPr>
        <w:tc>
          <w:tcPr>
            <w:tcW w:w="5759" w:type="dxa"/>
          </w:tcPr>
          <w:p w14:paraId="5D997D9A" w14:textId="0BC98045" w:rsidR="005B3CD2" w:rsidRPr="00396BC1" w:rsidRDefault="001435A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396B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D51D7F" w:rsidRPr="00D51D7F">
              <w:rPr>
                <w:rFonts w:ascii="Angsana New" w:hAnsi="Angsana New"/>
                <w:b/>
                <w:i/>
                <w:sz w:val="30"/>
                <w:szCs w:val="30"/>
              </w:rPr>
              <w:t>31</w:t>
            </w:r>
            <w:r w:rsidRPr="00396B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96B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D51D7F" w:rsidRPr="00D51D7F">
              <w:rPr>
                <w:rFonts w:ascii="Angsana New" w:hAnsi="Angsana New"/>
                <w:b/>
                <w:i/>
                <w:sz w:val="30"/>
                <w:szCs w:val="30"/>
              </w:rPr>
              <w:t>2567</w:t>
            </w:r>
          </w:p>
        </w:tc>
        <w:tc>
          <w:tcPr>
            <w:tcW w:w="1710" w:type="dxa"/>
            <w:vAlign w:val="bottom"/>
          </w:tcPr>
          <w:p w14:paraId="647477FA" w14:textId="77777777" w:rsidR="005B3CD2" w:rsidRPr="00396BC1" w:rsidRDefault="005B3CD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632B9566" w14:textId="77777777" w:rsidR="005B3CD2" w:rsidRPr="00396BC1" w:rsidRDefault="005B3CD2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5" w:type="dxa"/>
            <w:vAlign w:val="bottom"/>
          </w:tcPr>
          <w:p w14:paraId="1A0F5342" w14:textId="77777777" w:rsidR="005B3CD2" w:rsidRPr="00396BC1" w:rsidRDefault="005B3CD2">
            <w:pPr>
              <w:pStyle w:val="acctfourfigures"/>
              <w:tabs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B3CD2" w:rsidRPr="00396BC1" w14:paraId="72398070" w14:textId="77777777">
        <w:trPr>
          <w:trHeight w:val="261"/>
        </w:trPr>
        <w:tc>
          <w:tcPr>
            <w:tcW w:w="5759" w:type="dxa"/>
            <w:hideMark/>
          </w:tcPr>
          <w:p w14:paraId="002EB844" w14:textId="77777777" w:rsidR="005B3CD2" w:rsidRPr="00396BC1" w:rsidRDefault="005B3CD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396B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1710" w:type="dxa"/>
            <w:vAlign w:val="bottom"/>
          </w:tcPr>
          <w:p w14:paraId="1B5FB0A4" w14:textId="77777777" w:rsidR="005B3CD2" w:rsidRPr="00396BC1" w:rsidRDefault="005B3CD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4108564D" w14:textId="77777777" w:rsidR="005B3CD2" w:rsidRPr="00396BC1" w:rsidRDefault="005B3CD2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5" w:type="dxa"/>
            <w:vAlign w:val="bottom"/>
          </w:tcPr>
          <w:p w14:paraId="77E39E36" w14:textId="77777777" w:rsidR="005B3CD2" w:rsidRPr="00396BC1" w:rsidRDefault="005B3CD2">
            <w:pPr>
              <w:pStyle w:val="acctfourfigures"/>
              <w:tabs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34108" w:rsidRPr="00396BC1" w14:paraId="2240CD16" w14:textId="77777777">
        <w:trPr>
          <w:trHeight w:val="261"/>
        </w:trPr>
        <w:tc>
          <w:tcPr>
            <w:tcW w:w="5759" w:type="dxa"/>
            <w:hideMark/>
          </w:tcPr>
          <w:p w14:paraId="23014E96" w14:textId="77777777" w:rsidR="00C34108" w:rsidRPr="00396BC1" w:rsidRDefault="00C34108" w:rsidP="00C34108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1710" w:type="dxa"/>
            <w:vAlign w:val="bottom"/>
          </w:tcPr>
          <w:p w14:paraId="04309AC0" w14:textId="36013D50" w:rsidR="00C34108" w:rsidRPr="00396BC1" w:rsidRDefault="00D51D7F" w:rsidP="00C34108">
            <w:pPr>
              <w:pStyle w:val="acctfourfigures"/>
              <w:tabs>
                <w:tab w:val="clear" w:pos="765"/>
                <w:tab w:val="decimal" w:pos="124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</w:t>
            </w:r>
            <w:r w:rsidR="00C34108"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253</w:t>
            </w:r>
          </w:p>
        </w:tc>
        <w:tc>
          <w:tcPr>
            <w:tcW w:w="236" w:type="dxa"/>
            <w:vAlign w:val="bottom"/>
          </w:tcPr>
          <w:p w14:paraId="57AD6B73" w14:textId="77777777" w:rsidR="00C34108" w:rsidRPr="00396BC1" w:rsidRDefault="00C34108" w:rsidP="00C34108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5" w:type="dxa"/>
            <w:vAlign w:val="bottom"/>
          </w:tcPr>
          <w:p w14:paraId="3300015B" w14:textId="72C52316" w:rsidR="00C34108" w:rsidRPr="00396BC1" w:rsidRDefault="00D51D7F" w:rsidP="00C34108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</w:t>
            </w:r>
            <w:r w:rsidR="00C34108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251</w:t>
            </w:r>
          </w:p>
        </w:tc>
      </w:tr>
    </w:tbl>
    <w:p w14:paraId="5A27E21B" w14:textId="69AF3830" w:rsidR="00977299" w:rsidRPr="00396BC1" w:rsidRDefault="00977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770CCB86" w14:textId="77777777" w:rsidR="00AE736F" w:rsidRPr="00396BC1" w:rsidRDefault="00AE736F" w:rsidP="00AE73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396BC1">
        <w:rPr>
          <w:rFonts w:ascii="Angsana New" w:hAnsi="Angsana New"/>
          <w:i/>
          <w:iCs/>
          <w:sz w:val="30"/>
          <w:szCs w:val="30"/>
          <w:cs/>
        </w:rPr>
        <w:t>เครื่องมือทางการเงินที่วัดมูลค่าด้วยราคาทุนตัดจำหน่าย</w:t>
      </w:r>
    </w:p>
    <w:p w14:paraId="40E8C3FF" w14:textId="77777777" w:rsidR="00AE736F" w:rsidRPr="00396BC1" w:rsidRDefault="00AE736F" w:rsidP="00AE73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CB3F244" w14:textId="3BF2816F" w:rsidR="00AE736F" w:rsidRPr="00396BC1" w:rsidRDefault="00AE736F" w:rsidP="00AE73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396BC1">
        <w:rPr>
          <w:rFonts w:ascii="Angsana New" w:hAnsi="Angsana New"/>
          <w:spacing w:val="-2"/>
          <w:sz w:val="30"/>
          <w:szCs w:val="30"/>
          <w:cs/>
        </w:rPr>
        <w:t xml:space="preserve">กลุ่มบริษัทพิจารณามูลค่ายุติธรรมระดับ </w:t>
      </w:r>
      <w:r w:rsidR="00D51D7F" w:rsidRPr="00D51D7F">
        <w:rPr>
          <w:rFonts w:ascii="Angsana New" w:hAnsi="Angsana New"/>
          <w:spacing w:val="-2"/>
          <w:sz w:val="30"/>
          <w:szCs w:val="30"/>
        </w:rPr>
        <w:t>2</w:t>
      </w:r>
      <w:r w:rsidRPr="00396BC1">
        <w:rPr>
          <w:rFonts w:ascii="Angsana New" w:hAnsi="Angsana New"/>
          <w:spacing w:val="-2"/>
          <w:sz w:val="30"/>
          <w:szCs w:val="30"/>
        </w:rPr>
        <w:t xml:space="preserve"> </w:t>
      </w:r>
      <w:r w:rsidRPr="00396BC1">
        <w:rPr>
          <w:rFonts w:ascii="Angsana New" w:hAnsi="Angsana New"/>
          <w:spacing w:val="-2"/>
          <w:sz w:val="30"/>
          <w:szCs w:val="30"/>
          <w:cs/>
        </w:rPr>
        <w:t>สำหรับเงินกู้ยืมจากสถาบันการเงินโดยการคำนวณโดยใช้วิธีคิดลดกระแสเงินสดด้วยอัตราดอกเบี้ยในตลาด</w:t>
      </w:r>
    </w:p>
    <w:p w14:paraId="7FE9FC56" w14:textId="4E826B06" w:rsidR="005B3CD2" w:rsidRPr="00396BC1" w:rsidRDefault="005B3C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155E7963" w14:textId="71475F82" w:rsidR="00BF405E" w:rsidRPr="00396BC1" w:rsidRDefault="00BF405E" w:rsidP="00FE6DCA">
      <w:pPr>
        <w:pStyle w:val="ListParagraph"/>
        <w:numPr>
          <w:ilvl w:val="1"/>
          <w:numId w:val="22"/>
        </w:numPr>
        <w:tabs>
          <w:tab w:val="clear" w:pos="1022"/>
        </w:tabs>
        <w:spacing w:line="240" w:lineRule="atLeast"/>
        <w:ind w:left="540"/>
        <w:contextualSpacing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96BC1">
        <w:rPr>
          <w:rFonts w:asciiTheme="majorBidi" w:hAnsiTheme="majorBidi" w:cstheme="majorBidi"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646399A3" w14:textId="77777777" w:rsidR="00BF405E" w:rsidRPr="00396BC1" w:rsidRDefault="00BF405E" w:rsidP="00BF40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5FD02E8" w14:textId="0DC48F9B" w:rsidR="004976F0" w:rsidRPr="00396BC1" w:rsidRDefault="004976F0" w:rsidP="004976F0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96BC1">
        <w:rPr>
          <w:rFonts w:asciiTheme="majorBidi" w:hAnsiTheme="majorBidi" w:cstheme="majorBidi"/>
          <w:i/>
          <w:iCs/>
          <w:sz w:val="30"/>
          <w:szCs w:val="30"/>
          <w:cs/>
        </w:rPr>
        <w:t>กรอบการบริหารจัดการความเสี่ยง</w:t>
      </w:r>
      <w:r w:rsidRPr="00396BC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</w:t>
      </w:r>
    </w:p>
    <w:p w14:paraId="16655234" w14:textId="3129A59F" w:rsidR="004976F0" w:rsidRPr="00396BC1" w:rsidRDefault="004976F0" w:rsidP="004976F0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396BC1">
        <w:rPr>
          <w:rFonts w:asciiTheme="majorBidi" w:hAnsiTheme="majorBidi" w:cstheme="majorBidi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</w:t>
      </w:r>
      <w:r w:rsidRPr="00396BC1">
        <w:rPr>
          <w:rFonts w:asciiTheme="majorBidi" w:hAnsiTheme="majorBidi" w:cstheme="majorBidi"/>
          <w:sz w:val="30"/>
          <w:szCs w:val="30"/>
        </w:rPr>
        <w:t xml:space="preserve"> </w:t>
      </w:r>
      <w:r w:rsidRPr="00396BC1">
        <w:rPr>
          <w:rFonts w:asciiTheme="majorBidi" w:hAnsiTheme="majorBidi" w:cstheme="majorBidi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25C38E91" w14:textId="77777777" w:rsidR="00E70C0E" w:rsidRPr="00396BC1" w:rsidRDefault="00E70C0E" w:rsidP="004976F0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0FDBF2DB" w14:textId="5E896A5B" w:rsidR="004976F0" w:rsidRPr="00396BC1" w:rsidRDefault="004976F0" w:rsidP="004976F0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396BC1">
        <w:rPr>
          <w:rFonts w:asciiTheme="majorBidi" w:hAnsiTheme="majorBidi" w:cstheme="majorBidi"/>
          <w:sz w:val="30"/>
          <w:szCs w:val="30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396BC1">
        <w:rPr>
          <w:rFonts w:asciiTheme="majorBidi" w:hAnsiTheme="majorBidi" w:cstheme="majorBidi"/>
          <w:sz w:val="30"/>
          <w:szCs w:val="30"/>
        </w:rPr>
        <w:t xml:space="preserve"> </w:t>
      </w:r>
      <w:r w:rsidRPr="00396BC1">
        <w:rPr>
          <w:rFonts w:asciiTheme="majorBidi" w:hAnsiTheme="majorBidi" w:cstheme="majorBidi"/>
          <w:sz w:val="30"/>
          <w:szCs w:val="30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3CD16723" w14:textId="471A0498" w:rsidR="001B3BF3" w:rsidRPr="00396BC1" w:rsidRDefault="001B3B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466659A0" w14:textId="77777777" w:rsidR="00F42BA9" w:rsidRPr="00396BC1" w:rsidRDefault="00F42B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396BC1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367A95A" w14:textId="6ED93AD5" w:rsidR="00B401F0" w:rsidRPr="00396BC1" w:rsidRDefault="004976F0" w:rsidP="004976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96BC1">
        <w:rPr>
          <w:rFonts w:asciiTheme="majorBidi" w:hAnsiTheme="majorBidi" w:cstheme="majorBidi"/>
          <w:sz w:val="30"/>
          <w:szCs w:val="30"/>
          <w:cs/>
        </w:rPr>
        <w:t>คณะกรรมการตรวจสอบของกลุ่มบริษัท</w:t>
      </w:r>
      <w:r w:rsidR="0056600E" w:rsidRPr="00396BC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96BC1">
        <w:rPr>
          <w:rFonts w:asciiTheme="majorBidi" w:hAnsiTheme="majorBidi" w:cstheme="majorBidi"/>
          <w:sz w:val="30"/>
          <w:szCs w:val="30"/>
          <w:cs/>
        </w:rPr>
        <w:t>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</w:t>
      </w:r>
      <w:r w:rsidR="00946105" w:rsidRPr="00396BC1">
        <w:rPr>
          <w:rFonts w:asciiTheme="majorBidi" w:hAnsiTheme="majorBidi" w:cstheme="majorBidi"/>
          <w:sz w:val="30"/>
          <w:szCs w:val="30"/>
        </w:rPr>
        <w:br/>
      </w:r>
      <w:r w:rsidRPr="00396BC1">
        <w:rPr>
          <w:rFonts w:asciiTheme="majorBidi" w:hAnsiTheme="majorBidi" w:cstheme="majorBidi"/>
          <w:sz w:val="30"/>
          <w:szCs w:val="30"/>
          <w:cs/>
        </w:rPr>
        <w:t>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23243BDB" w14:textId="77777777" w:rsidR="004268E1" w:rsidRPr="00396BC1" w:rsidRDefault="004268E1" w:rsidP="004976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AD89EC4" w14:textId="0802DAE7" w:rsidR="00B401F0" w:rsidRPr="00396BC1" w:rsidRDefault="00B401F0" w:rsidP="00B401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Theme="majorBidi" w:hAnsiTheme="majorBidi" w:cstheme="majorBidi"/>
          <w:sz w:val="30"/>
          <w:szCs w:val="30"/>
        </w:rPr>
      </w:pPr>
      <w:r w:rsidRPr="00396BC1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396BC1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Pr="00396BC1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D51D7F" w:rsidRPr="00D51D7F">
        <w:rPr>
          <w:rFonts w:asciiTheme="majorBidi" w:hAnsiTheme="majorBidi"/>
          <w:i/>
          <w:sz w:val="30"/>
          <w:szCs w:val="30"/>
        </w:rPr>
        <w:t>1</w:t>
      </w:r>
      <w:r w:rsidRPr="00396BC1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Pr="00396BC1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ความเสี่ยงด้านเครดิต</w:t>
      </w:r>
      <w:r w:rsidRPr="00396BC1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334F7A1B" w14:textId="77777777" w:rsidR="00B401F0" w:rsidRPr="00396BC1" w:rsidRDefault="00B401F0" w:rsidP="00BF40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B0C1A6E" w14:textId="24896844" w:rsidR="00B401F0" w:rsidRPr="00396BC1" w:rsidRDefault="00B401F0" w:rsidP="00C81BAE">
      <w:pPr>
        <w:tabs>
          <w:tab w:val="clear" w:pos="907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396BC1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ซึ่งโดยส่วนใหญ่เกิดจากลูกหนี้ที่เป็นลูกค้าของกลุ่มบริษัท</w:t>
      </w:r>
    </w:p>
    <w:p w14:paraId="6A5E9F69" w14:textId="77777777" w:rsidR="00B401F0" w:rsidRPr="00396BC1" w:rsidRDefault="00B401F0" w:rsidP="00B401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B167ADA" w14:textId="76613A81" w:rsidR="00B401F0" w:rsidRPr="00396BC1" w:rsidRDefault="00B401F0" w:rsidP="00B401F0">
      <w:pPr>
        <w:pStyle w:val="block"/>
        <w:spacing w:after="0" w:line="240" w:lineRule="auto"/>
        <w:ind w:left="1260" w:right="-7" w:hanging="360"/>
        <w:jc w:val="both"/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</w:pPr>
      <w:r w:rsidRPr="00396BC1">
        <w:rPr>
          <w:rFonts w:asciiTheme="majorBidi" w:hAnsiTheme="majorBidi" w:cstheme="majorBidi"/>
          <w:sz w:val="30"/>
          <w:szCs w:val="30"/>
        </w:rPr>
        <w:t>(</w:t>
      </w:r>
      <w:r w:rsidRPr="00396BC1">
        <w:rPr>
          <w:rFonts w:asciiTheme="majorBidi" w:hAnsiTheme="majorBidi" w:cstheme="majorBidi"/>
          <w:sz w:val="30"/>
          <w:szCs w:val="30"/>
          <w:cs/>
          <w:lang w:bidi="th-TH"/>
        </w:rPr>
        <w:t>ข</w:t>
      </w:r>
      <w:r w:rsidRPr="00396BC1">
        <w:rPr>
          <w:rFonts w:asciiTheme="majorBidi" w:hAnsiTheme="majorBidi" w:cstheme="majorBidi"/>
          <w:sz w:val="30"/>
          <w:szCs w:val="30"/>
        </w:rPr>
        <w:t>.</w:t>
      </w:r>
      <w:r w:rsidR="00D51D7F" w:rsidRPr="00D51D7F">
        <w:rPr>
          <w:rFonts w:asciiTheme="majorBidi" w:hAnsiTheme="majorBidi"/>
          <w:sz w:val="30"/>
          <w:szCs w:val="30"/>
          <w:lang w:val="en-US"/>
        </w:rPr>
        <w:t>1</w:t>
      </w:r>
      <w:r w:rsidRPr="00396BC1">
        <w:rPr>
          <w:rFonts w:asciiTheme="majorBidi" w:hAnsiTheme="majorBidi" w:cstheme="majorBidi"/>
          <w:sz w:val="30"/>
          <w:szCs w:val="30"/>
        </w:rPr>
        <w:t>.</w:t>
      </w:r>
      <w:r w:rsidR="00D51D7F" w:rsidRPr="00D51D7F">
        <w:rPr>
          <w:rFonts w:asciiTheme="majorBidi" w:hAnsiTheme="majorBidi"/>
          <w:sz w:val="30"/>
          <w:szCs w:val="30"/>
          <w:lang w:val="en-US"/>
        </w:rPr>
        <w:t>1</w:t>
      </w:r>
      <w:proofErr w:type="gramStart"/>
      <w:r w:rsidRPr="00396BC1">
        <w:rPr>
          <w:rFonts w:asciiTheme="majorBidi" w:hAnsiTheme="majorBidi" w:cstheme="majorBidi"/>
          <w:sz w:val="30"/>
          <w:szCs w:val="30"/>
        </w:rPr>
        <w:t>)</w:t>
      </w:r>
      <w:r w:rsidRPr="00396BC1">
        <w:rPr>
          <w:rFonts w:asciiTheme="majorBidi" w:hAnsiTheme="majorBidi" w:cstheme="majorBidi"/>
          <w:i/>
          <w:iCs/>
          <w:sz w:val="30"/>
          <w:szCs w:val="30"/>
        </w:rPr>
        <w:t xml:space="preserve">  </w:t>
      </w:r>
      <w:r w:rsidRPr="00396BC1">
        <w:rPr>
          <w:rFonts w:asciiTheme="majorBidi" w:hAnsiTheme="majorBidi" w:cstheme="majorBidi"/>
          <w:sz w:val="30"/>
          <w:szCs w:val="30"/>
          <w:cs/>
          <w:lang w:bidi="th-TH"/>
        </w:rPr>
        <w:t>ลูกหนี้การค้า</w:t>
      </w:r>
      <w:proofErr w:type="gramEnd"/>
    </w:p>
    <w:p w14:paraId="3873D2C4" w14:textId="77777777" w:rsidR="00B401F0" w:rsidRPr="00396BC1" w:rsidRDefault="00B401F0" w:rsidP="00B401F0">
      <w:pPr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66AD0F3D" w14:textId="5F8934F3" w:rsidR="004976F0" w:rsidRPr="00396BC1" w:rsidRDefault="004976F0" w:rsidP="008B129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</w:rPr>
      </w:pPr>
      <w:r w:rsidRPr="00396BC1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ความเสี่ยงด้านเครดิตของกลุ่มบริษัทได้รับอิทธิพลมาจากลักษณะเฉพาะตัวของลูกค้าแต่ละราย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</w:p>
    <w:p w14:paraId="2DC148B6" w14:textId="77777777" w:rsidR="00F42BA9" w:rsidRPr="00396BC1" w:rsidRDefault="00F42BA9" w:rsidP="008B129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</w:rPr>
      </w:pPr>
    </w:p>
    <w:p w14:paraId="4B24827A" w14:textId="40703044" w:rsidR="004976F0" w:rsidRPr="00396BC1" w:rsidRDefault="00007339" w:rsidP="008B129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530"/>
        <w:jc w:val="thaiDistribute"/>
        <w:rPr>
          <w:rFonts w:ascii="Angsana New" w:hAnsi="Angsana New"/>
          <w:sz w:val="30"/>
          <w:szCs w:val="30"/>
        </w:rPr>
      </w:pPr>
      <w:r w:rsidRPr="00396BC1">
        <w:rPr>
          <w:rFonts w:ascii="Angsana New" w:hAnsi="Angsana New"/>
          <w:sz w:val="30"/>
          <w:szCs w:val="30"/>
          <w:cs/>
        </w:rPr>
        <w:t>ฝ่าย</w:t>
      </w:r>
      <w:r w:rsidR="004976F0" w:rsidRPr="00396BC1">
        <w:rPr>
          <w:rFonts w:ascii="Angsana New" w:hAnsi="Angsana New"/>
          <w:sz w:val="30"/>
          <w:szCs w:val="30"/>
          <w:cs/>
        </w:rPr>
        <w:t>บริหาร</w:t>
      </w:r>
      <w:r w:rsidRPr="00396BC1">
        <w:rPr>
          <w:rFonts w:ascii="Angsana New" w:hAnsi="Angsana New"/>
          <w:sz w:val="30"/>
          <w:szCs w:val="30"/>
          <w:cs/>
        </w:rPr>
        <w:t>ของกลุ่มบริษัท</w:t>
      </w:r>
      <w:r w:rsidR="004976F0" w:rsidRPr="00396BC1">
        <w:rPr>
          <w:rFonts w:ascii="Angsana New" w:hAnsi="Angsana New"/>
          <w:sz w:val="30"/>
          <w:szCs w:val="30"/>
          <w:cs/>
        </w:rPr>
        <w:t>กำหนดนโยบายด้านเครดิตเพื่อวิเคราะห์ความน่าเชื่อถือของลูกค้ารายใหม่</w:t>
      </w:r>
      <w:r w:rsidR="0044372A" w:rsidRPr="00396BC1">
        <w:rPr>
          <w:rFonts w:ascii="Angsana New" w:hAnsi="Angsana New"/>
          <w:sz w:val="30"/>
          <w:szCs w:val="30"/>
          <w:cs/>
        </w:rPr>
        <w:br/>
      </w:r>
      <w:r w:rsidR="004976F0" w:rsidRPr="00396BC1">
        <w:rPr>
          <w:rFonts w:ascii="Angsana New" w:hAnsi="Angsana New"/>
          <w:sz w:val="30"/>
          <w:szCs w:val="30"/>
          <w:cs/>
        </w:rPr>
        <w:t>แต่ละรายก่อนที่กลุ่มบริษัทจะเสนอระยะเวลาและเงื่อนไขทางการค้า กลุ่มบริษัทจะทบทวนวงเงินยอดขาย</w:t>
      </w:r>
      <w:r w:rsidRPr="00396BC1">
        <w:rPr>
          <w:rFonts w:ascii="Angsana New" w:hAnsi="Angsana New"/>
          <w:sz w:val="30"/>
          <w:szCs w:val="30"/>
          <w:cs/>
        </w:rPr>
        <w:t>ที่</w:t>
      </w:r>
      <w:r w:rsidR="004976F0" w:rsidRPr="00396BC1">
        <w:rPr>
          <w:rFonts w:ascii="Angsana New" w:hAnsi="Angsana New"/>
          <w:sz w:val="30"/>
          <w:szCs w:val="30"/>
          <w:cs/>
        </w:rPr>
        <w:t>กำหนดไว้สำหรับลูกค้าแต่ละรายเป็น</w:t>
      </w:r>
      <w:r w:rsidRPr="00396BC1">
        <w:rPr>
          <w:rFonts w:ascii="Angsana New" w:hAnsi="Angsana New"/>
          <w:sz w:val="30"/>
          <w:szCs w:val="30"/>
          <w:cs/>
        </w:rPr>
        <w:t>ประจำทุกปี</w:t>
      </w:r>
      <w:r w:rsidR="0056600E" w:rsidRPr="00396BC1">
        <w:rPr>
          <w:rFonts w:ascii="Angsana New" w:hAnsi="Angsana New"/>
          <w:sz w:val="30"/>
          <w:szCs w:val="30"/>
        </w:rPr>
        <w:t xml:space="preserve"> </w:t>
      </w:r>
      <w:r w:rsidR="004976F0" w:rsidRPr="00396BC1">
        <w:rPr>
          <w:rFonts w:ascii="Angsana New" w:hAnsi="Angsana New"/>
          <w:sz w:val="30"/>
          <w:szCs w:val="30"/>
          <w:cs/>
        </w:rPr>
        <w:t>ยอดขายที่เกินกว่าวงเงินดังกล่าวต้องได้รับการอนุมัติ</w:t>
      </w:r>
      <w:r w:rsidR="004976F0" w:rsidRPr="00396BC1">
        <w:rPr>
          <w:rFonts w:asciiTheme="majorBidi" w:hAnsiTheme="majorBidi" w:cstheme="majorBidi"/>
          <w:sz w:val="30"/>
          <w:szCs w:val="30"/>
          <w:cs/>
        </w:rPr>
        <w:t>จาก</w:t>
      </w:r>
      <w:r w:rsidRPr="00396BC1">
        <w:rPr>
          <w:rFonts w:ascii="Angsana New" w:hAnsi="Angsana New"/>
          <w:sz w:val="30"/>
          <w:szCs w:val="30"/>
          <w:cs/>
        </w:rPr>
        <w:t>ฝ่ายบริหารของกลุ่มบริษัท</w:t>
      </w:r>
    </w:p>
    <w:p w14:paraId="52AE720A" w14:textId="77777777" w:rsidR="004976F0" w:rsidRPr="00396BC1" w:rsidRDefault="004976F0" w:rsidP="004976F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170"/>
        <w:jc w:val="both"/>
        <w:rPr>
          <w:rFonts w:asciiTheme="majorBidi" w:hAnsiTheme="majorBidi" w:cstheme="majorBidi"/>
          <w:sz w:val="30"/>
          <w:szCs w:val="30"/>
        </w:rPr>
      </w:pPr>
    </w:p>
    <w:p w14:paraId="0E056350" w14:textId="0261132C" w:rsidR="00844D32" w:rsidRPr="00396BC1" w:rsidRDefault="004976F0" w:rsidP="008B129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</w:rPr>
      </w:pPr>
      <w:r w:rsidRPr="00396BC1">
        <w:rPr>
          <w:rFonts w:asciiTheme="majorBidi" w:hAnsiTheme="majorBidi" w:cstheme="majorBidi"/>
          <w:sz w:val="30"/>
          <w:szCs w:val="30"/>
          <w:cs/>
        </w:rPr>
        <w:t xml:space="preserve">กลุ่มบริษัทจำกัดความเสี่ยงด้านเครดิตของลูกหนี้การค้าด้วยการกำหนดระยะเวลาการจ่ายชำระ </w:t>
      </w:r>
      <w:r w:rsidR="007836E5" w:rsidRPr="00396BC1">
        <w:rPr>
          <w:rFonts w:asciiTheme="majorBidi" w:hAnsiTheme="majorBidi" w:cstheme="majorBidi"/>
          <w:sz w:val="30"/>
          <w:szCs w:val="30"/>
          <w:cs/>
        </w:rPr>
        <w:br/>
      </w:r>
      <w:r w:rsidR="00007339" w:rsidRPr="00396BC1">
        <w:rPr>
          <w:rFonts w:asciiTheme="majorBidi" w:hAnsiTheme="majorBidi"/>
          <w:sz w:val="30"/>
          <w:szCs w:val="30"/>
          <w:cs/>
        </w:rPr>
        <w:t xml:space="preserve">ประมาณ </w:t>
      </w:r>
      <w:r w:rsidR="00D51D7F" w:rsidRPr="00D51D7F">
        <w:rPr>
          <w:rFonts w:asciiTheme="majorBidi" w:hAnsiTheme="majorBidi"/>
          <w:sz w:val="30"/>
          <w:szCs w:val="30"/>
        </w:rPr>
        <w:t>90</w:t>
      </w:r>
      <w:r w:rsidR="00007339" w:rsidRPr="00396BC1">
        <w:rPr>
          <w:rFonts w:asciiTheme="majorBidi" w:hAnsiTheme="majorBidi"/>
          <w:sz w:val="30"/>
          <w:szCs w:val="30"/>
        </w:rPr>
        <w:t xml:space="preserve"> - </w:t>
      </w:r>
      <w:r w:rsidR="00D51D7F" w:rsidRPr="00D51D7F">
        <w:rPr>
          <w:rFonts w:asciiTheme="majorBidi" w:hAnsiTheme="majorBidi"/>
          <w:sz w:val="30"/>
          <w:szCs w:val="30"/>
        </w:rPr>
        <w:t>180</w:t>
      </w:r>
      <w:r w:rsidR="00007339" w:rsidRPr="00396BC1">
        <w:rPr>
          <w:rFonts w:asciiTheme="majorBidi" w:hAnsiTheme="majorBidi"/>
          <w:sz w:val="30"/>
          <w:szCs w:val="30"/>
        </w:rPr>
        <w:t xml:space="preserve"> </w:t>
      </w:r>
      <w:r w:rsidR="00007339" w:rsidRPr="00396BC1">
        <w:rPr>
          <w:rFonts w:asciiTheme="majorBidi" w:hAnsiTheme="majorBidi"/>
          <w:sz w:val="30"/>
          <w:szCs w:val="30"/>
          <w:cs/>
        </w:rPr>
        <w:t>วัน</w:t>
      </w:r>
      <w:r w:rsidRPr="00396BC1">
        <w:rPr>
          <w:rFonts w:asciiTheme="majorBidi" w:hAnsiTheme="majorBidi" w:cstheme="majorBidi"/>
          <w:sz w:val="30"/>
          <w:szCs w:val="30"/>
          <w:cs/>
        </w:rPr>
        <w:t xml:space="preserve">และมีการติดตามยอดคงค้างของลูกหนี้การค้าอย่างสม่ำเสมอ </w:t>
      </w:r>
      <w:bookmarkStart w:id="2" w:name="_Hlk59433075"/>
      <w:r w:rsidRPr="00396BC1">
        <w:rPr>
          <w:rFonts w:asciiTheme="majorBidi" w:hAnsiTheme="majorBidi" w:cstheme="majorBidi"/>
          <w:sz w:val="30"/>
          <w:szCs w:val="30"/>
          <w:cs/>
        </w:rPr>
        <w:t>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</w:t>
      </w:r>
      <w:r w:rsidR="00007339" w:rsidRPr="00396BC1">
        <w:rPr>
          <w:rFonts w:asciiTheme="majorBidi" w:hAnsiTheme="majorBidi" w:cstheme="majorBidi"/>
          <w:sz w:val="30"/>
          <w:szCs w:val="30"/>
          <w:cs/>
        </w:rPr>
        <w:br/>
      </w:r>
      <w:r w:rsidRPr="00396BC1">
        <w:rPr>
          <w:rFonts w:asciiTheme="majorBidi" w:hAnsiTheme="majorBidi" w:cstheme="majorBidi"/>
          <w:sz w:val="30"/>
          <w:szCs w:val="30"/>
          <w:cs/>
        </w:rPr>
        <w:t>จะเกิดขึ้นคำนวณโดยพิจารณาจากอายุหนี้คงค้างนับจากวันที่ถึงกำหนดชำระสำหรับกลุ่มลูกค้าที่มีรูปแบบของความเสี่ยงด้านเครดิตที่คล้ายคลึงกัน</w:t>
      </w:r>
      <w:bookmarkEnd w:id="2"/>
      <w:r w:rsidRPr="00396BC1">
        <w:rPr>
          <w:rFonts w:asciiTheme="majorBidi" w:hAnsiTheme="majorBidi" w:cstheme="majorBidi"/>
          <w:sz w:val="30"/>
          <w:szCs w:val="30"/>
          <w:cs/>
        </w:rPr>
        <w:t>และสะท้อนผลแตกต่างระหว่างสภาวะเศรษฐกิจ</w:t>
      </w:r>
      <w:r w:rsidR="00007339" w:rsidRPr="00396BC1">
        <w:rPr>
          <w:rFonts w:asciiTheme="majorBidi" w:hAnsiTheme="majorBidi" w:cstheme="majorBidi"/>
          <w:sz w:val="30"/>
          <w:szCs w:val="30"/>
          <w:cs/>
        </w:rPr>
        <w:br/>
      </w:r>
      <w:r w:rsidRPr="00396BC1">
        <w:rPr>
          <w:rFonts w:asciiTheme="majorBidi" w:hAnsiTheme="majorBidi" w:cstheme="majorBidi"/>
          <w:sz w:val="30"/>
          <w:szCs w:val="30"/>
          <w:cs/>
        </w:rPr>
        <w:t>ในอดีตที่ผ่านมา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</w:p>
    <w:p w14:paraId="0959BCCF" w14:textId="38AE33C8" w:rsidR="004976F0" w:rsidRPr="00396BC1" w:rsidRDefault="004976F0" w:rsidP="008B129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</w:rPr>
      </w:pPr>
      <w:r w:rsidRPr="00396BC1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506B8B9C" w14:textId="1E88C196" w:rsidR="004976F0" w:rsidRPr="00396BC1" w:rsidRDefault="004976F0" w:rsidP="008B129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530"/>
        <w:jc w:val="thaiDistribute"/>
        <w:rPr>
          <w:rFonts w:ascii="Angsana New" w:hAnsi="Angsana New"/>
          <w:sz w:val="30"/>
          <w:szCs w:val="30"/>
        </w:rPr>
      </w:pPr>
      <w:r w:rsidRPr="00396BC1">
        <w:rPr>
          <w:rFonts w:ascii="Angsana New" w:hAnsi="Angsana New"/>
          <w:sz w:val="30"/>
          <w:szCs w:val="30"/>
          <w:cs/>
        </w:rPr>
        <w:t>ข้อมูล</w:t>
      </w:r>
      <w:r w:rsidRPr="00396BC1">
        <w:rPr>
          <w:rFonts w:asciiTheme="majorBidi" w:hAnsiTheme="majorBidi" w:cstheme="majorBidi"/>
          <w:sz w:val="30"/>
          <w:szCs w:val="30"/>
          <w:cs/>
        </w:rPr>
        <w:t>เกี่ยวกับ</w:t>
      </w:r>
      <w:r w:rsidRPr="00396BC1">
        <w:rPr>
          <w:rFonts w:ascii="Angsana New" w:hAnsi="Angsana New"/>
          <w:sz w:val="30"/>
          <w:szCs w:val="30"/>
          <w:cs/>
        </w:rPr>
        <w:t xml:space="preserve">ลูกหนี้การค้าเปิดเผยในหมายเหตุข้อ </w:t>
      </w:r>
      <w:r w:rsidR="00D51D7F" w:rsidRPr="00D51D7F">
        <w:rPr>
          <w:rFonts w:ascii="Angsana New" w:hAnsi="Angsana New"/>
          <w:sz w:val="30"/>
          <w:szCs w:val="30"/>
        </w:rPr>
        <w:t>6</w:t>
      </w:r>
    </w:p>
    <w:p w14:paraId="0F8BA455" w14:textId="2E1A9A56" w:rsidR="007C0BDB" w:rsidRPr="00396BC1" w:rsidRDefault="007C0BDB" w:rsidP="00C37F4A">
      <w:pPr>
        <w:pStyle w:val="block"/>
        <w:spacing w:after="0" w:line="240" w:lineRule="auto"/>
        <w:ind w:left="1260" w:right="-7" w:hanging="360"/>
        <w:jc w:val="both"/>
        <w:rPr>
          <w:rFonts w:asciiTheme="majorBidi" w:hAnsiTheme="majorBidi" w:cstheme="majorBidi"/>
          <w:sz w:val="30"/>
          <w:szCs w:val="30"/>
        </w:rPr>
      </w:pPr>
      <w:r w:rsidRPr="00396BC1">
        <w:rPr>
          <w:rFonts w:asciiTheme="majorBidi" w:hAnsiTheme="majorBidi" w:cstheme="majorBidi"/>
          <w:sz w:val="30"/>
          <w:szCs w:val="30"/>
        </w:rPr>
        <w:t>(</w:t>
      </w:r>
      <w:r w:rsidRPr="00396BC1">
        <w:rPr>
          <w:rFonts w:asciiTheme="majorBidi" w:hAnsiTheme="majorBidi" w:cstheme="majorBidi"/>
          <w:sz w:val="30"/>
          <w:szCs w:val="30"/>
          <w:cs/>
          <w:lang w:bidi="th-TH"/>
        </w:rPr>
        <w:t>ข</w:t>
      </w:r>
      <w:r w:rsidRPr="00396BC1">
        <w:rPr>
          <w:rFonts w:asciiTheme="majorBidi" w:hAnsiTheme="majorBidi" w:cstheme="majorBidi"/>
          <w:sz w:val="30"/>
          <w:szCs w:val="30"/>
        </w:rPr>
        <w:t>.</w:t>
      </w:r>
      <w:r w:rsidR="00D51D7F" w:rsidRPr="00D51D7F">
        <w:rPr>
          <w:rFonts w:asciiTheme="majorBidi" w:hAnsiTheme="majorBidi"/>
          <w:sz w:val="30"/>
          <w:szCs w:val="30"/>
          <w:lang w:val="en-US"/>
        </w:rPr>
        <w:t>1</w:t>
      </w:r>
      <w:r w:rsidRPr="00396BC1">
        <w:rPr>
          <w:rFonts w:asciiTheme="majorBidi" w:hAnsiTheme="majorBidi" w:cstheme="majorBidi"/>
          <w:sz w:val="30"/>
          <w:szCs w:val="30"/>
        </w:rPr>
        <w:t>.</w:t>
      </w:r>
      <w:r w:rsidR="00D51D7F" w:rsidRPr="00D51D7F">
        <w:rPr>
          <w:rFonts w:asciiTheme="majorBidi" w:hAnsiTheme="majorBidi"/>
          <w:sz w:val="30"/>
          <w:szCs w:val="30"/>
          <w:lang w:val="en-US"/>
        </w:rPr>
        <w:t>2</w:t>
      </w:r>
      <w:r w:rsidRPr="00396BC1">
        <w:rPr>
          <w:rFonts w:asciiTheme="majorBidi" w:hAnsiTheme="majorBidi" w:cstheme="majorBidi"/>
          <w:sz w:val="30"/>
          <w:szCs w:val="30"/>
        </w:rPr>
        <w:t xml:space="preserve">) </w:t>
      </w:r>
      <w:r w:rsidRPr="00396BC1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เงินสดและรายการเทียบเท่าเงินสด </w:t>
      </w:r>
    </w:p>
    <w:p w14:paraId="7B2C0673" w14:textId="77777777" w:rsidR="007C0BDB" w:rsidRPr="00396BC1" w:rsidRDefault="007C0BDB" w:rsidP="00BD73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</w:rPr>
      </w:pPr>
      <w:r w:rsidRPr="00396BC1">
        <w:rPr>
          <w:rFonts w:asciiTheme="majorBidi" w:hAnsiTheme="majorBidi" w:cstheme="majorBidi"/>
          <w:sz w:val="22"/>
          <w:szCs w:val="22"/>
        </w:rPr>
        <w:tab/>
      </w:r>
    </w:p>
    <w:p w14:paraId="08B9F807" w14:textId="77777777" w:rsidR="004268E1" w:rsidRPr="00396BC1" w:rsidRDefault="007C0BDB" w:rsidP="00BB5949">
      <w:pPr>
        <w:pStyle w:val="block"/>
        <w:spacing w:after="0" w:line="240" w:lineRule="auto"/>
        <w:ind w:left="153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396BC1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ความเสี่ยงด้านเครดิตของกลุ่มบริษัทที่เกิดจากเงินสดและรายการเทียบเท่าเงินสด</w:t>
      </w:r>
      <w:r w:rsidR="004976F0" w:rsidRPr="00396BC1">
        <w:rPr>
          <w:rFonts w:asciiTheme="majorBidi" w:hAnsiTheme="majorBidi" w:cstheme="majorBidi"/>
          <w:sz w:val="30"/>
          <w:szCs w:val="30"/>
          <w:cs/>
          <w:lang w:bidi="th-TH"/>
        </w:rPr>
        <w:t>มี</w:t>
      </w:r>
      <w:r w:rsidRPr="00396BC1">
        <w:rPr>
          <w:rFonts w:asciiTheme="majorBidi" w:hAnsiTheme="majorBidi" w:cstheme="majorBidi"/>
          <w:sz w:val="30"/>
          <w:szCs w:val="30"/>
          <w:cs/>
        </w:rPr>
        <w:t>จำกัดเนื่องจากคู่สัญญาเป็นธนาคารและสถาบันการเงิน ซึ่งกลุ่มบริษัทพิจารณาว่ามีความเสี่ยงด้านเครดิตต่ำ</w:t>
      </w:r>
    </w:p>
    <w:p w14:paraId="53AAB7D7" w14:textId="77777777" w:rsidR="004268E1" w:rsidRPr="00396BC1" w:rsidRDefault="004268E1" w:rsidP="00BB5949">
      <w:pPr>
        <w:pStyle w:val="block"/>
        <w:spacing w:after="0" w:line="240" w:lineRule="auto"/>
        <w:ind w:left="1530" w:right="-7"/>
        <w:jc w:val="thaiDistribute"/>
        <w:rPr>
          <w:rFonts w:asciiTheme="majorBidi" w:hAnsiTheme="majorBidi" w:cstheme="majorBidi"/>
          <w:szCs w:val="22"/>
        </w:rPr>
      </w:pPr>
    </w:p>
    <w:p w14:paraId="58CFEECC" w14:textId="0D9FA001" w:rsidR="007C0BDB" w:rsidRPr="00396BC1" w:rsidRDefault="007C0BDB" w:rsidP="004268E1">
      <w:pPr>
        <w:pStyle w:val="block"/>
        <w:spacing w:after="0" w:line="240" w:lineRule="auto"/>
        <w:ind w:left="1260" w:right="-7" w:hanging="360"/>
        <w:jc w:val="both"/>
        <w:rPr>
          <w:rFonts w:asciiTheme="majorBidi" w:hAnsiTheme="majorBidi" w:cstheme="majorBidi"/>
          <w:sz w:val="30"/>
          <w:szCs w:val="30"/>
        </w:rPr>
      </w:pPr>
      <w:r w:rsidRPr="00396BC1">
        <w:rPr>
          <w:rFonts w:asciiTheme="majorBidi" w:hAnsiTheme="majorBidi" w:cstheme="majorBidi"/>
          <w:sz w:val="30"/>
          <w:szCs w:val="30"/>
        </w:rPr>
        <w:t>(</w:t>
      </w:r>
      <w:r w:rsidRPr="00396BC1">
        <w:rPr>
          <w:rFonts w:asciiTheme="majorBidi" w:hAnsiTheme="majorBidi" w:cstheme="majorBidi"/>
          <w:sz w:val="30"/>
          <w:szCs w:val="30"/>
          <w:cs/>
          <w:lang w:bidi="th-TH"/>
        </w:rPr>
        <w:t>ข</w:t>
      </w:r>
      <w:r w:rsidRPr="00396BC1">
        <w:rPr>
          <w:rFonts w:asciiTheme="majorBidi" w:hAnsiTheme="majorBidi" w:cstheme="majorBidi"/>
          <w:sz w:val="30"/>
          <w:szCs w:val="30"/>
        </w:rPr>
        <w:t>.</w:t>
      </w:r>
      <w:r w:rsidR="00D51D7F" w:rsidRPr="00D51D7F">
        <w:rPr>
          <w:rFonts w:asciiTheme="majorBidi" w:hAnsiTheme="majorBidi"/>
          <w:sz w:val="30"/>
          <w:szCs w:val="30"/>
          <w:lang w:val="en-US"/>
        </w:rPr>
        <w:t>1</w:t>
      </w:r>
      <w:r w:rsidRPr="00396BC1">
        <w:rPr>
          <w:rFonts w:asciiTheme="majorBidi" w:hAnsiTheme="majorBidi" w:cstheme="majorBidi"/>
          <w:sz w:val="30"/>
          <w:szCs w:val="30"/>
        </w:rPr>
        <w:t>.</w:t>
      </w:r>
      <w:r w:rsidR="00D51D7F" w:rsidRPr="00D51D7F">
        <w:rPr>
          <w:rFonts w:asciiTheme="majorBidi" w:hAnsiTheme="majorBidi"/>
          <w:sz w:val="30"/>
          <w:szCs w:val="30"/>
          <w:lang w:val="en-US"/>
        </w:rPr>
        <w:t>3</w:t>
      </w:r>
      <w:r w:rsidRPr="00396BC1">
        <w:rPr>
          <w:rFonts w:asciiTheme="majorBidi" w:hAnsiTheme="majorBidi" w:cstheme="majorBidi"/>
          <w:sz w:val="30"/>
          <w:szCs w:val="30"/>
        </w:rPr>
        <w:t xml:space="preserve">) </w:t>
      </w:r>
      <w:r w:rsidRPr="00396BC1">
        <w:rPr>
          <w:rFonts w:asciiTheme="majorBidi" w:hAnsiTheme="majorBidi" w:cstheme="majorBidi"/>
          <w:sz w:val="30"/>
          <w:szCs w:val="30"/>
          <w:cs/>
        </w:rPr>
        <w:t>การค้ำประกัน</w:t>
      </w:r>
    </w:p>
    <w:p w14:paraId="3C08DC1B" w14:textId="77777777" w:rsidR="007C0BDB" w:rsidRPr="00396BC1" w:rsidRDefault="007C0BDB" w:rsidP="007C0BDB">
      <w:pPr>
        <w:ind w:left="900"/>
        <w:jc w:val="both"/>
        <w:rPr>
          <w:rFonts w:asciiTheme="majorBidi" w:hAnsiTheme="majorBidi" w:cstheme="majorBidi"/>
          <w:sz w:val="22"/>
          <w:szCs w:val="22"/>
        </w:rPr>
      </w:pPr>
    </w:p>
    <w:p w14:paraId="3AF0C30A" w14:textId="309E53BA" w:rsidR="007C0BDB" w:rsidRPr="00396BC1" w:rsidRDefault="007C0BDB" w:rsidP="00C37F4A">
      <w:pPr>
        <w:tabs>
          <w:tab w:val="clear" w:pos="907"/>
          <w:tab w:val="left" w:pos="1080"/>
        </w:tabs>
        <w:ind w:left="1530"/>
        <w:jc w:val="both"/>
        <w:rPr>
          <w:rFonts w:asciiTheme="majorBidi" w:hAnsiTheme="majorBidi" w:cstheme="majorBidi"/>
          <w:sz w:val="30"/>
          <w:szCs w:val="30"/>
        </w:rPr>
      </w:pPr>
      <w:r w:rsidRPr="00396BC1">
        <w:rPr>
          <w:rFonts w:asciiTheme="majorBidi" w:hAnsiTheme="majorBidi" w:cstheme="majorBidi"/>
          <w:sz w:val="30"/>
          <w:szCs w:val="30"/>
          <w:cs/>
        </w:rPr>
        <w:t xml:space="preserve">บริษัทมีนโยบายให้การค้ำประกันทางการเงินแก่หนี้สินของบริษัทย่อยเท่านั้น ณ วันที่ </w:t>
      </w:r>
      <w:r w:rsidR="00D51D7F" w:rsidRPr="00D51D7F">
        <w:rPr>
          <w:rFonts w:asciiTheme="majorBidi" w:hAnsiTheme="majorBidi"/>
          <w:sz w:val="30"/>
          <w:szCs w:val="30"/>
        </w:rPr>
        <w:t>31</w:t>
      </w:r>
      <w:r w:rsidRPr="00396BC1">
        <w:rPr>
          <w:rFonts w:asciiTheme="majorBidi" w:hAnsiTheme="majorBidi" w:cstheme="majorBidi"/>
          <w:sz w:val="30"/>
          <w:szCs w:val="30"/>
        </w:rPr>
        <w:t xml:space="preserve"> </w:t>
      </w:r>
      <w:r w:rsidRPr="00396BC1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D51D7F" w:rsidRPr="00D51D7F">
        <w:rPr>
          <w:rFonts w:asciiTheme="majorBidi" w:hAnsiTheme="majorBidi"/>
          <w:sz w:val="30"/>
          <w:szCs w:val="30"/>
        </w:rPr>
        <w:t>2568</w:t>
      </w:r>
      <w:r w:rsidRPr="00396BC1">
        <w:rPr>
          <w:rFonts w:asciiTheme="majorBidi" w:hAnsiTheme="majorBidi" w:cstheme="majorBidi"/>
          <w:sz w:val="30"/>
          <w:szCs w:val="30"/>
          <w:cs/>
        </w:rPr>
        <w:t xml:space="preserve">บริษัทออกหนังสือค้ำประกันวงเงินสินเชื่อกับธนาคารสำหรับบริษัทย่อย </w:t>
      </w:r>
    </w:p>
    <w:p w14:paraId="41771832" w14:textId="77777777" w:rsidR="0085477F" w:rsidRPr="0005071B" w:rsidRDefault="0085477F" w:rsidP="00C37F4A">
      <w:pPr>
        <w:tabs>
          <w:tab w:val="clear" w:pos="907"/>
          <w:tab w:val="left" w:pos="1080"/>
        </w:tabs>
        <w:ind w:left="1530"/>
        <w:jc w:val="both"/>
        <w:rPr>
          <w:rFonts w:asciiTheme="majorBidi" w:hAnsiTheme="majorBidi" w:cstheme="majorBidi"/>
          <w:color w:val="0000FF"/>
          <w:sz w:val="22"/>
          <w:szCs w:val="22"/>
        </w:rPr>
      </w:pPr>
    </w:p>
    <w:p w14:paraId="10E80D89" w14:textId="33EA5BF9" w:rsidR="007C0BDB" w:rsidRPr="00396BC1" w:rsidRDefault="007C0BDB" w:rsidP="007C0BDB">
      <w:pPr>
        <w:pStyle w:val="ListParagraph"/>
        <w:ind w:left="900" w:hanging="450"/>
        <w:rPr>
          <w:rFonts w:asciiTheme="majorBidi" w:hAnsiTheme="majorBidi" w:cstheme="majorBidi"/>
          <w:sz w:val="30"/>
          <w:szCs w:val="30"/>
        </w:rPr>
      </w:pPr>
      <w:r w:rsidRPr="00396BC1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396BC1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Pr="00396BC1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D51D7F" w:rsidRPr="00D51D7F">
        <w:rPr>
          <w:rFonts w:asciiTheme="majorBidi" w:hAnsiTheme="majorBidi"/>
          <w:i/>
          <w:sz w:val="30"/>
          <w:szCs w:val="30"/>
        </w:rPr>
        <w:t>2</w:t>
      </w:r>
      <w:r w:rsidRPr="00396BC1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Pr="00396BC1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ความเสี่ยงด้านสภาพคล่อง</w:t>
      </w:r>
      <w:r w:rsidRPr="00396BC1">
        <w:rPr>
          <w:rFonts w:asciiTheme="majorBidi" w:hAnsiTheme="majorBidi" w:cstheme="majorBidi"/>
          <w:color w:val="0000FF"/>
          <w:sz w:val="30"/>
          <w:szCs w:val="30"/>
          <w:cs/>
        </w:rPr>
        <w:t xml:space="preserve"> </w:t>
      </w:r>
    </w:p>
    <w:p w14:paraId="315BEC4E" w14:textId="77777777" w:rsidR="007C0BDB" w:rsidRPr="00396BC1" w:rsidRDefault="007C0BDB" w:rsidP="007C0B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2E853445" w14:textId="36F66749" w:rsidR="007C0BDB" w:rsidRPr="00396BC1" w:rsidRDefault="007C0BDB" w:rsidP="007C0BDB">
      <w:pPr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396BC1">
        <w:rPr>
          <w:rFonts w:asciiTheme="majorBidi" w:hAnsiTheme="majorBidi" w:cstheme="majorBidi"/>
          <w:sz w:val="30"/>
          <w:szCs w:val="30"/>
          <w:cs/>
        </w:rPr>
        <w:t>กลุ่มบริษัทกำกับดูแลความเสี่ยงด้านสภาพคล่องและรักษาระดับของเงินสดและรายการเทียบเท่าเงินสด</w:t>
      </w:r>
      <w:r w:rsidR="00F94A93" w:rsidRPr="00396BC1">
        <w:rPr>
          <w:rFonts w:asciiTheme="majorBidi" w:hAnsiTheme="majorBidi" w:cstheme="majorBidi"/>
          <w:sz w:val="30"/>
          <w:szCs w:val="30"/>
        </w:rPr>
        <w:br/>
      </w:r>
      <w:r w:rsidRPr="00396BC1">
        <w:rPr>
          <w:rFonts w:asciiTheme="majorBidi" w:hAnsiTheme="majorBidi" w:cstheme="majorBidi"/>
          <w:sz w:val="30"/>
          <w:szCs w:val="30"/>
          <w:cs/>
        </w:rPr>
        <w:t xml:space="preserve">ที่ผู้บริหารพิจารณาว่าเพียงพอในการจัดหาเงินเพื่อใช้ในการดำเนินงานของกลุ่มบริษัทและลดผลกระทบจากความผันผวนในกระแสเงินสด </w:t>
      </w:r>
    </w:p>
    <w:p w14:paraId="4732FCEE" w14:textId="77777777" w:rsidR="007C0BDB" w:rsidRPr="00396BC1" w:rsidRDefault="007C0BDB" w:rsidP="007C0BDB">
      <w:pPr>
        <w:spacing w:line="240" w:lineRule="auto"/>
        <w:ind w:left="900"/>
        <w:jc w:val="thaiDistribute"/>
        <w:rPr>
          <w:rFonts w:asciiTheme="majorBidi" w:hAnsiTheme="majorBidi" w:cstheme="majorBidi"/>
          <w:sz w:val="22"/>
          <w:szCs w:val="22"/>
        </w:rPr>
      </w:pPr>
    </w:p>
    <w:p w14:paraId="0A1E0357" w14:textId="3740B3C5" w:rsidR="004976F0" w:rsidRPr="00396BC1" w:rsidRDefault="007C0BDB" w:rsidP="007C0BDB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396BC1">
        <w:rPr>
          <w:rFonts w:asciiTheme="majorBidi" w:hAnsiTheme="majorBidi" w:cstheme="majorBidi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396BC1">
        <w:rPr>
          <w:rFonts w:asciiTheme="majorBidi" w:hAnsiTheme="majorBidi" w:cstheme="majorBidi"/>
          <w:sz w:val="30"/>
          <w:szCs w:val="30"/>
        </w:rPr>
        <w:t xml:space="preserve"> </w:t>
      </w:r>
      <w:r w:rsidRPr="00396BC1">
        <w:rPr>
          <w:rFonts w:asciiTheme="majorBidi" w:hAnsiTheme="majorBidi" w:cstheme="majorBidi"/>
          <w:sz w:val="30"/>
          <w:szCs w:val="30"/>
          <w:cs/>
        </w:rPr>
        <w:t>ณ วันที่รายงาน</w:t>
      </w:r>
      <w:r w:rsidRPr="00396BC1">
        <w:rPr>
          <w:rFonts w:asciiTheme="majorBidi" w:hAnsiTheme="majorBidi" w:cstheme="majorBidi"/>
          <w:sz w:val="30"/>
          <w:szCs w:val="30"/>
        </w:rPr>
        <w:t xml:space="preserve"> </w:t>
      </w:r>
      <w:r w:rsidR="009F6169" w:rsidRPr="00396BC1">
        <w:rPr>
          <w:rFonts w:asciiTheme="majorBidi" w:hAnsiTheme="majorBidi" w:cstheme="majorBidi"/>
          <w:sz w:val="30"/>
          <w:szCs w:val="30"/>
        </w:rPr>
        <w:br/>
      </w:r>
      <w:r w:rsidRPr="00396BC1">
        <w:rPr>
          <w:rFonts w:asciiTheme="majorBidi" w:hAnsiTheme="majorBidi" w:cstheme="majorBidi"/>
          <w:sz w:val="30"/>
          <w:szCs w:val="30"/>
          <w:cs/>
        </w:rPr>
        <w:t>โดย</w:t>
      </w:r>
      <w:r w:rsidR="004976F0" w:rsidRPr="00396BC1">
        <w:rPr>
          <w:rFonts w:asciiTheme="majorBidi" w:hAnsiTheme="majorBidi" w:cstheme="majorBidi"/>
          <w:sz w:val="30"/>
          <w:szCs w:val="30"/>
          <w:cs/>
        </w:rPr>
        <w:t>แสดง</w:t>
      </w:r>
      <w:r w:rsidRPr="00396BC1">
        <w:rPr>
          <w:rFonts w:asciiTheme="majorBidi" w:hAnsiTheme="majorBidi" w:cstheme="majorBidi"/>
          <w:sz w:val="30"/>
          <w:szCs w:val="30"/>
          <w:cs/>
        </w:rPr>
        <w:t>จำนวนขั้นต้นซึ่งไม่ได้คิดลด รวมดอกเบี้ยตามสัญญาและไม่รวมผลกระทบหากหักกลบตามสัญญา</w:t>
      </w:r>
      <w:r w:rsidRPr="00396BC1">
        <w:rPr>
          <w:rFonts w:asciiTheme="majorBidi" w:hAnsiTheme="majorBidi" w:cstheme="majorBidi"/>
          <w:sz w:val="30"/>
          <w:szCs w:val="30"/>
        </w:rPr>
        <w:t xml:space="preserve"> </w:t>
      </w:r>
    </w:p>
    <w:p w14:paraId="1CEE7A16" w14:textId="57C0A889" w:rsidR="004976F0" w:rsidRPr="00396BC1" w:rsidRDefault="004976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</w:rPr>
      </w:pPr>
    </w:p>
    <w:tbl>
      <w:tblPr>
        <w:tblStyle w:val="TableGrid"/>
        <w:tblW w:w="9185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5"/>
        <w:gridCol w:w="990"/>
        <w:gridCol w:w="272"/>
        <w:gridCol w:w="898"/>
        <w:gridCol w:w="272"/>
        <w:gridCol w:w="898"/>
        <w:gridCol w:w="236"/>
        <w:gridCol w:w="934"/>
        <w:gridCol w:w="236"/>
        <w:gridCol w:w="934"/>
        <w:gridCol w:w="263"/>
        <w:gridCol w:w="907"/>
      </w:tblGrid>
      <w:tr w:rsidR="007C0BDB" w:rsidRPr="00396BC1" w14:paraId="0364617B" w14:textId="77777777" w:rsidTr="006B1100">
        <w:trPr>
          <w:tblHeader/>
        </w:trPr>
        <w:tc>
          <w:tcPr>
            <w:tcW w:w="2345" w:type="dxa"/>
            <w:hideMark/>
          </w:tcPr>
          <w:p w14:paraId="56648206" w14:textId="1750254A" w:rsidR="007C0BDB" w:rsidRPr="00396BC1" w:rsidRDefault="007C0BDB" w:rsidP="003F599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40" w:type="dxa"/>
            <w:gridSpan w:val="11"/>
            <w:hideMark/>
          </w:tcPr>
          <w:p w14:paraId="68DD0DB9" w14:textId="77777777" w:rsidR="007C0BDB" w:rsidRPr="00396BC1" w:rsidRDefault="007C0BDB" w:rsidP="003F599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C0BDB" w:rsidRPr="00396BC1" w14:paraId="4775EB5B" w14:textId="77777777" w:rsidTr="006B1100">
        <w:trPr>
          <w:tblHeader/>
        </w:trPr>
        <w:tc>
          <w:tcPr>
            <w:tcW w:w="2345" w:type="dxa"/>
            <w:hideMark/>
          </w:tcPr>
          <w:p w14:paraId="3CFC550B" w14:textId="77777777" w:rsidR="007C0BDB" w:rsidRPr="00396BC1" w:rsidRDefault="007C0BDB" w:rsidP="003F599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7576B07" w14:textId="77777777" w:rsidR="007C0BDB" w:rsidRPr="00396BC1" w:rsidRDefault="007C0BDB" w:rsidP="003F599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2FB1B1D4" w14:textId="77777777" w:rsidR="007C0BDB" w:rsidRPr="00396BC1" w:rsidRDefault="007C0BDB" w:rsidP="003F599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8" w:type="dxa"/>
            <w:gridSpan w:val="9"/>
            <w:vAlign w:val="bottom"/>
            <w:hideMark/>
          </w:tcPr>
          <w:p w14:paraId="4EFFD407" w14:textId="77777777" w:rsidR="007C0BDB" w:rsidRPr="00396BC1" w:rsidRDefault="007C0BDB" w:rsidP="003F599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7C0BDB" w:rsidRPr="00396BC1" w14:paraId="4789779D" w14:textId="77777777" w:rsidTr="006B1100">
        <w:trPr>
          <w:tblHeader/>
        </w:trPr>
        <w:tc>
          <w:tcPr>
            <w:tcW w:w="2345" w:type="dxa"/>
            <w:vAlign w:val="bottom"/>
            <w:hideMark/>
          </w:tcPr>
          <w:p w14:paraId="11D2E198" w14:textId="27A750C8" w:rsidR="007C0BDB" w:rsidRPr="00396BC1" w:rsidRDefault="007C0BDB" w:rsidP="003F5991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396B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D51D7F" w:rsidRPr="00D51D7F">
              <w:rPr>
                <w:rFonts w:asciiTheme="majorBidi" w:hAnsiTheme="majorBidi"/>
                <w:b/>
                <w:i/>
                <w:sz w:val="30"/>
                <w:szCs w:val="30"/>
              </w:rPr>
              <w:t>31</w:t>
            </w:r>
            <w:r w:rsidRPr="00396B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96B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990" w:type="dxa"/>
            <w:vAlign w:val="bottom"/>
            <w:hideMark/>
          </w:tcPr>
          <w:p w14:paraId="62254E65" w14:textId="77777777" w:rsidR="007C0BDB" w:rsidRPr="00396BC1" w:rsidRDefault="007C0BDB" w:rsidP="003F5991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4C3D7226" w14:textId="77777777" w:rsidR="007C0BDB" w:rsidRPr="00396BC1" w:rsidRDefault="007C0BDB" w:rsidP="003F5991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2" w:type="dxa"/>
          </w:tcPr>
          <w:p w14:paraId="6C510680" w14:textId="77777777" w:rsidR="007C0BDB" w:rsidRPr="00396BC1" w:rsidRDefault="007C0BDB" w:rsidP="003F599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  <w:hideMark/>
          </w:tcPr>
          <w:p w14:paraId="7B734F83" w14:textId="1EFB9725" w:rsidR="007C0BDB" w:rsidRPr="00396BC1" w:rsidRDefault="007C0BDB" w:rsidP="003F5991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="001E22CA" w:rsidRPr="00396BC1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D51D7F" w:rsidRPr="00D51D7F">
              <w:rPr>
                <w:rFonts w:asciiTheme="majorBidi" w:hAnsiTheme="majorBidi"/>
                <w:sz w:val="30"/>
                <w:szCs w:val="30"/>
              </w:rPr>
              <w:t>1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ปีหรือน้อยกว่า</w:t>
            </w:r>
          </w:p>
        </w:tc>
        <w:tc>
          <w:tcPr>
            <w:tcW w:w="272" w:type="dxa"/>
          </w:tcPr>
          <w:p w14:paraId="11BE4DE7" w14:textId="77777777" w:rsidR="007C0BDB" w:rsidRPr="00396BC1" w:rsidRDefault="007C0BDB" w:rsidP="003F599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  <w:hideMark/>
          </w:tcPr>
          <w:p w14:paraId="4CBF4D64" w14:textId="197F0426" w:rsidR="007C0BDB" w:rsidRPr="00396BC1" w:rsidRDefault="007C0BDB" w:rsidP="003F5991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="001E22CA" w:rsidRPr="00396BC1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D51D7F" w:rsidRPr="00D51D7F">
              <w:rPr>
                <w:rFonts w:asciiTheme="majorBidi" w:hAnsiTheme="majorBidi"/>
                <w:sz w:val="30"/>
                <w:szCs w:val="30"/>
              </w:rPr>
              <w:t>1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แต่</w:t>
            </w:r>
            <w:r w:rsidR="001E22CA" w:rsidRPr="00396BC1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ไม่เกิน </w:t>
            </w:r>
            <w:r w:rsidR="00D51D7F" w:rsidRPr="00D51D7F">
              <w:rPr>
                <w:rFonts w:asciiTheme="majorBidi" w:hAnsiTheme="majorBidi"/>
                <w:sz w:val="30"/>
                <w:szCs w:val="30"/>
              </w:rPr>
              <w:t>2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6208D130" w14:textId="77777777" w:rsidR="007C0BDB" w:rsidRPr="00396BC1" w:rsidRDefault="007C0BDB" w:rsidP="003F599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  <w:hideMark/>
          </w:tcPr>
          <w:p w14:paraId="074E12CE" w14:textId="79873410" w:rsidR="007C0BDB" w:rsidRPr="00396BC1" w:rsidRDefault="007C0BDB" w:rsidP="003F5991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="001E22CA" w:rsidRPr="00396BC1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D51D7F" w:rsidRPr="00D51D7F">
              <w:rPr>
                <w:rFonts w:asciiTheme="majorBidi" w:hAnsiTheme="majorBidi"/>
                <w:sz w:val="30"/>
                <w:szCs w:val="30"/>
              </w:rPr>
              <w:t>2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แต่</w:t>
            </w:r>
            <w:r w:rsidR="001E22CA" w:rsidRPr="00396BC1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ไม่เกิน </w:t>
            </w:r>
            <w:r w:rsidR="00D51D7F" w:rsidRPr="00D51D7F">
              <w:rPr>
                <w:rFonts w:asciiTheme="majorBidi" w:hAnsiTheme="majorBidi"/>
                <w:sz w:val="30"/>
                <w:szCs w:val="30"/>
              </w:rPr>
              <w:t>5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59341FAF" w14:textId="77777777" w:rsidR="007C0BDB" w:rsidRPr="00396BC1" w:rsidRDefault="007C0BDB" w:rsidP="003F599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  <w:hideMark/>
          </w:tcPr>
          <w:p w14:paraId="3FB054EA" w14:textId="3EBA6B34" w:rsidR="007C0BDB" w:rsidRPr="00396BC1" w:rsidRDefault="007C0BDB" w:rsidP="003F5991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มากกว่า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E22CA" w:rsidRPr="00396BC1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D51D7F" w:rsidRPr="00D51D7F">
              <w:rPr>
                <w:rFonts w:asciiTheme="majorBidi" w:hAnsiTheme="majorBidi"/>
                <w:sz w:val="30"/>
                <w:szCs w:val="30"/>
              </w:rPr>
              <w:t>5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63" w:type="dxa"/>
            <w:vAlign w:val="bottom"/>
          </w:tcPr>
          <w:p w14:paraId="6AB674C4" w14:textId="77777777" w:rsidR="007C0BDB" w:rsidRPr="00396BC1" w:rsidRDefault="007C0BDB" w:rsidP="003F599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  <w:vAlign w:val="bottom"/>
            <w:hideMark/>
          </w:tcPr>
          <w:p w14:paraId="74AA6249" w14:textId="77777777" w:rsidR="007C0BDB" w:rsidRPr="00396BC1" w:rsidRDefault="007C0BDB" w:rsidP="003F599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7C0BDB" w:rsidRPr="00396BC1" w14:paraId="69B495A8" w14:textId="77777777" w:rsidTr="006B1100">
        <w:trPr>
          <w:tblHeader/>
        </w:trPr>
        <w:tc>
          <w:tcPr>
            <w:tcW w:w="2345" w:type="dxa"/>
          </w:tcPr>
          <w:p w14:paraId="7FBEADDA" w14:textId="77777777" w:rsidR="007C0BDB" w:rsidRPr="00396BC1" w:rsidRDefault="007C0BDB" w:rsidP="003F599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40" w:type="dxa"/>
            <w:gridSpan w:val="11"/>
            <w:hideMark/>
          </w:tcPr>
          <w:p w14:paraId="51209302" w14:textId="77777777" w:rsidR="007C0BDB" w:rsidRPr="00396BC1" w:rsidRDefault="007C0BDB" w:rsidP="003F5991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1E22CA" w:rsidRPr="00396BC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</w:t>
            </w:r>
            <w:r w:rsidRPr="00396BC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4976F0" w:rsidRPr="00396BC1" w14:paraId="5F5FFABD" w14:textId="77777777" w:rsidTr="002E7E21">
        <w:tc>
          <w:tcPr>
            <w:tcW w:w="2345" w:type="dxa"/>
          </w:tcPr>
          <w:p w14:paraId="4C9F37EC" w14:textId="0055D4EF" w:rsidR="004976F0" w:rsidRPr="00396BC1" w:rsidRDefault="00D51D7F" w:rsidP="003F599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/>
                <w:b/>
                <w:i/>
                <w:sz w:val="30"/>
                <w:szCs w:val="30"/>
              </w:rPr>
              <w:t>2568</w:t>
            </w:r>
          </w:p>
        </w:tc>
        <w:tc>
          <w:tcPr>
            <w:tcW w:w="6840" w:type="dxa"/>
            <w:gridSpan w:val="11"/>
          </w:tcPr>
          <w:p w14:paraId="133124DD" w14:textId="77777777" w:rsidR="004976F0" w:rsidRPr="00396BC1" w:rsidRDefault="004976F0" w:rsidP="003F5991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7C0BDB" w:rsidRPr="00396BC1" w14:paraId="2FE366E8" w14:textId="77777777" w:rsidTr="002E7E21">
        <w:tc>
          <w:tcPr>
            <w:tcW w:w="2345" w:type="dxa"/>
            <w:hideMark/>
          </w:tcPr>
          <w:p w14:paraId="4FDE3761" w14:textId="77777777" w:rsidR="007C0BDB" w:rsidRPr="00396BC1" w:rsidRDefault="007C0BDB" w:rsidP="0076089E">
            <w:pPr>
              <w:spacing w:line="240" w:lineRule="auto"/>
              <w:ind w:left="172" w:right="-24" w:hanging="1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396B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</w:tcPr>
          <w:p w14:paraId="1AFF6CEA" w14:textId="77777777" w:rsidR="007C0BDB" w:rsidRPr="00396BC1" w:rsidRDefault="007C0BDB" w:rsidP="003F599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54021D54" w14:textId="77777777" w:rsidR="007C0BDB" w:rsidRPr="00396BC1" w:rsidRDefault="007C0BDB" w:rsidP="003F599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</w:tcPr>
          <w:p w14:paraId="702C14ED" w14:textId="77777777" w:rsidR="007C0BDB" w:rsidRPr="00396BC1" w:rsidRDefault="007C0BDB" w:rsidP="003F599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662BBA23" w14:textId="77777777" w:rsidR="007C0BDB" w:rsidRPr="00396BC1" w:rsidRDefault="007C0BDB" w:rsidP="003F599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</w:tcPr>
          <w:p w14:paraId="3690BC3D" w14:textId="77777777" w:rsidR="007C0BDB" w:rsidRPr="00396BC1" w:rsidRDefault="007C0BDB" w:rsidP="003F599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9923CBC" w14:textId="77777777" w:rsidR="007C0BDB" w:rsidRPr="00396BC1" w:rsidRDefault="007C0BDB" w:rsidP="003F599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</w:tcPr>
          <w:p w14:paraId="2A30EA90" w14:textId="77777777" w:rsidR="007C0BDB" w:rsidRPr="00396BC1" w:rsidRDefault="007C0BDB" w:rsidP="003F599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1A3703A" w14:textId="77777777" w:rsidR="007C0BDB" w:rsidRPr="00396BC1" w:rsidRDefault="007C0BDB" w:rsidP="003F599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</w:tcPr>
          <w:p w14:paraId="661539B5" w14:textId="77777777" w:rsidR="007C0BDB" w:rsidRPr="00396BC1" w:rsidRDefault="007C0BDB" w:rsidP="003F599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5753D062" w14:textId="77777777" w:rsidR="007C0BDB" w:rsidRPr="00396BC1" w:rsidRDefault="007C0BDB" w:rsidP="003F599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7" w:type="dxa"/>
          </w:tcPr>
          <w:p w14:paraId="456E3491" w14:textId="77777777" w:rsidR="007C0BDB" w:rsidRPr="00396BC1" w:rsidRDefault="007C0BDB" w:rsidP="003F599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86842" w:rsidRPr="00396BC1" w14:paraId="055EC107" w14:textId="77777777" w:rsidTr="002E7E21">
        <w:tc>
          <w:tcPr>
            <w:tcW w:w="2345" w:type="dxa"/>
            <w:hideMark/>
          </w:tcPr>
          <w:p w14:paraId="1EBBEB9C" w14:textId="77777777" w:rsidR="00A86842" w:rsidRPr="005704F6" w:rsidRDefault="00A86842" w:rsidP="00A8684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5704F6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5704F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</w:tcPr>
          <w:p w14:paraId="2A4A7E50" w14:textId="7B9F6A7F" w:rsidR="00A86842" w:rsidRPr="0070640F" w:rsidRDefault="00D51D7F" w:rsidP="00A8684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112</w:t>
            </w:r>
            <w:r w:rsidR="00AF32BE" w:rsidRPr="007064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834</w:t>
            </w:r>
          </w:p>
        </w:tc>
        <w:tc>
          <w:tcPr>
            <w:tcW w:w="272" w:type="dxa"/>
          </w:tcPr>
          <w:p w14:paraId="06DC9736" w14:textId="77777777" w:rsidR="00A86842" w:rsidRPr="0070640F" w:rsidRDefault="00A86842" w:rsidP="00A8684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</w:tcPr>
          <w:p w14:paraId="57A1A56B" w14:textId="0EAF397A" w:rsidR="00A86842" w:rsidRPr="0070640F" w:rsidRDefault="00D51D7F" w:rsidP="00A8684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112</w:t>
            </w:r>
            <w:r w:rsidR="00AF32BE" w:rsidRPr="007064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834</w:t>
            </w:r>
          </w:p>
        </w:tc>
        <w:tc>
          <w:tcPr>
            <w:tcW w:w="272" w:type="dxa"/>
          </w:tcPr>
          <w:p w14:paraId="6F53D98D" w14:textId="77777777" w:rsidR="00A86842" w:rsidRPr="0070640F" w:rsidRDefault="00A86842" w:rsidP="00A8684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14:paraId="7ECDF4B3" w14:textId="41DA59D1" w:rsidR="00A86842" w:rsidRPr="0070640F" w:rsidRDefault="00AF32BE" w:rsidP="00A86842">
            <w:pPr>
              <w:pStyle w:val="acctfourfigures"/>
              <w:shd w:val="clear" w:color="auto" w:fill="FFFFFF"/>
              <w:tabs>
                <w:tab w:val="clear" w:pos="765"/>
                <w:tab w:val="decimal" w:pos="4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0640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E31683F" w14:textId="77777777" w:rsidR="00A86842" w:rsidRPr="0070640F" w:rsidRDefault="00A86842" w:rsidP="00A8684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0878FE0D" w14:textId="23DD150D" w:rsidR="00A86842" w:rsidRPr="0070640F" w:rsidRDefault="00AF32BE" w:rsidP="00A86842">
            <w:pPr>
              <w:pStyle w:val="acctfourfigures"/>
              <w:shd w:val="clear" w:color="auto" w:fill="FFFFFF"/>
              <w:tabs>
                <w:tab w:val="clear" w:pos="765"/>
                <w:tab w:val="decimal" w:pos="4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0640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4B6DEF0" w14:textId="77777777" w:rsidR="00A86842" w:rsidRPr="0070640F" w:rsidRDefault="00A86842" w:rsidP="00A8684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16936918" w14:textId="737D47B8" w:rsidR="00A86842" w:rsidRPr="0070640F" w:rsidRDefault="00AF32BE" w:rsidP="00A86842">
            <w:pPr>
              <w:pStyle w:val="acctfourfigures"/>
              <w:shd w:val="clear" w:color="auto" w:fill="FFFFFF"/>
              <w:tabs>
                <w:tab w:val="clear" w:pos="765"/>
                <w:tab w:val="decimal" w:pos="4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0640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3" w:type="dxa"/>
          </w:tcPr>
          <w:p w14:paraId="30337145" w14:textId="77777777" w:rsidR="00A86842" w:rsidRPr="0070640F" w:rsidRDefault="00A86842" w:rsidP="00A8684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408D3CB5" w14:textId="7A09B745" w:rsidR="00A86842" w:rsidRPr="0070640F" w:rsidRDefault="00D51D7F" w:rsidP="00A8684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112</w:t>
            </w:r>
            <w:r w:rsidR="00AF32BE" w:rsidRPr="007064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834</w:t>
            </w:r>
          </w:p>
        </w:tc>
      </w:tr>
      <w:tr w:rsidR="00A86842" w:rsidRPr="00396BC1" w14:paraId="09FB4FA1" w14:textId="77777777" w:rsidTr="002E7E21">
        <w:tc>
          <w:tcPr>
            <w:tcW w:w="2345" w:type="dxa"/>
          </w:tcPr>
          <w:p w14:paraId="1A1CB295" w14:textId="2A301F21" w:rsidR="00A86842" w:rsidRPr="005704F6" w:rsidRDefault="00A86842" w:rsidP="00A8684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04F6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</w:t>
            </w:r>
            <w:r w:rsidR="004A7393" w:rsidRPr="005704F6">
              <w:rPr>
                <w:rFonts w:asciiTheme="majorBidi" w:hAnsiTheme="majorBidi" w:cstheme="majorBidi"/>
                <w:sz w:val="30"/>
                <w:szCs w:val="30"/>
                <w:cs/>
              </w:rPr>
              <w:t>หมุนเวียน</w:t>
            </w:r>
            <w:r w:rsidRPr="005704F6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990" w:type="dxa"/>
          </w:tcPr>
          <w:p w14:paraId="59FBCB14" w14:textId="628989FA" w:rsidR="00A86842" w:rsidRPr="0070640F" w:rsidRDefault="00D51D7F" w:rsidP="00A8684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D51D7F">
              <w:rPr>
                <w:rFonts w:asciiTheme="majorBidi" w:hAnsiTheme="majorBidi"/>
                <w:sz w:val="30"/>
                <w:szCs w:val="30"/>
              </w:rPr>
              <w:t>146</w:t>
            </w:r>
            <w:r w:rsidR="00AF32BE" w:rsidRPr="0070640F">
              <w:rPr>
                <w:rFonts w:asciiTheme="majorBidi" w:hAnsi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/>
                <w:sz w:val="30"/>
                <w:szCs w:val="30"/>
              </w:rPr>
              <w:t>627</w:t>
            </w:r>
          </w:p>
        </w:tc>
        <w:tc>
          <w:tcPr>
            <w:tcW w:w="272" w:type="dxa"/>
          </w:tcPr>
          <w:p w14:paraId="2BAAAD03" w14:textId="77777777" w:rsidR="00A86842" w:rsidRPr="0070640F" w:rsidRDefault="00A86842" w:rsidP="00A8684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</w:tcPr>
          <w:p w14:paraId="4DBC1166" w14:textId="1643257B" w:rsidR="00A86842" w:rsidRPr="0070640F" w:rsidRDefault="00D51D7F" w:rsidP="00A8684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D51D7F">
              <w:rPr>
                <w:rFonts w:asciiTheme="majorBidi" w:hAnsiTheme="majorBidi"/>
                <w:sz w:val="30"/>
                <w:szCs w:val="30"/>
              </w:rPr>
              <w:t>146</w:t>
            </w:r>
            <w:r w:rsidR="00AF32BE" w:rsidRPr="0070640F">
              <w:rPr>
                <w:rFonts w:asciiTheme="majorBidi" w:hAnsi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/>
                <w:sz w:val="30"/>
                <w:szCs w:val="30"/>
              </w:rPr>
              <w:t>627</w:t>
            </w:r>
          </w:p>
        </w:tc>
        <w:tc>
          <w:tcPr>
            <w:tcW w:w="272" w:type="dxa"/>
          </w:tcPr>
          <w:p w14:paraId="42F45091" w14:textId="77777777" w:rsidR="00A86842" w:rsidRPr="0070640F" w:rsidRDefault="00A86842" w:rsidP="00A8684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14:paraId="31C3B4B3" w14:textId="70B48FBF" w:rsidR="00A86842" w:rsidRPr="0070640F" w:rsidRDefault="00AF32BE" w:rsidP="00A86842">
            <w:pPr>
              <w:pStyle w:val="acctfourfigures"/>
              <w:shd w:val="clear" w:color="auto" w:fill="FFFFFF"/>
              <w:tabs>
                <w:tab w:val="clear" w:pos="765"/>
                <w:tab w:val="decimal" w:pos="4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0640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BF811B1" w14:textId="77777777" w:rsidR="00A86842" w:rsidRPr="0070640F" w:rsidRDefault="00A86842" w:rsidP="00A8684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36CB84E6" w14:textId="59FB9702" w:rsidR="00A86842" w:rsidRPr="0070640F" w:rsidRDefault="00AF32BE" w:rsidP="00A86842">
            <w:pPr>
              <w:pStyle w:val="acctfourfigures"/>
              <w:shd w:val="clear" w:color="auto" w:fill="FFFFFF"/>
              <w:tabs>
                <w:tab w:val="clear" w:pos="765"/>
                <w:tab w:val="decimal" w:pos="4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0640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8B63DFA" w14:textId="77777777" w:rsidR="00A86842" w:rsidRPr="0070640F" w:rsidRDefault="00A86842" w:rsidP="00A8684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4274722B" w14:textId="2835604C" w:rsidR="00A86842" w:rsidRPr="0070640F" w:rsidRDefault="00AF32BE" w:rsidP="00A86842">
            <w:pPr>
              <w:pStyle w:val="acctfourfigures"/>
              <w:shd w:val="clear" w:color="auto" w:fill="FFFFFF"/>
              <w:tabs>
                <w:tab w:val="clear" w:pos="765"/>
                <w:tab w:val="decimal" w:pos="4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0640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084CA701" w14:textId="77777777" w:rsidR="00A86842" w:rsidRPr="0070640F" w:rsidRDefault="00A86842" w:rsidP="00A8684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7FAF7A7F" w14:textId="3BFEA300" w:rsidR="00A86842" w:rsidRPr="0070640F" w:rsidRDefault="00D51D7F" w:rsidP="00A8684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D51D7F">
              <w:rPr>
                <w:rFonts w:asciiTheme="majorBidi" w:hAnsiTheme="majorBidi"/>
                <w:sz w:val="30"/>
                <w:szCs w:val="30"/>
              </w:rPr>
              <w:t>146</w:t>
            </w:r>
            <w:r w:rsidR="00AF32BE" w:rsidRPr="0070640F">
              <w:rPr>
                <w:rFonts w:asciiTheme="majorBidi" w:hAnsi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/>
                <w:sz w:val="30"/>
                <w:szCs w:val="30"/>
              </w:rPr>
              <w:t>627</w:t>
            </w:r>
          </w:p>
        </w:tc>
      </w:tr>
      <w:tr w:rsidR="00A86842" w:rsidRPr="00396BC1" w14:paraId="19B3F829" w14:textId="77777777" w:rsidTr="002E7E21">
        <w:tc>
          <w:tcPr>
            <w:tcW w:w="2345" w:type="dxa"/>
            <w:hideMark/>
          </w:tcPr>
          <w:p w14:paraId="1F1FD1C8" w14:textId="77777777" w:rsidR="00A86842" w:rsidRPr="005704F6" w:rsidRDefault="00A86842" w:rsidP="00A8684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5704F6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990" w:type="dxa"/>
          </w:tcPr>
          <w:p w14:paraId="2E7EBB34" w14:textId="06A0F21A" w:rsidR="00A86842" w:rsidRPr="0070640F" w:rsidRDefault="00D51D7F" w:rsidP="00A8684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181</w:t>
            </w:r>
            <w:r w:rsidR="003D2552" w:rsidRPr="007064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359</w:t>
            </w:r>
          </w:p>
        </w:tc>
        <w:tc>
          <w:tcPr>
            <w:tcW w:w="272" w:type="dxa"/>
          </w:tcPr>
          <w:p w14:paraId="4EE07648" w14:textId="77777777" w:rsidR="00A86842" w:rsidRPr="0070640F" w:rsidRDefault="00A86842" w:rsidP="00A8684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</w:tcPr>
          <w:p w14:paraId="26A60AAB" w14:textId="00EA8BC0" w:rsidR="00A86842" w:rsidRPr="0070640F" w:rsidRDefault="00D51D7F" w:rsidP="00A8684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166</w:t>
            </w:r>
            <w:r w:rsidR="001C76A1" w:rsidRPr="007064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360</w:t>
            </w:r>
          </w:p>
        </w:tc>
        <w:tc>
          <w:tcPr>
            <w:tcW w:w="272" w:type="dxa"/>
          </w:tcPr>
          <w:p w14:paraId="4AF41691" w14:textId="77777777" w:rsidR="00A86842" w:rsidRPr="0070640F" w:rsidRDefault="00A86842" w:rsidP="00A8684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</w:tcPr>
          <w:p w14:paraId="0EDF56E6" w14:textId="7D731685" w:rsidR="00A86842" w:rsidRPr="0070640F" w:rsidRDefault="00D51D7F" w:rsidP="00A8684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1C76A1" w:rsidRPr="007064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965</w:t>
            </w:r>
          </w:p>
        </w:tc>
        <w:tc>
          <w:tcPr>
            <w:tcW w:w="236" w:type="dxa"/>
          </w:tcPr>
          <w:p w14:paraId="291568CF" w14:textId="77777777" w:rsidR="00A86842" w:rsidRPr="0070640F" w:rsidRDefault="00A86842" w:rsidP="00A8684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2053AE7C" w14:textId="3BC5E7E4" w:rsidR="00A86842" w:rsidRPr="0070640F" w:rsidRDefault="00D51D7F" w:rsidP="00A8684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1C76A1" w:rsidRPr="007064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009</w:t>
            </w:r>
          </w:p>
        </w:tc>
        <w:tc>
          <w:tcPr>
            <w:tcW w:w="236" w:type="dxa"/>
          </w:tcPr>
          <w:p w14:paraId="45599826" w14:textId="77777777" w:rsidR="00A86842" w:rsidRPr="0070640F" w:rsidRDefault="00A86842" w:rsidP="00A8684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318D48B1" w14:textId="627734E8" w:rsidR="00A86842" w:rsidRPr="0070640F" w:rsidRDefault="00D51D7F" w:rsidP="00A8684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991</w:t>
            </w:r>
          </w:p>
        </w:tc>
        <w:tc>
          <w:tcPr>
            <w:tcW w:w="263" w:type="dxa"/>
          </w:tcPr>
          <w:p w14:paraId="142A8991" w14:textId="77777777" w:rsidR="00A86842" w:rsidRPr="0070640F" w:rsidRDefault="00A86842" w:rsidP="00A8684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07D1E111" w14:textId="63D31DA2" w:rsidR="00A86842" w:rsidRPr="0070640F" w:rsidRDefault="00D51D7F" w:rsidP="00A8684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184</w:t>
            </w:r>
            <w:r w:rsidR="001C76A1" w:rsidRPr="007064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325</w:t>
            </w:r>
          </w:p>
        </w:tc>
      </w:tr>
      <w:tr w:rsidR="00A86842" w:rsidRPr="00396BC1" w14:paraId="135281EC" w14:textId="77777777" w:rsidTr="002E7E21">
        <w:trPr>
          <w:trHeight w:val="119"/>
        </w:trPr>
        <w:tc>
          <w:tcPr>
            <w:tcW w:w="2345" w:type="dxa"/>
            <w:hideMark/>
          </w:tcPr>
          <w:p w14:paraId="2843EC1A" w14:textId="77777777" w:rsidR="00A86842" w:rsidRPr="005704F6" w:rsidRDefault="00A86842" w:rsidP="00A8684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5704F6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90" w:type="dxa"/>
            <w:vAlign w:val="bottom"/>
          </w:tcPr>
          <w:p w14:paraId="50C5658E" w14:textId="2B51BF7A" w:rsidR="00A86842" w:rsidRPr="0070640F" w:rsidRDefault="00D51D7F" w:rsidP="00A8684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41</w:t>
            </w:r>
            <w:r w:rsidR="00E41074" w:rsidRPr="007064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942</w:t>
            </w:r>
          </w:p>
        </w:tc>
        <w:tc>
          <w:tcPr>
            <w:tcW w:w="272" w:type="dxa"/>
            <w:vAlign w:val="bottom"/>
          </w:tcPr>
          <w:p w14:paraId="3FD5D6B2" w14:textId="77777777" w:rsidR="00A86842" w:rsidRPr="0070640F" w:rsidRDefault="00A86842" w:rsidP="00A8684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14:paraId="099A49E7" w14:textId="6FAC4994" w:rsidR="00A86842" w:rsidRPr="0070640F" w:rsidRDefault="00D51D7F" w:rsidP="00A8684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="00DF2018" w:rsidRPr="007064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869</w:t>
            </w:r>
          </w:p>
        </w:tc>
        <w:tc>
          <w:tcPr>
            <w:tcW w:w="272" w:type="dxa"/>
            <w:vAlign w:val="bottom"/>
          </w:tcPr>
          <w:p w14:paraId="7F11D138" w14:textId="77777777" w:rsidR="00A86842" w:rsidRPr="0070640F" w:rsidRDefault="00A86842" w:rsidP="00A8684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14:paraId="69945B49" w14:textId="2801A378" w:rsidR="00A86842" w:rsidRPr="0070640F" w:rsidRDefault="00D51D7F" w:rsidP="00A8684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15746C" w:rsidRPr="007064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018</w:t>
            </w:r>
          </w:p>
        </w:tc>
        <w:tc>
          <w:tcPr>
            <w:tcW w:w="236" w:type="dxa"/>
            <w:vAlign w:val="bottom"/>
          </w:tcPr>
          <w:p w14:paraId="7B7EE8CA" w14:textId="77777777" w:rsidR="00A86842" w:rsidRPr="0070640F" w:rsidRDefault="00A86842" w:rsidP="00A8684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4EB59574" w14:textId="09FA53E5" w:rsidR="00A86842" w:rsidRPr="0070640F" w:rsidRDefault="00D51D7F" w:rsidP="00A8684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15746C" w:rsidRPr="007064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474</w:t>
            </w:r>
          </w:p>
        </w:tc>
        <w:tc>
          <w:tcPr>
            <w:tcW w:w="236" w:type="dxa"/>
            <w:vAlign w:val="bottom"/>
          </w:tcPr>
          <w:p w14:paraId="27335796" w14:textId="77777777" w:rsidR="00A86842" w:rsidRPr="0070640F" w:rsidRDefault="00A86842" w:rsidP="00A8684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77B3E42A" w14:textId="08688801" w:rsidR="00A86842" w:rsidRPr="0070640F" w:rsidRDefault="00D51D7F" w:rsidP="00A8684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4729E" w:rsidRPr="007064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720</w:t>
            </w:r>
          </w:p>
        </w:tc>
        <w:tc>
          <w:tcPr>
            <w:tcW w:w="263" w:type="dxa"/>
            <w:vAlign w:val="bottom"/>
          </w:tcPr>
          <w:p w14:paraId="4B4514D2" w14:textId="77777777" w:rsidR="00A86842" w:rsidRPr="0070640F" w:rsidRDefault="00A86842" w:rsidP="00A8684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  <w:vAlign w:val="bottom"/>
          </w:tcPr>
          <w:p w14:paraId="343C95FB" w14:textId="4294E6C2" w:rsidR="00A86842" w:rsidRPr="0070640F" w:rsidRDefault="00D51D7F" w:rsidP="00A8684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46</w:t>
            </w:r>
            <w:r w:rsidR="0015746C" w:rsidRPr="007064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081</w:t>
            </w:r>
          </w:p>
        </w:tc>
      </w:tr>
      <w:tr w:rsidR="00A86842" w:rsidRPr="00396BC1" w14:paraId="6BD16C23" w14:textId="77777777" w:rsidTr="00156FD3">
        <w:tc>
          <w:tcPr>
            <w:tcW w:w="2345" w:type="dxa"/>
          </w:tcPr>
          <w:p w14:paraId="5F4EF600" w14:textId="77777777" w:rsidR="00A86842" w:rsidRPr="00396BC1" w:rsidRDefault="00A86842" w:rsidP="00A8684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4051D6" w14:textId="00770E16" w:rsidR="00A86842" w:rsidRPr="00396BC1" w:rsidRDefault="00D51D7F" w:rsidP="00A8684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482</w:t>
            </w:r>
            <w:r w:rsidR="00FD67AB" w:rsidRPr="00FD67A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762</w:t>
            </w:r>
          </w:p>
        </w:tc>
        <w:tc>
          <w:tcPr>
            <w:tcW w:w="272" w:type="dxa"/>
          </w:tcPr>
          <w:p w14:paraId="059077E8" w14:textId="77777777" w:rsidR="00A86842" w:rsidRPr="00396BC1" w:rsidRDefault="00A86842" w:rsidP="00A8684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54A7D2" w14:textId="02765806" w:rsidR="00A86842" w:rsidRPr="00396BC1" w:rsidRDefault="00D51D7F" w:rsidP="00A8684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448</w:t>
            </w:r>
            <w:r w:rsidR="00DE03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690</w:t>
            </w:r>
          </w:p>
        </w:tc>
        <w:tc>
          <w:tcPr>
            <w:tcW w:w="272" w:type="dxa"/>
          </w:tcPr>
          <w:p w14:paraId="54B6E107" w14:textId="77777777" w:rsidR="00A86842" w:rsidRPr="00396BC1" w:rsidRDefault="00A86842" w:rsidP="00A8684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E3BD29" w14:textId="68D255A9" w:rsidR="00A86842" w:rsidRPr="00396BC1" w:rsidRDefault="00D51D7F" w:rsidP="00A8684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</w:t>
            </w:r>
            <w:r w:rsidR="006F77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983</w:t>
            </w:r>
          </w:p>
        </w:tc>
        <w:tc>
          <w:tcPr>
            <w:tcW w:w="236" w:type="dxa"/>
          </w:tcPr>
          <w:p w14:paraId="69DC8BC8" w14:textId="77777777" w:rsidR="00A86842" w:rsidRPr="00396BC1" w:rsidRDefault="00A86842" w:rsidP="00A8684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EB7935" w14:textId="75AD4425" w:rsidR="00A86842" w:rsidRPr="00396BC1" w:rsidRDefault="00D51D7F" w:rsidP="00A8684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</w:t>
            </w:r>
            <w:r w:rsidR="006F77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483</w:t>
            </w:r>
          </w:p>
        </w:tc>
        <w:tc>
          <w:tcPr>
            <w:tcW w:w="236" w:type="dxa"/>
          </w:tcPr>
          <w:p w14:paraId="0095C245" w14:textId="77777777" w:rsidR="00A86842" w:rsidRPr="00396BC1" w:rsidRDefault="00A86842" w:rsidP="00A8684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4A86A5" w14:textId="176235F3" w:rsidR="00A86842" w:rsidRPr="00396BC1" w:rsidRDefault="00D51D7F" w:rsidP="00A8684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6F77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711</w:t>
            </w:r>
          </w:p>
        </w:tc>
        <w:tc>
          <w:tcPr>
            <w:tcW w:w="263" w:type="dxa"/>
          </w:tcPr>
          <w:p w14:paraId="221C168D" w14:textId="77777777" w:rsidR="00A86842" w:rsidRPr="00396BC1" w:rsidRDefault="00A86842" w:rsidP="00A8684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99DD74" w14:textId="2878AC91" w:rsidR="00A86842" w:rsidRPr="00396BC1" w:rsidRDefault="00D51D7F" w:rsidP="00A8684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489</w:t>
            </w:r>
            <w:r w:rsidR="006F77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867</w:t>
            </w:r>
          </w:p>
        </w:tc>
      </w:tr>
      <w:tr w:rsidR="00FD67AB" w:rsidRPr="00396BC1" w14:paraId="48EF7F0F" w14:textId="77777777" w:rsidTr="002A396A">
        <w:tc>
          <w:tcPr>
            <w:tcW w:w="2345" w:type="dxa"/>
          </w:tcPr>
          <w:p w14:paraId="503E1408" w14:textId="77777777" w:rsidR="00FD67AB" w:rsidRPr="00396BC1" w:rsidRDefault="00FD67AB" w:rsidP="00AF32B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</w:tcPr>
          <w:p w14:paraId="78935324" w14:textId="77777777" w:rsidR="00FD67AB" w:rsidRPr="00FD67AB" w:rsidRDefault="00FD67AB" w:rsidP="00AF32B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46E97CEC" w14:textId="77777777" w:rsidR="00FD67AB" w:rsidRPr="00396BC1" w:rsidRDefault="00FD67AB" w:rsidP="00AF32B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double" w:sz="4" w:space="0" w:color="auto"/>
              <w:left w:val="nil"/>
              <w:right w:val="nil"/>
            </w:tcBorders>
          </w:tcPr>
          <w:p w14:paraId="066A327E" w14:textId="77777777" w:rsidR="00FD67AB" w:rsidRPr="00396BC1" w:rsidRDefault="00FD67AB" w:rsidP="00AF32B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331FCD90" w14:textId="77777777" w:rsidR="00FD67AB" w:rsidRPr="00396BC1" w:rsidRDefault="00FD67AB" w:rsidP="00AF32B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double" w:sz="4" w:space="0" w:color="auto"/>
              <w:left w:val="nil"/>
              <w:right w:val="nil"/>
            </w:tcBorders>
          </w:tcPr>
          <w:p w14:paraId="661DD338" w14:textId="77777777" w:rsidR="00FD67AB" w:rsidRPr="00396BC1" w:rsidRDefault="00FD67AB" w:rsidP="00AF32B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13CF73E" w14:textId="77777777" w:rsidR="00FD67AB" w:rsidRPr="00396BC1" w:rsidRDefault="00FD67AB" w:rsidP="00AF32B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double" w:sz="4" w:space="0" w:color="auto"/>
              <w:left w:val="nil"/>
              <w:right w:val="nil"/>
            </w:tcBorders>
          </w:tcPr>
          <w:p w14:paraId="3AE5CE94" w14:textId="77777777" w:rsidR="00FD67AB" w:rsidRPr="00396BC1" w:rsidRDefault="00FD67AB" w:rsidP="00AF32B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D32E16E" w14:textId="77777777" w:rsidR="00FD67AB" w:rsidRPr="00396BC1" w:rsidRDefault="00FD67AB" w:rsidP="00AF32B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double" w:sz="4" w:space="0" w:color="auto"/>
              <w:left w:val="nil"/>
              <w:right w:val="nil"/>
            </w:tcBorders>
          </w:tcPr>
          <w:p w14:paraId="43FEEE63" w14:textId="77777777" w:rsidR="00FD67AB" w:rsidRPr="00396BC1" w:rsidRDefault="00FD67AB" w:rsidP="00AF32B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260C1300" w14:textId="77777777" w:rsidR="00FD67AB" w:rsidRPr="00396BC1" w:rsidRDefault="00FD67AB" w:rsidP="00AF32B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7" w:type="dxa"/>
            <w:tcBorders>
              <w:top w:val="double" w:sz="4" w:space="0" w:color="auto"/>
              <w:left w:val="nil"/>
              <w:right w:val="nil"/>
            </w:tcBorders>
          </w:tcPr>
          <w:p w14:paraId="3841A1F8" w14:textId="77777777" w:rsidR="00FD67AB" w:rsidRPr="00396BC1" w:rsidRDefault="00FD67AB" w:rsidP="00AF32B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5B3CD2" w:rsidRPr="00396BC1" w14:paraId="3B1FDBA6" w14:textId="77777777">
        <w:tc>
          <w:tcPr>
            <w:tcW w:w="2345" w:type="dxa"/>
          </w:tcPr>
          <w:p w14:paraId="51B5916F" w14:textId="737EE3DB" w:rsidR="005B3CD2" w:rsidRPr="00396BC1" w:rsidRDefault="00D51D7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/>
                <w:b/>
                <w:i/>
                <w:sz w:val="30"/>
                <w:szCs w:val="30"/>
              </w:rPr>
              <w:t>2567</w:t>
            </w:r>
          </w:p>
        </w:tc>
        <w:tc>
          <w:tcPr>
            <w:tcW w:w="6840" w:type="dxa"/>
            <w:gridSpan w:val="11"/>
          </w:tcPr>
          <w:p w14:paraId="3D993F58" w14:textId="77777777" w:rsidR="005B3CD2" w:rsidRPr="00396BC1" w:rsidRDefault="005B3CD2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5B3CD2" w:rsidRPr="00396BC1" w14:paraId="034E3E45" w14:textId="77777777">
        <w:tc>
          <w:tcPr>
            <w:tcW w:w="2345" w:type="dxa"/>
            <w:hideMark/>
          </w:tcPr>
          <w:p w14:paraId="503A507C" w14:textId="77777777" w:rsidR="005B3CD2" w:rsidRPr="00396BC1" w:rsidRDefault="005B3CD2">
            <w:pPr>
              <w:spacing w:line="240" w:lineRule="auto"/>
              <w:ind w:left="172" w:right="-24" w:hanging="1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396B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</w:tcPr>
          <w:p w14:paraId="682E9570" w14:textId="77777777" w:rsidR="005B3CD2" w:rsidRPr="00396BC1" w:rsidRDefault="005B3CD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5E27D535" w14:textId="77777777" w:rsidR="005B3CD2" w:rsidRPr="00396BC1" w:rsidRDefault="005B3CD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</w:tcPr>
          <w:p w14:paraId="392B4532" w14:textId="77777777" w:rsidR="005B3CD2" w:rsidRPr="00396BC1" w:rsidRDefault="005B3CD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4C0A5B11" w14:textId="77777777" w:rsidR="005B3CD2" w:rsidRPr="00396BC1" w:rsidRDefault="005B3CD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</w:tcPr>
          <w:p w14:paraId="44547517" w14:textId="77777777" w:rsidR="005B3CD2" w:rsidRPr="00396BC1" w:rsidRDefault="005B3CD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71CCBFE" w14:textId="77777777" w:rsidR="005B3CD2" w:rsidRPr="00396BC1" w:rsidRDefault="005B3CD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</w:tcPr>
          <w:p w14:paraId="26CACAE8" w14:textId="77777777" w:rsidR="005B3CD2" w:rsidRPr="00396BC1" w:rsidRDefault="005B3CD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CD6F508" w14:textId="77777777" w:rsidR="005B3CD2" w:rsidRPr="00396BC1" w:rsidRDefault="005B3CD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</w:tcPr>
          <w:p w14:paraId="6D830A12" w14:textId="77777777" w:rsidR="005B3CD2" w:rsidRPr="00396BC1" w:rsidRDefault="005B3CD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57265065" w14:textId="77777777" w:rsidR="005B3CD2" w:rsidRPr="00396BC1" w:rsidRDefault="005B3CD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7" w:type="dxa"/>
          </w:tcPr>
          <w:p w14:paraId="73E71645" w14:textId="77777777" w:rsidR="005B3CD2" w:rsidRPr="00396BC1" w:rsidRDefault="005B3CD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34108" w:rsidRPr="00396BC1" w14:paraId="6C019CA5" w14:textId="77777777">
        <w:tc>
          <w:tcPr>
            <w:tcW w:w="2345" w:type="dxa"/>
            <w:hideMark/>
          </w:tcPr>
          <w:p w14:paraId="6BB79170" w14:textId="77777777" w:rsidR="00C34108" w:rsidRPr="00396BC1" w:rsidRDefault="00C34108" w:rsidP="00C3410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เงินเบิกเกินบัญชี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</w:p>
        </w:tc>
        <w:tc>
          <w:tcPr>
            <w:tcW w:w="990" w:type="dxa"/>
          </w:tcPr>
          <w:p w14:paraId="7C53749D" w14:textId="7F4BC6C2" w:rsidR="00C34108" w:rsidRPr="00396BC1" w:rsidRDefault="00D51D7F" w:rsidP="00C3410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C34108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117</w:t>
            </w:r>
          </w:p>
        </w:tc>
        <w:tc>
          <w:tcPr>
            <w:tcW w:w="272" w:type="dxa"/>
          </w:tcPr>
          <w:p w14:paraId="28ADB6C7" w14:textId="77777777" w:rsidR="00C34108" w:rsidRPr="00396BC1" w:rsidRDefault="00C34108" w:rsidP="00C3410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</w:tcPr>
          <w:p w14:paraId="2B49C0FE" w14:textId="555D89D1" w:rsidR="00C34108" w:rsidRPr="00396BC1" w:rsidRDefault="00D51D7F" w:rsidP="00C3410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C34108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117</w:t>
            </w:r>
          </w:p>
        </w:tc>
        <w:tc>
          <w:tcPr>
            <w:tcW w:w="272" w:type="dxa"/>
          </w:tcPr>
          <w:p w14:paraId="477D9BCD" w14:textId="77777777" w:rsidR="00C34108" w:rsidRPr="00396BC1" w:rsidRDefault="00C34108" w:rsidP="00C3410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14:paraId="38CEE4E9" w14:textId="6889B0A5" w:rsidR="00C34108" w:rsidRPr="00396BC1" w:rsidRDefault="00C34108" w:rsidP="00C34108">
            <w:pPr>
              <w:pStyle w:val="acctfourfigures"/>
              <w:shd w:val="clear" w:color="auto" w:fill="FFFFFF"/>
              <w:tabs>
                <w:tab w:val="clear" w:pos="765"/>
                <w:tab w:val="decimal" w:pos="4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74308586" w14:textId="77777777" w:rsidR="00C34108" w:rsidRPr="00396BC1" w:rsidRDefault="00C34108" w:rsidP="00C3410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047F5F71" w14:textId="1A06FACB" w:rsidR="00C34108" w:rsidRPr="00396BC1" w:rsidRDefault="00C34108" w:rsidP="00C34108">
            <w:pPr>
              <w:pStyle w:val="acctfourfigures"/>
              <w:shd w:val="clear" w:color="auto" w:fill="FFFFFF"/>
              <w:tabs>
                <w:tab w:val="clear" w:pos="765"/>
                <w:tab w:val="decimal" w:pos="4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57D2BF9" w14:textId="77777777" w:rsidR="00C34108" w:rsidRPr="00396BC1" w:rsidRDefault="00C34108" w:rsidP="00C3410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4E0CB298" w14:textId="7C436AED" w:rsidR="00C34108" w:rsidRPr="00396BC1" w:rsidRDefault="00C34108" w:rsidP="00C34108">
            <w:pPr>
              <w:pStyle w:val="acctfourfigures"/>
              <w:shd w:val="clear" w:color="auto" w:fill="FFFFFF"/>
              <w:tabs>
                <w:tab w:val="clear" w:pos="765"/>
                <w:tab w:val="decimal" w:pos="4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3" w:type="dxa"/>
          </w:tcPr>
          <w:p w14:paraId="582C4177" w14:textId="77777777" w:rsidR="00C34108" w:rsidRPr="00396BC1" w:rsidRDefault="00C34108" w:rsidP="00C3410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34D860AD" w14:textId="560D6B47" w:rsidR="00C34108" w:rsidRPr="00396BC1" w:rsidRDefault="00D51D7F" w:rsidP="00C3410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C34108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117</w:t>
            </w:r>
          </w:p>
        </w:tc>
      </w:tr>
      <w:tr w:rsidR="00C34108" w:rsidRPr="00396BC1" w14:paraId="39CF00BD" w14:textId="77777777">
        <w:tc>
          <w:tcPr>
            <w:tcW w:w="2345" w:type="dxa"/>
            <w:hideMark/>
          </w:tcPr>
          <w:p w14:paraId="14E350F1" w14:textId="77777777" w:rsidR="00C34108" w:rsidRPr="00396BC1" w:rsidRDefault="00C34108" w:rsidP="00C3410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</w:tcPr>
          <w:p w14:paraId="6FA4EFB6" w14:textId="3D0B6CC1" w:rsidR="00C34108" w:rsidRPr="00396BC1" w:rsidRDefault="00D51D7F" w:rsidP="00C3410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137</w:t>
            </w:r>
            <w:r w:rsidR="00C34108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314</w:t>
            </w:r>
          </w:p>
        </w:tc>
        <w:tc>
          <w:tcPr>
            <w:tcW w:w="272" w:type="dxa"/>
          </w:tcPr>
          <w:p w14:paraId="258D01DE" w14:textId="77777777" w:rsidR="00C34108" w:rsidRPr="00396BC1" w:rsidRDefault="00C34108" w:rsidP="00C3410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</w:tcPr>
          <w:p w14:paraId="2D8D7917" w14:textId="1DD9B91B" w:rsidR="00C34108" w:rsidRPr="00396BC1" w:rsidRDefault="00D51D7F" w:rsidP="00C3410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137</w:t>
            </w:r>
            <w:r w:rsidR="00C34108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314</w:t>
            </w:r>
          </w:p>
        </w:tc>
        <w:tc>
          <w:tcPr>
            <w:tcW w:w="272" w:type="dxa"/>
          </w:tcPr>
          <w:p w14:paraId="276B4039" w14:textId="77777777" w:rsidR="00C34108" w:rsidRPr="00396BC1" w:rsidRDefault="00C34108" w:rsidP="00C3410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14:paraId="588B8E84" w14:textId="0C4D3C3F" w:rsidR="00C34108" w:rsidRPr="00396BC1" w:rsidRDefault="00C34108" w:rsidP="00C34108">
            <w:pPr>
              <w:pStyle w:val="acctfourfigures"/>
              <w:shd w:val="clear" w:color="auto" w:fill="FFFFFF"/>
              <w:tabs>
                <w:tab w:val="clear" w:pos="765"/>
                <w:tab w:val="decimal" w:pos="4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7CE7468D" w14:textId="77777777" w:rsidR="00C34108" w:rsidRPr="00396BC1" w:rsidRDefault="00C34108" w:rsidP="00C3410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4F8A7EF1" w14:textId="2DB8AE19" w:rsidR="00C34108" w:rsidRPr="00396BC1" w:rsidRDefault="00C34108" w:rsidP="00C34108">
            <w:pPr>
              <w:pStyle w:val="acctfourfigures"/>
              <w:shd w:val="clear" w:color="auto" w:fill="FFFFFF"/>
              <w:tabs>
                <w:tab w:val="clear" w:pos="765"/>
                <w:tab w:val="decimal" w:pos="4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F34B6CD" w14:textId="77777777" w:rsidR="00C34108" w:rsidRPr="00396BC1" w:rsidRDefault="00C34108" w:rsidP="00C3410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74558261" w14:textId="729DBAB0" w:rsidR="00C34108" w:rsidRPr="00396BC1" w:rsidRDefault="00C34108" w:rsidP="00C34108">
            <w:pPr>
              <w:pStyle w:val="acctfourfigures"/>
              <w:shd w:val="clear" w:color="auto" w:fill="FFFFFF"/>
              <w:tabs>
                <w:tab w:val="clear" w:pos="765"/>
                <w:tab w:val="decimal" w:pos="4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3" w:type="dxa"/>
          </w:tcPr>
          <w:p w14:paraId="0F77AE04" w14:textId="77777777" w:rsidR="00C34108" w:rsidRPr="00396BC1" w:rsidRDefault="00C34108" w:rsidP="00C3410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7D5B7CC8" w14:textId="25DCAED8" w:rsidR="00C34108" w:rsidRPr="00396BC1" w:rsidRDefault="00D51D7F" w:rsidP="00C3410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137</w:t>
            </w:r>
            <w:r w:rsidR="00C34108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314</w:t>
            </w:r>
          </w:p>
        </w:tc>
      </w:tr>
      <w:tr w:rsidR="00C34108" w:rsidRPr="00396BC1" w14:paraId="67005049" w14:textId="77777777">
        <w:tc>
          <w:tcPr>
            <w:tcW w:w="2345" w:type="dxa"/>
          </w:tcPr>
          <w:p w14:paraId="555C24B5" w14:textId="01F3FB57" w:rsidR="00C34108" w:rsidRPr="00396BC1" w:rsidRDefault="00C34108" w:rsidP="00C3410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990" w:type="dxa"/>
          </w:tcPr>
          <w:p w14:paraId="4AF9099F" w14:textId="23E21FD0" w:rsidR="00C34108" w:rsidRPr="00396BC1" w:rsidRDefault="00D51D7F" w:rsidP="00C3410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D51D7F">
              <w:rPr>
                <w:rFonts w:asciiTheme="majorBidi" w:hAnsiTheme="majorBidi"/>
                <w:sz w:val="30"/>
                <w:szCs w:val="30"/>
              </w:rPr>
              <w:t>63</w:t>
            </w:r>
            <w:r w:rsidR="00C34108" w:rsidRPr="00396BC1">
              <w:rPr>
                <w:rFonts w:asciiTheme="majorBidi" w:hAnsi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/>
                <w:sz w:val="30"/>
                <w:szCs w:val="30"/>
              </w:rPr>
              <w:t>704</w:t>
            </w:r>
          </w:p>
        </w:tc>
        <w:tc>
          <w:tcPr>
            <w:tcW w:w="272" w:type="dxa"/>
          </w:tcPr>
          <w:p w14:paraId="4EF2F8BF" w14:textId="77777777" w:rsidR="00C34108" w:rsidRPr="00396BC1" w:rsidRDefault="00C34108" w:rsidP="00C3410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</w:tcPr>
          <w:p w14:paraId="5A3D8503" w14:textId="3D7F948B" w:rsidR="00C34108" w:rsidRPr="00396BC1" w:rsidRDefault="00D51D7F" w:rsidP="00C3410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D51D7F">
              <w:rPr>
                <w:rFonts w:asciiTheme="majorBidi" w:hAnsiTheme="majorBidi"/>
                <w:sz w:val="30"/>
                <w:szCs w:val="30"/>
              </w:rPr>
              <w:t>63</w:t>
            </w:r>
            <w:r w:rsidR="00C34108" w:rsidRPr="00396BC1">
              <w:rPr>
                <w:rFonts w:asciiTheme="majorBidi" w:hAnsi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/>
                <w:sz w:val="30"/>
                <w:szCs w:val="30"/>
              </w:rPr>
              <w:t>704</w:t>
            </w:r>
          </w:p>
        </w:tc>
        <w:tc>
          <w:tcPr>
            <w:tcW w:w="272" w:type="dxa"/>
          </w:tcPr>
          <w:p w14:paraId="0524A4D4" w14:textId="77777777" w:rsidR="00C34108" w:rsidRPr="00396BC1" w:rsidRDefault="00C34108" w:rsidP="00C3410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14:paraId="69D3F93C" w14:textId="26EE5872" w:rsidR="00C34108" w:rsidRPr="00396BC1" w:rsidRDefault="00C34108" w:rsidP="00C34108">
            <w:pPr>
              <w:pStyle w:val="acctfourfigures"/>
              <w:shd w:val="clear" w:color="auto" w:fill="FFFFFF"/>
              <w:tabs>
                <w:tab w:val="clear" w:pos="765"/>
                <w:tab w:val="decimal" w:pos="4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40D50B0" w14:textId="77777777" w:rsidR="00C34108" w:rsidRPr="00396BC1" w:rsidRDefault="00C34108" w:rsidP="00C3410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0DDD13E8" w14:textId="15D38291" w:rsidR="00C34108" w:rsidRPr="00396BC1" w:rsidRDefault="00C34108" w:rsidP="00C34108">
            <w:pPr>
              <w:pStyle w:val="acctfourfigures"/>
              <w:shd w:val="clear" w:color="auto" w:fill="FFFFFF"/>
              <w:tabs>
                <w:tab w:val="clear" w:pos="765"/>
                <w:tab w:val="decimal" w:pos="4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55165F2" w14:textId="77777777" w:rsidR="00C34108" w:rsidRPr="00396BC1" w:rsidRDefault="00C34108" w:rsidP="00C3410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4EC0FDBC" w14:textId="5A2A7AE4" w:rsidR="00C34108" w:rsidRPr="00396BC1" w:rsidRDefault="00C34108" w:rsidP="00C34108">
            <w:pPr>
              <w:pStyle w:val="acctfourfigures"/>
              <w:shd w:val="clear" w:color="auto" w:fill="FFFFFF"/>
              <w:tabs>
                <w:tab w:val="clear" w:pos="765"/>
                <w:tab w:val="decimal" w:pos="4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5CD2E2D9" w14:textId="77777777" w:rsidR="00C34108" w:rsidRPr="00396BC1" w:rsidRDefault="00C34108" w:rsidP="00C3410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21557899" w14:textId="5C11D97B" w:rsidR="00C34108" w:rsidRPr="00396BC1" w:rsidRDefault="00D51D7F" w:rsidP="00C3410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D51D7F">
              <w:rPr>
                <w:rFonts w:asciiTheme="majorBidi" w:hAnsiTheme="majorBidi"/>
                <w:sz w:val="30"/>
                <w:szCs w:val="30"/>
              </w:rPr>
              <w:t>63</w:t>
            </w:r>
            <w:r w:rsidR="00C34108" w:rsidRPr="00396BC1">
              <w:rPr>
                <w:rFonts w:asciiTheme="majorBidi" w:hAnsi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/>
                <w:sz w:val="30"/>
                <w:szCs w:val="30"/>
              </w:rPr>
              <w:t>704</w:t>
            </w:r>
          </w:p>
        </w:tc>
      </w:tr>
      <w:tr w:rsidR="00C34108" w:rsidRPr="00396BC1" w14:paraId="2AAE1345" w14:textId="77777777">
        <w:tc>
          <w:tcPr>
            <w:tcW w:w="2345" w:type="dxa"/>
            <w:hideMark/>
          </w:tcPr>
          <w:p w14:paraId="1214DE08" w14:textId="77777777" w:rsidR="00C34108" w:rsidRPr="00396BC1" w:rsidRDefault="00C34108" w:rsidP="00C3410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990" w:type="dxa"/>
          </w:tcPr>
          <w:p w14:paraId="4596A6C2" w14:textId="3E113163" w:rsidR="00C34108" w:rsidRPr="00396BC1" w:rsidRDefault="00D51D7F" w:rsidP="00C3410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95</w:t>
            </w:r>
            <w:r w:rsidR="00C34108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119</w:t>
            </w:r>
          </w:p>
        </w:tc>
        <w:tc>
          <w:tcPr>
            <w:tcW w:w="272" w:type="dxa"/>
          </w:tcPr>
          <w:p w14:paraId="3F882FC0" w14:textId="77777777" w:rsidR="00C34108" w:rsidRPr="00396BC1" w:rsidRDefault="00C34108" w:rsidP="00C3410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</w:tcPr>
          <w:p w14:paraId="669CB955" w14:textId="2A7E5B61" w:rsidR="00C34108" w:rsidRPr="00396BC1" w:rsidRDefault="00D51D7F" w:rsidP="00C3410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82</w:t>
            </w:r>
            <w:r w:rsidR="00C34108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887</w:t>
            </w:r>
          </w:p>
        </w:tc>
        <w:tc>
          <w:tcPr>
            <w:tcW w:w="272" w:type="dxa"/>
          </w:tcPr>
          <w:p w14:paraId="257ED0E4" w14:textId="77777777" w:rsidR="00C34108" w:rsidRPr="00396BC1" w:rsidRDefault="00C34108" w:rsidP="00C3410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</w:tcPr>
          <w:p w14:paraId="0D207A98" w14:textId="7A81F0C4" w:rsidR="00C34108" w:rsidRPr="00396BC1" w:rsidRDefault="00D51D7F" w:rsidP="00C3410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C34108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670</w:t>
            </w:r>
          </w:p>
        </w:tc>
        <w:tc>
          <w:tcPr>
            <w:tcW w:w="236" w:type="dxa"/>
          </w:tcPr>
          <w:p w14:paraId="320BE2CD" w14:textId="77777777" w:rsidR="00C34108" w:rsidRPr="00396BC1" w:rsidRDefault="00C34108" w:rsidP="00C3410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0D089430" w14:textId="13ED5928" w:rsidR="00C34108" w:rsidRPr="00396BC1" w:rsidRDefault="00D51D7F" w:rsidP="00C3410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C34108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129</w:t>
            </w:r>
          </w:p>
        </w:tc>
        <w:tc>
          <w:tcPr>
            <w:tcW w:w="236" w:type="dxa"/>
          </w:tcPr>
          <w:p w14:paraId="1D29B461" w14:textId="77777777" w:rsidR="00C34108" w:rsidRPr="00396BC1" w:rsidRDefault="00C34108" w:rsidP="00C3410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63F9B6E4" w14:textId="6E74E11E" w:rsidR="00C34108" w:rsidRPr="00396BC1" w:rsidRDefault="00D51D7F" w:rsidP="00C3410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470</w:t>
            </w:r>
          </w:p>
        </w:tc>
        <w:tc>
          <w:tcPr>
            <w:tcW w:w="263" w:type="dxa"/>
          </w:tcPr>
          <w:p w14:paraId="7DEA37DE" w14:textId="77777777" w:rsidR="00C34108" w:rsidRPr="00396BC1" w:rsidRDefault="00C34108" w:rsidP="00C3410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1D6E4732" w14:textId="7FB2599E" w:rsidR="00C34108" w:rsidRPr="00396BC1" w:rsidRDefault="00D51D7F" w:rsidP="00C3410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97</w:t>
            </w:r>
            <w:r w:rsidR="00C34108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156</w:t>
            </w:r>
          </w:p>
        </w:tc>
      </w:tr>
      <w:tr w:rsidR="00C34108" w:rsidRPr="00396BC1" w14:paraId="75AB9FE4" w14:textId="77777777">
        <w:trPr>
          <w:trHeight w:val="119"/>
        </w:trPr>
        <w:tc>
          <w:tcPr>
            <w:tcW w:w="2345" w:type="dxa"/>
            <w:hideMark/>
          </w:tcPr>
          <w:p w14:paraId="73260A31" w14:textId="77777777" w:rsidR="00C34108" w:rsidRPr="00396BC1" w:rsidRDefault="00C34108" w:rsidP="00C3410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90" w:type="dxa"/>
            <w:vAlign w:val="bottom"/>
          </w:tcPr>
          <w:p w14:paraId="1561E89F" w14:textId="330BA5CE" w:rsidR="00C34108" w:rsidRPr="00396BC1" w:rsidRDefault="00D51D7F" w:rsidP="00C3410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55</w:t>
            </w:r>
            <w:r w:rsidR="00C34108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303</w:t>
            </w:r>
          </w:p>
        </w:tc>
        <w:tc>
          <w:tcPr>
            <w:tcW w:w="272" w:type="dxa"/>
            <w:vAlign w:val="bottom"/>
          </w:tcPr>
          <w:p w14:paraId="6825E81D" w14:textId="77777777" w:rsidR="00C34108" w:rsidRPr="00396BC1" w:rsidRDefault="00C34108" w:rsidP="00C3410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14:paraId="11467DE6" w14:textId="74975937" w:rsidR="00C34108" w:rsidRPr="00396BC1" w:rsidRDefault="00D51D7F" w:rsidP="00C3410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 w:rsidR="00C34108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328</w:t>
            </w:r>
          </w:p>
        </w:tc>
        <w:tc>
          <w:tcPr>
            <w:tcW w:w="272" w:type="dxa"/>
            <w:vAlign w:val="bottom"/>
          </w:tcPr>
          <w:p w14:paraId="5858A078" w14:textId="77777777" w:rsidR="00C34108" w:rsidRPr="00396BC1" w:rsidRDefault="00C34108" w:rsidP="00C3410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14:paraId="5B10F31C" w14:textId="442DCA6A" w:rsidR="00C34108" w:rsidRPr="00396BC1" w:rsidRDefault="00D51D7F" w:rsidP="00C3410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="00C34108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021</w:t>
            </w:r>
          </w:p>
        </w:tc>
        <w:tc>
          <w:tcPr>
            <w:tcW w:w="236" w:type="dxa"/>
            <w:vAlign w:val="bottom"/>
          </w:tcPr>
          <w:p w14:paraId="344B5902" w14:textId="77777777" w:rsidR="00C34108" w:rsidRPr="00396BC1" w:rsidRDefault="00C34108" w:rsidP="00C3410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49A2616A" w14:textId="3629EEC3" w:rsidR="00C34108" w:rsidRPr="00396BC1" w:rsidRDefault="00D51D7F" w:rsidP="00C3410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C34108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959</w:t>
            </w:r>
          </w:p>
        </w:tc>
        <w:tc>
          <w:tcPr>
            <w:tcW w:w="236" w:type="dxa"/>
            <w:vAlign w:val="bottom"/>
          </w:tcPr>
          <w:p w14:paraId="7580087B" w14:textId="77777777" w:rsidR="00C34108" w:rsidRPr="00396BC1" w:rsidRDefault="00C34108" w:rsidP="00C3410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4BD242E1" w14:textId="02C39251" w:rsidR="00C34108" w:rsidRPr="00396BC1" w:rsidRDefault="00D51D7F" w:rsidP="00C3410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C34108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440</w:t>
            </w:r>
          </w:p>
        </w:tc>
        <w:tc>
          <w:tcPr>
            <w:tcW w:w="263" w:type="dxa"/>
            <w:vAlign w:val="bottom"/>
          </w:tcPr>
          <w:p w14:paraId="5C5C96AA" w14:textId="77777777" w:rsidR="00C34108" w:rsidRPr="00396BC1" w:rsidRDefault="00C34108" w:rsidP="00C3410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  <w:vAlign w:val="bottom"/>
          </w:tcPr>
          <w:p w14:paraId="670CEB4C" w14:textId="452906C3" w:rsidR="00C34108" w:rsidRPr="00396BC1" w:rsidRDefault="00D51D7F" w:rsidP="00C3410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="00C34108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748</w:t>
            </w:r>
          </w:p>
        </w:tc>
      </w:tr>
      <w:tr w:rsidR="00C34108" w:rsidRPr="00396BC1" w14:paraId="5B3AEF8A" w14:textId="77777777">
        <w:tc>
          <w:tcPr>
            <w:tcW w:w="2345" w:type="dxa"/>
          </w:tcPr>
          <w:p w14:paraId="5421F380" w14:textId="77777777" w:rsidR="00C34108" w:rsidRPr="00396BC1" w:rsidRDefault="00C34108" w:rsidP="00C3410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875123" w14:textId="60957351" w:rsidR="00C34108" w:rsidRPr="00396BC1" w:rsidRDefault="00D51D7F" w:rsidP="00C3410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362</w:t>
            </w:r>
            <w:r w:rsidR="00C34108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557</w:t>
            </w:r>
          </w:p>
        </w:tc>
        <w:tc>
          <w:tcPr>
            <w:tcW w:w="272" w:type="dxa"/>
          </w:tcPr>
          <w:p w14:paraId="23408B2D" w14:textId="77777777" w:rsidR="00C34108" w:rsidRPr="00396BC1" w:rsidRDefault="00C34108" w:rsidP="00C3410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28008E" w14:textId="7AE1760C" w:rsidR="00C34108" w:rsidRPr="00396BC1" w:rsidRDefault="00D51D7F" w:rsidP="00C3410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323</w:t>
            </w:r>
            <w:r w:rsidR="00C34108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350</w:t>
            </w:r>
          </w:p>
        </w:tc>
        <w:tc>
          <w:tcPr>
            <w:tcW w:w="272" w:type="dxa"/>
          </w:tcPr>
          <w:p w14:paraId="5FAA452A" w14:textId="77777777" w:rsidR="00C34108" w:rsidRPr="00396BC1" w:rsidRDefault="00C34108" w:rsidP="00C3410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2C4695" w14:textId="439565B7" w:rsidR="00C34108" w:rsidRPr="00396BC1" w:rsidRDefault="00D51D7F" w:rsidP="00C3410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</w:t>
            </w:r>
            <w:r w:rsidR="00C34108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691</w:t>
            </w:r>
          </w:p>
        </w:tc>
        <w:tc>
          <w:tcPr>
            <w:tcW w:w="236" w:type="dxa"/>
          </w:tcPr>
          <w:p w14:paraId="179C924E" w14:textId="77777777" w:rsidR="00C34108" w:rsidRPr="00396BC1" w:rsidRDefault="00C34108" w:rsidP="00C3410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A57B72" w14:textId="27C2C712" w:rsidR="00C34108" w:rsidRPr="00396BC1" w:rsidRDefault="00D51D7F" w:rsidP="00C3410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</w:t>
            </w:r>
            <w:r w:rsidR="00C34108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088</w:t>
            </w:r>
          </w:p>
        </w:tc>
        <w:tc>
          <w:tcPr>
            <w:tcW w:w="236" w:type="dxa"/>
          </w:tcPr>
          <w:p w14:paraId="237DBEB3" w14:textId="77777777" w:rsidR="00C34108" w:rsidRPr="00396BC1" w:rsidRDefault="00C34108" w:rsidP="00C3410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099D4A" w14:textId="3C82147D" w:rsidR="00C34108" w:rsidRPr="00396BC1" w:rsidRDefault="00D51D7F" w:rsidP="00C3410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C34108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910</w:t>
            </w:r>
          </w:p>
        </w:tc>
        <w:tc>
          <w:tcPr>
            <w:tcW w:w="263" w:type="dxa"/>
          </w:tcPr>
          <w:p w14:paraId="4DE3E591" w14:textId="77777777" w:rsidR="00C34108" w:rsidRPr="00396BC1" w:rsidRDefault="00C34108" w:rsidP="00C3410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EAC2AB" w14:textId="1B798A99" w:rsidR="00C34108" w:rsidRPr="00396BC1" w:rsidRDefault="00D51D7F" w:rsidP="00C3410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370</w:t>
            </w:r>
            <w:r w:rsidR="00C34108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039</w:t>
            </w:r>
          </w:p>
        </w:tc>
      </w:tr>
    </w:tbl>
    <w:p w14:paraId="48B2E227" w14:textId="119AC185" w:rsidR="005B3CD2" w:rsidRPr="00396BC1" w:rsidRDefault="005B3CD2">
      <w:pPr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185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5"/>
        <w:gridCol w:w="990"/>
        <w:gridCol w:w="272"/>
        <w:gridCol w:w="898"/>
        <w:gridCol w:w="272"/>
        <w:gridCol w:w="898"/>
        <w:gridCol w:w="236"/>
        <w:gridCol w:w="934"/>
        <w:gridCol w:w="236"/>
        <w:gridCol w:w="934"/>
        <w:gridCol w:w="263"/>
        <w:gridCol w:w="907"/>
      </w:tblGrid>
      <w:tr w:rsidR="001E22CA" w:rsidRPr="00396BC1" w14:paraId="27E598C8" w14:textId="77777777" w:rsidTr="00C34700">
        <w:trPr>
          <w:tblHeader/>
        </w:trPr>
        <w:tc>
          <w:tcPr>
            <w:tcW w:w="2345" w:type="dxa"/>
            <w:hideMark/>
          </w:tcPr>
          <w:p w14:paraId="7E9A264D" w14:textId="5D9A125B" w:rsidR="001E22CA" w:rsidRPr="00396BC1" w:rsidRDefault="001E22CA" w:rsidP="003F599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40" w:type="dxa"/>
            <w:gridSpan w:val="11"/>
            <w:hideMark/>
          </w:tcPr>
          <w:p w14:paraId="7ABC6117" w14:textId="77777777" w:rsidR="001E22CA" w:rsidRPr="00396BC1" w:rsidRDefault="001E22CA" w:rsidP="003F599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E22CA" w:rsidRPr="00396BC1" w14:paraId="294FE434" w14:textId="77777777" w:rsidTr="00C34700">
        <w:trPr>
          <w:tblHeader/>
        </w:trPr>
        <w:tc>
          <w:tcPr>
            <w:tcW w:w="2345" w:type="dxa"/>
            <w:hideMark/>
          </w:tcPr>
          <w:p w14:paraId="2E22FA03" w14:textId="77777777" w:rsidR="001E22CA" w:rsidRPr="00396BC1" w:rsidRDefault="001E22CA" w:rsidP="003F599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EDE1843" w14:textId="77777777" w:rsidR="001E22CA" w:rsidRPr="00396BC1" w:rsidRDefault="001E22CA" w:rsidP="003F599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79558DA4" w14:textId="77777777" w:rsidR="001E22CA" w:rsidRPr="00396BC1" w:rsidRDefault="001E22CA" w:rsidP="003F599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8" w:type="dxa"/>
            <w:gridSpan w:val="9"/>
            <w:vAlign w:val="bottom"/>
            <w:hideMark/>
          </w:tcPr>
          <w:p w14:paraId="6227BB78" w14:textId="77777777" w:rsidR="001E22CA" w:rsidRPr="00396BC1" w:rsidRDefault="001E22CA" w:rsidP="003F599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1E22CA" w:rsidRPr="00396BC1" w14:paraId="127C25E4" w14:textId="77777777" w:rsidTr="00C34700">
        <w:trPr>
          <w:tblHeader/>
        </w:trPr>
        <w:tc>
          <w:tcPr>
            <w:tcW w:w="2345" w:type="dxa"/>
            <w:vAlign w:val="bottom"/>
            <w:hideMark/>
          </w:tcPr>
          <w:p w14:paraId="78F27129" w14:textId="25FCF8D2" w:rsidR="001E22CA" w:rsidRPr="00396BC1" w:rsidRDefault="001E22CA" w:rsidP="003F5991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396B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D51D7F" w:rsidRPr="00D51D7F">
              <w:rPr>
                <w:rFonts w:asciiTheme="majorBidi" w:hAnsiTheme="majorBidi"/>
                <w:b/>
                <w:i/>
                <w:sz w:val="30"/>
                <w:szCs w:val="30"/>
              </w:rPr>
              <w:t>31</w:t>
            </w:r>
            <w:r w:rsidRPr="00396B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96B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990" w:type="dxa"/>
            <w:vAlign w:val="bottom"/>
            <w:hideMark/>
          </w:tcPr>
          <w:p w14:paraId="07EC1CAC" w14:textId="77777777" w:rsidR="001E22CA" w:rsidRPr="00396BC1" w:rsidRDefault="001E22CA" w:rsidP="003F5991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08149FD2" w14:textId="77777777" w:rsidR="001E22CA" w:rsidRPr="00396BC1" w:rsidRDefault="001E22CA" w:rsidP="003F5991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2" w:type="dxa"/>
          </w:tcPr>
          <w:p w14:paraId="1A43EAA5" w14:textId="77777777" w:rsidR="001E22CA" w:rsidRPr="00396BC1" w:rsidRDefault="001E22CA" w:rsidP="003F599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  <w:hideMark/>
          </w:tcPr>
          <w:p w14:paraId="3A8D8DFD" w14:textId="3C3C9D82" w:rsidR="001E22CA" w:rsidRPr="00396BC1" w:rsidRDefault="001E22CA" w:rsidP="003F5991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D51D7F" w:rsidRPr="00D51D7F">
              <w:rPr>
                <w:rFonts w:asciiTheme="majorBidi" w:hAnsiTheme="majorBidi"/>
                <w:sz w:val="30"/>
                <w:szCs w:val="30"/>
              </w:rPr>
              <w:t>1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ปีหรือน้อยกว่า</w:t>
            </w:r>
          </w:p>
        </w:tc>
        <w:tc>
          <w:tcPr>
            <w:tcW w:w="272" w:type="dxa"/>
          </w:tcPr>
          <w:p w14:paraId="638CF8C7" w14:textId="77777777" w:rsidR="001E22CA" w:rsidRPr="00396BC1" w:rsidRDefault="001E22CA" w:rsidP="003F599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  <w:hideMark/>
          </w:tcPr>
          <w:p w14:paraId="3230CA47" w14:textId="1CA443C3" w:rsidR="001E22CA" w:rsidRPr="00396BC1" w:rsidRDefault="001E22CA" w:rsidP="003F5991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D51D7F" w:rsidRPr="00D51D7F">
              <w:rPr>
                <w:rFonts w:asciiTheme="majorBidi" w:hAnsiTheme="majorBidi"/>
                <w:sz w:val="30"/>
                <w:szCs w:val="30"/>
              </w:rPr>
              <w:t>1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แต่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ไม่เกิน </w:t>
            </w:r>
            <w:r w:rsidR="00D51D7F" w:rsidRPr="00D51D7F">
              <w:rPr>
                <w:rFonts w:asciiTheme="majorBidi" w:hAnsiTheme="majorBidi"/>
                <w:sz w:val="30"/>
                <w:szCs w:val="30"/>
              </w:rPr>
              <w:t>2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14CCD36C" w14:textId="77777777" w:rsidR="001E22CA" w:rsidRPr="00396BC1" w:rsidRDefault="001E22CA" w:rsidP="003F599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  <w:hideMark/>
          </w:tcPr>
          <w:p w14:paraId="10D7909B" w14:textId="1AD4494D" w:rsidR="001E22CA" w:rsidRPr="00396BC1" w:rsidRDefault="001E22CA" w:rsidP="003F5991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D51D7F" w:rsidRPr="00D51D7F">
              <w:rPr>
                <w:rFonts w:asciiTheme="majorBidi" w:hAnsiTheme="majorBidi"/>
                <w:sz w:val="30"/>
                <w:szCs w:val="30"/>
              </w:rPr>
              <w:t>2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แต่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ไม่เกิน </w:t>
            </w:r>
            <w:r w:rsidR="00D51D7F" w:rsidRPr="00D51D7F">
              <w:rPr>
                <w:rFonts w:asciiTheme="majorBidi" w:hAnsiTheme="majorBidi"/>
                <w:sz w:val="30"/>
                <w:szCs w:val="30"/>
              </w:rPr>
              <w:t>5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38D350E4" w14:textId="77777777" w:rsidR="001E22CA" w:rsidRPr="00396BC1" w:rsidRDefault="001E22CA" w:rsidP="003F599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  <w:hideMark/>
          </w:tcPr>
          <w:p w14:paraId="1DD318B7" w14:textId="4F61125E" w:rsidR="001E22CA" w:rsidRPr="00396BC1" w:rsidRDefault="001E22CA" w:rsidP="003F5991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มากกว่า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D51D7F" w:rsidRPr="00D51D7F">
              <w:rPr>
                <w:rFonts w:asciiTheme="majorBidi" w:hAnsiTheme="majorBidi"/>
                <w:sz w:val="30"/>
                <w:szCs w:val="30"/>
              </w:rPr>
              <w:t>5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63" w:type="dxa"/>
            <w:vAlign w:val="bottom"/>
          </w:tcPr>
          <w:p w14:paraId="4667EECF" w14:textId="77777777" w:rsidR="001E22CA" w:rsidRPr="00396BC1" w:rsidRDefault="001E22CA" w:rsidP="003F599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  <w:vAlign w:val="bottom"/>
            <w:hideMark/>
          </w:tcPr>
          <w:p w14:paraId="1C415C3C" w14:textId="77777777" w:rsidR="001E22CA" w:rsidRPr="00396BC1" w:rsidRDefault="001E22CA" w:rsidP="003F599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1E22CA" w:rsidRPr="00396BC1" w14:paraId="0D72854A" w14:textId="77777777" w:rsidTr="00C34700">
        <w:trPr>
          <w:tblHeader/>
        </w:trPr>
        <w:tc>
          <w:tcPr>
            <w:tcW w:w="2345" w:type="dxa"/>
          </w:tcPr>
          <w:p w14:paraId="3FC6693B" w14:textId="77777777" w:rsidR="001E22CA" w:rsidRPr="00396BC1" w:rsidRDefault="001E22CA" w:rsidP="003F599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40" w:type="dxa"/>
            <w:gridSpan w:val="11"/>
            <w:hideMark/>
          </w:tcPr>
          <w:p w14:paraId="39BFC843" w14:textId="77777777" w:rsidR="001E22CA" w:rsidRPr="00396BC1" w:rsidRDefault="001E22CA" w:rsidP="003F5991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96BC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4976F0" w:rsidRPr="00396BC1" w14:paraId="0562B883" w14:textId="77777777" w:rsidTr="00C34700">
        <w:tc>
          <w:tcPr>
            <w:tcW w:w="2345" w:type="dxa"/>
          </w:tcPr>
          <w:p w14:paraId="4C105C4D" w14:textId="0794F567" w:rsidR="004976F0" w:rsidRPr="00396BC1" w:rsidRDefault="00D51D7F" w:rsidP="003F599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51D7F">
              <w:rPr>
                <w:rFonts w:asciiTheme="majorBidi" w:hAnsiTheme="majorBidi"/>
                <w:b/>
                <w:i/>
                <w:sz w:val="30"/>
                <w:szCs w:val="30"/>
              </w:rPr>
              <w:t>2568</w:t>
            </w:r>
          </w:p>
        </w:tc>
        <w:tc>
          <w:tcPr>
            <w:tcW w:w="990" w:type="dxa"/>
          </w:tcPr>
          <w:p w14:paraId="2AB1C8B2" w14:textId="77777777" w:rsidR="004976F0" w:rsidRPr="00396BC1" w:rsidRDefault="004976F0" w:rsidP="003F599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016D1C86" w14:textId="77777777" w:rsidR="004976F0" w:rsidRPr="00396BC1" w:rsidRDefault="004976F0" w:rsidP="003F599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</w:tcPr>
          <w:p w14:paraId="51EBFB93" w14:textId="77777777" w:rsidR="004976F0" w:rsidRPr="00396BC1" w:rsidRDefault="004976F0" w:rsidP="003F599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651F0766" w14:textId="77777777" w:rsidR="004976F0" w:rsidRPr="00396BC1" w:rsidRDefault="004976F0" w:rsidP="003F599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</w:tcPr>
          <w:p w14:paraId="726BC6EB" w14:textId="77777777" w:rsidR="004976F0" w:rsidRPr="00396BC1" w:rsidRDefault="004976F0" w:rsidP="003F599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2BBB10AC" w14:textId="77777777" w:rsidR="004976F0" w:rsidRPr="00396BC1" w:rsidRDefault="004976F0" w:rsidP="003F599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</w:tcPr>
          <w:p w14:paraId="427B4E28" w14:textId="77777777" w:rsidR="004976F0" w:rsidRPr="00396BC1" w:rsidRDefault="004976F0" w:rsidP="003F599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F722CCD" w14:textId="77777777" w:rsidR="004976F0" w:rsidRPr="00396BC1" w:rsidRDefault="004976F0" w:rsidP="003F599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</w:tcPr>
          <w:p w14:paraId="2A2D66E7" w14:textId="77777777" w:rsidR="004976F0" w:rsidRPr="00396BC1" w:rsidRDefault="004976F0" w:rsidP="003F599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2AD168C3" w14:textId="77777777" w:rsidR="004976F0" w:rsidRPr="00396BC1" w:rsidRDefault="004976F0" w:rsidP="003F599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7" w:type="dxa"/>
          </w:tcPr>
          <w:p w14:paraId="3EACC733" w14:textId="77777777" w:rsidR="004976F0" w:rsidRPr="00396BC1" w:rsidRDefault="004976F0" w:rsidP="003F599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E22CA" w:rsidRPr="00396BC1" w14:paraId="55AF8424" w14:textId="77777777" w:rsidTr="00C34700">
        <w:tc>
          <w:tcPr>
            <w:tcW w:w="2345" w:type="dxa"/>
            <w:hideMark/>
          </w:tcPr>
          <w:p w14:paraId="7D701E47" w14:textId="77777777" w:rsidR="001E22CA" w:rsidRPr="00396BC1" w:rsidRDefault="001E22CA" w:rsidP="0076089E">
            <w:pPr>
              <w:spacing w:line="240" w:lineRule="auto"/>
              <w:ind w:left="172" w:right="-24" w:hanging="1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396B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</w:tcPr>
          <w:p w14:paraId="5146850D" w14:textId="77777777" w:rsidR="001E22CA" w:rsidRPr="00396BC1" w:rsidRDefault="001E22CA" w:rsidP="003F599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196B15EC" w14:textId="77777777" w:rsidR="001E22CA" w:rsidRPr="00396BC1" w:rsidRDefault="001E22CA" w:rsidP="003F599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</w:tcPr>
          <w:p w14:paraId="3C34BC2D" w14:textId="77777777" w:rsidR="001E22CA" w:rsidRPr="00396BC1" w:rsidRDefault="001E22CA" w:rsidP="003F599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4E23E217" w14:textId="77777777" w:rsidR="001E22CA" w:rsidRPr="00396BC1" w:rsidRDefault="001E22CA" w:rsidP="003F599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</w:tcPr>
          <w:p w14:paraId="51A55ABB" w14:textId="77777777" w:rsidR="001E22CA" w:rsidRPr="00396BC1" w:rsidRDefault="001E22CA" w:rsidP="003F599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4F96919F" w14:textId="77777777" w:rsidR="001E22CA" w:rsidRPr="00396BC1" w:rsidRDefault="001E22CA" w:rsidP="003F599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</w:tcPr>
          <w:p w14:paraId="5E5D6ADC" w14:textId="77777777" w:rsidR="001E22CA" w:rsidRPr="00396BC1" w:rsidRDefault="001E22CA" w:rsidP="003F599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0D95B8E" w14:textId="77777777" w:rsidR="001E22CA" w:rsidRPr="00396BC1" w:rsidRDefault="001E22CA" w:rsidP="003F599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</w:tcPr>
          <w:p w14:paraId="6D9A240F" w14:textId="77777777" w:rsidR="001E22CA" w:rsidRPr="00396BC1" w:rsidRDefault="001E22CA" w:rsidP="003F599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4D664C9C" w14:textId="77777777" w:rsidR="001E22CA" w:rsidRPr="00396BC1" w:rsidRDefault="001E22CA" w:rsidP="003F599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7" w:type="dxa"/>
          </w:tcPr>
          <w:p w14:paraId="6895CB92" w14:textId="77777777" w:rsidR="001E22CA" w:rsidRPr="00396BC1" w:rsidRDefault="001E22CA" w:rsidP="003F599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E0C7F" w:rsidRPr="00396BC1" w14:paraId="66DAB708" w14:textId="77777777" w:rsidTr="00C34700">
        <w:tc>
          <w:tcPr>
            <w:tcW w:w="2345" w:type="dxa"/>
            <w:hideMark/>
          </w:tcPr>
          <w:p w14:paraId="467E18AE" w14:textId="77777777" w:rsidR="003E0C7F" w:rsidRPr="00396BC1" w:rsidRDefault="003E0C7F" w:rsidP="003E0C7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</w:tcPr>
          <w:p w14:paraId="6E859324" w14:textId="072CC5FC" w:rsidR="003E0C7F" w:rsidRPr="00396BC1" w:rsidRDefault="00D51D7F" w:rsidP="003E0C7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91</w:t>
            </w:r>
            <w:r w:rsidR="005F118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754</w:t>
            </w:r>
          </w:p>
        </w:tc>
        <w:tc>
          <w:tcPr>
            <w:tcW w:w="272" w:type="dxa"/>
          </w:tcPr>
          <w:p w14:paraId="156AB44E" w14:textId="77777777" w:rsidR="003E0C7F" w:rsidRPr="00396BC1" w:rsidRDefault="003E0C7F" w:rsidP="003E0C7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</w:tcPr>
          <w:p w14:paraId="3993E14A" w14:textId="2282786D" w:rsidR="003E0C7F" w:rsidRPr="00396BC1" w:rsidRDefault="00D51D7F" w:rsidP="003E0C7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91</w:t>
            </w:r>
            <w:r w:rsidR="005F118F" w:rsidRPr="005F118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754</w:t>
            </w:r>
          </w:p>
        </w:tc>
        <w:tc>
          <w:tcPr>
            <w:tcW w:w="272" w:type="dxa"/>
          </w:tcPr>
          <w:p w14:paraId="79369C43" w14:textId="77777777" w:rsidR="003E0C7F" w:rsidRPr="00396BC1" w:rsidRDefault="003E0C7F" w:rsidP="003E0C7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14:paraId="3F15A203" w14:textId="22BC003A" w:rsidR="003E0C7F" w:rsidRPr="00396BC1" w:rsidRDefault="00672865" w:rsidP="003E0C7F">
            <w:pPr>
              <w:pStyle w:val="acctfourfigures"/>
              <w:shd w:val="clear" w:color="auto" w:fill="FFFFFF"/>
              <w:tabs>
                <w:tab w:val="clear" w:pos="765"/>
                <w:tab w:val="decimal" w:pos="4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19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BF527AE" w14:textId="77777777" w:rsidR="003E0C7F" w:rsidRPr="00396BC1" w:rsidRDefault="003E0C7F" w:rsidP="003E0C7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470008D7" w14:textId="5FA964B3" w:rsidR="003E0C7F" w:rsidRPr="00396BC1" w:rsidRDefault="002813A5" w:rsidP="003E0C7F">
            <w:pPr>
              <w:pStyle w:val="acctfourfigures"/>
              <w:shd w:val="clear" w:color="auto" w:fill="FFFFFF"/>
              <w:tabs>
                <w:tab w:val="clear" w:pos="765"/>
                <w:tab w:val="decimal" w:pos="4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19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75FF6A5" w14:textId="77777777" w:rsidR="003E0C7F" w:rsidRPr="00396BC1" w:rsidRDefault="003E0C7F" w:rsidP="003E0C7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67861046" w14:textId="22A859AF" w:rsidR="003E0C7F" w:rsidRPr="00396BC1" w:rsidRDefault="002813A5" w:rsidP="003E0C7F">
            <w:pPr>
              <w:pStyle w:val="acctfourfigures"/>
              <w:shd w:val="clear" w:color="auto" w:fill="FFFFFF"/>
              <w:tabs>
                <w:tab w:val="clear" w:pos="765"/>
                <w:tab w:val="decimal" w:pos="4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919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3" w:type="dxa"/>
          </w:tcPr>
          <w:p w14:paraId="1D2B42B2" w14:textId="77777777" w:rsidR="003E0C7F" w:rsidRPr="00396BC1" w:rsidRDefault="003E0C7F" w:rsidP="003E0C7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1FAA6468" w14:textId="39448D31" w:rsidR="003E0C7F" w:rsidRPr="00396BC1" w:rsidRDefault="00D51D7F" w:rsidP="00AE736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91</w:t>
            </w:r>
            <w:r w:rsidR="005F118F" w:rsidRPr="005F118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754</w:t>
            </w:r>
          </w:p>
        </w:tc>
      </w:tr>
      <w:tr w:rsidR="007149F6" w:rsidRPr="00396BC1" w14:paraId="44F4AAE0" w14:textId="77777777" w:rsidTr="00C34700">
        <w:tc>
          <w:tcPr>
            <w:tcW w:w="2345" w:type="dxa"/>
          </w:tcPr>
          <w:p w14:paraId="234CDE68" w14:textId="433C50EF" w:rsidR="007149F6" w:rsidRPr="00396BC1" w:rsidRDefault="007149F6" w:rsidP="007149F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</w:t>
            </w:r>
            <w:r w:rsidR="004A7393"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หมุนเวียน</w:t>
            </w: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990" w:type="dxa"/>
          </w:tcPr>
          <w:p w14:paraId="56FCF866" w14:textId="6FFD54F0" w:rsidR="007149F6" w:rsidRPr="00396BC1" w:rsidRDefault="00D51D7F" w:rsidP="007149F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D51D7F">
              <w:rPr>
                <w:rFonts w:asciiTheme="majorBidi" w:hAnsiTheme="majorBidi"/>
                <w:sz w:val="30"/>
                <w:szCs w:val="30"/>
              </w:rPr>
              <w:t>96</w:t>
            </w:r>
            <w:r w:rsidR="005F118F">
              <w:rPr>
                <w:rFonts w:asciiTheme="majorBidi" w:hAnsi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/>
                <w:sz w:val="30"/>
                <w:szCs w:val="30"/>
              </w:rPr>
              <w:t>914</w:t>
            </w:r>
          </w:p>
        </w:tc>
        <w:tc>
          <w:tcPr>
            <w:tcW w:w="272" w:type="dxa"/>
          </w:tcPr>
          <w:p w14:paraId="41D238DF" w14:textId="77777777" w:rsidR="007149F6" w:rsidRPr="00396BC1" w:rsidRDefault="007149F6" w:rsidP="007149F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</w:tcPr>
          <w:p w14:paraId="38DC985B" w14:textId="0234A35C" w:rsidR="007149F6" w:rsidRPr="00396BC1" w:rsidRDefault="00D51D7F" w:rsidP="007149F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D51D7F">
              <w:rPr>
                <w:rFonts w:asciiTheme="majorBidi" w:hAnsiTheme="majorBidi"/>
                <w:sz w:val="30"/>
                <w:szCs w:val="30"/>
              </w:rPr>
              <w:t>96</w:t>
            </w:r>
            <w:r w:rsidR="005F118F" w:rsidRPr="005F118F">
              <w:rPr>
                <w:rFonts w:asciiTheme="majorBidi" w:hAnsi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/>
                <w:sz w:val="30"/>
                <w:szCs w:val="30"/>
              </w:rPr>
              <w:t>914</w:t>
            </w:r>
          </w:p>
        </w:tc>
        <w:tc>
          <w:tcPr>
            <w:tcW w:w="272" w:type="dxa"/>
          </w:tcPr>
          <w:p w14:paraId="01CDB0A1" w14:textId="77777777" w:rsidR="007149F6" w:rsidRPr="00396BC1" w:rsidRDefault="007149F6" w:rsidP="007149F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14:paraId="4AFDD499" w14:textId="216188E3" w:rsidR="007149F6" w:rsidRPr="00396BC1" w:rsidRDefault="00672865" w:rsidP="007149F6">
            <w:pPr>
              <w:pStyle w:val="acctfourfigures"/>
              <w:shd w:val="clear" w:color="auto" w:fill="FFFFFF"/>
              <w:tabs>
                <w:tab w:val="clear" w:pos="765"/>
                <w:tab w:val="decimal" w:pos="4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19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6D1CFB3" w14:textId="77777777" w:rsidR="007149F6" w:rsidRPr="00396BC1" w:rsidRDefault="007149F6" w:rsidP="007149F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3A19AF8A" w14:textId="0088FEEC" w:rsidR="007149F6" w:rsidRPr="00396BC1" w:rsidRDefault="002813A5" w:rsidP="007149F6">
            <w:pPr>
              <w:pStyle w:val="acctfourfigures"/>
              <w:shd w:val="clear" w:color="auto" w:fill="FFFFFF"/>
              <w:tabs>
                <w:tab w:val="clear" w:pos="765"/>
                <w:tab w:val="decimal" w:pos="4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19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6700CBD" w14:textId="77777777" w:rsidR="007149F6" w:rsidRPr="00396BC1" w:rsidRDefault="007149F6" w:rsidP="007149F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13A56CB4" w14:textId="2F856006" w:rsidR="007149F6" w:rsidRPr="00396BC1" w:rsidRDefault="002813A5" w:rsidP="007149F6">
            <w:pPr>
              <w:pStyle w:val="acctfourfigures"/>
              <w:shd w:val="clear" w:color="auto" w:fill="FFFFFF"/>
              <w:tabs>
                <w:tab w:val="clear" w:pos="765"/>
                <w:tab w:val="decimal" w:pos="4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19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3" w:type="dxa"/>
          </w:tcPr>
          <w:p w14:paraId="4C47F827" w14:textId="77777777" w:rsidR="007149F6" w:rsidRPr="00396BC1" w:rsidRDefault="007149F6" w:rsidP="007149F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0007C3F1" w14:textId="3368F04B" w:rsidR="007149F6" w:rsidRPr="00396BC1" w:rsidRDefault="00D51D7F" w:rsidP="00AE736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96</w:t>
            </w:r>
            <w:r w:rsidR="005F118F" w:rsidRPr="005F118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914</w:t>
            </w:r>
          </w:p>
        </w:tc>
      </w:tr>
      <w:tr w:rsidR="007149F6" w:rsidRPr="00396BC1" w14:paraId="016A4852" w14:textId="77777777" w:rsidTr="00C34700">
        <w:tc>
          <w:tcPr>
            <w:tcW w:w="2345" w:type="dxa"/>
            <w:hideMark/>
          </w:tcPr>
          <w:p w14:paraId="6FAC9228" w14:textId="77777777" w:rsidR="007149F6" w:rsidRPr="00D1322E" w:rsidRDefault="007149F6" w:rsidP="007149F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D86E05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990" w:type="dxa"/>
          </w:tcPr>
          <w:p w14:paraId="4A700A15" w14:textId="0FC78152" w:rsidR="007149F6" w:rsidRPr="00396BC1" w:rsidRDefault="00D51D7F" w:rsidP="007149F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94</w:t>
            </w:r>
            <w:r w:rsidR="002F105D" w:rsidRPr="002F105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393</w:t>
            </w:r>
          </w:p>
        </w:tc>
        <w:tc>
          <w:tcPr>
            <w:tcW w:w="272" w:type="dxa"/>
          </w:tcPr>
          <w:p w14:paraId="473FA3B7" w14:textId="77777777" w:rsidR="007149F6" w:rsidRPr="00396BC1" w:rsidRDefault="007149F6" w:rsidP="007149F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</w:tcPr>
          <w:p w14:paraId="6F788662" w14:textId="15ED90A1" w:rsidR="007149F6" w:rsidRPr="00396BC1" w:rsidRDefault="00D51D7F" w:rsidP="007149F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92</w:t>
            </w:r>
            <w:r w:rsidR="00F6181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/>
                <w:sz w:val="30"/>
                <w:szCs w:val="30"/>
              </w:rPr>
              <w:t>881</w:t>
            </w:r>
          </w:p>
        </w:tc>
        <w:tc>
          <w:tcPr>
            <w:tcW w:w="272" w:type="dxa"/>
          </w:tcPr>
          <w:p w14:paraId="7DC854CF" w14:textId="77777777" w:rsidR="007149F6" w:rsidRPr="00396BC1" w:rsidRDefault="007149F6" w:rsidP="007149F6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14:paraId="096A891B" w14:textId="2EE86DB8" w:rsidR="007149F6" w:rsidRPr="00396BC1" w:rsidRDefault="00D51D7F" w:rsidP="007149F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6181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476</w:t>
            </w:r>
          </w:p>
        </w:tc>
        <w:tc>
          <w:tcPr>
            <w:tcW w:w="236" w:type="dxa"/>
          </w:tcPr>
          <w:p w14:paraId="571A86AE" w14:textId="77777777" w:rsidR="007149F6" w:rsidRPr="00396BC1" w:rsidRDefault="007149F6" w:rsidP="007149F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2FADB20E" w14:textId="5763EE15" w:rsidR="007149F6" w:rsidRPr="00396BC1" w:rsidRDefault="00D51D7F" w:rsidP="007149F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236</w:t>
            </w:r>
          </w:p>
        </w:tc>
        <w:tc>
          <w:tcPr>
            <w:tcW w:w="236" w:type="dxa"/>
          </w:tcPr>
          <w:p w14:paraId="35948BB1" w14:textId="77777777" w:rsidR="007149F6" w:rsidRPr="00396BC1" w:rsidRDefault="007149F6" w:rsidP="007149F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1EBFDF84" w14:textId="1D6B9A79" w:rsidR="007149F6" w:rsidRPr="00396BC1" w:rsidRDefault="00D86E05" w:rsidP="008A201B">
            <w:pPr>
              <w:pStyle w:val="acctfourfigures"/>
              <w:shd w:val="clear" w:color="auto" w:fill="FFFFFF"/>
              <w:tabs>
                <w:tab w:val="clear" w:pos="765"/>
                <w:tab w:val="decimal" w:pos="4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3" w:type="dxa"/>
          </w:tcPr>
          <w:p w14:paraId="41EE991B" w14:textId="77777777" w:rsidR="007149F6" w:rsidRPr="00396BC1" w:rsidRDefault="007149F6" w:rsidP="007149F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79746597" w14:textId="14E1DA86" w:rsidR="007149F6" w:rsidRPr="00396BC1" w:rsidRDefault="00D51D7F" w:rsidP="007149F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94</w:t>
            </w:r>
            <w:r w:rsidR="00F6181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593</w:t>
            </w:r>
          </w:p>
        </w:tc>
      </w:tr>
      <w:tr w:rsidR="007149F6" w:rsidRPr="00396BC1" w14:paraId="5C043539" w14:textId="77777777" w:rsidTr="00C34700">
        <w:trPr>
          <w:trHeight w:val="119"/>
        </w:trPr>
        <w:tc>
          <w:tcPr>
            <w:tcW w:w="2345" w:type="dxa"/>
            <w:hideMark/>
          </w:tcPr>
          <w:p w14:paraId="65652C02" w14:textId="77777777" w:rsidR="007149F6" w:rsidRPr="00493CD4" w:rsidRDefault="007149F6" w:rsidP="007149F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493CD4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90" w:type="dxa"/>
            <w:vAlign w:val="bottom"/>
          </w:tcPr>
          <w:p w14:paraId="755627BC" w14:textId="20EB346D" w:rsidR="007149F6" w:rsidRPr="00493CD4" w:rsidRDefault="00D51D7F" w:rsidP="007149F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E272B8" w:rsidRPr="00493C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892</w:t>
            </w:r>
          </w:p>
        </w:tc>
        <w:tc>
          <w:tcPr>
            <w:tcW w:w="272" w:type="dxa"/>
            <w:vAlign w:val="bottom"/>
          </w:tcPr>
          <w:p w14:paraId="053F48E4" w14:textId="77777777" w:rsidR="007149F6" w:rsidRPr="00493CD4" w:rsidRDefault="007149F6" w:rsidP="007149F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14:paraId="67DC1463" w14:textId="490DAA92" w:rsidR="007149F6" w:rsidRPr="00493CD4" w:rsidRDefault="00D51D7F" w:rsidP="007149F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="00D86E05" w:rsidRPr="00493C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315</w:t>
            </w:r>
          </w:p>
        </w:tc>
        <w:tc>
          <w:tcPr>
            <w:tcW w:w="272" w:type="dxa"/>
            <w:vAlign w:val="bottom"/>
          </w:tcPr>
          <w:p w14:paraId="010717B3" w14:textId="77777777" w:rsidR="007149F6" w:rsidRPr="00493CD4" w:rsidRDefault="007149F6" w:rsidP="007149F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14:paraId="0824D990" w14:textId="0DC8462A" w:rsidR="007149F6" w:rsidRPr="00493CD4" w:rsidRDefault="00D51D7F" w:rsidP="007149F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DC7F81" w:rsidRPr="00493C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944</w:t>
            </w:r>
          </w:p>
        </w:tc>
        <w:tc>
          <w:tcPr>
            <w:tcW w:w="236" w:type="dxa"/>
            <w:vAlign w:val="bottom"/>
          </w:tcPr>
          <w:p w14:paraId="08BB3140" w14:textId="77777777" w:rsidR="007149F6" w:rsidRPr="00493CD4" w:rsidRDefault="007149F6" w:rsidP="007149F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105D0B41" w14:textId="38FD1A70" w:rsidR="007149F6" w:rsidRPr="00493CD4" w:rsidRDefault="00D51D7F" w:rsidP="007149F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DC7F81" w:rsidRPr="00493C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570</w:t>
            </w:r>
          </w:p>
        </w:tc>
        <w:tc>
          <w:tcPr>
            <w:tcW w:w="236" w:type="dxa"/>
            <w:vAlign w:val="bottom"/>
          </w:tcPr>
          <w:p w14:paraId="5C8571C6" w14:textId="77777777" w:rsidR="007149F6" w:rsidRPr="00396BC1" w:rsidRDefault="007149F6" w:rsidP="007149F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066AA11F" w14:textId="58E572DB" w:rsidR="007149F6" w:rsidRPr="00396BC1" w:rsidRDefault="00D51D7F" w:rsidP="007149F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C7F8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720</w:t>
            </w:r>
          </w:p>
        </w:tc>
        <w:tc>
          <w:tcPr>
            <w:tcW w:w="263" w:type="dxa"/>
            <w:vAlign w:val="bottom"/>
          </w:tcPr>
          <w:p w14:paraId="43B3D883" w14:textId="77777777" w:rsidR="007149F6" w:rsidRPr="00396BC1" w:rsidRDefault="007149F6" w:rsidP="007149F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  <w:vAlign w:val="bottom"/>
          </w:tcPr>
          <w:p w14:paraId="6585E08C" w14:textId="2B7F30A9" w:rsidR="007149F6" w:rsidRPr="00396BC1" w:rsidRDefault="00D51D7F" w:rsidP="007149F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35</w:t>
            </w:r>
            <w:r w:rsidR="00DC7F8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549</w:t>
            </w:r>
          </w:p>
        </w:tc>
      </w:tr>
      <w:tr w:rsidR="007149F6" w:rsidRPr="00396BC1" w14:paraId="2A3B49C3" w14:textId="77777777" w:rsidTr="00C34700">
        <w:tc>
          <w:tcPr>
            <w:tcW w:w="2345" w:type="dxa"/>
          </w:tcPr>
          <w:p w14:paraId="287AA7CC" w14:textId="77777777" w:rsidR="007149F6" w:rsidRPr="00396BC1" w:rsidRDefault="007149F6" w:rsidP="007149F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83F9A8" w14:textId="7BA4C9DE" w:rsidR="007149F6" w:rsidRPr="00396BC1" w:rsidRDefault="00D51D7F" w:rsidP="007149F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314</w:t>
            </w:r>
            <w:r w:rsidR="00B42A27" w:rsidRPr="00B42A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953</w:t>
            </w:r>
          </w:p>
        </w:tc>
        <w:tc>
          <w:tcPr>
            <w:tcW w:w="272" w:type="dxa"/>
          </w:tcPr>
          <w:p w14:paraId="560D4C84" w14:textId="77777777" w:rsidR="007149F6" w:rsidRPr="00396BC1" w:rsidRDefault="007149F6" w:rsidP="007149F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3D3D6B" w14:textId="0CFD8065" w:rsidR="007149F6" w:rsidRPr="00396BC1" w:rsidRDefault="00D51D7F" w:rsidP="007149F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297</w:t>
            </w:r>
            <w:r w:rsidR="002D27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864</w:t>
            </w:r>
          </w:p>
        </w:tc>
        <w:tc>
          <w:tcPr>
            <w:tcW w:w="272" w:type="dxa"/>
          </w:tcPr>
          <w:p w14:paraId="636A0710" w14:textId="77777777" w:rsidR="007149F6" w:rsidRPr="00396BC1" w:rsidRDefault="007149F6" w:rsidP="007149F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9DDECE" w14:textId="5196A103" w:rsidR="007149F6" w:rsidRPr="00396BC1" w:rsidRDefault="00D51D7F" w:rsidP="007149F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  <w:r w:rsidR="003F02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420</w:t>
            </w:r>
          </w:p>
        </w:tc>
        <w:tc>
          <w:tcPr>
            <w:tcW w:w="236" w:type="dxa"/>
          </w:tcPr>
          <w:p w14:paraId="4479778D" w14:textId="77777777" w:rsidR="007149F6" w:rsidRPr="00396BC1" w:rsidRDefault="007149F6" w:rsidP="007149F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EC39AA" w14:textId="11E273FE" w:rsidR="007149F6" w:rsidRPr="00396BC1" w:rsidRDefault="00D51D7F" w:rsidP="007149F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3F02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806</w:t>
            </w:r>
          </w:p>
        </w:tc>
        <w:tc>
          <w:tcPr>
            <w:tcW w:w="236" w:type="dxa"/>
          </w:tcPr>
          <w:p w14:paraId="3B6CCF47" w14:textId="77777777" w:rsidR="007149F6" w:rsidRPr="00396BC1" w:rsidRDefault="007149F6" w:rsidP="007149F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58AA30" w14:textId="084B1AB0" w:rsidR="007149F6" w:rsidRPr="00396BC1" w:rsidRDefault="00D51D7F" w:rsidP="007149F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3F02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720</w:t>
            </w:r>
          </w:p>
        </w:tc>
        <w:tc>
          <w:tcPr>
            <w:tcW w:w="263" w:type="dxa"/>
          </w:tcPr>
          <w:p w14:paraId="5C85EAA6" w14:textId="77777777" w:rsidR="007149F6" w:rsidRPr="00396BC1" w:rsidRDefault="007149F6" w:rsidP="007149F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87BBC6" w14:textId="6BD9708E" w:rsidR="007149F6" w:rsidRPr="00396BC1" w:rsidRDefault="00D51D7F" w:rsidP="007149F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318</w:t>
            </w:r>
            <w:r w:rsidR="003F02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810</w:t>
            </w:r>
          </w:p>
        </w:tc>
      </w:tr>
    </w:tbl>
    <w:p w14:paraId="63923D5A" w14:textId="77777777" w:rsidR="005B3CD2" w:rsidRPr="00396BC1" w:rsidRDefault="005B3CD2"/>
    <w:p w14:paraId="747CC304" w14:textId="77777777" w:rsidR="00C34700" w:rsidRPr="00396BC1" w:rsidRDefault="00C34700">
      <w:r w:rsidRPr="00396BC1">
        <w:br w:type="page"/>
      </w:r>
    </w:p>
    <w:tbl>
      <w:tblPr>
        <w:tblStyle w:val="TableGrid"/>
        <w:tblW w:w="9185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5"/>
        <w:gridCol w:w="990"/>
        <w:gridCol w:w="272"/>
        <w:gridCol w:w="898"/>
        <w:gridCol w:w="272"/>
        <w:gridCol w:w="898"/>
        <w:gridCol w:w="236"/>
        <w:gridCol w:w="934"/>
        <w:gridCol w:w="236"/>
        <w:gridCol w:w="934"/>
        <w:gridCol w:w="263"/>
        <w:gridCol w:w="907"/>
      </w:tblGrid>
      <w:tr w:rsidR="00C34700" w:rsidRPr="00396BC1" w14:paraId="11298127" w14:textId="77777777">
        <w:trPr>
          <w:tblHeader/>
        </w:trPr>
        <w:tc>
          <w:tcPr>
            <w:tcW w:w="2345" w:type="dxa"/>
            <w:hideMark/>
          </w:tcPr>
          <w:p w14:paraId="5E9EA578" w14:textId="77777777" w:rsidR="00C34700" w:rsidRPr="00396BC1" w:rsidRDefault="00C3470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40" w:type="dxa"/>
            <w:gridSpan w:val="11"/>
            <w:hideMark/>
          </w:tcPr>
          <w:p w14:paraId="073ED978" w14:textId="77777777" w:rsidR="00C34700" w:rsidRPr="00396BC1" w:rsidRDefault="00C3470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34700" w:rsidRPr="00396BC1" w14:paraId="0E97CB7A" w14:textId="77777777">
        <w:trPr>
          <w:tblHeader/>
        </w:trPr>
        <w:tc>
          <w:tcPr>
            <w:tcW w:w="2345" w:type="dxa"/>
            <w:hideMark/>
          </w:tcPr>
          <w:p w14:paraId="004C5D42" w14:textId="77777777" w:rsidR="00C34700" w:rsidRPr="00396BC1" w:rsidRDefault="00C3470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CA26746" w14:textId="77777777" w:rsidR="00C34700" w:rsidRPr="00396BC1" w:rsidRDefault="00C3470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4D60A80B" w14:textId="77777777" w:rsidR="00C34700" w:rsidRPr="00396BC1" w:rsidRDefault="00C3470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8" w:type="dxa"/>
            <w:gridSpan w:val="9"/>
            <w:vAlign w:val="bottom"/>
            <w:hideMark/>
          </w:tcPr>
          <w:p w14:paraId="101B9E62" w14:textId="77777777" w:rsidR="00C34700" w:rsidRPr="00396BC1" w:rsidRDefault="00C3470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C34700" w:rsidRPr="00396BC1" w14:paraId="63BF60F4" w14:textId="77777777">
        <w:trPr>
          <w:tblHeader/>
        </w:trPr>
        <w:tc>
          <w:tcPr>
            <w:tcW w:w="2345" w:type="dxa"/>
            <w:vAlign w:val="bottom"/>
            <w:hideMark/>
          </w:tcPr>
          <w:p w14:paraId="7065D1CC" w14:textId="1CC90C69" w:rsidR="00C34700" w:rsidRPr="00396BC1" w:rsidRDefault="00C3470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396B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D51D7F" w:rsidRPr="00D51D7F">
              <w:rPr>
                <w:rFonts w:asciiTheme="majorBidi" w:hAnsiTheme="majorBidi"/>
                <w:b/>
                <w:i/>
                <w:sz w:val="30"/>
                <w:szCs w:val="30"/>
              </w:rPr>
              <w:t>31</w:t>
            </w:r>
            <w:r w:rsidRPr="00396B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96B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990" w:type="dxa"/>
            <w:vAlign w:val="bottom"/>
            <w:hideMark/>
          </w:tcPr>
          <w:p w14:paraId="0D2E6E15" w14:textId="77777777" w:rsidR="00C34700" w:rsidRPr="00396BC1" w:rsidRDefault="00C34700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4941CF8E" w14:textId="77777777" w:rsidR="00C34700" w:rsidRPr="00396BC1" w:rsidRDefault="00C34700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2" w:type="dxa"/>
          </w:tcPr>
          <w:p w14:paraId="7CC44FB3" w14:textId="77777777" w:rsidR="00C34700" w:rsidRPr="00396BC1" w:rsidRDefault="00C3470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  <w:hideMark/>
          </w:tcPr>
          <w:p w14:paraId="1232936C" w14:textId="11D979BA" w:rsidR="00C34700" w:rsidRPr="00396BC1" w:rsidRDefault="00C34700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D51D7F" w:rsidRPr="00D51D7F">
              <w:rPr>
                <w:rFonts w:asciiTheme="majorBidi" w:hAnsiTheme="majorBidi"/>
                <w:sz w:val="30"/>
                <w:szCs w:val="30"/>
              </w:rPr>
              <w:t>1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ปีหรือน้อยกว่า</w:t>
            </w:r>
          </w:p>
        </w:tc>
        <w:tc>
          <w:tcPr>
            <w:tcW w:w="272" w:type="dxa"/>
          </w:tcPr>
          <w:p w14:paraId="394E406B" w14:textId="77777777" w:rsidR="00C34700" w:rsidRPr="00396BC1" w:rsidRDefault="00C3470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  <w:hideMark/>
          </w:tcPr>
          <w:p w14:paraId="0A0A2CD4" w14:textId="7806CBBE" w:rsidR="00C34700" w:rsidRPr="00396BC1" w:rsidRDefault="00C34700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D51D7F" w:rsidRPr="00D51D7F">
              <w:rPr>
                <w:rFonts w:asciiTheme="majorBidi" w:hAnsiTheme="majorBidi"/>
                <w:sz w:val="30"/>
                <w:szCs w:val="30"/>
              </w:rPr>
              <w:t>1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แต่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ไม่เกิน </w:t>
            </w:r>
            <w:r w:rsidR="00D51D7F" w:rsidRPr="00D51D7F">
              <w:rPr>
                <w:rFonts w:asciiTheme="majorBidi" w:hAnsiTheme="majorBidi"/>
                <w:sz w:val="30"/>
                <w:szCs w:val="30"/>
              </w:rPr>
              <w:t>2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43668055" w14:textId="77777777" w:rsidR="00C34700" w:rsidRPr="00396BC1" w:rsidRDefault="00C3470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  <w:hideMark/>
          </w:tcPr>
          <w:p w14:paraId="4E560303" w14:textId="0592C530" w:rsidR="00C34700" w:rsidRPr="00396BC1" w:rsidRDefault="00C34700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D51D7F" w:rsidRPr="00D51D7F">
              <w:rPr>
                <w:rFonts w:asciiTheme="majorBidi" w:hAnsiTheme="majorBidi"/>
                <w:sz w:val="30"/>
                <w:szCs w:val="30"/>
              </w:rPr>
              <w:t>2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แต่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ไม่เกิน </w:t>
            </w:r>
            <w:r w:rsidR="00D51D7F" w:rsidRPr="00D51D7F">
              <w:rPr>
                <w:rFonts w:asciiTheme="majorBidi" w:hAnsiTheme="majorBidi"/>
                <w:sz w:val="30"/>
                <w:szCs w:val="30"/>
              </w:rPr>
              <w:t>5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54BE6487" w14:textId="77777777" w:rsidR="00C34700" w:rsidRPr="00396BC1" w:rsidRDefault="00C3470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  <w:hideMark/>
          </w:tcPr>
          <w:p w14:paraId="2723721A" w14:textId="1DACEFA3" w:rsidR="00C34700" w:rsidRPr="00396BC1" w:rsidRDefault="00C34700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มากกว่า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D51D7F" w:rsidRPr="00D51D7F">
              <w:rPr>
                <w:rFonts w:asciiTheme="majorBidi" w:hAnsiTheme="majorBidi"/>
                <w:sz w:val="30"/>
                <w:szCs w:val="30"/>
              </w:rPr>
              <w:t>5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63" w:type="dxa"/>
            <w:vAlign w:val="bottom"/>
          </w:tcPr>
          <w:p w14:paraId="15DD07DF" w14:textId="77777777" w:rsidR="00C34700" w:rsidRPr="00396BC1" w:rsidRDefault="00C3470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  <w:vAlign w:val="bottom"/>
            <w:hideMark/>
          </w:tcPr>
          <w:p w14:paraId="5B83A0DF" w14:textId="77777777" w:rsidR="00C34700" w:rsidRPr="00396BC1" w:rsidRDefault="00C3470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C34700" w:rsidRPr="00396BC1" w14:paraId="7BE23950" w14:textId="77777777">
        <w:trPr>
          <w:tblHeader/>
        </w:trPr>
        <w:tc>
          <w:tcPr>
            <w:tcW w:w="2345" w:type="dxa"/>
          </w:tcPr>
          <w:p w14:paraId="3FF75798" w14:textId="77777777" w:rsidR="00C34700" w:rsidRPr="00396BC1" w:rsidRDefault="00C34700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40" w:type="dxa"/>
            <w:gridSpan w:val="11"/>
            <w:hideMark/>
          </w:tcPr>
          <w:p w14:paraId="0EE82BBA" w14:textId="77777777" w:rsidR="00C34700" w:rsidRPr="00396BC1" w:rsidRDefault="00C34700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96BC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C34700" w:rsidRPr="00396BC1" w14:paraId="27612284" w14:textId="77777777">
        <w:tc>
          <w:tcPr>
            <w:tcW w:w="2345" w:type="dxa"/>
          </w:tcPr>
          <w:p w14:paraId="7DE54D3D" w14:textId="21F931C8" w:rsidR="00C34700" w:rsidRPr="00396BC1" w:rsidRDefault="00D51D7F">
            <w:pPr>
              <w:spacing w:line="240" w:lineRule="auto"/>
              <w:ind w:left="73" w:right="-24" w:hanging="73"/>
              <w:rPr>
                <w:rFonts w:asciiTheme="majorBidi" w:hAnsiTheme="majorBidi"/>
                <w:b/>
                <w:i/>
                <w:sz w:val="30"/>
                <w:szCs w:val="30"/>
              </w:rPr>
            </w:pPr>
            <w:r w:rsidRPr="00D51D7F">
              <w:rPr>
                <w:rFonts w:asciiTheme="majorBidi" w:hAnsiTheme="majorBidi"/>
                <w:b/>
                <w:i/>
                <w:sz w:val="30"/>
                <w:szCs w:val="30"/>
              </w:rPr>
              <w:t>2567</w:t>
            </w:r>
          </w:p>
        </w:tc>
        <w:tc>
          <w:tcPr>
            <w:tcW w:w="990" w:type="dxa"/>
          </w:tcPr>
          <w:p w14:paraId="60D119C4" w14:textId="77777777" w:rsidR="00C34700" w:rsidRPr="00396BC1" w:rsidRDefault="00C3470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50D650BD" w14:textId="77777777" w:rsidR="00C34700" w:rsidRPr="00396BC1" w:rsidRDefault="00C3470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</w:tcPr>
          <w:p w14:paraId="48E44903" w14:textId="77777777" w:rsidR="00C34700" w:rsidRPr="00396BC1" w:rsidRDefault="00C3470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78D1D692" w14:textId="77777777" w:rsidR="00C34700" w:rsidRPr="00396BC1" w:rsidRDefault="00C3470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</w:tcPr>
          <w:p w14:paraId="2521A11E" w14:textId="77777777" w:rsidR="00C34700" w:rsidRPr="00396BC1" w:rsidRDefault="00C3470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62EBBF7" w14:textId="77777777" w:rsidR="00C34700" w:rsidRPr="00396BC1" w:rsidRDefault="00C3470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</w:tcPr>
          <w:p w14:paraId="19EDB1D3" w14:textId="77777777" w:rsidR="00C34700" w:rsidRPr="00396BC1" w:rsidRDefault="00C3470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ECB9CE1" w14:textId="77777777" w:rsidR="00C34700" w:rsidRPr="00396BC1" w:rsidRDefault="00C3470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</w:tcPr>
          <w:p w14:paraId="744E4A89" w14:textId="77777777" w:rsidR="00C34700" w:rsidRPr="00396BC1" w:rsidRDefault="00C3470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7A8E7210" w14:textId="77777777" w:rsidR="00C34700" w:rsidRPr="00396BC1" w:rsidRDefault="00C3470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7" w:type="dxa"/>
          </w:tcPr>
          <w:p w14:paraId="45BAB93D" w14:textId="77777777" w:rsidR="00C34700" w:rsidRPr="00396BC1" w:rsidRDefault="00C3470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B3CD2" w:rsidRPr="00396BC1" w14:paraId="54E661BE" w14:textId="77777777">
        <w:tc>
          <w:tcPr>
            <w:tcW w:w="2345" w:type="dxa"/>
            <w:hideMark/>
          </w:tcPr>
          <w:p w14:paraId="00952F4D" w14:textId="77777777" w:rsidR="005B3CD2" w:rsidRPr="00396BC1" w:rsidRDefault="005B3CD2">
            <w:pPr>
              <w:spacing w:line="240" w:lineRule="auto"/>
              <w:ind w:left="172" w:right="-24" w:hanging="1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396B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</w:tcPr>
          <w:p w14:paraId="764452EB" w14:textId="77777777" w:rsidR="005B3CD2" w:rsidRPr="00396BC1" w:rsidRDefault="005B3CD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362DF92F" w14:textId="77777777" w:rsidR="005B3CD2" w:rsidRPr="00396BC1" w:rsidRDefault="005B3CD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</w:tcPr>
          <w:p w14:paraId="1CBD502D" w14:textId="77777777" w:rsidR="005B3CD2" w:rsidRPr="00396BC1" w:rsidRDefault="005B3CD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25B9887E" w14:textId="77777777" w:rsidR="005B3CD2" w:rsidRPr="00396BC1" w:rsidRDefault="005B3CD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</w:tcPr>
          <w:p w14:paraId="59B621D0" w14:textId="77777777" w:rsidR="005B3CD2" w:rsidRPr="00396BC1" w:rsidRDefault="005B3CD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3B3C12D0" w14:textId="77777777" w:rsidR="005B3CD2" w:rsidRPr="00396BC1" w:rsidRDefault="005B3CD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</w:tcPr>
          <w:p w14:paraId="0AAA7EC5" w14:textId="77777777" w:rsidR="005B3CD2" w:rsidRPr="00396BC1" w:rsidRDefault="005B3CD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9CE10CD" w14:textId="77777777" w:rsidR="005B3CD2" w:rsidRPr="00396BC1" w:rsidRDefault="005B3CD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</w:tcPr>
          <w:p w14:paraId="01675C06" w14:textId="77777777" w:rsidR="005B3CD2" w:rsidRPr="00396BC1" w:rsidRDefault="005B3CD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7541F398" w14:textId="77777777" w:rsidR="005B3CD2" w:rsidRPr="00396BC1" w:rsidRDefault="005B3CD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7" w:type="dxa"/>
          </w:tcPr>
          <w:p w14:paraId="7E2B0EDE" w14:textId="77777777" w:rsidR="005B3CD2" w:rsidRPr="00396BC1" w:rsidRDefault="005B3CD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34108" w:rsidRPr="00396BC1" w14:paraId="3F7C23A9" w14:textId="77777777">
        <w:tc>
          <w:tcPr>
            <w:tcW w:w="2345" w:type="dxa"/>
            <w:hideMark/>
          </w:tcPr>
          <w:p w14:paraId="57B840EE" w14:textId="77777777" w:rsidR="00C34108" w:rsidRPr="00396BC1" w:rsidRDefault="00C34108" w:rsidP="00C3410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</w:tcPr>
          <w:p w14:paraId="529FE1AC" w14:textId="511F02E3" w:rsidR="00C34108" w:rsidRPr="00396BC1" w:rsidRDefault="00D51D7F" w:rsidP="00C3410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117</w:t>
            </w:r>
            <w:r w:rsidR="00C34108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831</w:t>
            </w:r>
          </w:p>
        </w:tc>
        <w:tc>
          <w:tcPr>
            <w:tcW w:w="272" w:type="dxa"/>
          </w:tcPr>
          <w:p w14:paraId="5AA15CF3" w14:textId="77777777" w:rsidR="00C34108" w:rsidRPr="00396BC1" w:rsidRDefault="00C34108" w:rsidP="00C3410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</w:tcPr>
          <w:p w14:paraId="7B77AB78" w14:textId="05194C2D" w:rsidR="00C34108" w:rsidRPr="00396BC1" w:rsidRDefault="00D51D7F" w:rsidP="00C3410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117</w:t>
            </w:r>
            <w:r w:rsidR="00C34108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831</w:t>
            </w:r>
          </w:p>
        </w:tc>
        <w:tc>
          <w:tcPr>
            <w:tcW w:w="272" w:type="dxa"/>
          </w:tcPr>
          <w:p w14:paraId="38FA0897" w14:textId="77777777" w:rsidR="00C34108" w:rsidRPr="00396BC1" w:rsidRDefault="00C34108" w:rsidP="00C3410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14:paraId="6B285535" w14:textId="0A56CB51" w:rsidR="00C34108" w:rsidRPr="00396BC1" w:rsidRDefault="00C34108" w:rsidP="00C34108">
            <w:pPr>
              <w:pStyle w:val="acctfourfigures"/>
              <w:shd w:val="clear" w:color="auto" w:fill="FFFFFF"/>
              <w:tabs>
                <w:tab w:val="clear" w:pos="765"/>
                <w:tab w:val="decimal" w:pos="4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559AF9E" w14:textId="77777777" w:rsidR="00C34108" w:rsidRPr="00396BC1" w:rsidRDefault="00C34108" w:rsidP="00C3410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5CB30076" w14:textId="481AA651" w:rsidR="00C34108" w:rsidRPr="00396BC1" w:rsidRDefault="00C34108" w:rsidP="00C34108">
            <w:pPr>
              <w:pStyle w:val="acctfourfigures"/>
              <w:shd w:val="clear" w:color="auto" w:fill="FFFFFF"/>
              <w:tabs>
                <w:tab w:val="clear" w:pos="765"/>
                <w:tab w:val="decimal" w:pos="4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5A259452" w14:textId="77777777" w:rsidR="00C34108" w:rsidRPr="00396BC1" w:rsidRDefault="00C34108" w:rsidP="00C3410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6EB7E561" w14:textId="4C66FF0C" w:rsidR="00C34108" w:rsidRPr="00396BC1" w:rsidRDefault="00C34108" w:rsidP="00C34108">
            <w:pPr>
              <w:pStyle w:val="acctfourfigures"/>
              <w:shd w:val="clear" w:color="auto" w:fill="FFFFFF"/>
              <w:tabs>
                <w:tab w:val="clear" w:pos="765"/>
                <w:tab w:val="decimal" w:pos="4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3" w:type="dxa"/>
          </w:tcPr>
          <w:p w14:paraId="1FE7A10B" w14:textId="77777777" w:rsidR="00C34108" w:rsidRPr="00396BC1" w:rsidRDefault="00C34108" w:rsidP="00C3410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1419DE91" w14:textId="3312AAD2" w:rsidR="00C34108" w:rsidRPr="00396BC1" w:rsidRDefault="00D51D7F" w:rsidP="00C3410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117</w:t>
            </w:r>
            <w:r w:rsidR="00C34108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831</w:t>
            </w:r>
          </w:p>
        </w:tc>
      </w:tr>
      <w:tr w:rsidR="00C34108" w:rsidRPr="00396BC1" w14:paraId="1B971901" w14:textId="77777777">
        <w:tc>
          <w:tcPr>
            <w:tcW w:w="2345" w:type="dxa"/>
          </w:tcPr>
          <w:p w14:paraId="1870F312" w14:textId="1C438029" w:rsidR="00C34108" w:rsidRPr="00396BC1" w:rsidRDefault="00C34108" w:rsidP="00C3410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990" w:type="dxa"/>
          </w:tcPr>
          <w:p w14:paraId="4029C9DD" w14:textId="6CFCC1FD" w:rsidR="00C34108" w:rsidRPr="00396BC1" w:rsidRDefault="00D51D7F" w:rsidP="00C3410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D51D7F">
              <w:rPr>
                <w:rFonts w:asciiTheme="majorBidi" w:hAnsiTheme="majorBidi"/>
                <w:sz w:val="30"/>
                <w:szCs w:val="30"/>
              </w:rPr>
              <w:t>20</w:t>
            </w:r>
            <w:r w:rsidR="00C34108" w:rsidRPr="00396BC1">
              <w:rPr>
                <w:rFonts w:asciiTheme="majorBidi" w:hAnsi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/>
                <w:sz w:val="30"/>
                <w:szCs w:val="30"/>
              </w:rPr>
              <w:t>023</w:t>
            </w:r>
          </w:p>
        </w:tc>
        <w:tc>
          <w:tcPr>
            <w:tcW w:w="272" w:type="dxa"/>
          </w:tcPr>
          <w:p w14:paraId="1E31F256" w14:textId="77777777" w:rsidR="00C34108" w:rsidRPr="00396BC1" w:rsidRDefault="00C34108" w:rsidP="00C3410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</w:tcPr>
          <w:p w14:paraId="7D2A98EB" w14:textId="35066ED6" w:rsidR="00C34108" w:rsidRPr="00396BC1" w:rsidRDefault="00D51D7F" w:rsidP="00C3410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D51D7F">
              <w:rPr>
                <w:rFonts w:asciiTheme="majorBidi" w:hAnsiTheme="majorBidi"/>
                <w:sz w:val="30"/>
                <w:szCs w:val="30"/>
              </w:rPr>
              <w:t>20</w:t>
            </w:r>
            <w:r w:rsidR="00C34108" w:rsidRPr="00396BC1">
              <w:rPr>
                <w:rFonts w:asciiTheme="majorBidi" w:hAnsi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/>
                <w:sz w:val="30"/>
                <w:szCs w:val="30"/>
              </w:rPr>
              <w:t>023</w:t>
            </w:r>
          </w:p>
        </w:tc>
        <w:tc>
          <w:tcPr>
            <w:tcW w:w="272" w:type="dxa"/>
          </w:tcPr>
          <w:p w14:paraId="66395ABE" w14:textId="77777777" w:rsidR="00C34108" w:rsidRPr="00396BC1" w:rsidRDefault="00C34108" w:rsidP="00C3410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14:paraId="415B101A" w14:textId="2C92D570" w:rsidR="00C34108" w:rsidRPr="00396BC1" w:rsidRDefault="00C34108" w:rsidP="00C34108">
            <w:pPr>
              <w:pStyle w:val="acctfourfigures"/>
              <w:shd w:val="clear" w:color="auto" w:fill="FFFFFF"/>
              <w:tabs>
                <w:tab w:val="clear" w:pos="765"/>
                <w:tab w:val="decimal" w:pos="4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5D85908E" w14:textId="77777777" w:rsidR="00C34108" w:rsidRPr="00396BC1" w:rsidRDefault="00C34108" w:rsidP="00C3410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680792FE" w14:textId="2ABAB7E4" w:rsidR="00C34108" w:rsidRPr="00396BC1" w:rsidRDefault="00C34108" w:rsidP="00C34108">
            <w:pPr>
              <w:pStyle w:val="acctfourfigures"/>
              <w:shd w:val="clear" w:color="auto" w:fill="FFFFFF"/>
              <w:tabs>
                <w:tab w:val="clear" w:pos="765"/>
                <w:tab w:val="decimal" w:pos="4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59EFA56" w14:textId="77777777" w:rsidR="00C34108" w:rsidRPr="00396BC1" w:rsidRDefault="00C34108" w:rsidP="00C3410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3EF66379" w14:textId="6311E59A" w:rsidR="00C34108" w:rsidRPr="00396BC1" w:rsidRDefault="00C34108" w:rsidP="00C34108">
            <w:pPr>
              <w:pStyle w:val="acctfourfigures"/>
              <w:shd w:val="clear" w:color="auto" w:fill="FFFFFF"/>
              <w:tabs>
                <w:tab w:val="clear" w:pos="765"/>
                <w:tab w:val="decimal" w:pos="4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3" w:type="dxa"/>
          </w:tcPr>
          <w:p w14:paraId="0D52F592" w14:textId="77777777" w:rsidR="00C34108" w:rsidRPr="00396BC1" w:rsidRDefault="00C34108" w:rsidP="00C3410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42A3A8FF" w14:textId="15CD2301" w:rsidR="00C34108" w:rsidRPr="00396BC1" w:rsidRDefault="00D51D7F" w:rsidP="00C3410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C34108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023</w:t>
            </w:r>
          </w:p>
        </w:tc>
      </w:tr>
      <w:tr w:rsidR="00C34108" w:rsidRPr="00396BC1" w14:paraId="7EF48752" w14:textId="77777777">
        <w:tc>
          <w:tcPr>
            <w:tcW w:w="2345" w:type="dxa"/>
            <w:hideMark/>
          </w:tcPr>
          <w:p w14:paraId="0EA6F117" w14:textId="77777777" w:rsidR="00C34108" w:rsidRPr="00396BC1" w:rsidRDefault="00C34108" w:rsidP="00C3410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990" w:type="dxa"/>
          </w:tcPr>
          <w:p w14:paraId="357BBBE6" w14:textId="446A3434" w:rsidR="00C34108" w:rsidRPr="00396BC1" w:rsidRDefault="00D51D7F" w:rsidP="00C3410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83</w:t>
            </w:r>
            <w:r w:rsidR="00C34108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253</w:t>
            </w:r>
          </w:p>
        </w:tc>
        <w:tc>
          <w:tcPr>
            <w:tcW w:w="272" w:type="dxa"/>
          </w:tcPr>
          <w:p w14:paraId="66E43766" w14:textId="77777777" w:rsidR="00C34108" w:rsidRPr="00396BC1" w:rsidRDefault="00C34108" w:rsidP="00C3410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</w:tcPr>
          <w:p w14:paraId="5C2E43E2" w14:textId="7022E472" w:rsidR="00C34108" w:rsidRPr="00396BC1" w:rsidRDefault="00D51D7F" w:rsidP="00C3410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80</w:t>
            </w:r>
            <w:r w:rsidR="00C34108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110</w:t>
            </w:r>
          </w:p>
        </w:tc>
        <w:tc>
          <w:tcPr>
            <w:tcW w:w="272" w:type="dxa"/>
          </w:tcPr>
          <w:p w14:paraId="75EF0A4B" w14:textId="77777777" w:rsidR="00C34108" w:rsidRPr="00396BC1" w:rsidRDefault="00C34108" w:rsidP="00C34108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14:paraId="6E6ACD3D" w14:textId="7A137616" w:rsidR="00C34108" w:rsidRPr="00396BC1" w:rsidRDefault="00D51D7F" w:rsidP="00C3410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34108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997</w:t>
            </w:r>
          </w:p>
        </w:tc>
        <w:tc>
          <w:tcPr>
            <w:tcW w:w="236" w:type="dxa"/>
          </w:tcPr>
          <w:p w14:paraId="12508FE1" w14:textId="77777777" w:rsidR="00C34108" w:rsidRPr="00396BC1" w:rsidRDefault="00C34108" w:rsidP="00C3410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37AC61D0" w14:textId="46478038" w:rsidR="00C34108" w:rsidRPr="00396BC1" w:rsidRDefault="00D51D7F" w:rsidP="00C3410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34108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741</w:t>
            </w:r>
          </w:p>
        </w:tc>
        <w:tc>
          <w:tcPr>
            <w:tcW w:w="236" w:type="dxa"/>
          </w:tcPr>
          <w:p w14:paraId="6B312F71" w14:textId="77777777" w:rsidR="00C34108" w:rsidRPr="00396BC1" w:rsidRDefault="00C34108" w:rsidP="00C3410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58F5FBCF" w14:textId="4164A43B" w:rsidR="00C34108" w:rsidRPr="00396BC1" w:rsidRDefault="00C34108" w:rsidP="00C34108">
            <w:pPr>
              <w:pStyle w:val="acctfourfigures"/>
              <w:shd w:val="clear" w:color="auto" w:fill="FFFFFF"/>
              <w:tabs>
                <w:tab w:val="clear" w:pos="765"/>
                <w:tab w:val="decimal" w:pos="4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3" w:type="dxa"/>
          </w:tcPr>
          <w:p w14:paraId="6FCA147B" w14:textId="77777777" w:rsidR="00C34108" w:rsidRPr="00396BC1" w:rsidRDefault="00C34108" w:rsidP="00C3410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36809C2F" w14:textId="121ECAF8" w:rsidR="00C34108" w:rsidRPr="00396BC1" w:rsidRDefault="00D51D7F" w:rsidP="00C3410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83</w:t>
            </w:r>
            <w:r w:rsidR="00C34108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848</w:t>
            </w:r>
          </w:p>
        </w:tc>
      </w:tr>
      <w:tr w:rsidR="00C34108" w:rsidRPr="00396BC1" w14:paraId="4D424BC5" w14:textId="77777777">
        <w:trPr>
          <w:trHeight w:val="119"/>
        </w:trPr>
        <w:tc>
          <w:tcPr>
            <w:tcW w:w="2345" w:type="dxa"/>
            <w:hideMark/>
          </w:tcPr>
          <w:p w14:paraId="05F8433D" w14:textId="77777777" w:rsidR="00C34108" w:rsidRPr="00396BC1" w:rsidRDefault="00C34108" w:rsidP="00C3410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90" w:type="dxa"/>
            <w:vAlign w:val="bottom"/>
          </w:tcPr>
          <w:p w14:paraId="203824BF" w14:textId="10989BFA" w:rsidR="00C34108" w:rsidRPr="00396BC1" w:rsidRDefault="00D51D7F" w:rsidP="00C3410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35</w:t>
            </w:r>
            <w:r w:rsidR="00C34108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418</w:t>
            </w:r>
          </w:p>
        </w:tc>
        <w:tc>
          <w:tcPr>
            <w:tcW w:w="272" w:type="dxa"/>
            <w:vAlign w:val="bottom"/>
          </w:tcPr>
          <w:p w14:paraId="24E685F6" w14:textId="77777777" w:rsidR="00C34108" w:rsidRPr="00396BC1" w:rsidRDefault="00C34108" w:rsidP="00C3410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14:paraId="3AADE84A" w14:textId="11C255D1" w:rsidR="00C34108" w:rsidRPr="00396BC1" w:rsidRDefault="00D51D7F" w:rsidP="00C3410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C34108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650</w:t>
            </w:r>
          </w:p>
        </w:tc>
        <w:tc>
          <w:tcPr>
            <w:tcW w:w="272" w:type="dxa"/>
            <w:vAlign w:val="bottom"/>
          </w:tcPr>
          <w:p w14:paraId="3CB52205" w14:textId="77777777" w:rsidR="00C34108" w:rsidRPr="00396BC1" w:rsidRDefault="00C34108" w:rsidP="00C3410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14:paraId="0BE6EA11" w14:textId="5997FECB" w:rsidR="00C34108" w:rsidRPr="00396BC1" w:rsidRDefault="00D51D7F" w:rsidP="00C3410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C34108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467</w:t>
            </w:r>
          </w:p>
        </w:tc>
        <w:tc>
          <w:tcPr>
            <w:tcW w:w="236" w:type="dxa"/>
            <w:vAlign w:val="bottom"/>
          </w:tcPr>
          <w:p w14:paraId="34AE5642" w14:textId="77777777" w:rsidR="00C34108" w:rsidRPr="00396BC1" w:rsidRDefault="00C34108" w:rsidP="00C3410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1F2FF1C7" w14:textId="1D4BAAE0" w:rsidR="00C34108" w:rsidRPr="00396BC1" w:rsidRDefault="00D51D7F" w:rsidP="00C3410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C34108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985</w:t>
            </w:r>
          </w:p>
        </w:tc>
        <w:tc>
          <w:tcPr>
            <w:tcW w:w="236" w:type="dxa"/>
            <w:vAlign w:val="bottom"/>
          </w:tcPr>
          <w:p w14:paraId="0D5B23EE" w14:textId="77777777" w:rsidR="00C34108" w:rsidRPr="00396BC1" w:rsidRDefault="00C34108" w:rsidP="00C3410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7C7E239F" w14:textId="2DA233A2" w:rsidR="00C34108" w:rsidRPr="00396BC1" w:rsidRDefault="00D51D7F" w:rsidP="00C3410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C34108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440</w:t>
            </w:r>
          </w:p>
        </w:tc>
        <w:tc>
          <w:tcPr>
            <w:tcW w:w="263" w:type="dxa"/>
            <w:vAlign w:val="bottom"/>
          </w:tcPr>
          <w:p w14:paraId="0E297384" w14:textId="77777777" w:rsidR="00C34108" w:rsidRPr="00396BC1" w:rsidRDefault="00C34108" w:rsidP="00C3410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  <w:vAlign w:val="bottom"/>
          </w:tcPr>
          <w:p w14:paraId="67414007" w14:textId="0E8B2D83" w:rsidR="00C34108" w:rsidRPr="00396BC1" w:rsidRDefault="00D51D7F" w:rsidP="00C3410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39</w:t>
            </w:r>
            <w:r w:rsidR="00C34108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542</w:t>
            </w:r>
          </w:p>
        </w:tc>
      </w:tr>
      <w:tr w:rsidR="00C34108" w:rsidRPr="00396BC1" w14:paraId="39AE635A" w14:textId="77777777">
        <w:tc>
          <w:tcPr>
            <w:tcW w:w="2345" w:type="dxa"/>
          </w:tcPr>
          <w:p w14:paraId="0361AEBE" w14:textId="77777777" w:rsidR="00C34108" w:rsidRPr="00396BC1" w:rsidRDefault="00C34108" w:rsidP="00C3410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797142" w14:textId="3C815FD2" w:rsidR="00C34108" w:rsidRPr="00396BC1" w:rsidRDefault="00D51D7F" w:rsidP="00C3410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C34108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525</w:t>
            </w:r>
          </w:p>
        </w:tc>
        <w:tc>
          <w:tcPr>
            <w:tcW w:w="272" w:type="dxa"/>
          </w:tcPr>
          <w:p w14:paraId="2EFAE0B2" w14:textId="77777777" w:rsidR="00C34108" w:rsidRPr="00396BC1" w:rsidRDefault="00C34108" w:rsidP="00C3410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8ADFD5" w14:textId="74F13A71" w:rsidR="00C34108" w:rsidRPr="00396BC1" w:rsidRDefault="00D51D7F" w:rsidP="00C3410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235</w:t>
            </w:r>
            <w:r w:rsidR="00C34108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614</w:t>
            </w:r>
          </w:p>
        </w:tc>
        <w:tc>
          <w:tcPr>
            <w:tcW w:w="272" w:type="dxa"/>
          </w:tcPr>
          <w:p w14:paraId="0FB9E00C" w14:textId="77777777" w:rsidR="00C34108" w:rsidRPr="00396BC1" w:rsidRDefault="00C34108" w:rsidP="00C3410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D4F4E3" w14:textId="12CBED44" w:rsidR="00C34108" w:rsidRPr="00396BC1" w:rsidRDefault="00D51D7F" w:rsidP="00C3410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</w:t>
            </w:r>
            <w:r w:rsidR="00C34108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464</w:t>
            </w:r>
          </w:p>
        </w:tc>
        <w:tc>
          <w:tcPr>
            <w:tcW w:w="236" w:type="dxa"/>
          </w:tcPr>
          <w:p w14:paraId="4CC3A213" w14:textId="77777777" w:rsidR="00C34108" w:rsidRPr="00396BC1" w:rsidRDefault="00C34108" w:rsidP="00C3410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2D852D" w14:textId="1875D4A6" w:rsidR="00C34108" w:rsidRPr="00396BC1" w:rsidRDefault="00D51D7F" w:rsidP="00C3410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C34108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726</w:t>
            </w:r>
          </w:p>
        </w:tc>
        <w:tc>
          <w:tcPr>
            <w:tcW w:w="236" w:type="dxa"/>
          </w:tcPr>
          <w:p w14:paraId="555AD3C2" w14:textId="77777777" w:rsidR="00C34108" w:rsidRPr="00396BC1" w:rsidRDefault="00C34108" w:rsidP="00C3410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7A8D19" w14:textId="40D80474" w:rsidR="00C34108" w:rsidRPr="00396BC1" w:rsidRDefault="00D51D7F" w:rsidP="00C3410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C34108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440</w:t>
            </w:r>
          </w:p>
        </w:tc>
        <w:tc>
          <w:tcPr>
            <w:tcW w:w="263" w:type="dxa"/>
          </w:tcPr>
          <w:p w14:paraId="3083C6D5" w14:textId="77777777" w:rsidR="00C34108" w:rsidRPr="00396BC1" w:rsidRDefault="00C34108" w:rsidP="00C3410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A6FAF8C" w14:textId="01C6350B" w:rsidR="00C34108" w:rsidRPr="00396BC1" w:rsidRDefault="00D51D7F" w:rsidP="00C3410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261</w:t>
            </w:r>
            <w:r w:rsidR="00C34108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244</w:t>
            </w:r>
          </w:p>
        </w:tc>
      </w:tr>
    </w:tbl>
    <w:p w14:paraId="3F898579" w14:textId="6CAF304D" w:rsidR="007C0BDB" w:rsidRPr="00396BC1" w:rsidRDefault="007C0BDB" w:rsidP="00BF40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1D39710" w14:textId="6CE427E6" w:rsidR="001E22CA" w:rsidRPr="00396BC1" w:rsidRDefault="001E22CA" w:rsidP="001E22CA">
      <w:pPr>
        <w:pStyle w:val="ListParagraph"/>
        <w:ind w:left="900" w:hanging="450"/>
        <w:rPr>
          <w:rFonts w:asciiTheme="majorBidi" w:hAnsiTheme="majorBidi" w:cstheme="majorBidi"/>
          <w:i/>
          <w:iCs/>
          <w:sz w:val="30"/>
          <w:szCs w:val="30"/>
        </w:rPr>
      </w:pPr>
      <w:r w:rsidRPr="00396BC1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396BC1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Pr="00396BC1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D51D7F" w:rsidRPr="00D51D7F">
        <w:rPr>
          <w:rFonts w:asciiTheme="majorBidi" w:hAnsiTheme="majorBidi"/>
          <w:i/>
          <w:sz w:val="30"/>
          <w:szCs w:val="30"/>
        </w:rPr>
        <w:t>3</w:t>
      </w:r>
      <w:r w:rsidRPr="00396BC1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Pr="00396BC1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ความเสี่ยงด้านตลาด</w:t>
      </w:r>
    </w:p>
    <w:p w14:paraId="1D5700BB" w14:textId="77777777" w:rsidR="001E22CA" w:rsidRPr="00396BC1" w:rsidRDefault="001E22CA" w:rsidP="001E22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853A6D3" w14:textId="6AB075DE" w:rsidR="001E22CA" w:rsidRPr="00396BC1" w:rsidRDefault="004976F0" w:rsidP="004976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  <w:r w:rsidRPr="00396BC1">
        <w:rPr>
          <w:rFonts w:asciiTheme="majorBidi" w:hAnsiTheme="majorBidi"/>
          <w:sz w:val="30"/>
          <w:szCs w:val="30"/>
          <w:cs/>
        </w:rPr>
        <w:t>กลุ่มบริษัทมีความเสี่ยงที่มูลค่ายุติธรรมหรือกระแสเงินสดในอนาคตของเครื่องมือทางการเงินจะมีความ       ผันผวนอันเนื่องมาจากการเปลี่ยนแปลงของราคาตลาด ความเสี่ยงด้านตลาดมีดังนี้</w:t>
      </w:r>
    </w:p>
    <w:p w14:paraId="0EA6BBE3" w14:textId="77777777" w:rsidR="0030645F" w:rsidRPr="00396BC1" w:rsidRDefault="0030645F" w:rsidP="004976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</w:p>
    <w:p w14:paraId="4C33D2B4" w14:textId="0D259F13" w:rsidR="001E22CA" w:rsidRPr="00396BC1" w:rsidRDefault="001E22CA" w:rsidP="001E22CA">
      <w:pPr>
        <w:pStyle w:val="block"/>
        <w:spacing w:after="0" w:line="240" w:lineRule="auto"/>
        <w:ind w:right="-7" w:firstLine="423"/>
        <w:jc w:val="both"/>
        <w:rPr>
          <w:rFonts w:asciiTheme="majorBidi" w:hAnsiTheme="majorBidi" w:cstheme="majorBidi"/>
          <w:sz w:val="30"/>
          <w:szCs w:val="30"/>
        </w:rPr>
      </w:pPr>
      <w:r w:rsidRPr="00396BC1">
        <w:rPr>
          <w:rFonts w:asciiTheme="majorBidi" w:hAnsiTheme="majorBidi" w:cstheme="majorBidi"/>
          <w:sz w:val="30"/>
          <w:szCs w:val="30"/>
        </w:rPr>
        <w:t>(</w:t>
      </w:r>
      <w:r w:rsidRPr="00396BC1">
        <w:rPr>
          <w:rFonts w:asciiTheme="majorBidi" w:hAnsiTheme="majorBidi" w:cstheme="majorBidi"/>
          <w:sz w:val="30"/>
          <w:szCs w:val="30"/>
          <w:cs/>
          <w:lang w:bidi="th-TH"/>
        </w:rPr>
        <w:t>ข</w:t>
      </w:r>
      <w:r w:rsidRPr="00396BC1">
        <w:rPr>
          <w:rFonts w:asciiTheme="majorBidi" w:hAnsiTheme="majorBidi" w:cstheme="majorBidi"/>
          <w:sz w:val="30"/>
          <w:szCs w:val="30"/>
        </w:rPr>
        <w:t>.</w:t>
      </w:r>
      <w:r w:rsidR="00D51D7F" w:rsidRPr="00D51D7F">
        <w:rPr>
          <w:rFonts w:asciiTheme="majorBidi" w:hAnsiTheme="majorBidi"/>
          <w:sz w:val="30"/>
          <w:szCs w:val="30"/>
          <w:lang w:val="en-US"/>
        </w:rPr>
        <w:t>3</w:t>
      </w:r>
      <w:r w:rsidRPr="00396BC1">
        <w:rPr>
          <w:rFonts w:asciiTheme="majorBidi" w:hAnsiTheme="majorBidi" w:cstheme="majorBidi"/>
          <w:sz w:val="30"/>
          <w:szCs w:val="30"/>
        </w:rPr>
        <w:t>.</w:t>
      </w:r>
      <w:r w:rsidR="00D51D7F" w:rsidRPr="00D51D7F">
        <w:rPr>
          <w:rFonts w:asciiTheme="majorBidi" w:hAnsiTheme="majorBidi"/>
          <w:sz w:val="30"/>
          <w:szCs w:val="30"/>
          <w:lang w:val="en-US"/>
        </w:rPr>
        <w:t>1</w:t>
      </w:r>
      <w:r w:rsidRPr="00396BC1">
        <w:rPr>
          <w:rFonts w:asciiTheme="majorBidi" w:hAnsiTheme="majorBidi" w:cstheme="majorBidi"/>
          <w:sz w:val="30"/>
          <w:szCs w:val="30"/>
          <w:lang w:val="en-US" w:bidi="th-TH"/>
        </w:rPr>
        <w:t xml:space="preserve">) </w:t>
      </w:r>
      <w:r w:rsidRPr="00396BC1">
        <w:rPr>
          <w:rFonts w:asciiTheme="majorBidi" w:hAnsiTheme="majorBidi" w:cstheme="majorBidi"/>
          <w:sz w:val="30"/>
          <w:szCs w:val="30"/>
          <w:cs/>
        </w:rPr>
        <w:t>ความเสี่ยงด้านอัตราแลกเปลี่ยน</w:t>
      </w:r>
    </w:p>
    <w:p w14:paraId="7B272C5D" w14:textId="77777777" w:rsidR="001E22CA" w:rsidRPr="00396BC1" w:rsidRDefault="001E22CA" w:rsidP="00C628CE">
      <w:pPr>
        <w:tabs>
          <w:tab w:val="clear" w:pos="907"/>
          <w:tab w:val="left" w:pos="1080"/>
        </w:tabs>
        <w:spacing w:line="240" w:lineRule="auto"/>
        <w:ind w:left="1620"/>
        <w:jc w:val="thaiDistribute"/>
        <w:rPr>
          <w:rFonts w:asciiTheme="majorBidi" w:hAnsiTheme="majorBidi"/>
          <w:sz w:val="30"/>
          <w:szCs w:val="30"/>
        </w:rPr>
      </w:pPr>
    </w:p>
    <w:p w14:paraId="13FE618F" w14:textId="7E09BDE3" w:rsidR="0030645F" w:rsidRPr="00396BC1" w:rsidRDefault="002C44EA" w:rsidP="00C628CE">
      <w:pPr>
        <w:tabs>
          <w:tab w:val="clear" w:pos="907"/>
          <w:tab w:val="left" w:pos="1080"/>
        </w:tabs>
        <w:spacing w:line="240" w:lineRule="auto"/>
        <w:ind w:left="1620"/>
        <w:jc w:val="thaiDistribute"/>
        <w:rPr>
          <w:rFonts w:asciiTheme="majorBidi" w:hAnsiTheme="majorBidi"/>
          <w:sz w:val="30"/>
          <w:szCs w:val="30"/>
          <w:cs/>
        </w:rPr>
      </w:pPr>
      <w:r w:rsidRPr="00396BC1">
        <w:rPr>
          <w:rFonts w:asciiTheme="majorBidi" w:hAnsiTheme="majorBidi"/>
          <w:sz w:val="30"/>
          <w:szCs w:val="30"/>
          <w:cs/>
        </w:rPr>
        <w:t>กลุ่มบริษัทมีความเสี่ยงด้านอัตราแลกเปลี่ยนที่เกี่ยวข้องกับการซื้อและการขายที่เป็นสกุลเงินตราต่างประเทศ ผู้บริหารมีการติดตามความผันผวนของอัตราแลกเปลี่ยนอย่างใกล้ชิด หากพบว่ามีความผันผวนที่อาจส่งผลกระทบอย่างมีสาระสำคัญ กลุ่มบริษัทจะใช้สัญญาซื้อขายเงินตราต่างประเทศล่วงหน้าเป็นหลักเพื่อป้องกันความเสี่ยงดังกล่าว</w:t>
      </w:r>
    </w:p>
    <w:p w14:paraId="56C6A799" w14:textId="77777777" w:rsidR="0030645F" w:rsidRPr="00396BC1" w:rsidRDefault="003064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  <w:cs/>
        </w:rPr>
      </w:pPr>
      <w:r w:rsidRPr="00396BC1">
        <w:rPr>
          <w:rFonts w:asciiTheme="majorBidi" w:hAnsiTheme="majorBidi"/>
          <w:sz w:val="30"/>
          <w:szCs w:val="30"/>
          <w:cs/>
        </w:rPr>
        <w:br w:type="page"/>
      </w:r>
    </w:p>
    <w:tbl>
      <w:tblPr>
        <w:tblW w:w="8730" w:type="dxa"/>
        <w:tblInd w:w="900" w:type="dxa"/>
        <w:tblLayout w:type="fixed"/>
        <w:tblLook w:val="01E0" w:firstRow="1" w:lastRow="1" w:firstColumn="1" w:lastColumn="1" w:noHBand="0" w:noVBand="0"/>
      </w:tblPr>
      <w:tblGrid>
        <w:gridCol w:w="3330"/>
        <w:gridCol w:w="1170"/>
        <w:gridCol w:w="270"/>
        <w:gridCol w:w="1080"/>
        <w:gridCol w:w="270"/>
        <w:gridCol w:w="1170"/>
        <w:gridCol w:w="270"/>
        <w:gridCol w:w="1170"/>
      </w:tblGrid>
      <w:tr w:rsidR="004411AC" w:rsidRPr="00396BC1" w14:paraId="7FDE9EAB" w14:textId="77777777" w:rsidTr="004411AC">
        <w:trPr>
          <w:tblHeader/>
        </w:trPr>
        <w:tc>
          <w:tcPr>
            <w:tcW w:w="3330" w:type="dxa"/>
            <w:vAlign w:val="bottom"/>
          </w:tcPr>
          <w:p w14:paraId="0A686CC0" w14:textId="77777777" w:rsidR="004411AC" w:rsidRPr="00396BC1" w:rsidRDefault="004411AC" w:rsidP="00990CCD">
            <w:pPr>
              <w:pStyle w:val="block"/>
              <w:spacing w:after="0" w:line="240" w:lineRule="auto"/>
              <w:ind w:left="164" w:right="-7" w:hanging="18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5400" w:type="dxa"/>
            <w:gridSpan w:val="7"/>
          </w:tcPr>
          <w:p w14:paraId="6320BE71" w14:textId="79A56249" w:rsidR="004411AC" w:rsidRPr="00396BC1" w:rsidRDefault="004411AC" w:rsidP="00990CCD">
            <w:pPr>
              <w:pStyle w:val="block"/>
              <w:spacing w:after="0" w:line="240" w:lineRule="auto"/>
              <w:ind w:left="0" w:right="-7" w:hanging="1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4411AC" w:rsidRPr="00396BC1" w14:paraId="0E3B0E9D" w14:textId="77777777" w:rsidTr="004411AC">
        <w:trPr>
          <w:tblHeader/>
        </w:trPr>
        <w:tc>
          <w:tcPr>
            <w:tcW w:w="3330" w:type="dxa"/>
            <w:vAlign w:val="bottom"/>
          </w:tcPr>
          <w:p w14:paraId="1A7A1370" w14:textId="77777777" w:rsidR="004411AC" w:rsidRPr="00396BC1" w:rsidRDefault="004411AC" w:rsidP="00980635">
            <w:pPr>
              <w:pStyle w:val="block"/>
              <w:spacing w:after="0" w:line="240" w:lineRule="auto"/>
              <w:ind w:left="164" w:right="-7" w:hanging="18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520" w:type="dxa"/>
            <w:gridSpan w:val="3"/>
          </w:tcPr>
          <w:p w14:paraId="201FB37F" w14:textId="5719098D" w:rsidR="004411AC" w:rsidRPr="00396BC1" w:rsidRDefault="00D51D7F" w:rsidP="00980635">
            <w:pPr>
              <w:pStyle w:val="block"/>
              <w:spacing w:after="0" w:line="240" w:lineRule="auto"/>
              <w:ind w:left="164" w:right="-7" w:hanging="180"/>
              <w:jc w:val="center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D51D7F">
              <w:rPr>
                <w:rFonts w:asciiTheme="majorBidi" w:hAnsiTheme="majorBidi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270" w:type="dxa"/>
          </w:tcPr>
          <w:p w14:paraId="3C9B7377" w14:textId="6E2F1AB0" w:rsidR="004411AC" w:rsidRPr="00396BC1" w:rsidRDefault="004411AC" w:rsidP="00980635">
            <w:pPr>
              <w:pStyle w:val="block"/>
              <w:spacing w:after="0" w:line="240" w:lineRule="auto"/>
              <w:ind w:left="164" w:right="-7" w:hanging="180"/>
              <w:jc w:val="center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10" w:type="dxa"/>
            <w:gridSpan w:val="3"/>
          </w:tcPr>
          <w:p w14:paraId="67A0DA7C" w14:textId="6CA4630E" w:rsidR="004411AC" w:rsidRPr="00396BC1" w:rsidRDefault="00D51D7F" w:rsidP="00980635">
            <w:pPr>
              <w:pStyle w:val="block"/>
              <w:spacing w:after="0" w:line="240" w:lineRule="auto"/>
              <w:ind w:left="164" w:right="-7" w:hanging="18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51D7F">
              <w:rPr>
                <w:rFonts w:asciiTheme="majorBidi" w:hAnsiTheme="majorBidi"/>
                <w:sz w:val="30"/>
                <w:szCs w:val="30"/>
                <w:lang w:val="en-US" w:bidi="th-TH"/>
              </w:rPr>
              <w:t>2567</w:t>
            </w:r>
          </w:p>
        </w:tc>
      </w:tr>
      <w:tr w:rsidR="004411AC" w:rsidRPr="00396BC1" w14:paraId="7D2593D5" w14:textId="77777777" w:rsidTr="004411AC">
        <w:trPr>
          <w:tblHeader/>
        </w:trPr>
        <w:tc>
          <w:tcPr>
            <w:tcW w:w="3330" w:type="dxa"/>
            <w:vAlign w:val="bottom"/>
            <w:hideMark/>
          </w:tcPr>
          <w:p w14:paraId="189DB2DC" w14:textId="77777777" w:rsidR="00E84612" w:rsidRDefault="004411AC" w:rsidP="004411AC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ความเสี่ยงจากเงินตราต่างประเทศ </w:t>
            </w:r>
          </w:p>
          <w:p w14:paraId="0AAC48B9" w14:textId="7B13CFC6" w:rsidR="004411AC" w:rsidRPr="00396BC1" w:rsidRDefault="004411AC" w:rsidP="004411AC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D51D7F" w:rsidRPr="00D51D7F">
              <w:rPr>
                <w:rFonts w:asciiTheme="majorBidi" w:hAnsiTheme="majorBidi"/>
                <w:b/>
                <w:i/>
                <w:sz w:val="30"/>
                <w:szCs w:val="30"/>
              </w:rPr>
              <w:t>31</w:t>
            </w:r>
            <w:r w:rsidRPr="00396B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170" w:type="dxa"/>
            <w:hideMark/>
          </w:tcPr>
          <w:p w14:paraId="0E6E90B7" w14:textId="77777777" w:rsidR="004411AC" w:rsidRPr="00396BC1" w:rsidRDefault="004411AC" w:rsidP="004411AC">
            <w:pPr>
              <w:pStyle w:val="BodyText"/>
              <w:spacing w:after="0"/>
              <w:ind w:left="-111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270" w:type="dxa"/>
          </w:tcPr>
          <w:p w14:paraId="42B2761A" w14:textId="77777777" w:rsidR="004411AC" w:rsidRPr="00396BC1" w:rsidRDefault="004411AC" w:rsidP="004411AC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21F927CD" w14:textId="77777777" w:rsidR="004351CD" w:rsidRPr="00396BC1" w:rsidRDefault="004351CD" w:rsidP="004411AC">
            <w:pPr>
              <w:pStyle w:val="BodyText"/>
              <w:spacing w:after="0"/>
              <w:ind w:left="-111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B57B199" w14:textId="6AE9AF5B" w:rsidR="004411AC" w:rsidRPr="00396BC1" w:rsidRDefault="004411AC" w:rsidP="004411AC">
            <w:pPr>
              <w:pStyle w:val="BodyText"/>
              <w:spacing w:after="0"/>
              <w:ind w:left="-111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เงินหยวนจีน</w:t>
            </w:r>
          </w:p>
        </w:tc>
        <w:tc>
          <w:tcPr>
            <w:tcW w:w="270" w:type="dxa"/>
          </w:tcPr>
          <w:p w14:paraId="27C4DD80" w14:textId="7B35D5CA" w:rsidR="004411AC" w:rsidRPr="00396BC1" w:rsidRDefault="004411AC" w:rsidP="004411AC">
            <w:pPr>
              <w:pStyle w:val="BodyText"/>
              <w:spacing w:after="0"/>
              <w:ind w:left="-111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267D87C" w14:textId="49637DD9" w:rsidR="004411AC" w:rsidRPr="00396BC1" w:rsidRDefault="004411AC" w:rsidP="004411AC">
            <w:pPr>
              <w:pStyle w:val="BodyText"/>
              <w:spacing w:after="0"/>
              <w:ind w:left="-111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270" w:type="dxa"/>
          </w:tcPr>
          <w:p w14:paraId="7D65EF97" w14:textId="77777777" w:rsidR="004411AC" w:rsidRPr="00396BC1" w:rsidRDefault="004411AC" w:rsidP="004411AC">
            <w:pPr>
              <w:pStyle w:val="BodyText"/>
              <w:spacing w:after="0"/>
              <w:ind w:left="-111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77C8953" w14:textId="77777777" w:rsidR="004351CD" w:rsidRPr="00396BC1" w:rsidRDefault="004351CD" w:rsidP="004411AC">
            <w:pPr>
              <w:pStyle w:val="BodyText"/>
              <w:spacing w:after="0"/>
              <w:ind w:left="-111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3699112" w14:textId="6E78B31E" w:rsidR="004411AC" w:rsidRPr="00396BC1" w:rsidRDefault="004411AC" w:rsidP="004411AC">
            <w:pPr>
              <w:pStyle w:val="BodyText"/>
              <w:spacing w:after="0"/>
              <w:ind w:left="-111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เงินหยวนจีน</w:t>
            </w:r>
          </w:p>
        </w:tc>
      </w:tr>
      <w:tr w:rsidR="004411AC" w:rsidRPr="00396BC1" w14:paraId="026CB609" w14:textId="77777777">
        <w:tc>
          <w:tcPr>
            <w:tcW w:w="3330" w:type="dxa"/>
          </w:tcPr>
          <w:p w14:paraId="25A55B33" w14:textId="77777777" w:rsidR="004411AC" w:rsidRPr="00396BC1" w:rsidRDefault="004411AC" w:rsidP="004411AC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  <w:vAlign w:val="bottom"/>
          </w:tcPr>
          <w:p w14:paraId="53A88114" w14:textId="5CF0D73E" w:rsidR="004411AC" w:rsidRPr="00396BC1" w:rsidRDefault="004411AC" w:rsidP="004411AC">
            <w:pPr>
              <w:pStyle w:val="BodyText"/>
              <w:spacing w:after="0"/>
              <w:ind w:right="-4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96BC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C34108" w:rsidRPr="00396BC1" w14:paraId="5A8F709D" w14:textId="77777777" w:rsidTr="002639EA">
        <w:tc>
          <w:tcPr>
            <w:tcW w:w="3330" w:type="dxa"/>
            <w:hideMark/>
          </w:tcPr>
          <w:p w14:paraId="1F901B9D" w14:textId="77777777" w:rsidR="00C34108" w:rsidRPr="006379FD" w:rsidRDefault="00C34108" w:rsidP="00C3410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379FD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  <w:vAlign w:val="bottom"/>
          </w:tcPr>
          <w:p w14:paraId="76800D2F" w14:textId="72CD3317" w:rsidR="00C34108" w:rsidRPr="00D1322E" w:rsidRDefault="00D51D7F" w:rsidP="00C34108">
            <w:pPr>
              <w:pStyle w:val="acctfourfigures"/>
              <w:shd w:val="clear" w:color="auto" w:fill="FFFFFF"/>
              <w:tabs>
                <w:tab w:val="clear" w:pos="765"/>
                <w:tab w:val="decimal" w:pos="88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highlight w:val="cyan"/>
                <w:lang w:val="en-US" w:bidi="th-TH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2E35FF" w:rsidRPr="002E35F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600</w:t>
            </w:r>
          </w:p>
        </w:tc>
        <w:tc>
          <w:tcPr>
            <w:tcW w:w="270" w:type="dxa"/>
          </w:tcPr>
          <w:p w14:paraId="2986A8EE" w14:textId="77777777" w:rsidR="00C34108" w:rsidRPr="00396BC1" w:rsidRDefault="00C34108" w:rsidP="00C3410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9DF4CE" w14:textId="7984A3C2" w:rsidR="00C34108" w:rsidRPr="00396BC1" w:rsidRDefault="000B4E31" w:rsidP="00C34108">
            <w:pPr>
              <w:pStyle w:val="acctfourfigures"/>
              <w:shd w:val="clear" w:color="auto" w:fill="FFFFFF"/>
              <w:tabs>
                <w:tab w:val="clear" w:pos="765"/>
                <w:tab w:val="decimal" w:pos="525"/>
              </w:tabs>
              <w:spacing w:line="240" w:lineRule="auto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CE65669" w14:textId="30098E1E" w:rsidR="00C34108" w:rsidRPr="00396BC1" w:rsidRDefault="00C34108" w:rsidP="00C34108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4805916D" w14:textId="05764B11" w:rsidR="00C34108" w:rsidRPr="00396BC1" w:rsidRDefault="00D51D7F" w:rsidP="00C34108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C34108" w:rsidRPr="00396B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213</w:t>
            </w:r>
          </w:p>
        </w:tc>
        <w:tc>
          <w:tcPr>
            <w:tcW w:w="270" w:type="dxa"/>
          </w:tcPr>
          <w:p w14:paraId="54D5816F" w14:textId="77777777" w:rsidR="00C34108" w:rsidRPr="00396BC1" w:rsidRDefault="00C34108" w:rsidP="00C34108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2E0B78D2" w14:textId="5A16506A" w:rsidR="00C34108" w:rsidRPr="00396BC1" w:rsidRDefault="00C34108" w:rsidP="00C34108">
            <w:pPr>
              <w:pStyle w:val="acctfourfigures"/>
              <w:shd w:val="clear" w:color="auto" w:fill="FFFFFF"/>
              <w:tabs>
                <w:tab w:val="clear" w:pos="765"/>
                <w:tab w:val="decimal" w:pos="53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96BC1">
              <w:rPr>
                <w:rFonts w:asciiTheme="majorBidi" w:hAnsi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C34108" w:rsidRPr="00396BC1" w14:paraId="1EFBC8D0" w14:textId="77777777" w:rsidTr="002639EA">
        <w:tc>
          <w:tcPr>
            <w:tcW w:w="3330" w:type="dxa"/>
          </w:tcPr>
          <w:p w14:paraId="08252AD0" w14:textId="68A969A3" w:rsidR="00C34108" w:rsidRPr="006379FD" w:rsidRDefault="00C34108" w:rsidP="00C3410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379FD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170" w:type="dxa"/>
            <w:vAlign w:val="bottom"/>
          </w:tcPr>
          <w:p w14:paraId="14E81CC5" w14:textId="2C484D1A" w:rsidR="00C34108" w:rsidRPr="00D1322E" w:rsidRDefault="00D51D7F" w:rsidP="00C34108">
            <w:pPr>
              <w:pStyle w:val="acctfourfigures"/>
              <w:shd w:val="clear" w:color="auto" w:fill="FFFFFF"/>
              <w:tabs>
                <w:tab w:val="clear" w:pos="765"/>
                <w:tab w:val="decimal" w:pos="88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highlight w:val="cyan"/>
                <w:lang w:val="en-US" w:bidi="th-TH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2E35FF" w:rsidRPr="002E35F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012</w:t>
            </w:r>
          </w:p>
        </w:tc>
        <w:tc>
          <w:tcPr>
            <w:tcW w:w="270" w:type="dxa"/>
          </w:tcPr>
          <w:p w14:paraId="27A475AE" w14:textId="77777777" w:rsidR="00C34108" w:rsidRPr="00396BC1" w:rsidRDefault="00C34108" w:rsidP="00C3410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61097D" w14:textId="708B4F25" w:rsidR="00C34108" w:rsidRPr="00396BC1" w:rsidRDefault="000B4E31" w:rsidP="000B4E31">
            <w:pPr>
              <w:pStyle w:val="acctfourfigures"/>
              <w:shd w:val="clear" w:color="auto" w:fill="FFFFFF"/>
              <w:tabs>
                <w:tab w:val="clear" w:pos="765"/>
                <w:tab w:val="decimal" w:pos="525"/>
              </w:tabs>
              <w:spacing w:line="240" w:lineRule="auto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A5AE41B" w14:textId="3BC56FDB" w:rsidR="00C34108" w:rsidRPr="00396BC1" w:rsidRDefault="00C34108" w:rsidP="00C34108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2245990A" w14:textId="0466ABC3" w:rsidR="00C34108" w:rsidRPr="00396BC1" w:rsidRDefault="00D51D7F" w:rsidP="00C34108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956</w:t>
            </w:r>
          </w:p>
        </w:tc>
        <w:tc>
          <w:tcPr>
            <w:tcW w:w="270" w:type="dxa"/>
          </w:tcPr>
          <w:p w14:paraId="53D92659" w14:textId="77777777" w:rsidR="00C34108" w:rsidRPr="00396BC1" w:rsidRDefault="00C34108" w:rsidP="00C34108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6B434BF5" w14:textId="31B55830" w:rsidR="00C34108" w:rsidRPr="00396BC1" w:rsidRDefault="00D51D7F" w:rsidP="00C34108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D51D7F">
              <w:rPr>
                <w:rFonts w:asciiTheme="majorBidi" w:hAnsiTheme="majorBidi"/>
                <w:sz w:val="30"/>
                <w:szCs w:val="30"/>
                <w:lang w:val="en-US" w:bidi="th-TH"/>
              </w:rPr>
              <w:t>1</w:t>
            </w:r>
            <w:r w:rsidR="00C34108" w:rsidRPr="00396BC1">
              <w:rPr>
                <w:rFonts w:asciiTheme="majorBidi" w:hAnsiTheme="majorBidi"/>
                <w:sz w:val="30"/>
                <w:szCs w:val="30"/>
                <w:lang w:val="en-US" w:bidi="th-TH"/>
              </w:rPr>
              <w:t>,</w:t>
            </w:r>
            <w:r w:rsidRPr="00D51D7F">
              <w:rPr>
                <w:rFonts w:asciiTheme="majorBidi" w:hAnsiTheme="majorBidi"/>
                <w:sz w:val="30"/>
                <w:szCs w:val="30"/>
                <w:lang w:val="en-US" w:bidi="th-TH"/>
              </w:rPr>
              <w:t>127</w:t>
            </w:r>
          </w:p>
        </w:tc>
      </w:tr>
      <w:tr w:rsidR="00CB5A66" w:rsidRPr="00396BC1" w14:paraId="7A6EFB16" w14:textId="77777777" w:rsidTr="002639EA">
        <w:tc>
          <w:tcPr>
            <w:tcW w:w="3330" w:type="dxa"/>
          </w:tcPr>
          <w:p w14:paraId="21196192" w14:textId="42E5639A" w:rsidR="00CB5A66" w:rsidRPr="006379FD" w:rsidRDefault="002639EA" w:rsidP="00C3410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39EA">
              <w:rPr>
                <w:rFonts w:asciiTheme="majorBidi" w:hAnsi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170" w:type="dxa"/>
            <w:vAlign w:val="bottom"/>
          </w:tcPr>
          <w:p w14:paraId="65C0EA04" w14:textId="066B08CB" w:rsidR="00CB5A66" w:rsidRPr="00EE4FDC" w:rsidRDefault="00D51D7F" w:rsidP="00C34108">
            <w:pPr>
              <w:pStyle w:val="acctfourfigures"/>
              <w:shd w:val="clear" w:color="auto" w:fill="FFFFFF"/>
              <w:tabs>
                <w:tab w:val="clear" w:pos="765"/>
                <w:tab w:val="decimal" w:pos="88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2639E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948</w:t>
            </w:r>
          </w:p>
        </w:tc>
        <w:tc>
          <w:tcPr>
            <w:tcW w:w="270" w:type="dxa"/>
          </w:tcPr>
          <w:p w14:paraId="34DE7C56" w14:textId="77777777" w:rsidR="00CB5A66" w:rsidRPr="00396BC1" w:rsidRDefault="00CB5A66" w:rsidP="00C3410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654C3C3" w14:textId="3CD70031" w:rsidR="00CB5A66" w:rsidRDefault="002639EA" w:rsidP="000B4E31">
            <w:pPr>
              <w:pStyle w:val="acctfourfigures"/>
              <w:shd w:val="clear" w:color="auto" w:fill="FFFFFF"/>
              <w:tabs>
                <w:tab w:val="clear" w:pos="765"/>
                <w:tab w:val="decimal" w:pos="525"/>
              </w:tabs>
              <w:spacing w:line="240" w:lineRule="auto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CE6E57C" w14:textId="77777777" w:rsidR="00CB5A66" w:rsidRPr="00396BC1" w:rsidRDefault="00CB5A66" w:rsidP="00C34108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0FE9121" w14:textId="6C86CE1F" w:rsidR="00CB5A66" w:rsidRPr="002639EA" w:rsidRDefault="002639EA" w:rsidP="002639EA">
            <w:pPr>
              <w:pStyle w:val="acctfourfigures"/>
              <w:shd w:val="clear" w:color="auto" w:fill="FFFFFF"/>
              <w:tabs>
                <w:tab w:val="clear" w:pos="765"/>
                <w:tab w:val="decimal" w:pos="525"/>
              </w:tabs>
              <w:spacing w:line="240" w:lineRule="auto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2639EA">
              <w:rPr>
                <w:rFonts w:asciiTheme="majorBidi" w:hAnsi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112529E" w14:textId="77777777" w:rsidR="00CB5A66" w:rsidRPr="00396BC1" w:rsidRDefault="00CB5A66" w:rsidP="002639EA">
            <w:pPr>
              <w:pStyle w:val="acctfourfigures"/>
              <w:shd w:val="clear" w:color="auto" w:fill="FFFFFF"/>
              <w:tabs>
                <w:tab w:val="clear" w:pos="765"/>
                <w:tab w:val="decimal" w:pos="525"/>
              </w:tabs>
              <w:spacing w:line="240" w:lineRule="auto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06F830A6" w14:textId="23BEDF3C" w:rsidR="00CB5A66" w:rsidRPr="00396BC1" w:rsidRDefault="002639EA" w:rsidP="002639EA">
            <w:pPr>
              <w:pStyle w:val="acctfourfigures"/>
              <w:shd w:val="clear" w:color="auto" w:fill="FFFFFF"/>
              <w:tabs>
                <w:tab w:val="clear" w:pos="765"/>
                <w:tab w:val="decimal" w:pos="525"/>
              </w:tabs>
              <w:spacing w:line="240" w:lineRule="auto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C34108" w:rsidRPr="00396BC1" w14:paraId="7B3BCF4E" w14:textId="77777777">
        <w:tc>
          <w:tcPr>
            <w:tcW w:w="3330" w:type="dxa"/>
            <w:hideMark/>
          </w:tcPr>
          <w:p w14:paraId="54ED1B55" w14:textId="56D29F40" w:rsidR="00C34108" w:rsidRPr="00396BC1" w:rsidRDefault="00C34108" w:rsidP="00C34108">
            <w:pPr>
              <w:pStyle w:val="BodyText"/>
              <w:tabs>
                <w:tab w:val="clear" w:pos="2580"/>
              </w:tabs>
              <w:spacing w:after="0"/>
              <w:ind w:left="156" w:right="-112" w:hanging="15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ยอดบัญชีในงบฐานะการเงิน</w:t>
            </w: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  <w:t>ที่มีความเสี่ยง</w:t>
            </w: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       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73E723C" w14:textId="653FF5E8" w:rsidR="00C34108" w:rsidRPr="00396BC1" w:rsidRDefault="00D51D7F" w:rsidP="00C34108">
            <w:pPr>
              <w:pStyle w:val="acctfourfigures"/>
              <w:shd w:val="clear" w:color="auto" w:fill="FFFFFF"/>
              <w:tabs>
                <w:tab w:val="clear" w:pos="765"/>
                <w:tab w:val="decimal" w:pos="88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</w:t>
            </w:r>
            <w:r w:rsidR="00F97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560</w:t>
            </w:r>
          </w:p>
        </w:tc>
        <w:tc>
          <w:tcPr>
            <w:tcW w:w="270" w:type="dxa"/>
          </w:tcPr>
          <w:p w14:paraId="21B11FEC" w14:textId="77777777" w:rsidR="00C34108" w:rsidRPr="00396BC1" w:rsidRDefault="00C34108" w:rsidP="00C3410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420A964" w14:textId="77777777" w:rsidR="000B4E31" w:rsidRDefault="000B4E31" w:rsidP="000B4E31">
            <w:pPr>
              <w:pStyle w:val="acctfourfigures"/>
              <w:shd w:val="clear" w:color="auto" w:fill="FFFFFF"/>
              <w:tabs>
                <w:tab w:val="clear" w:pos="765"/>
                <w:tab w:val="decimal" w:pos="525"/>
              </w:tabs>
              <w:spacing w:line="240" w:lineRule="auto"/>
              <w:ind w:right="11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</w:p>
          <w:p w14:paraId="6A9CD0C7" w14:textId="2E23F2A7" w:rsidR="00C34108" w:rsidRPr="00396BC1" w:rsidRDefault="000B4E31" w:rsidP="000B4E31">
            <w:pPr>
              <w:pStyle w:val="acctfourfigures"/>
              <w:shd w:val="clear" w:color="auto" w:fill="FFFFFF"/>
              <w:tabs>
                <w:tab w:val="clear" w:pos="765"/>
                <w:tab w:val="decimal" w:pos="525"/>
              </w:tabs>
              <w:spacing w:line="240" w:lineRule="auto"/>
              <w:ind w:right="11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D142328" w14:textId="45B5CD96" w:rsidR="00C34108" w:rsidRPr="00396BC1" w:rsidRDefault="00C34108" w:rsidP="00C34108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right="11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B54EAD" w14:textId="68535B7B" w:rsidR="00C34108" w:rsidRPr="00396BC1" w:rsidRDefault="00D51D7F" w:rsidP="00C34108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right="11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="00C34108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169</w:t>
            </w:r>
          </w:p>
        </w:tc>
        <w:tc>
          <w:tcPr>
            <w:tcW w:w="270" w:type="dxa"/>
          </w:tcPr>
          <w:p w14:paraId="560A5DC0" w14:textId="77777777" w:rsidR="00C34108" w:rsidRPr="00396BC1" w:rsidRDefault="00C34108" w:rsidP="00C34108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right="11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00AE7B" w14:textId="77777777" w:rsidR="00C34108" w:rsidRPr="00396BC1" w:rsidRDefault="00C34108" w:rsidP="00C34108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right="11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</w:p>
          <w:p w14:paraId="23225616" w14:textId="78CF3554" w:rsidR="00C34108" w:rsidRPr="00396BC1" w:rsidRDefault="00D51D7F" w:rsidP="00C34108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D51D7F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</w:t>
            </w:r>
            <w:r w:rsidR="00C34108" w:rsidRPr="00396BC1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51D7F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127</w:t>
            </w:r>
          </w:p>
        </w:tc>
      </w:tr>
    </w:tbl>
    <w:p w14:paraId="5460389B" w14:textId="77777777" w:rsidR="00F03133" w:rsidRPr="00396BC1" w:rsidRDefault="00F03133" w:rsidP="00C628CE">
      <w:pPr>
        <w:tabs>
          <w:tab w:val="clear" w:pos="907"/>
          <w:tab w:val="left" w:pos="1080"/>
        </w:tabs>
        <w:spacing w:line="240" w:lineRule="auto"/>
        <w:ind w:left="1620"/>
        <w:jc w:val="thaiDistribute"/>
        <w:rPr>
          <w:rFonts w:asciiTheme="majorBidi" w:hAnsiTheme="majorBidi"/>
          <w:sz w:val="30"/>
          <w:szCs w:val="30"/>
        </w:rPr>
      </w:pPr>
    </w:p>
    <w:tbl>
      <w:tblPr>
        <w:tblW w:w="8730" w:type="dxa"/>
        <w:tblInd w:w="900" w:type="dxa"/>
        <w:tblLayout w:type="fixed"/>
        <w:tblLook w:val="01E0" w:firstRow="1" w:lastRow="1" w:firstColumn="1" w:lastColumn="1" w:noHBand="0" w:noVBand="0"/>
      </w:tblPr>
      <w:tblGrid>
        <w:gridCol w:w="3330"/>
        <w:gridCol w:w="1170"/>
        <w:gridCol w:w="270"/>
        <w:gridCol w:w="1080"/>
        <w:gridCol w:w="270"/>
        <w:gridCol w:w="1170"/>
        <w:gridCol w:w="270"/>
        <w:gridCol w:w="1170"/>
      </w:tblGrid>
      <w:tr w:rsidR="00EC709B" w:rsidRPr="00396BC1" w14:paraId="55591CA0" w14:textId="77777777">
        <w:trPr>
          <w:tblHeader/>
        </w:trPr>
        <w:tc>
          <w:tcPr>
            <w:tcW w:w="3330" w:type="dxa"/>
            <w:vAlign w:val="bottom"/>
          </w:tcPr>
          <w:p w14:paraId="312C2B4C" w14:textId="77777777" w:rsidR="00EC709B" w:rsidRPr="00396BC1" w:rsidRDefault="00EC709B">
            <w:pPr>
              <w:pStyle w:val="block"/>
              <w:spacing w:after="0" w:line="240" w:lineRule="auto"/>
              <w:ind w:left="164" w:right="-7" w:hanging="18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5400" w:type="dxa"/>
            <w:gridSpan w:val="7"/>
          </w:tcPr>
          <w:p w14:paraId="0685C812" w14:textId="05D4F9FE" w:rsidR="00EC709B" w:rsidRPr="00396BC1" w:rsidRDefault="00EC709B">
            <w:pPr>
              <w:pStyle w:val="block"/>
              <w:spacing w:after="0" w:line="240" w:lineRule="auto"/>
              <w:ind w:left="0" w:right="-7" w:hanging="1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EC709B" w:rsidRPr="00396BC1" w14:paraId="77B5D576" w14:textId="77777777">
        <w:trPr>
          <w:tblHeader/>
        </w:trPr>
        <w:tc>
          <w:tcPr>
            <w:tcW w:w="3330" w:type="dxa"/>
            <w:vAlign w:val="bottom"/>
          </w:tcPr>
          <w:p w14:paraId="56AC07E8" w14:textId="77777777" w:rsidR="00EC709B" w:rsidRPr="00396BC1" w:rsidRDefault="00EC709B">
            <w:pPr>
              <w:pStyle w:val="block"/>
              <w:spacing w:after="0" w:line="240" w:lineRule="auto"/>
              <w:ind w:left="164" w:right="-7" w:hanging="18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520" w:type="dxa"/>
            <w:gridSpan w:val="3"/>
          </w:tcPr>
          <w:p w14:paraId="20B82AB2" w14:textId="41BFFFCB" w:rsidR="00EC709B" w:rsidRPr="00396BC1" w:rsidRDefault="00D51D7F">
            <w:pPr>
              <w:pStyle w:val="block"/>
              <w:spacing w:after="0" w:line="240" w:lineRule="auto"/>
              <w:ind w:left="164" w:right="-7" w:hanging="180"/>
              <w:jc w:val="center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D51D7F">
              <w:rPr>
                <w:rFonts w:asciiTheme="majorBidi" w:hAnsiTheme="majorBidi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270" w:type="dxa"/>
          </w:tcPr>
          <w:p w14:paraId="544AB938" w14:textId="77777777" w:rsidR="00EC709B" w:rsidRPr="00396BC1" w:rsidRDefault="00EC709B">
            <w:pPr>
              <w:pStyle w:val="block"/>
              <w:spacing w:after="0" w:line="240" w:lineRule="auto"/>
              <w:ind w:left="164" w:right="-7" w:hanging="180"/>
              <w:jc w:val="center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10" w:type="dxa"/>
            <w:gridSpan w:val="3"/>
          </w:tcPr>
          <w:p w14:paraId="51B068EB" w14:textId="1F27C3FD" w:rsidR="00EC709B" w:rsidRPr="00396BC1" w:rsidRDefault="00D51D7F">
            <w:pPr>
              <w:pStyle w:val="block"/>
              <w:spacing w:after="0" w:line="240" w:lineRule="auto"/>
              <w:ind w:left="164" w:right="-7" w:hanging="18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51D7F">
              <w:rPr>
                <w:rFonts w:asciiTheme="majorBidi" w:hAnsiTheme="majorBidi"/>
                <w:sz w:val="30"/>
                <w:szCs w:val="30"/>
                <w:lang w:val="en-US" w:bidi="th-TH"/>
              </w:rPr>
              <w:t>2567</w:t>
            </w:r>
          </w:p>
        </w:tc>
      </w:tr>
      <w:tr w:rsidR="00EC709B" w:rsidRPr="00396BC1" w14:paraId="4C0ECE09" w14:textId="77777777">
        <w:trPr>
          <w:tblHeader/>
        </w:trPr>
        <w:tc>
          <w:tcPr>
            <w:tcW w:w="3330" w:type="dxa"/>
            <w:vAlign w:val="bottom"/>
            <w:hideMark/>
          </w:tcPr>
          <w:p w14:paraId="5FD7E0E1" w14:textId="77777777" w:rsidR="00E84612" w:rsidRDefault="00EC709B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ความเสี่ยงจากเงินตราต่างประเทศ </w:t>
            </w:r>
          </w:p>
          <w:p w14:paraId="15CB04C2" w14:textId="6A1124E0" w:rsidR="00EC709B" w:rsidRPr="00396BC1" w:rsidRDefault="00EC709B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D51D7F" w:rsidRPr="00D51D7F">
              <w:rPr>
                <w:rFonts w:asciiTheme="majorBidi" w:hAnsiTheme="majorBidi"/>
                <w:b/>
                <w:i/>
                <w:sz w:val="30"/>
                <w:szCs w:val="30"/>
              </w:rPr>
              <w:t>31</w:t>
            </w:r>
            <w:r w:rsidRPr="00396B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170" w:type="dxa"/>
            <w:hideMark/>
          </w:tcPr>
          <w:p w14:paraId="288247BE" w14:textId="77777777" w:rsidR="00EC709B" w:rsidRPr="00396BC1" w:rsidRDefault="00EC709B">
            <w:pPr>
              <w:pStyle w:val="BodyText"/>
              <w:spacing w:after="0"/>
              <w:ind w:left="-111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270" w:type="dxa"/>
          </w:tcPr>
          <w:p w14:paraId="2906FF85" w14:textId="77777777" w:rsidR="00EC709B" w:rsidRPr="00396BC1" w:rsidRDefault="00EC709B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5ADA9254" w14:textId="77777777" w:rsidR="004351CD" w:rsidRPr="00396BC1" w:rsidRDefault="004351CD">
            <w:pPr>
              <w:pStyle w:val="BodyText"/>
              <w:spacing w:after="0"/>
              <w:ind w:left="-111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C854D56" w14:textId="6FACFFB4" w:rsidR="00EC709B" w:rsidRPr="00396BC1" w:rsidRDefault="00EC709B">
            <w:pPr>
              <w:pStyle w:val="BodyText"/>
              <w:spacing w:after="0"/>
              <w:ind w:left="-111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เงินหยวนจีน</w:t>
            </w:r>
          </w:p>
        </w:tc>
        <w:tc>
          <w:tcPr>
            <w:tcW w:w="270" w:type="dxa"/>
          </w:tcPr>
          <w:p w14:paraId="70F4A2AC" w14:textId="77777777" w:rsidR="00EC709B" w:rsidRPr="00396BC1" w:rsidRDefault="00EC709B">
            <w:pPr>
              <w:pStyle w:val="BodyText"/>
              <w:spacing w:after="0"/>
              <w:ind w:left="-111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41196CB" w14:textId="77777777" w:rsidR="00EC709B" w:rsidRPr="00396BC1" w:rsidRDefault="00EC709B">
            <w:pPr>
              <w:pStyle w:val="BodyText"/>
              <w:spacing w:after="0"/>
              <w:ind w:left="-111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270" w:type="dxa"/>
          </w:tcPr>
          <w:p w14:paraId="61D2E2C1" w14:textId="77777777" w:rsidR="00EC709B" w:rsidRPr="00396BC1" w:rsidRDefault="00EC709B">
            <w:pPr>
              <w:pStyle w:val="BodyText"/>
              <w:spacing w:after="0"/>
              <w:ind w:left="-111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AD4CCF0" w14:textId="77777777" w:rsidR="004351CD" w:rsidRPr="00396BC1" w:rsidRDefault="004351CD">
            <w:pPr>
              <w:pStyle w:val="BodyText"/>
              <w:spacing w:after="0"/>
              <w:ind w:left="-111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251ED70" w14:textId="0E2C76C3" w:rsidR="00EC709B" w:rsidRPr="00396BC1" w:rsidRDefault="00EC709B">
            <w:pPr>
              <w:pStyle w:val="BodyText"/>
              <w:spacing w:after="0"/>
              <w:ind w:left="-111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เงินหยวนจีน</w:t>
            </w:r>
          </w:p>
        </w:tc>
      </w:tr>
      <w:tr w:rsidR="00EC709B" w:rsidRPr="00396BC1" w14:paraId="446B9340" w14:textId="77777777">
        <w:tc>
          <w:tcPr>
            <w:tcW w:w="3330" w:type="dxa"/>
          </w:tcPr>
          <w:p w14:paraId="6F02FBEB" w14:textId="77777777" w:rsidR="00EC709B" w:rsidRPr="00396BC1" w:rsidRDefault="00EC709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  <w:vAlign w:val="bottom"/>
          </w:tcPr>
          <w:p w14:paraId="60875F9A" w14:textId="77777777" w:rsidR="00EC709B" w:rsidRPr="00396BC1" w:rsidRDefault="00EC709B">
            <w:pPr>
              <w:pStyle w:val="BodyText"/>
              <w:spacing w:after="0"/>
              <w:ind w:right="-4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96BC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C34108" w:rsidRPr="00396BC1" w14:paraId="70C9B889" w14:textId="77777777" w:rsidTr="002639EA">
        <w:tc>
          <w:tcPr>
            <w:tcW w:w="3330" w:type="dxa"/>
          </w:tcPr>
          <w:p w14:paraId="510FCB65" w14:textId="77777777" w:rsidR="00C34108" w:rsidRPr="002639EA" w:rsidRDefault="00C34108" w:rsidP="00C3410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39EA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170" w:type="dxa"/>
            <w:vAlign w:val="bottom"/>
          </w:tcPr>
          <w:p w14:paraId="65FAC21F" w14:textId="2E274140" w:rsidR="00C34108" w:rsidRPr="00396BC1" w:rsidRDefault="00D51D7F" w:rsidP="004B595C">
            <w:pPr>
              <w:pStyle w:val="acctfourfigures"/>
              <w:shd w:val="clear" w:color="auto" w:fill="FFFFFF"/>
              <w:tabs>
                <w:tab w:val="clear" w:pos="765"/>
                <w:tab w:val="decimal" w:pos="88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4B595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012</w:t>
            </w:r>
          </w:p>
        </w:tc>
        <w:tc>
          <w:tcPr>
            <w:tcW w:w="270" w:type="dxa"/>
          </w:tcPr>
          <w:p w14:paraId="5FF616B2" w14:textId="77777777" w:rsidR="00C34108" w:rsidRPr="00396BC1" w:rsidRDefault="00C34108" w:rsidP="00C3410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D19908" w14:textId="7CC38D3D" w:rsidR="00C34108" w:rsidRPr="00396BC1" w:rsidRDefault="005816EF" w:rsidP="005816EF">
            <w:pPr>
              <w:pStyle w:val="acctfourfigures"/>
              <w:shd w:val="clear" w:color="auto" w:fill="FFFFFF"/>
              <w:tabs>
                <w:tab w:val="clear" w:pos="765"/>
                <w:tab w:val="decimal" w:pos="525"/>
              </w:tabs>
              <w:spacing w:line="240" w:lineRule="auto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9E8B719" w14:textId="77777777" w:rsidR="00C34108" w:rsidRPr="00396BC1" w:rsidRDefault="00C34108" w:rsidP="00C34108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7FC52932" w14:textId="736ABA5D" w:rsidR="00C34108" w:rsidRPr="00396BC1" w:rsidRDefault="00D51D7F" w:rsidP="00C34108">
            <w:pPr>
              <w:pStyle w:val="acctfourfigures"/>
              <w:shd w:val="clear" w:color="auto" w:fill="FFFFFF"/>
              <w:tabs>
                <w:tab w:val="clear" w:pos="765"/>
                <w:tab w:val="decimal" w:pos="885"/>
              </w:tabs>
              <w:spacing w:line="240" w:lineRule="auto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956</w:t>
            </w:r>
          </w:p>
        </w:tc>
        <w:tc>
          <w:tcPr>
            <w:tcW w:w="270" w:type="dxa"/>
          </w:tcPr>
          <w:p w14:paraId="49CA71AD" w14:textId="77777777" w:rsidR="00C34108" w:rsidRPr="00396BC1" w:rsidRDefault="00C34108" w:rsidP="00C34108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7677E644" w14:textId="52B5F531" w:rsidR="00C34108" w:rsidRPr="00396BC1" w:rsidRDefault="00D51D7F" w:rsidP="00C34108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D51D7F">
              <w:rPr>
                <w:rFonts w:asciiTheme="majorBidi" w:hAnsiTheme="majorBidi"/>
                <w:sz w:val="30"/>
                <w:szCs w:val="30"/>
                <w:lang w:val="en-US" w:bidi="th-TH"/>
              </w:rPr>
              <w:t>1</w:t>
            </w:r>
            <w:r w:rsidR="00C34108" w:rsidRPr="00396BC1">
              <w:rPr>
                <w:rFonts w:asciiTheme="majorBidi" w:hAnsiTheme="majorBidi"/>
                <w:sz w:val="30"/>
                <w:szCs w:val="30"/>
                <w:lang w:val="en-US" w:bidi="th-TH"/>
              </w:rPr>
              <w:t>,</w:t>
            </w:r>
            <w:r w:rsidRPr="00D51D7F">
              <w:rPr>
                <w:rFonts w:asciiTheme="majorBidi" w:hAnsiTheme="majorBidi"/>
                <w:sz w:val="30"/>
                <w:szCs w:val="30"/>
                <w:lang w:val="en-US" w:bidi="th-TH"/>
              </w:rPr>
              <w:t>127</w:t>
            </w:r>
          </w:p>
        </w:tc>
      </w:tr>
      <w:tr w:rsidR="000114F6" w:rsidRPr="00396BC1" w14:paraId="5742F06C" w14:textId="77777777" w:rsidTr="002639EA">
        <w:tc>
          <w:tcPr>
            <w:tcW w:w="3330" w:type="dxa"/>
          </w:tcPr>
          <w:p w14:paraId="474C7DB5" w14:textId="4975C087" w:rsidR="000114F6" w:rsidRPr="002639EA" w:rsidRDefault="002639EA" w:rsidP="00C3410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39EA">
              <w:rPr>
                <w:rFonts w:asciiTheme="majorBidi" w:hAnsi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170" w:type="dxa"/>
            <w:vAlign w:val="bottom"/>
          </w:tcPr>
          <w:p w14:paraId="5C7F64EA" w14:textId="24A78C3E" w:rsidR="000114F6" w:rsidRDefault="00D51D7F" w:rsidP="002639EA">
            <w:pPr>
              <w:pStyle w:val="acctfourfigures"/>
              <w:shd w:val="clear" w:color="auto" w:fill="FFFFFF"/>
              <w:tabs>
                <w:tab w:val="clear" w:pos="765"/>
                <w:tab w:val="decimal" w:pos="88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2639E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948</w:t>
            </w:r>
          </w:p>
        </w:tc>
        <w:tc>
          <w:tcPr>
            <w:tcW w:w="270" w:type="dxa"/>
          </w:tcPr>
          <w:p w14:paraId="1E4F4EE2" w14:textId="77777777" w:rsidR="000114F6" w:rsidRPr="00396BC1" w:rsidRDefault="000114F6" w:rsidP="00C3410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39200D4" w14:textId="1F2F35D7" w:rsidR="000114F6" w:rsidRDefault="002639EA" w:rsidP="005816EF">
            <w:pPr>
              <w:pStyle w:val="acctfourfigures"/>
              <w:shd w:val="clear" w:color="auto" w:fill="FFFFFF"/>
              <w:tabs>
                <w:tab w:val="clear" w:pos="765"/>
                <w:tab w:val="decimal" w:pos="525"/>
              </w:tabs>
              <w:spacing w:line="240" w:lineRule="auto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3369EDA" w14:textId="77777777" w:rsidR="000114F6" w:rsidRPr="00396BC1" w:rsidRDefault="000114F6" w:rsidP="00C34108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179093C" w14:textId="71312B01" w:rsidR="000114F6" w:rsidRPr="002639EA" w:rsidRDefault="002639EA" w:rsidP="002639EA">
            <w:pPr>
              <w:pStyle w:val="acctfourfigures"/>
              <w:shd w:val="clear" w:color="auto" w:fill="FFFFFF"/>
              <w:tabs>
                <w:tab w:val="clear" w:pos="765"/>
                <w:tab w:val="decimal" w:pos="525"/>
              </w:tabs>
              <w:spacing w:line="240" w:lineRule="auto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2639EA">
              <w:rPr>
                <w:rFonts w:asciiTheme="majorBidi" w:hAnsi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B63F5F8" w14:textId="77777777" w:rsidR="000114F6" w:rsidRPr="00396BC1" w:rsidRDefault="000114F6" w:rsidP="002639EA">
            <w:pPr>
              <w:pStyle w:val="acctfourfigures"/>
              <w:shd w:val="clear" w:color="auto" w:fill="FFFFFF"/>
              <w:tabs>
                <w:tab w:val="clear" w:pos="765"/>
                <w:tab w:val="decimal" w:pos="525"/>
              </w:tabs>
              <w:spacing w:line="240" w:lineRule="auto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74E02D9E" w14:textId="064BC485" w:rsidR="000114F6" w:rsidRPr="00396BC1" w:rsidRDefault="002639EA" w:rsidP="002639EA">
            <w:pPr>
              <w:pStyle w:val="acctfourfigures"/>
              <w:shd w:val="clear" w:color="auto" w:fill="FFFFFF"/>
              <w:tabs>
                <w:tab w:val="clear" w:pos="765"/>
                <w:tab w:val="decimal" w:pos="525"/>
              </w:tabs>
              <w:spacing w:line="240" w:lineRule="auto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C34108" w:rsidRPr="00396BC1" w14:paraId="2D60C139" w14:textId="77777777">
        <w:tc>
          <w:tcPr>
            <w:tcW w:w="3330" w:type="dxa"/>
            <w:hideMark/>
          </w:tcPr>
          <w:p w14:paraId="05B94719" w14:textId="77777777" w:rsidR="00C34108" w:rsidRPr="00396BC1" w:rsidRDefault="00C34108" w:rsidP="00C34108">
            <w:pPr>
              <w:pStyle w:val="BodyText"/>
              <w:tabs>
                <w:tab w:val="clear" w:pos="2580"/>
              </w:tabs>
              <w:spacing w:after="0"/>
              <w:ind w:left="156" w:right="-112" w:hanging="15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ยอดบัญชีในงบฐานะการเงิน</w:t>
            </w: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  <w:t>ที่มีความเสี่ยง</w:t>
            </w: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       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FE95024" w14:textId="2894EAE6" w:rsidR="00C34108" w:rsidRPr="00396BC1" w:rsidRDefault="00D51D7F" w:rsidP="005E1A88">
            <w:pPr>
              <w:pStyle w:val="acctfourfigures"/>
              <w:shd w:val="clear" w:color="auto" w:fill="FFFFFF"/>
              <w:tabs>
                <w:tab w:val="clear" w:pos="765"/>
                <w:tab w:val="decimal" w:pos="88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</w:t>
            </w:r>
            <w:r w:rsidR="005E1A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960</w:t>
            </w:r>
          </w:p>
        </w:tc>
        <w:tc>
          <w:tcPr>
            <w:tcW w:w="270" w:type="dxa"/>
          </w:tcPr>
          <w:p w14:paraId="24B4488D" w14:textId="77777777" w:rsidR="00C34108" w:rsidRPr="00396BC1" w:rsidRDefault="00C34108" w:rsidP="00C3410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30839F7" w14:textId="77777777" w:rsidR="005816EF" w:rsidRDefault="005816EF" w:rsidP="00C34108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right="11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</w:p>
          <w:p w14:paraId="209DD9AE" w14:textId="427F91C6" w:rsidR="00C34108" w:rsidRPr="00396BC1" w:rsidRDefault="005816EF" w:rsidP="005816EF">
            <w:pPr>
              <w:pStyle w:val="acctfourfigures"/>
              <w:shd w:val="clear" w:color="auto" w:fill="FFFFFF"/>
              <w:tabs>
                <w:tab w:val="clear" w:pos="765"/>
                <w:tab w:val="decimal" w:pos="525"/>
              </w:tabs>
              <w:spacing w:line="240" w:lineRule="auto"/>
              <w:ind w:right="11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2B4BCF4" w14:textId="77777777" w:rsidR="00C34108" w:rsidRPr="00396BC1" w:rsidRDefault="00C34108" w:rsidP="00C34108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right="11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C1C730" w14:textId="6406069D" w:rsidR="00C34108" w:rsidRPr="00396BC1" w:rsidRDefault="00D51D7F" w:rsidP="00C34108">
            <w:pPr>
              <w:pStyle w:val="acctfourfigures"/>
              <w:shd w:val="clear" w:color="auto" w:fill="FFFFFF"/>
              <w:tabs>
                <w:tab w:val="clear" w:pos="765"/>
                <w:tab w:val="decimal" w:pos="885"/>
              </w:tabs>
              <w:spacing w:line="240" w:lineRule="auto"/>
              <w:ind w:right="11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956</w:t>
            </w:r>
          </w:p>
        </w:tc>
        <w:tc>
          <w:tcPr>
            <w:tcW w:w="270" w:type="dxa"/>
          </w:tcPr>
          <w:p w14:paraId="07036185" w14:textId="77777777" w:rsidR="00C34108" w:rsidRPr="00396BC1" w:rsidRDefault="00C34108" w:rsidP="00C34108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right="11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07E95E" w14:textId="77777777" w:rsidR="00C34108" w:rsidRPr="00396BC1" w:rsidRDefault="00C34108" w:rsidP="00C34108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right="11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</w:p>
          <w:p w14:paraId="27C0E011" w14:textId="0123BEE7" w:rsidR="00C34108" w:rsidRPr="00396BC1" w:rsidRDefault="00D51D7F" w:rsidP="00C34108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D51D7F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</w:t>
            </w:r>
            <w:r w:rsidR="00C34108" w:rsidRPr="00396BC1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51D7F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127</w:t>
            </w:r>
          </w:p>
        </w:tc>
      </w:tr>
    </w:tbl>
    <w:p w14:paraId="0A8C8BF9" w14:textId="77777777" w:rsidR="00992D66" w:rsidRPr="00396BC1" w:rsidRDefault="00992D66" w:rsidP="00C628CE">
      <w:pPr>
        <w:tabs>
          <w:tab w:val="clear" w:pos="907"/>
          <w:tab w:val="left" w:pos="1080"/>
        </w:tabs>
        <w:spacing w:line="240" w:lineRule="auto"/>
        <w:ind w:left="1620"/>
        <w:jc w:val="thaiDistribute"/>
        <w:rPr>
          <w:rFonts w:asciiTheme="majorBidi" w:hAnsiTheme="majorBidi"/>
          <w:sz w:val="30"/>
          <w:szCs w:val="30"/>
        </w:rPr>
      </w:pPr>
    </w:p>
    <w:p w14:paraId="429F2EB6" w14:textId="7D875D21" w:rsidR="00B476B2" w:rsidRPr="00396BC1" w:rsidRDefault="00B476B2" w:rsidP="00E67BC2">
      <w:pPr>
        <w:pStyle w:val="block"/>
        <w:spacing w:after="0" w:line="240" w:lineRule="auto"/>
        <w:ind w:right="-7" w:firstLine="423"/>
        <w:jc w:val="both"/>
        <w:rPr>
          <w:rFonts w:asciiTheme="majorBidi" w:hAnsiTheme="majorBidi" w:cstheme="majorBidi"/>
          <w:sz w:val="30"/>
          <w:szCs w:val="30"/>
          <w:lang w:bidi="th-TH"/>
        </w:rPr>
      </w:pPr>
      <w:r w:rsidRPr="00396BC1">
        <w:rPr>
          <w:rFonts w:asciiTheme="majorBidi" w:hAnsiTheme="majorBidi" w:cstheme="majorBidi"/>
          <w:sz w:val="30"/>
          <w:szCs w:val="30"/>
        </w:rPr>
        <w:t>(</w:t>
      </w:r>
      <w:r w:rsidRPr="00396BC1">
        <w:rPr>
          <w:rFonts w:asciiTheme="majorBidi" w:hAnsiTheme="majorBidi" w:cstheme="majorBidi"/>
          <w:sz w:val="30"/>
          <w:szCs w:val="30"/>
          <w:cs/>
          <w:lang w:bidi="th-TH"/>
        </w:rPr>
        <w:t>ข</w:t>
      </w:r>
      <w:r w:rsidRPr="00396BC1">
        <w:rPr>
          <w:rFonts w:asciiTheme="majorBidi" w:hAnsiTheme="majorBidi" w:cstheme="majorBidi"/>
          <w:sz w:val="30"/>
          <w:szCs w:val="30"/>
        </w:rPr>
        <w:t>.</w:t>
      </w:r>
      <w:r w:rsidR="00D51D7F" w:rsidRPr="00D51D7F">
        <w:rPr>
          <w:rFonts w:asciiTheme="majorBidi" w:hAnsiTheme="majorBidi"/>
          <w:sz w:val="30"/>
          <w:szCs w:val="30"/>
          <w:lang w:val="en-US"/>
        </w:rPr>
        <w:t>3</w:t>
      </w:r>
      <w:r w:rsidRPr="00396BC1">
        <w:rPr>
          <w:rFonts w:asciiTheme="majorBidi" w:hAnsiTheme="majorBidi" w:cstheme="majorBidi"/>
          <w:sz w:val="30"/>
          <w:szCs w:val="30"/>
        </w:rPr>
        <w:t>.</w:t>
      </w:r>
      <w:r w:rsidR="00D51D7F" w:rsidRPr="00D51D7F">
        <w:rPr>
          <w:rFonts w:asciiTheme="majorBidi" w:hAnsiTheme="majorBidi"/>
          <w:sz w:val="30"/>
          <w:szCs w:val="30"/>
          <w:lang w:val="en-US"/>
        </w:rPr>
        <w:t>2</w:t>
      </w:r>
      <w:r w:rsidRPr="00396BC1">
        <w:rPr>
          <w:rFonts w:asciiTheme="majorBidi" w:hAnsiTheme="majorBidi" w:cstheme="majorBidi"/>
          <w:sz w:val="30"/>
          <w:szCs w:val="30"/>
        </w:rPr>
        <w:t xml:space="preserve">) </w:t>
      </w:r>
      <w:r w:rsidRPr="00396BC1">
        <w:rPr>
          <w:rFonts w:asciiTheme="majorBidi" w:hAnsiTheme="majorBidi" w:cstheme="majorBidi"/>
          <w:sz w:val="30"/>
          <w:szCs w:val="30"/>
          <w:cs/>
        </w:rPr>
        <w:t>ความเสี่ยงด้านอัตราดอกเบี้ย</w:t>
      </w:r>
      <w:r w:rsidR="0057517E" w:rsidRPr="00396BC1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</w:p>
    <w:p w14:paraId="6FCFD966" w14:textId="77777777" w:rsidR="00B476B2" w:rsidRPr="00396BC1" w:rsidRDefault="00B476B2" w:rsidP="00B476B2">
      <w:pPr>
        <w:pStyle w:val="block"/>
        <w:spacing w:after="0" w:line="240" w:lineRule="auto"/>
        <w:ind w:left="1260" w:right="-7" w:hanging="90"/>
        <w:jc w:val="both"/>
        <w:rPr>
          <w:rFonts w:asciiTheme="majorBidi" w:hAnsiTheme="majorBidi" w:cstheme="majorBidi"/>
          <w:sz w:val="30"/>
          <w:szCs w:val="30"/>
          <w:lang w:val="en-US"/>
        </w:rPr>
      </w:pPr>
    </w:p>
    <w:p w14:paraId="1CBB0286" w14:textId="79F7F541" w:rsidR="002064F3" w:rsidRPr="00396BC1" w:rsidRDefault="00C628CE" w:rsidP="00C81BAE">
      <w:pPr>
        <w:tabs>
          <w:tab w:val="clear" w:pos="907"/>
          <w:tab w:val="left" w:pos="1080"/>
        </w:tabs>
        <w:spacing w:line="240" w:lineRule="auto"/>
        <w:ind w:left="1620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D9D9D9" w:themeFill="background1" w:themeFillShade="D9"/>
        </w:rPr>
      </w:pPr>
      <w:r w:rsidRPr="00396BC1">
        <w:rPr>
          <w:rFonts w:asciiTheme="majorBidi" w:hAnsiTheme="majorBidi"/>
          <w:sz w:val="30"/>
          <w:szCs w:val="30"/>
          <w:cs/>
        </w:rPr>
        <w:t xml:space="preserve"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ผลกระทบต่อผลการดำเนินงานและกระแสเงินสดของกลุ่มบริษัท เนื่องจากเงินกู้ยืม </w:t>
      </w:r>
      <w:r w:rsidRPr="00396BC1">
        <w:rPr>
          <w:rFonts w:asciiTheme="majorBidi" w:hAnsiTheme="majorBidi"/>
          <w:sz w:val="30"/>
          <w:szCs w:val="30"/>
        </w:rPr>
        <w:br/>
      </w:r>
      <w:r w:rsidRPr="00396BC1">
        <w:rPr>
          <w:rFonts w:asciiTheme="majorBidi" w:hAnsiTheme="majorBidi"/>
          <w:i/>
          <w:iCs/>
          <w:sz w:val="30"/>
          <w:szCs w:val="30"/>
          <w:cs/>
        </w:rPr>
        <w:t xml:space="preserve">(ดูหมายเหตุข้อ </w:t>
      </w:r>
      <w:r w:rsidR="00D51D7F" w:rsidRPr="00D51D7F">
        <w:rPr>
          <w:rFonts w:asciiTheme="majorBidi" w:hAnsiTheme="majorBidi"/>
          <w:i/>
          <w:iCs/>
          <w:sz w:val="30"/>
          <w:szCs w:val="30"/>
        </w:rPr>
        <w:t>13</w:t>
      </w:r>
      <w:r w:rsidRPr="00396BC1">
        <w:rPr>
          <w:rFonts w:asciiTheme="majorBidi" w:hAnsiTheme="majorBidi"/>
          <w:i/>
          <w:iCs/>
          <w:sz w:val="30"/>
          <w:szCs w:val="30"/>
          <w:cs/>
        </w:rPr>
        <w:t xml:space="preserve">) </w:t>
      </w:r>
      <w:r w:rsidRPr="00396BC1">
        <w:rPr>
          <w:rFonts w:asciiTheme="majorBidi" w:hAnsiTheme="majorBidi"/>
          <w:sz w:val="30"/>
          <w:szCs w:val="30"/>
          <w:cs/>
        </w:rPr>
        <w:t>ส่วนใหญ่มีอัตราดอกเบี้ยผันแปรทำให้กลุ่มบริษัทมีความเสี่ยงด้านอัตราดอกเบี้ย อย่างไรก็ตาม ผู้บริหารมีหน้าที่ในการติดตามความผันผวนของอัตราดอกเบี้ยและพิจารณาหรือดำเนินการทบทวนสัญญาเงินกู้สำหรับอัตราดอกเบี้ยเมื่อมีข้อบ่งชี้ว่าความผันผวนของดอกเบี้ยอาจทำให้ค่าใช้จ่ายดอกเบี้ยของกลุ่มบริษัทมีการเปลี่ยนแปลงต่องบการเงินอย่างมีสาระสำคัญ</w:t>
      </w:r>
    </w:p>
    <w:p w14:paraId="27678942" w14:textId="16927B35" w:rsidR="00D20FB4" w:rsidRPr="00396BC1" w:rsidRDefault="00D20F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30"/>
          <w:szCs w:val="30"/>
          <w:cs/>
        </w:rPr>
      </w:pPr>
    </w:p>
    <w:p w14:paraId="1EAF975F" w14:textId="77777777" w:rsidR="00EC709B" w:rsidRPr="00396BC1" w:rsidRDefault="00EC70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30"/>
          <w:szCs w:val="30"/>
          <w:cs/>
        </w:rPr>
      </w:pPr>
      <w:r w:rsidRPr="00396BC1">
        <w:rPr>
          <w:cs/>
        </w:rPr>
        <w:br w:type="page"/>
      </w:r>
    </w:p>
    <w:p w14:paraId="51093AB6" w14:textId="568746AF" w:rsidR="00BF405E" w:rsidRPr="00396BC1" w:rsidRDefault="00BF405E" w:rsidP="00B476B2">
      <w:pPr>
        <w:pStyle w:val="Heading2"/>
        <w:tabs>
          <w:tab w:val="clear" w:pos="340"/>
        </w:tabs>
        <w:ind w:left="540" w:hanging="540"/>
      </w:pPr>
      <w:r w:rsidRPr="00396BC1">
        <w:rPr>
          <w:cs/>
        </w:rPr>
        <w:t>การบริหารจัดการทุน</w:t>
      </w:r>
    </w:p>
    <w:p w14:paraId="3BB7E95E" w14:textId="77777777" w:rsidR="00E20A93" w:rsidRPr="00396BC1" w:rsidRDefault="00E20A93" w:rsidP="00BF40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5CAFA85" w14:textId="4297D621" w:rsidR="00BF405E" w:rsidRPr="00396BC1" w:rsidRDefault="0056600E" w:rsidP="00BF40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96BC1">
        <w:rPr>
          <w:rFonts w:asciiTheme="majorBidi" w:hAnsiTheme="majorBidi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อย่างสม่ำเสมอโดย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  <w:r w:rsidR="00BF405E" w:rsidRPr="00396BC1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06581009" w14:textId="6C0C7537" w:rsidR="00AE736F" w:rsidRPr="00396BC1" w:rsidRDefault="00AE73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30"/>
          <w:szCs w:val="30"/>
          <w:cs/>
        </w:rPr>
      </w:pPr>
    </w:p>
    <w:p w14:paraId="0C37CA03" w14:textId="7AAE2897" w:rsidR="00C3796C" w:rsidRPr="00396BC1" w:rsidRDefault="00C3796C" w:rsidP="00B67F67">
      <w:pPr>
        <w:pStyle w:val="Heading2"/>
        <w:tabs>
          <w:tab w:val="clear" w:pos="340"/>
        </w:tabs>
        <w:ind w:left="540" w:hanging="540"/>
        <w:rPr>
          <w:rFonts w:cs="Angsana New"/>
        </w:rPr>
      </w:pPr>
      <w:r w:rsidRPr="00396BC1">
        <w:rPr>
          <w:cs/>
        </w:rPr>
        <w:t>ภาระผูก</w:t>
      </w:r>
      <w:r w:rsidRPr="00396BC1">
        <w:rPr>
          <w:rFonts w:cs="Angsana New"/>
          <w:cs/>
        </w:rPr>
        <w:t>พันกับบุคคลหรือกิจการที่ไม่เกี่ยวข้องกัน</w:t>
      </w:r>
    </w:p>
    <w:p w14:paraId="68053DA7" w14:textId="2C1B284E" w:rsidR="00C3796C" w:rsidRPr="00396BC1" w:rsidRDefault="00C3796C" w:rsidP="00BD73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1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350"/>
        <w:gridCol w:w="270"/>
        <w:gridCol w:w="1261"/>
        <w:gridCol w:w="279"/>
        <w:gridCol w:w="1251"/>
        <w:gridCol w:w="243"/>
        <w:gridCol w:w="1368"/>
        <w:gridCol w:w="10"/>
      </w:tblGrid>
      <w:tr w:rsidR="00156FD3" w:rsidRPr="00396BC1" w14:paraId="34ECCFB6" w14:textId="77777777" w:rsidTr="007074C5">
        <w:trPr>
          <w:tblHeader/>
        </w:trPr>
        <w:tc>
          <w:tcPr>
            <w:tcW w:w="3150" w:type="dxa"/>
          </w:tcPr>
          <w:p w14:paraId="4E666993" w14:textId="77777777" w:rsidR="00156FD3" w:rsidRPr="00396BC1" w:rsidRDefault="00156FD3" w:rsidP="00B92B71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1" w:type="dxa"/>
            <w:gridSpan w:val="3"/>
          </w:tcPr>
          <w:p w14:paraId="6FF2FAB5" w14:textId="7787B600" w:rsidR="00156FD3" w:rsidRPr="00396BC1" w:rsidRDefault="00156FD3" w:rsidP="00156F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" w:type="dxa"/>
          </w:tcPr>
          <w:p w14:paraId="5788F015" w14:textId="77777777" w:rsidR="00156FD3" w:rsidRPr="00396BC1" w:rsidRDefault="00156FD3" w:rsidP="00B92B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72" w:type="dxa"/>
            <w:gridSpan w:val="4"/>
          </w:tcPr>
          <w:p w14:paraId="3B6F390F" w14:textId="07FA6C47" w:rsidR="00156FD3" w:rsidRPr="00396BC1" w:rsidRDefault="00156FD3" w:rsidP="00B92B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</w:t>
            </w:r>
            <w:r w:rsidR="001B58BD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</w:t>
            </w: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งินเฉพาะกิจการ</w:t>
            </w:r>
          </w:p>
        </w:tc>
      </w:tr>
      <w:tr w:rsidR="00980635" w:rsidRPr="00396BC1" w14:paraId="5B857C0B" w14:textId="77777777" w:rsidTr="00B92B71">
        <w:trPr>
          <w:tblHeader/>
        </w:trPr>
        <w:tc>
          <w:tcPr>
            <w:tcW w:w="3150" w:type="dxa"/>
          </w:tcPr>
          <w:p w14:paraId="7BE95C18" w14:textId="77777777" w:rsidR="00980635" w:rsidRPr="00396BC1" w:rsidRDefault="00980635" w:rsidP="0098063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</w:tcPr>
          <w:p w14:paraId="427F02E6" w14:textId="6884BF5C" w:rsidR="00980635" w:rsidRPr="00396BC1" w:rsidRDefault="00D51D7F" w:rsidP="00980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1D9F06E7" w14:textId="77777777" w:rsidR="00980635" w:rsidRPr="00396BC1" w:rsidRDefault="00980635" w:rsidP="00980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</w:tcPr>
          <w:p w14:paraId="78D87B1F" w14:textId="0B947046" w:rsidR="00980635" w:rsidRPr="00396BC1" w:rsidRDefault="00D51D7F" w:rsidP="00980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/>
                <w:sz w:val="30"/>
                <w:szCs w:val="30"/>
              </w:rPr>
              <w:t>2567</w:t>
            </w:r>
          </w:p>
        </w:tc>
        <w:tc>
          <w:tcPr>
            <w:tcW w:w="279" w:type="dxa"/>
          </w:tcPr>
          <w:p w14:paraId="23F83EBD" w14:textId="77777777" w:rsidR="00980635" w:rsidRPr="00396BC1" w:rsidRDefault="00980635" w:rsidP="00980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14:paraId="058B907C" w14:textId="002C4537" w:rsidR="00980635" w:rsidRPr="00396BC1" w:rsidRDefault="00D51D7F" w:rsidP="00980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/>
                <w:sz w:val="30"/>
                <w:szCs w:val="30"/>
              </w:rPr>
              <w:t>2568</w:t>
            </w:r>
          </w:p>
        </w:tc>
        <w:tc>
          <w:tcPr>
            <w:tcW w:w="243" w:type="dxa"/>
          </w:tcPr>
          <w:p w14:paraId="5632A4E2" w14:textId="77777777" w:rsidR="00980635" w:rsidRPr="00396BC1" w:rsidRDefault="00980635" w:rsidP="00980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8" w:type="dxa"/>
            <w:gridSpan w:val="2"/>
          </w:tcPr>
          <w:p w14:paraId="6FEC6903" w14:textId="2231735E" w:rsidR="00980635" w:rsidRPr="00396BC1" w:rsidRDefault="00D51D7F" w:rsidP="00980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/>
                <w:sz w:val="30"/>
                <w:szCs w:val="30"/>
              </w:rPr>
              <w:t>2567</w:t>
            </w:r>
          </w:p>
        </w:tc>
      </w:tr>
      <w:tr w:rsidR="00980635" w:rsidRPr="00396BC1" w14:paraId="09BF8468" w14:textId="77777777" w:rsidTr="00B92B71">
        <w:trPr>
          <w:gridAfter w:val="1"/>
          <w:wAfter w:w="10" w:type="dxa"/>
          <w:tblHeader/>
        </w:trPr>
        <w:tc>
          <w:tcPr>
            <w:tcW w:w="3150" w:type="dxa"/>
          </w:tcPr>
          <w:p w14:paraId="2AF497D3" w14:textId="77777777" w:rsidR="00980635" w:rsidRPr="00396BC1" w:rsidRDefault="00980635" w:rsidP="0098063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22" w:type="dxa"/>
            <w:gridSpan w:val="7"/>
          </w:tcPr>
          <w:p w14:paraId="04714DBA" w14:textId="77777777" w:rsidR="00980635" w:rsidRPr="00396BC1" w:rsidRDefault="00980635" w:rsidP="0098063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80635" w:rsidRPr="00396BC1" w14:paraId="0A03C7F0" w14:textId="77777777" w:rsidTr="00B92B71">
        <w:trPr>
          <w:trHeight w:val="335"/>
        </w:trPr>
        <w:tc>
          <w:tcPr>
            <w:tcW w:w="3150" w:type="dxa"/>
          </w:tcPr>
          <w:p w14:paraId="1347473A" w14:textId="77777777" w:rsidR="00980635" w:rsidRPr="00396BC1" w:rsidRDefault="00980635" w:rsidP="00980635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350" w:type="dxa"/>
          </w:tcPr>
          <w:p w14:paraId="30842D73" w14:textId="77777777" w:rsidR="00980635" w:rsidRPr="00396BC1" w:rsidRDefault="00980635" w:rsidP="00980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9D06327" w14:textId="77777777" w:rsidR="00980635" w:rsidRPr="00396BC1" w:rsidRDefault="00980635" w:rsidP="00980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</w:tcPr>
          <w:p w14:paraId="2A78A8DC" w14:textId="77777777" w:rsidR="00980635" w:rsidRPr="00396BC1" w:rsidRDefault="00980635" w:rsidP="00980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9" w:type="dxa"/>
          </w:tcPr>
          <w:p w14:paraId="71F2C3A8" w14:textId="77777777" w:rsidR="00980635" w:rsidRPr="00396BC1" w:rsidRDefault="00980635" w:rsidP="00980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51" w:type="dxa"/>
          </w:tcPr>
          <w:p w14:paraId="0948E5AB" w14:textId="77777777" w:rsidR="00980635" w:rsidRPr="00396BC1" w:rsidRDefault="00980635" w:rsidP="00980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4C9F784F" w14:textId="77777777" w:rsidR="00980635" w:rsidRPr="00396BC1" w:rsidRDefault="00980635" w:rsidP="00980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78" w:type="dxa"/>
            <w:gridSpan w:val="2"/>
          </w:tcPr>
          <w:p w14:paraId="1CD74877" w14:textId="77777777" w:rsidR="00980635" w:rsidRPr="00396BC1" w:rsidRDefault="00980635" w:rsidP="00980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34108" w:rsidRPr="00396BC1" w14:paraId="0FFA1BC2" w14:textId="77777777">
        <w:trPr>
          <w:trHeight w:val="440"/>
        </w:trPr>
        <w:tc>
          <w:tcPr>
            <w:tcW w:w="3150" w:type="dxa"/>
          </w:tcPr>
          <w:p w14:paraId="1FE7D249" w14:textId="1EEFB24B" w:rsidR="00C34108" w:rsidRPr="00396BC1" w:rsidRDefault="00C34108" w:rsidP="00C34108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1350" w:type="dxa"/>
          </w:tcPr>
          <w:p w14:paraId="1B7AF63D" w14:textId="54BC62CD" w:rsidR="00C34108" w:rsidRPr="00396BC1" w:rsidRDefault="00D51D7F" w:rsidP="00C3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57</w:t>
            </w:r>
            <w:r w:rsidR="00B7576E" w:rsidRPr="00B7576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096</w:t>
            </w:r>
          </w:p>
        </w:tc>
        <w:tc>
          <w:tcPr>
            <w:tcW w:w="270" w:type="dxa"/>
          </w:tcPr>
          <w:p w14:paraId="57455315" w14:textId="77777777" w:rsidR="00C34108" w:rsidRPr="00396BC1" w:rsidRDefault="00C34108" w:rsidP="00C3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</w:tcPr>
          <w:p w14:paraId="19912D10" w14:textId="4145E66E" w:rsidR="00C34108" w:rsidRPr="00396BC1" w:rsidRDefault="00D51D7F" w:rsidP="00C3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480</w:t>
            </w:r>
            <w:r w:rsidR="00C34108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484</w:t>
            </w:r>
          </w:p>
        </w:tc>
        <w:tc>
          <w:tcPr>
            <w:tcW w:w="279" w:type="dxa"/>
          </w:tcPr>
          <w:p w14:paraId="717A8FE2" w14:textId="77777777" w:rsidR="00C34108" w:rsidRPr="00396BC1" w:rsidRDefault="00C34108" w:rsidP="00C3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14:paraId="05EEBF7A" w14:textId="4174DFED" w:rsidR="00C34108" w:rsidRPr="00396BC1" w:rsidRDefault="00D51D7F" w:rsidP="00C3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="004318E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874</w:t>
            </w:r>
          </w:p>
        </w:tc>
        <w:tc>
          <w:tcPr>
            <w:tcW w:w="243" w:type="dxa"/>
          </w:tcPr>
          <w:p w14:paraId="33344DDD" w14:textId="77777777" w:rsidR="00C34108" w:rsidRPr="00396BC1" w:rsidRDefault="00C34108" w:rsidP="00C3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8" w:type="dxa"/>
            <w:gridSpan w:val="2"/>
          </w:tcPr>
          <w:p w14:paraId="789BE701" w14:textId="3A7E320F" w:rsidR="00C34108" w:rsidRPr="00396BC1" w:rsidRDefault="00D51D7F" w:rsidP="00C3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480</w:t>
            </w:r>
            <w:r w:rsidR="00C34108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484</w:t>
            </w:r>
          </w:p>
        </w:tc>
      </w:tr>
      <w:tr w:rsidR="00C34108" w:rsidRPr="00396BC1" w14:paraId="1B87B06F" w14:textId="77777777" w:rsidTr="00B92B71">
        <w:trPr>
          <w:trHeight w:val="440"/>
        </w:trPr>
        <w:tc>
          <w:tcPr>
            <w:tcW w:w="3150" w:type="dxa"/>
          </w:tcPr>
          <w:p w14:paraId="4E19F956" w14:textId="77777777" w:rsidR="00C34108" w:rsidRPr="00396BC1" w:rsidRDefault="00C34108" w:rsidP="00C34108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350" w:type="dxa"/>
          </w:tcPr>
          <w:p w14:paraId="557F2617" w14:textId="2B02BAE7" w:rsidR="00C34108" w:rsidRPr="00396BC1" w:rsidRDefault="00D51D7F" w:rsidP="00C3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76</w:t>
            </w:r>
            <w:r w:rsidR="00B7576E" w:rsidRPr="00B7576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566</w:t>
            </w:r>
          </w:p>
        </w:tc>
        <w:tc>
          <w:tcPr>
            <w:tcW w:w="270" w:type="dxa"/>
          </w:tcPr>
          <w:p w14:paraId="09E535FF" w14:textId="77777777" w:rsidR="00C34108" w:rsidRPr="00396BC1" w:rsidRDefault="00C34108" w:rsidP="00C3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</w:tcPr>
          <w:p w14:paraId="395531DB" w14:textId="10C55C87" w:rsidR="00C34108" w:rsidRPr="00396BC1" w:rsidRDefault="00D51D7F" w:rsidP="00C3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C34108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483</w:t>
            </w:r>
          </w:p>
        </w:tc>
        <w:tc>
          <w:tcPr>
            <w:tcW w:w="279" w:type="dxa"/>
          </w:tcPr>
          <w:p w14:paraId="14667D92" w14:textId="77777777" w:rsidR="00C34108" w:rsidRPr="00396BC1" w:rsidRDefault="00C34108" w:rsidP="00C3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14:paraId="3AEC09CE" w14:textId="10D0DF78" w:rsidR="00C34108" w:rsidRPr="00396BC1" w:rsidRDefault="00D51D7F" w:rsidP="00C3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76</w:t>
            </w:r>
            <w:r w:rsidR="003D71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566</w:t>
            </w:r>
          </w:p>
        </w:tc>
        <w:tc>
          <w:tcPr>
            <w:tcW w:w="243" w:type="dxa"/>
          </w:tcPr>
          <w:p w14:paraId="0C40ED6B" w14:textId="77777777" w:rsidR="00C34108" w:rsidRPr="00396BC1" w:rsidRDefault="00C34108" w:rsidP="00C3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8" w:type="dxa"/>
            <w:gridSpan w:val="2"/>
          </w:tcPr>
          <w:p w14:paraId="31E0E396" w14:textId="5D972EA0" w:rsidR="00C34108" w:rsidRPr="00396BC1" w:rsidRDefault="00D51D7F" w:rsidP="00C3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C34108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483</w:t>
            </w:r>
          </w:p>
        </w:tc>
      </w:tr>
      <w:tr w:rsidR="00C34108" w:rsidRPr="00396BC1" w14:paraId="20390541" w14:textId="77777777" w:rsidTr="00B92B71">
        <w:trPr>
          <w:trHeight w:val="440"/>
        </w:trPr>
        <w:tc>
          <w:tcPr>
            <w:tcW w:w="3150" w:type="dxa"/>
          </w:tcPr>
          <w:p w14:paraId="02B41FF0" w14:textId="683C74F9" w:rsidR="00C34108" w:rsidRPr="00396BC1" w:rsidRDefault="00C34108" w:rsidP="00C3410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/>
                <w:sz w:val="30"/>
                <w:szCs w:val="30"/>
                <w:cs/>
              </w:rPr>
              <w:t>ระบบไฟฟ้าและระบบน้ำประปา</w:t>
            </w:r>
          </w:p>
        </w:tc>
        <w:tc>
          <w:tcPr>
            <w:tcW w:w="1350" w:type="dxa"/>
          </w:tcPr>
          <w:p w14:paraId="5339E771" w14:textId="2ECCE8DA" w:rsidR="00C34108" w:rsidRPr="00396BC1" w:rsidRDefault="00D51D7F" w:rsidP="00C3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B7576E" w:rsidRPr="00B7576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127</w:t>
            </w:r>
          </w:p>
        </w:tc>
        <w:tc>
          <w:tcPr>
            <w:tcW w:w="270" w:type="dxa"/>
          </w:tcPr>
          <w:p w14:paraId="6F70CF2A" w14:textId="77777777" w:rsidR="00C34108" w:rsidRPr="00396BC1" w:rsidRDefault="00C34108" w:rsidP="00C3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</w:tcPr>
          <w:p w14:paraId="55C86B6D" w14:textId="1F33348F" w:rsidR="00C34108" w:rsidRPr="00396BC1" w:rsidRDefault="00D51D7F" w:rsidP="00C3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72"/>
              <w:rPr>
                <w:rFonts w:asciiTheme="majorBidi" w:hAnsi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991</w:t>
            </w:r>
          </w:p>
        </w:tc>
        <w:tc>
          <w:tcPr>
            <w:tcW w:w="279" w:type="dxa"/>
          </w:tcPr>
          <w:p w14:paraId="04CE2777" w14:textId="77777777" w:rsidR="00C34108" w:rsidRPr="00396BC1" w:rsidRDefault="00C34108" w:rsidP="00C3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14:paraId="73CCC529" w14:textId="1FDE79D3" w:rsidR="00C34108" w:rsidRPr="00396BC1" w:rsidRDefault="00D51D7F" w:rsidP="00C3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AE1C1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127</w:t>
            </w:r>
          </w:p>
        </w:tc>
        <w:tc>
          <w:tcPr>
            <w:tcW w:w="243" w:type="dxa"/>
          </w:tcPr>
          <w:p w14:paraId="11B4BA4C" w14:textId="77777777" w:rsidR="00C34108" w:rsidRPr="00396BC1" w:rsidRDefault="00C34108" w:rsidP="00C3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8" w:type="dxa"/>
            <w:gridSpan w:val="2"/>
          </w:tcPr>
          <w:p w14:paraId="5D5BA796" w14:textId="370BE40A" w:rsidR="00C34108" w:rsidRPr="00396BC1" w:rsidRDefault="00D51D7F" w:rsidP="00C3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72"/>
              <w:rPr>
                <w:rFonts w:asciiTheme="majorBidi" w:hAnsi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991</w:t>
            </w:r>
          </w:p>
        </w:tc>
      </w:tr>
      <w:tr w:rsidR="00C34108" w:rsidRPr="00396BC1" w14:paraId="5D227B47" w14:textId="77777777" w:rsidTr="00B92B71">
        <w:trPr>
          <w:trHeight w:val="440"/>
        </w:trPr>
        <w:tc>
          <w:tcPr>
            <w:tcW w:w="3150" w:type="dxa"/>
          </w:tcPr>
          <w:p w14:paraId="0C90B612" w14:textId="0A03A8A4" w:rsidR="00C34108" w:rsidRPr="00396BC1" w:rsidRDefault="00376EC9" w:rsidP="00C3410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6EC9">
              <w:rPr>
                <w:rFonts w:asciiTheme="majorBidi" w:hAnsiTheme="majorBidi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350" w:type="dxa"/>
          </w:tcPr>
          <w:p w14:paraId="26A599E5" w14:textId="2902A62C" w:rsidR="00C34108" w:rsidRPr="00396BC1" w:rsidRDefault="00D51D7F" w:rsidP="00376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600</w:t>
            </w:r>
          </w:p>
        </w:tc>
        <w:tc>
          <w:tcPr>
            <w:tcW w:w="270" w:type="dxa"/>
          </w:tcPr>
          <w:p w14:paraId="3A0DB95D" w14:textId="77777777" w:rsidR="00C34108" w:rsidRPr="00396BC1" w:rsidRDefault="00C34108" w:rsidP="00C3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</w:tcPr>
          <w:p w14:paraId="3B8CF017" w14:textId="5A22E66F" w:rsidR="00C34108" w:rsidRPr="00396BC1" w:rsidRDefault="00C34108" w:rsidP="00C3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right="255"/>
              <w:rPr>
                <w:rFonts w:asciiTheme="majorBidi" w:hAnsi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28E36AE3" w14:textId="77777777" w:rsidR="00C34108" w:rsidRPr="00396BC1" w:rsidRDefault="00C34108" w:rsidP="00C3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14:paraId="378859B6" w14:textId="555A16B0" w:rsidR="00C34108" w:rsidRPr="00396BC1" w:rsidRDefault="00D51D7F" w:rsidP="00AE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600</w:t>
            </w:r>
          </w:p>
        </w:tc>
        <w:tc>
          <w:tcPr>
            <w:tcW w:w="243" w:type="dxa"/>
          </w:tcPr>
          <w:p w14:paraId="04E66D64" w14:textId="77777777" w:rsidR="00C34108" w:rsidRPr="00396BC1" w:rsidRDefault="00C34108" w:rsidP="00C3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8" w:type="dxa"/>
            <w:gridSpan w:val="2"/>
          </w:tcPr>
          <w:p w14:paraId="16FF59BE" w14:textId="3D48991E" w:rsidR="00C34108" w:rsidRPr="00396BC1" w:rsidRDefault="00C34108" w:rsidP="00C3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right="255"/>
              <w:rPr>
                <w:rFonts w:asciiTheme="majorBidi" w:hAnsi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34108" w:rsidRPr="00396BC1" w14:paraId="68B89969" w14:textId="77777777" w:rsidTr="00B92B71">
        <w:trPr>
          <w:trHeight w:val="370"/>
        </w:trPr>
        <w:tc>
          <w:tcPr>
            <w:tcW w:w="3150" w:type="dxa"/>
          </w:tcPr>
          <w:p w14:paraId="3F885BFB" w14:textId="77777777" w:rsidR="00C34108" w:rsidRPr="00396BC1" w:rsidRDefault="00C34108" w:rsidP="00C3410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D3D74DD" w14:textId="29E52746" w:rsidR="00C34108" w:rsidRPr="00396BC1" w:rsidRDefault="00D51D7F" w:rsidP="00C3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143</w:t>
            </w:r>
            <w:r w:rsidR="00376EC9" w:rsidRPr="00376EC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389</w:t>
            </w:r>
          </w:p>
        </w:tc>
        <w:tc>
          <w:tcPr>
            <w:tcW w:w="270" w:type="dxa"/>
          </w:tcPr>
          <w:p w14:paraId="69B92377" w14:textId="77777777" w:rsidR="00C34108" w:rsidRPr="00396BC1" w:rsidRDefault="00C34108" w:rsidP="00C3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14:paraId="7E927CB2" w14:textId="101F1D32" w:rsidR="00C34108" w:rsidRPr="00396BC1" w:rsidRDefault="00D51D7F" w:rsidP="00C3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512</w:t>
            </w:r>
            <w:r w:rsidR="00C34108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958</w:t>
            </w:r>
          </w:p>
        </w:tc>
        <w:tc>
          <w:tcPr>
            <w:tcW w:w="279" w:type="dxa"/>
          </w:tcPr>
          <w:p w14:paraId="54C6AB27" w14:textId="77777777" w:rsidR="00C34108" w:rsidRPr="00396BC1" w:rsidRDefault="00C34108" w:rsidP="00C3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</w:tcPr>
          <w:p w14:paraId="64A0E5FC" w14:textId="0BB9249F" w:rsidR="00C34108" w:rsidRPr="00396BC1" w:rsidRDefault="00D51D7F" w:rsidP="00C3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143</w:t>
            </w:r>
            <w:r w:rsidR="00B74C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167</w:t>
            </w:r>
          </w:p>
        </w:tc>
        <w:tc>
          <w:tcPr>
            <w:tcW w:w="243" w:type="dxa"/>
          </w:tcPr>
          <w:p w14:paraId="0BA3E731" w14:textId="77777777" w:rsidR="00C34108" w:rsidRPr="00396BC1" w:rsidRDefault="00C34108" w:rsidP="00C3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9E8F2D5" w14:textId="37B7134C" w:rsidR="00C34108" w:rsidRPr="00396BC1" w:rsidRDefault="00D51D7F" w:rsidP="00C3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512</w:t>
            </w:r>
            <w:r w:rsidR="00C34108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958</w:t>
            </w:r>
          </w:p>
        </w:tc>
      </w:tr>
      <w:tr w:rsidR="00C34108" w:rsidRPr="00396BC1" w14:paraId="3F27D8A5" w14:textId="77777777" w:rsidTr="00B92B71">
        <w:trPr>
          <w:trHeight w:val="197"/>
        </w:trPr>
        <w:tc>
          <w:tcPr>
            <w:tcW w:w="3150" w:type="dxa"/>
          </w:tcPr>
          <w:p w14:paraId="0C6171EF" w14:textId="77777777" w:rsidR="00C34108" w:rsidRPr="0005071B" w:rsidRDefault="00C34108" w:rsidP="00C3410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15C8B89" w14:textId="77777777" w:rsidR="00C34108" w:rsidRPr="00396BC1" w:rsidRDefault="00C34108" w:rsidP="00C3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23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61B29B" w14:textId="77777777" w:rsidR="00C34108" w:rsidRPr="00396BC1" w:rsidRDefault="00C34108" w:rsidP="00C3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</w:tcPr>
          <w:p w14:paraId="0D0DA1C1" w14:textId="77777777" w:rsidR="00C34108" w:rsidRPr="00396BC1" w:rsidRDefault="00C34108" w:rsidP="00C3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  <w:tab w:val="decimal" w:pos="1062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" w:type="dxa"/>
          </w:tcPr>
          <w:p w14:paraId="5F031A7D" w14:textId="77777777" w:rsidR="00C34108" w:rsidRPr="00396BC1" w:rsidRDefault="00C34108" w:rsidP="00C3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23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14:paraId="151C2227" w14:textId="77777777" w:rsidR="00C34108" w:rsidRPr="00396BC1" w:rsidRDefault="00C34108" w:rsidP="00C3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23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7356E57E" w14:textId="77777777" w:rsidR="00C34108" w:rsidRPr="00396BC1" w:rsidRDefault="00C34108" w:rsidP="00C3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23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8" w:type="dxa"/>
            <w:gridSpan w:val="2"/>
          </w:tcPr>
          <w:p w14:paraId="67AEFCDF" w14:textId="77777777" w:rsidR="00C34108" w:rsidRPr="00396BC1" w:rsidRDefault="00C34108" w:rsidP="00C3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34108" w:rsidRPr="00396BC1" w14:paraId="208B871A" w14:textId="77777777" w:rsidTr="00B92B71">
        <w:trPr>
          <w:trHeight w:val="197"/>
        </w:trPr>
        <w:tc>
          <w:tcPr>
            <w:tcW w:w="3150" w:type="dxa"/>
          </w:tcPr>
          <w:p w14:paraId="21B5C88C" w14:textId="77777777" w:rsidR="00C34108" w:rsidRPr="00396BC1" w:rsidRDefault="00C34108" w:rsidP="00C34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hanging="16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350" w:type="dxa"/>
          </w:tcPr>
          <w:p w14:paraId="55DB731B" w14:textId="77777777" w:rsidR="00C34108" w:rsidRPr="00396BC1" w:rsidRDefault="00C34108" w:rsidP="00C3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EDBC140" w14:textId="77777777" w:rsidR="00C34108" w:rsidRPr="00396BC1" w:rsidRDefault="00C34108" w:rsidP="00C3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</w:tcPr>
          <w:p w14:paraId="2F91AA6A" w14:textId="77777777" w:rsidR="00C34108" w:rsidRPr="00396BC1" w:rsidRDefault="00C34108" w:rsidP="00C3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9" w:type="dxa"/>
          </w:tcPr>
          <w:p w14:paraId="02436925" w14:textId="77777777" w:rsidR="00C34108" w:rsidRPr="00396BC1" w:rsidRDefault="00C34108" w:rsidP="00C3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51" w:type="dxa"/>
          </w:tcPr>
          <w:p w14:paraId="6F25729A" w14:textId="77777777" w:rsidR="00C34108" w:rsidRPr="00396BC1" w:rsidRDefault="00C34108" w:rsidP="00C3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0AAA66B3" w14:textId="77777777" w:rsidR="00C34108" w:rsidRPr="00396BC1" w:rsidRDefault="00C34108" w:rsidP="00C3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78" w:type="dxa"/>
            <w:gridSpan w:val="2"/>
          </w:tcPr>
          <w:p w14:paraId="4632A909" w14:textId="77777777" w:rsidR="00C34108" w:rsidRPr="00396BC1" w:rsidRDefault="00C34108" w:rsidP="00C3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34108" w:rsidRPr="00396BC1" w14:paraId="61BAA6FB" w14:textId="77777777" w:rsidTr="006E0514">
        <w:trPr>
          <w:trHeight w:val="197"/>
        </w:trPr>
        <w:tc>
          <w:tcPr>
            <w:tcW w:w="3150" w:type="dxa"/>
          </w:tcPr>
          <w:p w14:paraId="37A5BFD1" w14:textId="77777777" w:rsidR="00C34108" w:rsidRPr="00396BC1" w:rsidRDefault="00C34108" w:rsidP="00C34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56" w:right="-131" w:hanging="1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เลตเตอร์ออฟเครดิตสำหรับซื้อสินค้าและวัสดุที่ยังไม่ได้ใช้</w:t>
            </w:r>
          </w:p>
        </w:tc>
        <w:tc>
          <w:tcPr>
            <w:tcW w:w="1350" w:type="dxa"/>
          </w:tcPr>
          <w:p w14:paraId="24D700CD" w14:textId="77777777" w:rsidR="00C34108" w:rsidRDefault="00C34108" w:rsidP="00C3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CBC9895" w14:textId="2FA0D6D3" w:rsidR="00C34108" w:rsidRPr="00396BC1" w:rsidRDefault="00D51D7F" w:rsidP="00C3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79</w:t>
            </w:r>
            <w:r w:rsidR="00FB18B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169</w:t>
            </w:r>
          </w:p>
        </w:tc>
        <w:tc>
          <w:tcPr>
            <w:tcW w:w="270" w:type="dxa"/>
          </w:tcPr>
          <w:p w14:paraId="1A366CF0" w14:textId="77777777" w:rsidR="00C34108" w:rsidRPr="00396BC1" w:rsidRDefault="00C34108" w:rsidP="00C3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</w:tcPr>
          <w:p w14:paraId="2A05E70D" w14:textId="77777777" w:rsidR="00C34108" w:rsidRPr="00396BC1" w:rsidRDefault="00C34108" w:rsidP="00C3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F6F2C6D" w14:textId="049FA3B8" w:rsidR="00C34108" w:rsidRPr="00396BC1" w:rsidRDefault="00D51D7F" w:rsidP="00C3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88</w:t>
            </w:r>
            <w:r w:rsidR="00C34108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474</w:t>
            </w:r>
          </w:p>
        </w:tc>
        <w:tc>
          <w:tcPr>
            <w:tcW w:w="279" w:type="dxa"/>
          </w:tcPr>
          <w:p w14:paraId="37081C4D" w14:textId="77777777" w:rsidR="00C34108" w:rsidRPr="00396BC1" w:rsidRDefault="00C34108" w:rsidP="00C3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14:paraId="541E19BB" w14:textId="77777777" w:rsidR="00C34108" w:rsidRDefault="00C34108" w:rsidP="00C3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850C9E6" w14:textId="1379E2EC" w:rsidR="00C34108" w:rsidRPr="00396BC1" w:rsidRDefault="00D51D7F" w:rsidP="00C3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79</w:t>
            </w:r>
            <w:r w:rsidR="00FB18B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169</w:t>
            </w:r>
          </w:p>
        </w:tc>
        <w:tc>
          <w:tcPr>
            <w:tcW w:w="243" w:type="dxa"/>
          </w:tcPr>
          <w:p w14:paraId="3E5E4BD4" w14:textId="77777777" w:rsidR="00C34108" w:rsidRPr="00396BC1" w:rsidRDefault="00C34108" w:rsidP="00C3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8" w:type="dxa"/>
            <w:gridSpan w:val="2"/>
          </w:tcPr>
          <w:p w14:paraId="3754BF5F" w14:textId="77777777" w:rsidR="00C34108" w:rsidRPr="00396BC1" w:rsidRDefault="00C34108" w:rsidP="00C3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541A098" w14:textId="5B5FDC65" w:rsidR="00C34108" w:rsidRPr="00396BC1" w:rsidRDefault="00D51D7F" w:rsidP="00C3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88</w:t>
            </w:r>
            <w:r w:rsidR="00C34108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474</w:t>
            </w:r>
          </w:p>
        </w:tc>
      </w:tr>
      <w:tr w:rsidR="00C34108" w:rsidRPr="00396BC1" w14:paraId="5ED85DB0" w14:textId="77777777" w:rsidTr="00D347E3">
        <w:trPr>
          <w:trHeight w:val="197"/>
        </w:trPr>
        <w:tc>
          <w:tcPr>
            <w:tcW w:w="3150" w:type="dxa"/>
          </w:tcPr>
          <w:p w14:paraId="0846245F" w14:textId="2121EC55" w:rsidR="00C34108" w:rsidRPr="00396BC1" w:rsidRDefault="00C34108" w:rsidP="00C3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สัญญาบริการ</w:t>
            </w:r>
            <w:r w:rsidR="00EA3E66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ให้คำปรึกษา</w:t>
            </w:r>
          </w:p>
        </w:tc>
        <w:tc>
          <w:tcPr>
            <w:tcW w:w="1350" w:type="dxa"/>
          </w:tcPr>
          <w:p w14:paraId="05EE06B0" w14:textId="437A7A0B" w:rsidR="00C34108" w:rsidRPr="00396BC1" w:rsidRDefault="00D51D7F" w:rsidP="00C3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A615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218</w:t>
            </w:r>
          </w:p>
        </w:tc>
        <w:tc>
          <w:tcPr>
            <w:tcW w:w="270" w:type="dxa"/>
          </w:tcPr>
          <w:p w14:paraId="17834DEE" w14:textId="77777777" w:rsidR="00C34108" w:rsidRPr="00396BC1" w:rsidRDefault="00C34108" w:rsidP="00C3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</w:tcPr>
          <w:p w14:paraId="23515B96" w14:textId="6886DD0C" w:rsidR="00C34108" w:rsidRPr="00396BC1" w:rsidRDefault="00D51D7F" w:rsidP="00C3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34108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344</w:t>
            </w:r>
          </w:p>
        </w:tc>
        <w:tc>
          <w:tcPr>
            <w:tcW w:w="279" w:type="dxa"/>
          </w:tcPr>
          <w:p w14:paraId="03333ED8" w14:textId="77777777" w:rsidR="00C34108" w:rsidRPr="00396BC1" w:rsidRDefault="00C34108" w:rsidP="00C3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14:paraId="5FFEA488" w14:textId="044487E2" w:rsidR="00C34108" w:rsidRPr="00396BC1" w:rsidRDefault="00D51D7F" w:rsidP="00C3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27706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218</w:t>
            </w:r>
          </w:p>
        </w:tc>
        <w:tc>
          <w:tcPr>
            <w:tcW w:w="243" w:type="dxa"/>
          </w:tcPr>
          <w:p w14:paraId="46FADADD" w14:textId="77777777" w:rsidR="00C34108" w:rsidRPr="00396BC1" w:rsidRDefault="00C34108" w:rsidP="00C3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8" w:type="dxa"/>
            <w:gridSpan w:val="2"/>
          </w:tcPr>
          <w:p w14:paraId="20AB1885" w14:textId="62D95657" w:rsidR="00C34108" w:rsidRPr="00396BC1" w:rsidRDefault="00D51D7F" w:rsidP="00C3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34108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344</w:t>
            </w:r>
          </w:p>
        </w:tc>
      </w:tr>
      <w:tr w:rsidR="00C34108" w:rsidRPr="00396BC1" w14:paraId="7EAB62EC" w14:textId="77777777" w:rsidTr="006E0514">
        <w:trPr>
          <w:trHeight w:val="197"/>
        </w:trPr>
        <w:tc>
          <w:tcPr>
            <w:tcW w:w="3150" w:type="dxa"/>
          </w:tcPr>
          <w:p w14:paraId="50A4DB20" w14:textId="77777777" w:rsidR="00C34108" w:rsidRPr="00396BC1" w:rsidRDefault="00C34108" w:rsidP="00C3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350" w:type="dxa"/>
          </w:tcPr>
          <w:p w14:paraId="5F7742B3" w14:textId="0B396BF6" w:rsidR="00C34108" w:rsidRPr="00396BC1" w:rsidRDefault="00D51D7F" w:rsidP="00C3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5767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212</w:t>
            </w:r>
          </w:p>
        </w:tc>
        <w:tc>
          <w:tcPr>
            <w:tcW w:w="270" w:type="dxa"/>
          </w:tcPr>
          <w:p w14:paraId="7D46B254" w14:textId="77777777" w:rsidR="00C34108" w:rsidRPr="00396BC1" w:rsidRDefault="00C34108" w:rsidP="00C3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</w:tcPr>
          <w:p w14:paraId="1C343089" w14:textId="01A5083C" w:rsidR="00C34108" w:rsidRPr="00396BC1" w:rsidRDefault="00D51D7F" w:rsidP="00C3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34108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265</w:t>
            </w:r>
          </w:p>
        </w:tc>
        <w:tc>
          <w:tcPr>
            <w:tcW w:w="279" w:type="dxa"/>
          </w:tcPr>
          <w:p w14:paraId="1936C087" w14:textId="77777777" w:rsidR="00C34108" w:rsidRPr="00396BC1" w:rsidRDefault="00C34108" w:rsidP="00C3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14:paraId="6484BCD4" w14:textId="02B48742" w:rsidR="00C34108" w:rsidRPr="00396BC1" w:rsidRDefault="00D51D7F" w:rsidP="00C3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27706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958</w:t>
            </w:r>
          </w:p>
        </w:tc>
        <w:tc>
          <w:tcPr>
            <w:tcW w:w="243" w:type="dxa"/>
          </w:tcPr>
          <w:p w14:paraId="534CFD49" w14:textId="77777777" w:rsidR="00C34108" w:rsidRPr="00396BC1" w:rsidRDefault="00C34108" w:rsidP="00C3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8" w:type="dxa"/>
            <w:gridSpan w:val="2"/>
          </w:tcPr>
          <w:p w14:paraId="4B9DC56A" w14:textId="5D5F2DB2" w:rsidR="00C34108" w:rsidRPr="00396BC1" w:rsidRDefault="00D51D7F" w:rsidP="00C3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34108"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998</w:t>
            </w:r>
          </w:p>
        </w:tc>
      </w:tr>
      <w:tr w:rsidR="00C34108" w:rsidRPr="00396BC1" w14:paraId="43768B5A" w14:textId="77777777" w:rsidTr="00D347E3">
        <w:trPr>
          <w:trHeight w:val="197"/>
        </w:trPr>
        <w:tc>
          <w:tcPr>
            <w:tcW w:w="3150" w:type="dxa"/>
          </w:tcPr>
          <w:p w14:paraId="41A76CB5" w14:textId="77777777" w:rsidR="00C34108" w:rsidRPr="00396BC1" w:rsidRDefault="00C34108" w:rsidP="00C3410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F02208A" w14:textId="07E6CCDE" w:rsidR="00C34108" w:rsidRPr="00396BC1" w:rsidRDefault="00D51D7F" w:rsidP="00C3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</w:t>
            </w:r>
            <w:r w:rsidR="00FB18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599</w:t>
            </w:r>
          </w:p>
        </w:tc>
        <w:tc>
          <w:tcPr>
            <w:tcW w:w="270" w:type="dxa"/>
          </w:tcPr>
          <w:p w14:paraId="1FA71E3C" w14:textId="77777777" w:rsidR="00C34108" w:rsidRPr="00396BC1" w:rsidRDefault="00C34108" w:rsidP="00C3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14:paraId="693F9DF0" w14:textId="17E2FE45" w:rsidR="00C34108" w:rsidRPr="00396BC1" w:rsidRDefault="00D51D7F" w:rsidP="00C3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</w:t>
            </w:r>
            <w:r w:rsidR="00C34108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083</w:t>
            </w:r>
          </w:p>
        </w:tc>
        <w:tc>
          <w:tcPr>
            <w:tcW w:w="279" w:type="dxa"/>
          </w:tcPr>
          <w:p w14:paraId="489AFE97" w14:textId="77777777" w:rsidR="00C34108" w:rsidRPr="00396BC1" w:rsidRDefault="00C34108" w:rsidP="00C3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</w:tcPr>
          <w:p w14:paraId="7D25D11A" w14:textId="30E2F797" w:rsidR="00C34108" w:rsidRPr="00396BC1" w:rsidRDefault="00D51D7F" w:rsidP="00C3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</w:t>
            </w:r>
            <w:r w:rsidR="00FB18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345</w:t>
            </w:r>
          </w:p>
        </w:tc>
        <w:tc>
          <w:tcPr>
            <w:tcW w:w="243" w:type="dxa"/>
          </w:tcPr>
          <w:p w14:paraId="2ED3C204" w14:textId="77777777" w:rsidR="00C34108" w:rsidRPr="00396BC1" w:rsidRDefault="00C34108" w:rsidP="00C3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CC6D8C4" w14:textId="370672CE" w:rsidR="00C34108" w:rsidRPr="00396BC1" w:rsidRDefault="00D51D7F" w:rsidP="00C3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</w:t>
            </w:r>
            <w:r w:rsidR="00C34108"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816</w:t>
            </w:r>
          </w:p>
        </w:tc>
      </w:tr>
    </w:tbl>
    <w:p w14:paraId="68978F28" w14:textId="77777777" w:rsidR="00670BB1" w:rsidRPr="00396BC1" w:rsidRDefault="00670BB1" w:rsidP="00C379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rPr>
          <w:rFonts w:asciiTheme="majorBidi" w:hAnsiTheme="majorBidi" w:cstheme="majorBidi"/>
          <w:i/>
          <w:iCs/>
          <w:sz w:val="30"/>
          <w:szCs w:val="30"/>
        </w:rPr>
      </w:pPr>
    </w:p>
    <w:p w14:paraId="5808BEA7" w14:textId="514ECB49" w:rsidR="00C3796C" w:rsidRPr="00396BC1" w:rsidRDefault="00C3796C" w:rsidP="00C379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rPr>
          <w:rFonts w:asciiTheme="majorBidi" w:hAnsiTheme="majorBidi" w:cstheme="majorBidi"/>
          <w:sz w:val="30"/>
          <w:szCs w:val="30"/>
          <w:cs/>
        </w:rPr>
      </w:pPr>
      <w:r w:rsidRPr="00396BC1">
        <w:rPr>
          <w:rFonts w:asciiTheme="majorBidi" w:hAnsiTheme="majorBidi" w:cstheme="majorBidi"/>
          <w:i/>
          <w:iCs/>
          <w:sz w:val="30"/>
          <w:szCs w:val="30"/>
          <w:cs/>
        </w:rPr>
        <w:t>หนังสือค้ำประกัน</w:t>
      </w:r>
    </w:p>
    <w:p w14:paraId="6286FA49" w14:textId="77777777" w:rsidR="00C3796C" w:rsidRPr="00396BC1" w:rsidRDefault="00C3796C" w:rsidP="00FC70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rPr>
          <w:rFonts w:asciiTheme="majorBidi" w:hAnsiTheme="majorBidi" w:cstheme="majorBidi"/>
          <w:i/>
          <w:iCs/>
          <w:sz w:val="30"/>
          <w:szCs w:val="30"/>
        </w:rPr>
      </w:pPr>
    </w:p>
    <w:p w14:paraId="0BCCBE7B" w14:textId="5C00B399" w:rsidR="00C3796C" w:rsidRPr="00396BC1" w:rsidRDefault="00C3796C" w:rsidP="00C379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96BC1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D51D7F" w:rsidRPr="00D51D7F">
        <w:rPr>
          <w:rFonts w:asciiTheme="majorBidi" w:hAnsiTheme="majorBidi"/>
          <w:sz w:val="30"/>
          <w:szCs w:val="30"/>
        </w:rPr>
        <w:t>31</w:t>
      </w:r>
      <w:r w:rsidRPr="00396BC1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D51D7F" w:rsidRPr="00D51D7F">
        <w:rPr>
          <w:rFonts w:asciiTheme="majorBidi" w:hAnsiTheme="majorBidi"/>
          <w:sz w:val="30"/>
          <w:szCs w:val="30"/>
        </w:rPr>
        <w:t>2568</w:t>
      </w:r>
      <w:r w:rsidRPr="00396BC1">
        <w:rPr>
          <w:rFonts w:asciiTheme="majorBidi" w:hAnsiTheme="majorBidi" w:cstheme="majorBidi"/>
          <w:sz w:val="30"/>
          <w:szCs w:val="30"/>
        </w:rPr>
        <w:t xml:space="preserve"> </w:t>
      </w:r>
      <w:r w:rsidR="009A15D3" w:rsidRPr="00396BC1">
        <w:rPr>
          <w:rFonts w:asciiTheme="majorBidi" w:hAnsiTheme="majorBidi" w:cstheme="majorBidi"/>
          <w:sz w:val="30"/>
          <w:szCs w:val="30"/>
          <w:cs/>
        </w:rPr>
        <w:t>กลุ่มบริษัทและ</w:t>
      </w:r>
      <w:r w:rsidRPr="00396BC1">
        <w:rPr>
          <w:rFonts w:asciiTheme="majorBidi" w:hAnsiTheme="majorBidi" w:cstheme="majorBidi"/>
          <w:sz w:val="30"/>
          <w:szCs w:val="30"/>
          <w:cs/>
        </w:rPr>
        <w:t>บริษัทมีหนังสือค้ำประกันที่ออกโดยสถาบันการเงินแห่งหนึ่งให้กับหน่วยงานรัฐบาลแห่งหนึ่ง สำหรับการใช้ไฟฟ้าเป็นจำนวนเงิน</w:t>
      </w:r>
      <w:r w:rsidR="009A15D3" w:rsidRPr="00396BC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51D7F" w:rsidRPr="00D51D7F">
        <w:rPr>
          <w:rFonts w:asciiTheme="majorBidi" w:hAnsiTheme="majorBidi"/>
          <w:sz w:val="30"/>
          <w:szCs w:val="30"/>
        </w:rPr>
        <w:t>4</w:t>
      </w:r>
      <w:r w:rsidR="00FB18BA">
        <w:rPr>
          <w:rFonts w:asciiTheme="majorBidi" w:hAnsiTheme="majorBidi"/>
          <w:sz w:val="30"/>
          <w:szCs w:val="30"/>
        </w:rPr>
        <w:t>.</w:t>
      </w:r>
      <w:r w:rsidR="00D51D7F" w:rsidRPr="00D51D7F">
        <w:rPr>
          <w:rFonts w:asciiTheme="majorBidi" w:hAnsiTheme="majorBidi"/>
          <w:sz w:val="30"/>
          <w:szCs w:val="30"/>
        </w:rPr>
        <w:t>2</w:t>
      </w:r>
      <w:r w:rsidR="009A15D3" w:rsidRPr="00396BC1">
        <w:rPr>
          <w:rFonts w:asciiTheme="majorBidi" w:hAnsiTheme="majorBidi" w:cstheme="majorBidi"/>
          <w:sz w:val="30"/>
          <w:szCs w:val="30"/>
        </w:rPr>
        <w:t xml:space="preserve"> </w:t>
      </w:r>
      <w:r w:rsidR="009A15D3" w:rsidRPr="00396BC1">
        <w:rPr>
          <w:rFonts w:asciiTheme="majorBidi" w:hAnsiTheme="majorBidi" w:cstheme="majorBidi"/>
          <w:sz w:val="30"/>
          <w:szCs w:val="30"/>
          <w:cs/>
        </w:rPr>
        <w:t>ล้านบาทและ</w:t>
      </w:r>
      <w:r w:rsidRPr="00396BC1">
        <w:rPr>
          <w:rFonts w:asciiTheme="majorBidi" w:hAnsiTheme="majorBidi" w:cstheme="majorBidi"/>
          <w:sz w:val="30"/>
          <w:szCs w:val="30"/>
        </w:rPr>
        <w:t xml:space="preserve"> </w:t>
      </w:r>
      <w:r w:rsidR="00D51D7F" w:rsidRPr="00D51D7F">
        <w:rPr>
          <w:rFonts w:asciiTheme="majorBidi" w:hAnsiTheme="majorBidi"/>
          <w:sz w:val="30"/>
          <w:szCs w:val="30"/>
        </w:rPr>
        <w:t>4</w:t>
      </w:r>
      <w:r w:rsidR="00FB18BA">
        <w:rPr>
          <w:rFonts w:asciiTheme="majorBidi" w:hAnsiTheme="majorBidi"/>
          <w:sz w:val="30"/>
          <w:szCs w:val="30"/>
        </w:rPr>
        <w:t>.</w:t>
      </w:r>
      <w:r w:rsidR="00D51D7F" w:rsidRPr="00D51D7F">
        <w:rPr>
          <w:rFonts w:asciiTheme="majorBidi" w:hAnsiTheme="majorBidi"/>
          <w:sz w:val="30"/>
          <w:szCs w:val="30"/>
        </w:rPr>
        <w:t>0</w:t>
      </w:r>
      <w:r w:rsidRPr="00396BC1">
        <w:rPr>
          <w:rFonts w:asciiTheme="majorBidi" w:hAnsiTheme="majorBidi" w:cstheme="majorBidi"/>
          <w:sz w:val="30"/>
          <w:szCs w:val="30"/>
        </w:rPr>
        <w:t xml:space="preserve"> </w:t>
      </w:r>
      <w:r w:rsidRPr="00396BC1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9A15D3" w:rsidRPr="00396BC1">
        <w:rPr>
          <w:rFonts w:asciiTheme="majorBidi" w:hAnsiTheme="majorBidi" w:cstheme="majorBidi"/>
          <w:sz w:val="30"/>
          <w:szCs w:val="30"/>
          <w:cs/>
        </w:rPr>
        <w:t xml:space="preserve"> ตามลำดับ </w:t>
      </w:r>
      <w:r w:rsidR="009C7412" w:rsidRPr="00396BC1">
        <w:rPr>
          <w:rFonts w:asciiTheme="majorBidi" w:hAnsiTheme="majorBidi" w:cstheme="majorBidi"/>
          <w:sz w:val="30"/>
          <w:szCs w:val="30"/>
        </w:rPr>
        <w:br/>
      </w:r>
      <w:r w:rsidRPr="00396BC1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D51D7F" w:rsidRPr="00D51D7F">
        <w:rPr>
          <w:rFonts w:asciiTheme="majorBidi" w:hAnsiTheme="majorBidi"/>
          <w:i/>
          <w:sz w:val="30"/>
          <w:szCs w:val="30"/>
        </w:rPr>
        <w:t>2567</w:t>
      </w:r>
      <w:r w:rsidRPr="00396BC1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D51D7F" w:rsidRPr="00D51D7F">
        <w:rPr>
          <w:rFonts w:asciiTheme="majorBidi" w:hAnsiTheme="majorBidi"/>
          <w:i/>
          <w:iCs/>
          <w:sz w:val="30"/>
          <w:szCs w:val="30"/>
        </w:rPr>
        <w:t>2</w:t>
      </w:r>
      <w:r w:rsidR="00C34108" w:rsidRPr="00C34108">
        <w:rPr>
          <w:rFonts w:asciiTheme="majorBidi" w:hAnsiTheme="majorBidi"/>
          <w:i/>
          <w:iCs/>
          <w:sz w:val="30"/>
          <w:szCs w:val="30"/>
        </w:rPr>
        <w:t>.</w:t>
      </w:r>
      <w:r w:rsidR="00D51D7F" w:rsidRPr="00D51D7F">
        <w:rPr>
          <w:rFonts w:asciiTheme="majorBidi" w:hAnsiTheme="majorBidi"/>
          <w:i/>
          <w:iCs/>
          <w:sz w:val="30"/>
          <w:szCs w:val="30"/>
        </w:rPr>
        <w:t>3</w:t>
      </w:r>
      <w:r w:rsidR="00C34108" w:rsidRPr="00C34108">
        <w:rPr>
          <w:rFonts w:asciiTheme="majorBidi" w:hAnsiTheme="majorBidi"/>
          <w:i/>
          <w:iCs/>
          <w:sz w:val="30"/>
          <w:szCs w:val="30"/>
        </w:rPr>
        <w:t xml:space="preserve"> </w:t>
      </w:r>
      <w:r w:rsidR="00C34108" w:rsidRPr="00C34108">
        <w:rPr>
          <w:rFonts w:asciiTheme="majorBidi" w:hAnsiTheme="majorBidi"/>
          <w:i/>
          <w:iCs/>
          <w:sz w:val="30"/>
          <w:szCs w:val="30"/>
          <w:cs/>
        </w:rPr>
        <w:t xml:space="preserve">ล้านบาทและ </w:t>
      </w:r>
      <w:r w:rsidR="00D51D7F" w:rsidRPr="00D51D7F">
        <w:rPr>
          <w:rFonts w:asciiTheme="majorBidi" w:hAnsiTheme="majorBidi"/>
          <w:i/>
          <w:iCs/>
          <w:sz w:val="30"/>
          <w:szCs w:val="30"/>
        </w:rPr>
        <w:t>2</w:t>
      </w:r>
      <w:r w:rsidR="00C34108" w:rsidRPr="00C34108">
        <w:rPr>
          <w:rFonts w:asciiTheme="majorBidi" w:hAnsiTheme="majorBidi"/>
          <w:i/>
          <w:iCs/>
          <w:sz w:val="30"/>
          <w:szCs w:val="30"/>
        </w:rPr>
        <w:t>.</w:t>
      </w:r>
      <w:r w:rsidR="00D51D7F" w:rsidRPr="00D51D7F">
        <w:rPr>
          <w:rFonts w:asciiTheme="majorBidi" w:hAnsiTheme="majorBidi"/>
          <w:i/>
          <w:iCs/>
          <w:sz w:val="30"/>
          <w:szCs w:val="30"/>
        </w:rPr>
        <w:t>0</w:t>
      </w:r>
      <w:r w:rsidR="00C34108" w:rsidRPr="00C34108">
        <w:rPr>
          <w:rFonts w:asciiTheme="majorBidi" w:hAnsiTheme="majorBidi"/>
          <w:i/>
          <w:iCs/>
          <w:sz w:val="30"/>
          <w:szCs w:val="30"/>
        </w:rPr>
        <w:t xml:space="preserve"> </w:t>
      </w:r>
      <w:r w:rsidR="00C34108" w:rsidRPr="00C34108">
        <w:rPr>
          <w:rFonts w:asciiTheme="majorBidi" w:hAnsiTheme="majorBidi"/>
          <w:i/>
          <w:iCs/>
          <w:sz w:val="30"/>
          <w:szCs w:val="30"/>
          <w:cs/>
        </w:rPr>
        <w:t xml:space="preserve">ล้านบาท </w:t>
      </w:r>
      <w:r w:rsidR="009A15D3" w:rsidRPr="00396BC1">
        <w:rPr>
          <w:rFonts w:asciiTheme="majorBidi" w:hAnsiTheme="majorBidi" w:cstheme="majorBidi"/>
          <w:i/>
          <w:iCs/>
          <w:sz w:val="30"/>
          <w:szCs w:val="30"/>
          <w:cs/>
        </w:rPr>
        <w:t>ตามลำดับ</w:t>
      </w:r>
      <w:r w:rsidRPr="00396BC1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10A15FCE" w14:textId="77777777" w:rsidR="006D530C" w:rsidRPr="0079322A" w:rsidRDefault="006D530C" w:rsidP="006D530C">
      <w:pPr>
        <w:pStyle w:val="Heading2"/>
        <w:tabs>
          <w:tab w:val="clear" w:pos="340"/>
        </w:tabs>
        <w:ind w:left="540" w:hanging="540"/>
      </w:pPr>
      <w:r w:rsidRPr="0079322A">
        <w:rPr>
          <w:cs/>
        </w:rPr>
        <w:t>การจัดประเภทรายการใหม่</w:t>
      </w:r>
    </w:p>
    <w:p w14:paraId="19E51910" w14:textId="77777777" w:rsidR="006D530C" w:rsidRPr="0079322A" w:rsidRDefault="006D530C" w:rsidP="006D530C">
      <w:pPr>
        <w:rPr>
          <w:rFonts w:asciiTheme="majorBidi" w:hAnsiTheme="majorBidi" w:cstheme="majorBidi"/>
          <w:sz w:val="30"/>
          <w:szCs w:val="30"/>
        </w:rPr>
      </w:pPr>
    </w:p>
    <w:p w14:paraId="04FF2946" w14:textId="13CCFD3F" w:rsidR="006D530C" w:rsidRPr="0079322A" w:rsidRDefault="006D530C" w:rsidP="006D53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9322A">
        <w:rPr>
          <w:rFonts w:asciiTheme="majorBidi" w:hAnsiTheme="majorBidi" w:cstheme="majorBidi"/>
          <w:sz w:val="30"/>
          <w:szCs w:val="30"/>
          <w:cs/>
        </w:rPr>
        <w:t xml:space="preserve">รายการบางรายการในงบการเงินปี </w:t>
      </w:r>
      <w:r w:rsidR="00D51D7F" w:rsidRPr="00D51D7F">
        <w:rPr>
          <w:rFonts w:asciiTheme="majorBidi" w:hAnsiTheme="majorBidi"/>
          <w:sz w:val="30"/>
          <w:szCs w:val="30"/>
        </w:rPr>
        <w:t>2567</w:t>
      </w:r>
      <w:r w:rsidRPr="0079322A">
        <w:rPr>
          <w:rFonts w:asciiTheme="majorBidi" w:hAnsiTheme="majorBidi" w:cstheme="majorBidi"/>
          <w:sz w:val="30"/>
          <w:szCs w:val="30"/>
        </w:rPr>
        <w:t xml:space="preserve"> </w:t>
      </w:r>
      <w:r w:rsidRPr="0079322A">
        <w:rPr>
          <w:rFonts w:asciiTheme="majorBidi" w:hAnsiTheme="majorBidi" w:cstheme="majorBidi"/>
          <w:sz w:val="30"/>
          <w:szCs w:val="30"/>
          <w:cs/>
        </w:rPr>
        <w:t xml:space="preserve">ได้มีการจัดประเภทรายการใหม่เพื่อให้สอดคล้องกับการนำเสนองบการเงินปี </w:t>
      </w:r>
      <w:r w:rsidR="00D51D7F" w:rsidRPr="00D51D7F">
        <w:rPr>
          <w:rFonts w:asciiTheme="majorBidi" w:hAnsiTheme="majorBidi"/>
          <w:sz w:val="30"/>
          <w:szCs w:val="30"/>
        </w:rPr>
        <w:t>2568</w:t>
      </w:r>
      <w:r w:rsidRPr="0079322A">
        <w:rPr>
          <w:rFonts w:asciiTheme="majorBidi" w:hAnsiTheme="majorBidi" w:cstheme="majorBidi"/>
          <w:sz w:val="30"/>
          <w:szCs w:val="30"/>
          <w:cs/>
        </w:rPr>
        <w:t xml:space="preserve"> ดังนี้</w:t>
      </w:r>
    </w:p>
    <w:p w14:paraId="4BDF0738" w14:textId="77777777" w:rsidR="006D530C" w:rsidRPr="00D63B51" w:rsidRDefault="006D530C" w:rsidP="006D53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  <w:r w:rsidRPr="00D63B51">
        <w:rPr>
          <w:rFonts w:asciiTheme="majorBidi" w:hAnsiTheme="majorBidi" w:cstheme="majorBidi"/>
          <w:sz w:val="30"/>
          <w:szCs w:val="30"/>
          <w:highlight w:val="yellow"/>
        </w:rPr>
        <w:t xml:space="preserve"> </w:t>
      </w: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890"/>
        <w:gridCol w:w="236"/>
        <w:gridCol w:w="1744"/>
        <w:gridCol w:w="242"/>
        <w:gridCol w:w="1918"/>
      </w:tblGrid>
      <w:tr w:rsidR="006D530C" w:rsidRPr="00D63B51" w14:paraId="02708165" w14:textId="77777777">
        <w:tc>
          <w:tcPr>
            <w:tcW w:w="3240" w:type="dxa"/>
          </w:tcPr>
          <w:p w14:paraId="4624D04D" w14:textId="77777777" w:rsidR="006D530C" w:rsidRPr="00D63B51" w:rsidRDefault="006D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030" w:type="dxa"/>
            <w:gridSpan w:val="5"/>
          </w:tcPr>
          <w:p w14:paraId="0D57F577" w14:textId="77777777" w:rsidR="006D530C" w:rsidRPr="0079322A" w:rsidRDefault="006D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9322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D530C" w:rsidRPr="00D63B51" w14:paraId="5C0DA4A1" w14:textId="77777777">
        <w:tc>
          <w:tcPr>
            <w:tcW w:w="3240" w:type="dxa"/>
          </w:tcPr>
          <w:p w14:paraId="3120A4C8" w14:textId="77777777" w:rsidR="006D530C" w:rsidRPr="00D63B51" w:rsidRDefault="006D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030" w:type="dxa"/>
            <w:gridSpan w:val="5"/>
          </w:tcPr>
          <w:p w14:paraId="4C5E6320" w14:textId="6E9C962E" w:rsidR="006D530C" w:rsidRPr="0079322A" w:rsidRDefault="00D51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/>
                <w:sz w:val="30"/>
                <w:szCs w:val="30"/>
              </w:rPr>
              <w:t>2567</w:t>
            </w:r>
          </w:p>
        </w:tc>
      </w:tr>
      <w:tr w:rsidR="006D530C" w:rsidRPr="00D63B51" w14:paraId="5A835CEF" w14:textId="77777777">
        <w:tc>
          <w:tcPr>
            <w:tcW w:w="3240" w:type="dxa"/>
          </w:tcPr>
          <w:p w14:paraId="1271A4CF" w14:textId="77777777" w:rsidR="006D530C" w:rsidRPr="00D63B51" w:rsidRDefault="006D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890" w:type="dxa"/>
          </w:tcPr>
          <w:p w14:paraId="2CCC5764" w14:textId="77777777" w:rsidR="006D530C" w:rsidRPr="0079322A" w:rsidRDefault="006D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322A">
              <w:rPr>
                <w:rFonts w:asciiTheme="majorBidi" w:hAnsiTheme="majorBidi" w:cstheme="majorBidi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36" w:type="dxa"/>
          </w:tcPr>
          <w:p w14:paraId="36416807" w14:textId="77777777" w:rsidR="006D530C" w:rsidRPr="0079322A" w:rsidRDefault="006D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4" w:type="dxa"/>
          </w:tcPr>
          <w:p w14:paraId="0640A013" w14:textId="77777777" w:rsidR="006D530C" w:rsidRPr="0079322A" w:rsidRDefault="006D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322A">
              <w:rPr>
                <w:rFonts w:asciiTheme="majorBidi" w:hAnsiTheme="majorBidi" w:cstheme="majorBidi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42" w:type="dxa"/>
          </w:tcPr>
          <w:p w14:paraId="7849AFF9" w14:textId="77777777" w:rsidR="006D530C" w:rsidRPr="0079322A" w:rsidRDefault="006D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8" w:type="dxa"/>
          </w:tcPr>
          <w:p w14:paraId="3DF0D0B4" w14:textId="77777777" w:rsidR="006D530C" w:rsidRPr="0079322A" w:rsidRDefault="006D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322A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6D530C" w:rsidRPr="00D63B51" w14:paraId="38DAF2CC" w14:textId="77777777">
        <w:tc>
          <w:tcPr>
            <w:tcW w:w="3240" w:type="dxa"/>
          </w:tcPr>
          <w:p w14:paraId="7C912AF7" w14:textId="77777777" w:rsidR="006D530C" w:rsidRPr="00D63B51" w:rsidRDefault="006D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030" w:type="dxa"/>
            <w:gridSpan w:val="5"/>
          </w:tcPr>
          <w:p w14:paraId="682A4661" w14:textId="77777777" w:rsidR="006D530C" w:rsidRPr="0079322A" w:rsidRDefault="006D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9322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D530C" w:rsidRPr="00D63B51" w14:paraId="283CE156" w14:textId="77777777">
        <w:tc>
          <w:tcPr>
            <w:tcW w:w="3240" w:type="dxa"/>
          </w:tcPr>
          <w:p w14:paraId="42A143BE" w14:textId="66083C4E" w:rsidR="006D530C" w:rsidRPr="00D63B51" w:rsidRDefault="006D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highlight w:val="yellow"/>
                <w:cs/>
              </w:rPr>
            </w:pPr>
            <w:r w:rsidRPr="00D7692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งบ</w:t>
            </w:r>
            <w:r w:rsidR="0068503B" w:rsidRPr="00D7692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ฐานะการเงิน</w:t>
            </w:r>
          </w:p>
        </w:tc>
        <w:tc>
          <w:tcPr>
            <w:tcW w:w="1890" w:type="dxa"/>
          </w:tcPr>
          <w:p w14:paraId="3FB09C60" w14:textId="77777777" w:rsidR="006D530C" w:rsidRPr="00D63B51" w:rsidRDefault="006D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756BEC3C" w14:textId="77777777" w:rsidR="006D530C" w:rsidRPr="00D63B51" w:rsidRDefault="006D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744" w:type="dxa"/>
          </w:tcPr>
          <w:p w14:paraId="4852A013" w14:textId="77777777" w:rsidR="006D530C" w:rsidRPr="00D63B51" w:rsidRDefault="006D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7"/>
              </w:tabs>
              <w:spacing w:line="240" w:lineRule="auto"/>
              <w:ind w:right="-110"/>
              <w:rPr>
                <w:rFonts w:asciiTheme="majorBidi" w:hAnsiTheme="majorBidi"/>
                <w:sz w:val="30"/>
                <w:szCs w:val="30"/>
                <w:highlight w:val="yellow"/>
              </w:rPr>
            </w:pPr>
          </w:p>
        </w:tc>
        <w:tc>
          <w:tcPr>
            <w:tcW w:w="242" w:type="dxa"/>
          </w:tcPr>
          <w:p w14:paraId="24D3D07F" w14:textId="77777777" w:rsidR="006D530C" w:rsidRPr="00D63B51" w:rsidRDefault="006D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918" w:type="dxa"/>
          </w:tcPr>
          <w:p w14:paraId="6CF25893" w14:textId="77777777" w:rsidR="006D530C" w:rsidRPr="00D63B51" w:rsidRDefault="006D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6D530C" w:rsidRPr="00D63B51" w14:paraId="20A9D558" w14:textId="77777777" w:rsidTr="0079322A">
        <w:trPr>
          <w:trHeight w:val="60"/>
        </w:trPr>
        <w:tc>
          <w:tcPr>
            <w:tcW w:w="3240" w:type="dxa"/>
          </w:tcPr>
          <w:p w14:paraId="429D634E" w14:textId="3083F09E" w:rsidR="00F0623E" w:rsidRPr="00D63B51" w:rsidRDefault="00793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highlight w:val="yellow"/>
                <w:cs/>
              </w:rPr>
            </w:pPr>
            <w:r w:rsidRPr="0079322A">
              <w:rPr>
                <w:rFonts w:asciiTheme="majorBidi" w:hAnsiTheme="majorBidi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1890" w:type="dxa"/>
          </w:tcPr>
          <w:p w14:paraId="2AF7709E" w14:textId="62AC49C6" w:rsidR="006D530C" w:rsidRPr="00D76921" w:rsidRDefault="00D51D7F" w:rsidP="00D76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D76921" w:rsidRPr="00D7692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786</w:t>
            </w:r>
          </w:p>
        </w:tc>
        <w:tc>
          <w:tcPr>
            <w:tcW w:w="236" w:type="dxa"/>
          </w:tcPr>
          <w:p w14:paraId="71A82999" w14:textId="77777777" w:rsidR="006D530C" w:rsidRPr="00D76921" w:rsidRDefault="006D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4" w:type="dxa"/>
          </w:tcPr>
          <w:p w14:paraId="5B50C85E" w14:textId="737CEE17" w:rsidR="006D530C" w:rsidRPr="00D76921" w:rsidRDefault="00D51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7"/>
              </w:tabs>
              <w:spacing w:line="240" w:lineRule="auto"/>
              <w:ind w:right="-110"/>
              <w:rPr>
                <w:rFonts w:asciiTheme="majorBidi" w:hAnsiTheme="majorBidi"/>
                <w:sz w:val="30"/>
                <w:szCs w:val="30"/>
              </w:rPr>
            </w:pPr>
            <w:r w:rsidRPr="00D51D7F">
              <w:rPr>
                <w:rFonts w:asciiTheme="majorBidi" w:hAnsiTheme="majorBidi"/>
                <w:sz w:val="30"/>
                <w:szCs w:val="30"/>
              </w:rPr>
              <w:t>3</w:t>
            </w:r>
            <w:r w:rsidR="00D76921" w:rsidRPr="00D76921">
              <w:rPr>
                <w:rFonts w:asciiTheme="majorBidi" w:hAnsi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/>
                <w:sz w:val="30"/>
                <w:szCs w:val="30"/>
              </w:rPr>
              <w:t>230</w:t>
            </w:r>
          </w:p>
        </w:tc>
        <w:tc>
          <w:tcPr>
            <w:tcW w:w="242" w:type="dxa"/>
          </w:tcPr>
          <w:p w14:paraId="4523ACAB" w14:textId="77777777" w:rsidR="006D530C" w:rsidRPr="00D76921" w:rsidRDefault="006D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8" w:type="dxa"/>
          </w:tcPr>
          <w:p w14:paraId="04A3F2E4" w14:textId="7CB18B95" w:rsidR="006D530C" w:rsidRPr="00D76921" w:rsidRDefault="00D51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D76921" w:rsidRPr="00D7692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016</w:t>
            </w:r>
          </w:p>
        </w:tc>
      </w:tr>
      <w:tr w:rsidR="006D530C" w:rsidRPr="00D63B51" w14:paraId="16553681" w14:textId="77777777" w:rsidTr="00DB5514">
        <w:tc>
          <w:tcPr>
            <w:tcW w:w="3240" w:type="dxa"/>
          </w:tcPr>
          <w:p w14:paraId="2E6A5382" w14:textId="0EF391FD" w:rsidR="006D530C" w:rsidRPr="00D63B51" w:rsidRDefault="0079322A" w:rsidP="00F06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highlight w:val="yellow"/>
                <w:cs/>
              </w:rPr>
            </w:pPr>
            <w:r w:rsidRPr="0079322A">
              <w:rPr>
                <w:rFonts w:asciiTheme="majorBidi" w:hAnsiTheme="majorBidi"/>
                <w:sz w:val="30"/>
                <w:szCs w:val="30"/>
                <w:cs/>
              </w:rPr>
              <w:t>สินทรัพย์</w:t>
            </w:r>
            <w:r w:rsidR="00F0623E" w:rsidRPr="0079322A">
              <w:rPr>
                <w:rFonts w:asciiTheme="majorBidi" w:hAnsiTheme="majorBidi"/>
                <w:sz w:val="30"/>
                <w:szCs w:val="30"/>
                <w:cs/>
              </w:rPr>
              <w:t>ไม่หมุนเวียน</w:t>
            </w:r>
            <w:r w:rsidRPr="0079322A">
              <w:rPr>
                <w:rFonts w:asciiTheme="majorBidi" w:hAnsi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1890" w:type="dxa"/>
          </w:tcPr>
          <w:p w14:paraId="40126117" w14:textId="66D66554" w:rsidR="00F0623E" w:rsidRPr="00D76921" w:rsidRDefault="00D51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109</w:t>
            </w:r>
            <w:r w:rsidR="00D76921" w:rsidRPr="00D7692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263</w:t>
            </w:r>
          </w:p>
        </w:tc>
        <w:tc>
          <w:tcPr>
            <w:tcW w:w="236" w:type="dxa"/>
          </w:tcPr>
          <w:p w14:paraId="1C239868" w14:textId="77777777" w:rsidR="006D530C" w:rsidRPr="00D76921" w:rsidRDefault="006D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4" w:type="dxa"/>
            <w:tcBorders>
              <w:bottom w:val="single" w:sz="4" w:space="0" w:color="auto"/>
            </w:tcBorders>
          </w:tcPr>
          <w:p w14:paraId="1C9A9A96" w14:textId="69F77FED" w:rsidR="006D530C" w:rsidRPr="00D76921" w:rsidRDefault="00D76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7"/>
              </w:tabs>
              <w:spacing w:line="240" w:lineRule="auto"/>
              <w:ind w:right="-110"/>
              <w:rPr>
                <w:rFonts w:asciiTheme="majorBidi" w:hAnsiTheme="majorBidi"/>
                <w:sz w:val="30"/>
                <w:szCs w:val="30"/>
              </w:rPr>
            </w:pPr>
            <w:r w:rsidRPr="00D76921">
              <w:rPr>
                <w:rFonts w:asciiTheme="majorBidi" w:hAnsiTheme="majorBidi"/>
                <w:sz w:val="30"/>
                <w:szCs w:val="30"/>
              </w:rPr>
              <w:t>(</w:t>
            </w:r>
            <w:r w:rsidR="00D51D7F" w:rsidRPr="00D51D7F">
              <w:rPr>
                <w:rFonts w:asciiTheme="majorBidi" w:hAnsiTheme="majorBidi"/>
                <w:sz w:val="30"/>
                <w:szCs w:val="30"/>
              </w:rPr>
              <w:t>3</w:t>
            </w:r>
            <w:r w:rsidRPr="00D76921">
              <w:rPr>
                <w:rFonts w:asciiTheme="majorBidi" w:hAnsiTheme="majorBidi"/>
                <w:sz w:val="30"/>
                <w:szCs w:val="30"/>
              </w:rPr>
              <w:t>,</w:t>
            </w:r>
            <w:r w:rsidR="00D51D7F" w:rsidRPr="00D51D7F">
              <w:rPr>
                <w:rFonts w:asciiTheme="majorBidi" w:hAnsiTheme="majorBidi"/>
                <w:sz w:val="30"/>
                <w:szCs w:val="30"/>
              </w:rPr>
              <w:t>230</w:t>
            </w:r>
            <w:r w:rsidRPr="00D76921">
              <w:rPr>
                <w:rFonts w:asciiTheme="majorBidi" w:hAnsiTheme="majorBidi"/>
                <w:sz w:val="30"/>
                <w:szCs w:val="30"/>
              </w:rPr>
              <w:t>)</w:t>
            </w:r>
          </w:p>
        </w:tc>
        <w:tc>
          <w:tcPr>
            <w:tcW w:w="242" w:type="dxa"/>
          </w:tcPr>
          <w:p w14:paraId="722926EF" w14:textId="77777777" w:rsidR="006D530C" w:rsidRPr="00D76921" w:rsidRDefault="006D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8" w:type="dxa"/>
          </w:tcPr>
          <w:p w14:paraId="2FC792BD" w14:textId="52789FFB" w:rsidR="006D530C" w:rsidRPr="00D76921" w:rsidRDefault="00D51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/>
                <w:sz w:val="30"/>
                <w:szCs w:val="30"/>
              </w:rPr>
              <w:t>106</w:t>
            </w:r>
            <w:r w:rsidR="00D76921" w:rsidRPr="00D76921">
              <w:rPr>
                <w:rFonts w:asciiTheme="majorBidi" w:hAnsi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/>
                <w:sz w:val="30"/>
                <w:szCs w:val="30"/>
              </w:rPr>
              <w:t>033</w:t>
            </w:r>
          </w:p>
        </w:tc>
      </w:tr>
      <w:tr w:rsidR="006D530C" w:rsidRPr="00D63B51" w14:paraId="3ABF25E8" w14:textId="77777777">
        <w:tc>
          <w:tcPr>
            <w:tcW w:w="3240" w:type="dxa"/>
          </w:tcPr>
          <w:p w14:paraId="5E189E2C" w14:textId="77777777" w:rsidR="006D530C" w:rsidRPr="00D63B51" w:rsidRDefault="006D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890" w:type="dxa"/>
          </w:tcPr>
          <w:p w14:paraId="7178D75F" w14:textId="77777777" w:rsidR="006D530C" w:rsidRPr="00D63B51" w:rsidRDefault="006D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36" w:type="dxa"/>
          </w:tcPr>
          <w:p w14:paraId="43EB4C1A" w14:textId="77777777" w:rsidR="006D530C" w:rsidRPr="00D63B51" w:rsidRDefault="006D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744" w:type="dxa"/>
            <w:tcBorders>
              <w:top w:val="single" w:sz="4" w:space="0" w:color="auto"/>
              <w:bottom w:val="double" w:sz="4" w:space="0" w:color="auto"/>
            </w:tcBorders>
          </w:tcPr>
          <w:p w14:paraId="34D34D33" w14:textId="38CEF179" w:rsidR="006D530C" w:rsidRPr="00D63B51" w:rsidRDefault="006D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DB55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29456982" w14:textId="77777777" w:rsidR="006D530C" w:rsidRPr="00D63B51" w:rsidRDefault="006D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918" w:type="dxa"/>
          </w:tcPr>
          <w:p w14:paraId="66ED5ABE" w14:textId="77777777" w:rsidR="006D530C" w:rsidRPr="00D63B51" w:rsidRDefault="006D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</w:tbl>
    <w:p w14:paraId="521E0AEC" w14:textId="77777777" w:rsidR="006D530C" w:rsidRPr="0005071B" w:rsidRDefault="006D530C" w:rsidP="006D530C">
      <w:pPr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890"/>
        <w:gridCol w:w="236"/>
        <w:gridCol w:w="1744"/>
        <w:gridCol w:w="242"/>
        <w:gridCol w:w="1918"/>
      </w:tblGrid>
      <w:tr w:rsidR="00F0623E" w:rsidRPr="00D63B51" w14:paraId="1E662907" w14:textId="77777777">
        <w:tc>
          <w:tcPr>
            <w:tcW w:w="3240" w:type="dxa"/>
          </w:tcPr>
          <w:p w14:paraId="5F20CB12" w14:textId="77777777" w:rsidR="00F0623E" w:rsidRPr="00D63B51" w:rsidRDefault="00F06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030" w:type="dxa"/>
            <w:gridSpan w:val="5"/>
          </w:tcPr>
          <w:p w14:paraId="081B67B4" w14:textId="15F98E7D" w:rsidR="00F0623E" w:rsidRPr="0079322A" w:rsidRDefault="00F06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322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="00DB55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F0623E" w:rsidRPr="00D63B51" w14:paraId="380EE15F" w14:textId="77777777">
        <w:tc>
          <w:tcPr>
            <w:tcW w:w="3240" w:type="dxa"/>
          </w:tcPr>
          <w:p w14:paraId="5040B3B4" w14:textId="77777777" w:rsidR="00F0623E" w:rsidRPr="00D63B51" w:rsidRDefault="00F06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030" w:type="dxa"/>
            <w:gridSpan w:val="5"/>
          </w:tcPr>
          <w:p w14:paraId="5D3AE924" w14:textId="4E8E63CB" w:rsidR="00F0623E" w:rsidRPr="0079322A" w:rsidRDefault="00D51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/>
                <w:sz w:val="30"/>
                <w:szCs w:val="30"/>
              </w:rPr>
              <w:t>2567</w:t>
            </w:r>
          </w:p>
        </w:tc>
      </w:tr>
      <w:tr w:rsidR="00F0623E" w:rsidRPr="00D63B51" w14:paraId="1A32B710" w14:textId="77777777">
        <w:tc>
          <w:tcPr>
            <w:tcW w:w="3240" w:type="dxa"/>
          </w:tcPr>
          <w:p w14:paraId="2DE8C471" w14:textId="77777777" w:rsidR="00F0623E" w:rsidRPr="00D63B51" w:rsidRDefault="00F06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890" w:type="dxa"/>
          </w:tcPr>
          <w:p w14:paraId="55C4EF1A" w14:textId="77777777" w:rsidR="00F0623E" w:rsidRPr="0079322A" w:rsidRDefault="00F06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322A">
              <w:rPr>
                <w:rFonts w:asciiTheme="majorBidi" w:hAnsiTheme="majorBidi" w:cstheme="majorBidi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36" w:type="dxa"/>
          </w:tcPr>
          <w:p w14:paraId="7F15A04B" w14:textId="77777777" w:rsidR="00F0623E" w:rsidRPr="0079322A" w:rsidRDefault="00F06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4" w:type="dxa"/>
          </w:tcPr>
          <w:p w14:paraId="7BB35401" w14:textId="77777777" w:rsidR="00F0623E" w:rsidRPr="0079322A" w:rsidRDefault="00F06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322A">
              <w:rPr>
                <w:rFonts w:asciiTheme="majorBidi" w:hAnsiTheme="majorBidi" w:cstheme="majorBidi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42" w:type="dxa"/>
          </w:tcPr>
          <w:p w14:paraId="29AAA6D2" w14:textId="77777777" w:rsidR="00F0623E" w:rsidRPr="0079322A" w:rsidRDefault="00F06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8" w:type="dxa"/>
          </w:tcPr>
          <w:p w14:paraId="12CE94E4" w14:textId="77777777" w:rsidR="00F0623E" w:rsidRPr="0079322A" w:rsidRDefault="00F06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322A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F0623E" w:rsidRPr="00D63B51" w14:paraId="67D41F4A" w14:textId="77777777">
        <w:tc>
          <w:tcPr>
            <w:tcW w:w="3240" w:type="dxa"/>
          </w:tcPr>
          <w:p w14:paraId="26A59830" w14:textId="77777777" w:rsidR="00F0623E" w:rsidRPr="00D63B51" w:rsidRDefault="00F06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030" w:type="dxa"/>
            <w:gridSpan w:val="5"/>
          </w:tcPr>
          <w:p w14:paraId="39CC25D5" w14:textId="77777777" w:rsidR="00F0623E" w:rsidRPr="0079322A" w:rsidRDefault="00F06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9322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0623E" w:rsidRPr="00D63B51" w14:paraId="36573588" w14:textId="77777777">
        <w:tc>
          <w:tcPr>
            <w:tcW w:w="3240" w:type="dxa"/>
          </w:tcPr>
          <w:p w14:paraId="4FC13B97" w14:textId="6D096DA8" w:rsidR="00F0623E" w:rsidRPr="00D63B51" w:rsidRDefault="00F06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highlight w:val="yellow"/>
                <w:cs/>
              </w:rPr>
            </w:pPr>
            <w:r w:rsidRPr="00D7692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งบ</w:t>
            </w:r>
            <w:r w:rsidR="00B32C0B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กำไรขาดทุนเบ็ดเสร็จ</w:t>
            </w:r>
          </w:p>
        </w:tc>
        <w:tc>
          <w:tcPr>
            <w:tcW w:w="1890" w:type="dxa"/>
          </w:tcPr>
          <w:p w14:paraId="4317E44D" w14:textId="77777777" w:rsidR="00F0623E" w:rsidRPr="00D63B51" w:rsidRDefault="00F06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069E2CA7" w14:textId="77777777" w:rsidR="00F0623E" w:rsidRPr="00D63B51" w:rsidRDefault="00F06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744" w:type="dxa"/>
          </w:tcPr>
          <w:p w14:paraId="7D23AB80" w14:textId="77777777" w:rsidR="00F0623E" w:rsidRPr="00D63B51" w:rsidRDefault="00F06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7"/>
              </w:tabs>
              <w:spacing w:line="240" w:lineRule="auto"/>
              <w:ind w:right="-110"/>
              <w:rPr>
                <w:rFonts w:asciiTheme="majorBidi" w:hAnsiTheme="majorBidi"/>
                <w:sz w:val="30"/>
                <w:szCs w:val="30"/>
                <w:highlight w:val="yellow"/>
              </w:rPr>
            </w:pPr>
          </w:p>
        </w:tc>
        <w:tc>
          <w:tcPr>
            <w:tcW w:w="242" w:type="dxa"/>
          </w:tcPr>
          <w:p w14:paraId="5C774D7A" w14:textId="77777777" w:rsidR="00F0623E" w:rsidRPr="00D63B51" w:rsidRDefault="00F06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918" w:type="dxa"/>
          </w:tcPr>
          <w:p w14:paraId="67E42473" w14:textId="77777777" w:rsidR="00F0623E" w:rsidRPr="00D63B51" w:rsidRDefault="00F06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F0623E" w:rsidRPr="00D63B51" w14:paraId="44C7A5CC" w14:textId="77777777">
        <w:tc>
          <w:tcPr>
            <w:tcW w:w="3240" w:type="dxa"/>
          </w:tcPr>
          <w:p w14:paraId="7A9BA48A" w14:textId="0D83F0B0" w:rsidR="00F0623E" w:rsidRPr="00D63B51" w:rsidRDefault="00D76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highlight w:val="yellow"/>
                <w:cs/>
              </w:rPr>
            </w:pPr>
            <w:r w:rsidRPr="00D76921">
              <w:rPr>
                <w:rFonts w:asciiTheme="majorBidi" w:hAnsiTheme="majorBidi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890" w:type="dxa"/>
          </w:tcPr>
          <w:p w14:paraId="40044BED" w14:textId="1F84A7B4" w:rsidR="00F0623E" w:rsidRPr="00DB5514" w:rsidRDefault="00D51D7F" w:rsidP="00DB5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395</w:t>
            </w:r>
            <w:r w:rsidR="00015A1B" w:rsidRPr="00015A1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641</w:t>
            </w:r>
          </w:p>
        </w:tc>
        <w:tc>
          <w:tcPr>
            <w:tcW w:w="236" w:type="dxa"/>
          </w:tcPr>
          <w:p w14:paraId="7FE19E6F" w14:textId="77777777" w:rsidR="00F0623E" w:rsidRPr="00DB5514" w:rsidRDefault="00F06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4" w:type="dxa"/>
          </w:tcPr>
          <w:p w14:paraId="0D87F247" w14:textId="2572CF4E" w:rsidR="00F0623E" w:rsidRPr="00DB5514" w:rsidRDefault="00D51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7"/>
              </w:tabs>
              <w:spacing w:line="240" w:lineRule="auto"/>
              <w:ind w:right="-110"/>
              <w:rPr>
                <w:rFonts w:asciiTheme="majorBidi" w:hAnsiTheme="majorBidi"/>
                <w:sz w:val="30"/>
                <w:szCs w:val="30"/>
              </w:rPr>
            </w:pPr>
            <w:r w:rsidRPr="00D51D7F">
              <w:rPr>
                <w:rFonts w:asciiTheme="majorBidi" w:hAnsiTheme="majorBidi"/>
                <w:sz w:val="30"/>
                <w:szCs w:val="30"/>
              </w:rPr>
              <w:t>2</w:t>
            </w:r>
            <w:r w:rsidR="00D76921" w:rsidRPr="00DB5514">
              <w:rPr>
                <w:rFonts w:asciiTheme="majorBidi" w:hAnsi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/>
                <w:sz w:val="30"/>
                <w:szCs w:val="30"/>
              </w:rPr>
              <w:t>512</w:t>
            </w:r>
          </w:p>
        </w:tc>
        <w:tc>
          <w:tcPr>
            <w:tcW w:w="242" w:type="dxa"/>
          </w:tcPr>
          <w:p w14:paraId="33663B47" w14:textId="77777777" w:rsidR="00F0623E" w:rsidRPr="00D63B51" w:rsidRDefault="00F06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918" w:type="dxa"/>
          </w:tcPr>
          <w:p w14:paraId="73FCD015" w14:textId="2401CC47" w:rsidR="00F0623E" w:rsidRPr="00D63B51" w:rsidRDefault="00D51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398</w:t>
            </w:r>
            <w:r w:rsidR="00015A1B" w:rsidRPr="00015A1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153</w:t>
            </w:r>
          </w:p>
        </w:tc>
      </w:tr>
      <w:tr w:rsidR="00F0623E" w:rsidRPr="00D63B51" w14:paraId="5B85D0A5" w14:textId="77777777">
        <w:tc>
          <w:tcPr>
            <w:tcW w:w="3240" w:type="dxa"/>
          </w:tcPr>
          <w:p w14:paraId="6BF1ED61" w14:textId="77A1DBF1" w:rsidR="00F0623E" w:rsidRPr="00D63B51" w:rsidRDefault="00D76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highlight w:val="yellow"/>
                <w:cs/>
              </w:rPr>
            </w:pPr>
            <w:r w:rsidRPr="00D76921">
              <w:rPr>
                <w:rFonts w:asciiTheme="majorBidi" w:hAnsi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890" w:type="dxa"/>
          </w:tcPr>
          <w:p w14:paraId="3780BBE8" w14:textId="272966C0" w:rsidR="00F0623E" w:rsidRPr="00DB5514" w:rsidRDefault="00D51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267</w:t>
            </w:r>
            <w:r w:rsidR="00015A1B" w:rsidRPr="00015A1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969</w:t>
            </w:r>
          </w:p>
        </w:tc>
        <w:tc>
          <w:tcPr>
            <w:tcW w:w="236" w:type="dxa"/>
          </w:tcPr>
          <w:p w14:paraId="60B58075" w14:textId="77777777" w:rsidR="00F0623E" w:rsidRPr="00DB5514" w:rsidRDefault="00F06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4" w:type="dxa"/>
          </w:tcPr>
          <w:p w14:paraId="2E0DE5CB" w14:textId="1B984C8F" w:rsidR="00F0623E" w:rsidRPr="00DB5514" w:rsidRDefault="00D76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7"/>
              </w:tabs>
              <w:spacing w:line="240" w:lineRule="auto"/>
              <w:ind w:right="-110"/>
              <w:rPr>
                <w:rFonts w:asciiTheme="majorBidi" w:hAnsiTheme="majorBidi"/>
                <w:sz w:val="30"/>
                <w:szCs w:val="30"/>
              </w:rPr>
            </w:pPr>
            <w:r w:rsidRPr="00DB5514">
              <w:rPr>
                <w:rFonts w:asciiTheme="majorBidi" w:hAnsiTheme="majorBidi"/>
                <w:sz w:val="30"/>
                <w:szCs w:val="30"/>
              </w:rPr>
              <w:t>(</w:t>
            </w:r>
            <w:r w:rsidR="00D51D7F" w:rsidRPr="00D51D7F">
              <w:rPr>
                <w:rFonts w:asciiTheme="majorBidi" w:hAnsiTheme="majorBidi"/>
                <w:sz w:val="30"/>
                <w:szCs w:val="30"/>
              </w:rPr>
              <w:t>2</w:t>
            </w:r>
            <w:r w:rsidRPr="00DB5514">
              <w:rPr>
                <w:rFonts w:asciiTheme="majorBidi" w:hAnsiTheme="majorBidi"/>
                <w:sz w:val="30"/>
                <w:szCs w:val="30"/>
              </w:rPr>
              <w:t>,</w:t>
            </w:r>
            <w:r w:rsidR="00D51D7F" w:rsidRPr="00D51D7F">
              <w:rPr>
                <w:rFonts w:asciiTheme="majorBidi" w:hAnsiTheme="majorBidi"/>
                <w:sz w:val="30"/>
                <w:szCs w:val="30"/>
              </w:rPr>
              <w:t>512</w:t>
            </w:r>
            <w:r w:rsidRPr="00DB5514">
              <w:rPr>
                <w:rFonts w:asciiTheme="majorBidi" w:hAnsiTheme="majorBidi"/>
                <w:sz w:val="30"/>
                <w:szCs w:val="30"/>
              </w:rPr>
              <w:t>)</w:t>
            </w:r>
          </w:p>
        </w:tc>
        <w:tc>
          <w:tcPr>
            <w:tcW w:w="242" w:type="dxa"/>
          </w:tcPr>
          <w:p w14:paraId="663555B1" w14:textId="77777777" w:rsidR="00F0623E" w:rsidRPr="00D63B51" w:rsidRDefault="00F06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918" w:type="dxa"/>
          </w:tcPr>
          <w:p w14:paraId="272542F1" w14:textId="1D83DDD5" w:rsidR="00F0623E" w:rsidRPr="00D63B51" w:rsidRDefault="00D51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D51D7F">
              <w:rPr>
                <w:rFonts w:asciiTheme="majorBidi" w:hAnsiTheme="majorBidi"/>
                <w:sz w:val="30"/>
                <w:szCs w:val="30"/>
              </w:rPr>
              <w:t>265</w:t>
            </w:r>
            <w:r w:rsidR="00015A1B" w:rsidRPr="00015A1B">
              <w:rPr>
                <w:rFonts w:asciiTheme="majorBidi" w:hAnsi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/>
                <w:sz w:val="30"/>
                <w:szCs w:val="30"/>
              </w:rPr>
              <w:t>457</w:t>
            </w:r>
          </w:p>
        </w:tc>
      </w:tr>
      <w:tr w:rsidR="00F0623E" w:rsidRPr="00D63B51" w14:paraId="45A8A736" w14:textId="77777777">
        <w:tc>
          <w:tcPr>
            <w:tcW w:w="3240" w:type="dxa"/>
          </w:tcPr>
          <w:p w14:paraId="37A23384" w14:textId="77777777" w:rsidR="00F0623E" w:rsidRPr="00D63B51" w:rsidRDefault="00F06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890" w:type="dxa"/>
          </w:tcPr>
          <w:p w14:paraId="649F262B" w14:textId="77777777" w:rsidR="00F0623E" w:rsidRPr="00DB5514" w:rsidRDefault="00F06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488829F2" w14:textId="77777777" w:rsidR="00F0623E" w:rsidRPr="00DB5514" w:rsidRDefault="00F06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4" w:type="dxa"/>
            <w:tcBorders>
              <w:top w:val="single" w:sz="4" w:space="0" w:color="auto"/>
              <w:bottom w:val="double" w:sz="4" w:space="0" w:color="auto"/>
            </w:tcBorders>
          </w:tcPr>
          <w:p w14:paraId="2ABDF917" w14:textId="77777777" w:rsidR="00F0623E" w:rsidRPr="00DB5514" w:rsidRDefault="00F06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55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5509A878" w14:textId="77777777" w:rsidR="00F0623E" w:rsidRPr="00D63B51" w:rsidRDefault="00F06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918" w:type="dxa"/>
          </w:tcPr>
          <w:p w14:paraId="6E90D783" w14:textId="77777777" w:rsidR="00F0623E" w:rsidRPr="00D63B51" w:rsidRDefault="00F06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DB5514" w:rsidRPr="00D63B51" w14:paraId="53868082" w14:textId="77777777" w:rsidTr="00DB5514">
        <w:tc>
          <w:tcPr>
            <w:tcW w:w="3240" w:type="dxa"/>
          </w:tcPr>
          <w:p w14:paraId="682CCDE5" w14:textId="77777777" w:rsidR="00DB5514" w:rsidRPr="00D63B51" w:rsidRDefault="00DB5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890" w:type="dxa"/>
          </w:tcPr>
          <w:p w14:paraId="19E3CA65" w14:textId="77777777" w:rsidR="00DB5514" w:rsidRPr="00D63B51" w:rsidRDefault="00DB5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36" w:type="dxa"/>
          </w:tcPr>
          <w:p w14:paraId="52D8565D" w14:textId="77777777" w:rsidR="00DB5514" w:rsidRPr="00D63B51" w:rsidRDefault="00DB5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744" w:type="dxa"/>
            <w:tcBorders>
              <w:top w:val="single" w:sz="4" w:space="0" w:color="auto"/>
            </w:tcBorders>
          </w:tcPr>
          <w:p w14:paraId="5076072D" w14:textId="77777777" w:rsidR="00DB5514" w:rsidRPr="00D63B51" w:rsidRDefault="00DB5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42" w:type="dxa"/>
          </w:tcPr>
          <w:p w14:paraId="5AFE1792" w14:textId="77777777" w:rsidR="00DB5514" w:rsidRPr="00D63B51" w:rsidRDefault="00DB5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918" w:type="dxa"/>
          </w:tcPr>
          <w:p w14:paraId="60DB2E27" w14:textId="77777777" w:rsidR="00DB5514" w:rsidRPr="00D63B51" w:rsidRDefault="00DB5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</w:tbl>
    <w:p w14:paraId="3E6D33DE" w14:textId="77777777" w:rsidR="008A7F02" w:rsidRDefault="008A7F02">
      <w:r>
        <w:br w:type="page"/>
      </w: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890"/>
        <w:gridCol w:w="236"/>
        <w:gridCol w:w="1744"/>
        <w:gridCol w:w="242"/>
        <w:gridCol w:w="1918"/>
      </w:tblGrid>
      <w:tr w:rsidR="00D76921" w:rsidRPr="00D63B51" w14:paraId="05EE6229" w14:textId="77777777">
        <w:tc>
          <w:tcPr>
            <w:tcW w:w="3240" w:type="dxa"/>
          </w:tcPr>
          <w:p w14:paraId="2331F08B" w14:textId="3C8B1339" w:rsidR="00D76921" w:rsidRPr="00D63B51" w:rsidRDefault="00D76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030" w:type="dxa"/>
            <w:gridSpan w:val="5"/>
          </w:tcPr>
          <w:p w14:paraId="4DE5DA23" w14:textId="77777777" w:rsidR="00D76921" w:rsidRPr="0079322A" w:rsidRDefault="00D76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322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76921" w:rsidRPr="00D63B51" w14:paraId="4804503F" w14:textId="77777777">
        <w:tc>
          <w:tcPr>
            <w:tcW w:w="3240" w:type="dxa"/>
          </w:tcPr>
          <w:p w14:paraId="25387286" w14:textId="77777777" w:rsidR="00D76921" w:rsidRPr="00D63B51" w:rsidRDefault="00D76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030" w:type="dxa"/>
            <w:gridSpan w:val="5"/>
          </w:tcPr>
          <w:p w14:paraId="018E37EE" w14:textId="05E15335" w:rsidR="00D76921" w:rsidRPr="0079322A" w:rsidRDefault="00D51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/>
                <w:sz w:val="30"/>
                <w:szCs w:val="30"/>
              </w:rPr>
              <w:t>2567</w:t>
            </w:r>
          </w:p>
        </w:tc>
      </w:tr>
      <w:tr w:rsidR="00D76921" w:rsidRPr="00D63B51" w14:paraId="43C12AB3" w14:textId="77777777">
        <w:tc>
          <w:tcPr>
            <w:tcW w:w="3240" w:type="dxa"/>
          </w:tcPr>
          <w:p w14:paraId="68874FDC" w14:textId="77777777" w:rsidR="00D76921" w:rsidRPr="00D63B51" w:rsidRDefault="00D76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890" w:type="dxa"/>
          </w:tcPr>
          <w:p w14:paraId="2A0FA176" w14:textId="77777777" w:rsidR="00D76921" w:rsidRPr="0079322A" w:rsidRDefault="00D76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322A">
              <w:rPr>
                <w:rFonts w:asciiTheme="majorBidi" w:hAnsiTheme="majorBidi" w:cstheme="majorBidi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36" w:type="dxa"/>
          </w:tcPr>
          <w:p w14:paraId="34B1ECFB" w14:textId="77777777" w:rsidR="00D76921" w:rsidRPr="0079322A" w:rsidRDefault="00D76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4" w:type="dxa"/>
          </w:tcPr>
          <w:p w14:paraId="28DD2D1B" w14:textId="77777777" w:rsidR="00D76921" w:rsidRPr="0079322A" w:rsidRDefault="00D76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322A">
              <w:rPr>
                <w:rFonts w:asciiTheme="majorBidi" w:hAnsiTheme="majorBidi" w:cstheme="majorBidi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42" w:type="dxa"/>
          </w:tcPr>
          <w:p w14:paraId="48182911" w14:textId="77777777" w:rsidR="00D76921" w:rsidRPr="0079322A" w:rsidRDefault="00D76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8" w:type="dxa"/>
          </w:tcPr>
          <w:p w14:paraId="61EC5D38" w14:textId="77777777" w:rsidR="00D76921" w:rsidRPr="0079322A" w:rsidRDefault="00D76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322A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D76921" w:rsidRPr="00D63B51" w14:paraId="319897A1" w14:textId="77777777">
        <w:tc>
          <w:tcPr>
            <w:tcW w:w="3240" w:type="dxa"/>
          </w:tcPr>
          <w:p w14:paraId="648FEA72" w14:textId="77777777" w:rsidR="00D76921" w:rsidRPr="00D63B51" w:rsidRDefault="00D76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030" w:type="dxa"/>
            <w:gridSpan w:val="5"/>
          </w:tcPr>
          <w:p w14:paraId="0021F3F4" w14:textId="77777777" w:rsidR="00D76921" w:rsidRPr="0079322A" w:rsidRDefault="00D76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9322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76921" w:rsidRPr="00D63B51" w14:paraId="1F4DD510" w14:textId="77777777">
        <w:tc>
          <w:tcPr>
            <w:tcW w:w="3240" w:type="dxa"/>
          </w:tcPr>
          <w:p w14:paraId="45FDD9F9" w14:textId="7FF6A23A" w:rsidR="00D76921" w:rsidRPr="00D63B51" w:rsidRDefault="00B32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highlight w:val="yellow"/>
                <w:cs/>
              </w:rPr>
            </w:pPr>
            <w:r w:rsidRPr="00D7692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งบ</w:t>
            </w:r>
            <w: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กำไรขาดทุนเบ็ดเสร็จ</w:t>
            </w:r>
          </w:p>
        </w:tc>
        <w:tc>
          <w:tcPr>
            <w:tcW w:w="1890" w:type="dxa"/>
          </w:tcPr>
          <w:p w14:paraId="36A00F8E" w14:textId="77777777" w:rsidR="00D76921" w:rsidRPr="00D63B51" w:rsidRDefault="00D76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35819C38" w14:textId="77777777" w:rsidR="00D76921" w:rsidRPr="00D63B51" w:rsidRDefault="00D76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744" w:type="dxa"/>
          </w:tcPr>
          <w:p w14:paraId="4852DDD2" w14:textId="77777777" w:rsidR="00D76921" w:rsidRPr="00D63B51" w:rsidRDefault="00D76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7"/>
              </w:tabs>
              <w:spacing w:line="240" w:lineRule="auto"/>
              <w:ind w:right="-110"/>
              <w:rPr>
                <w:rFonts w:asciiTheme="majorBidi" w:hAnsiTheme="majorBidi"/>
                <w:sz w:val="30"/>
                <w:szCs w:val="30"/>
                <w:highlight w:val="yellow"/>
              </w:rPr>
            </w:pPr>
          </w:p>
        </w:tc>
        <w:tc>
          <w:tcPr>
            <w:tcW w:w="242" w:type="dxa"/>
          </w:tcPr>
          <w:p w14:paraId="2E149416" w14:textId="77777777" w:rsidR="00D76921" w:rsidRPr="00D63B51" w:rsidRDefault="00D76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918" w:type="dxa"/>
          </w:tcPr>
          <w:p w14:paraId="6681DED1" w14:textId="77777777" w:rsidR="00D76921" w:rsidRPr="00D63B51" w:rsidRDefault="00D76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D76921" w:rsidRPr="00D63B51" w14:paraId="1BBF971A" w14:textId="77777777">
        <w:tc>
          <w:tcPr>
            <w:tcW w:w="3240" w:type="dxa"/>
          </w:tcPr>
          <w:p w14:paraId="07F39830" w14:textId="77777777" w:rsidR="00D76921" w:rsidRPr="00D63B51" w:rsidRDefault="00D76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highlight w:val="yellow"/>
                <w:cs/>
              </w:rPr>
            </w:pPr>
            <w:r w:rsidRPr="00D76921">
              <w:rPr>
                <w:rFonts w:asciiTheme="majorBidi" w:hAnsiTheme="majorBidi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890" w:type="dxa"/>
          </w:tcPr>
          <w:p w14:paraId="272226F5" w14:textId="25CF0FB4" w:rsidR="00D76921" w:rsidRPr="00D63B51" w:rsidRDefault="00D51D7F" w:rsidP="00015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015A1B" w:rsidRPr="00015A1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340</w:t>
            </w:r>
          </w:p>
        </w:tc>
        <w:tc>
          <w:tcPr>
            <w:tcW w:w="236" w:type="dxa"/>
          </w:tcPr>
          <w:p w14:paraId="643D3D59" w14:textId="77777777" w:rsidR="00D76921" w:rsidRPr="00D63B51" w:rsidRDefault="00D76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744" w:type="dxa"/>
          </w:tcPr>
          <w:p w14:paraId="1C676FF4" w14:textId="59CC21C9" w:rsidR="00D76921" w:rsidRPr="00A43825" w:rsidRDefault="00D51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7"/>
              </w:tabs>
              <w:spacing w:line="240" w:lineRule="auto"/>
              <w:ind w:right="-110"/>
              <w:rPr>
                <w:rFonts w:asciiTheme="majorBidi" w:hAnsiTheme="majorBidi"/>
                <w:sz w:val="30"/>
                <w:szCs w:val="30"/>
              </w:rPr>
            </w:pPr>
            <w:r w:rsidRPr="00D51D7F">
              <w:rPr>
                <w:rFonts w:asciiTheme="majorBidi" w:hAnsiTheme="majorBidi"/>
                <w:sz w:val="30"/>
                <w:szCs w:val="30"/>
              </w:rPr>
              <w:t>2</w:t>
            </w:r>
            <w:r w:rsidR="00D76921" w:rsidRPr="00A43825">
              <w:rPr>
                <w:rFonts w:asciiTheme="majorBidi" w:hAnsi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/>
                <w:sz w:val="30"/>
                <w:szCs w:val="30"/>
              </w:rPr>
              <w:t>512</w:t>
            </w:r>
          </w:p>
        </w:tc>
        <w:tc>
          <w:tcPr>
            <w:tcW w:w="242" w:type="dxa"/>
          </w:tcPr>
          <w:p w14:paraId="473E9757" w14:textId="77777777" w:rsidR="00D76921" w:rsidRPr="00A43825" w:rsidRDefault="00D76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8" w:type="dxa"/>
          </w:tcPr>
          <w:p w14:paraId="4740CB2F" w14:textId="70E25708" w:rsidR="00D76921" w:rsidRPr="00A43825" w:rsidRDefault="00D51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015A1B" w:rsidRPr="00015A1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852</w:t>
            </w:r>
          </w:p>
        </w:tc>
      </w:tr>
      <w:tr w:rsidR="00D76921" w:rsidRPr="00D63B51" w14:paraId="0FC553C1" w14:textId="77777777">
        <w:tc>
          <w:tcPr>
            <w:tcW w:w="3240" w:type="dxa"/>
          </w:tcPr>
          <w:p w14:paraId="20148FCC" w14:textId="77777777" w:rsidR="00D76921" w:rsidRPr="00D63B51" w:rsidRDefault="00D76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highlight w:val="yellow"/>
                <w:cs/>
              </w:rPr>
            </w:pPr>
            <w:r w:rsidRPr="00D76921">
              <w:rPr>
                <w:rFonts w:asciiTheme="majorBidi" w:hAnsi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890" w:type="dxa"/>
          </w:tcPr>
          <w:p w14:paraId="4FDD464C" w14:textId="108E8CD3" w:rsidR="00D76921" w:rsidRPr="00D63B51" w:rsidRDefault="00D51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D51D7F">
              <w:rPr>
                <w:rFonts w:asciiTheme="majorBidi" w:hAnsiTheme="majorBidi" w:cstheme="majorBidi"/>
                <w:sz w:val="30"/>
                <w:szCs w:val="30"/>
              </w:rPr>
              <w:t>191</w:t>
            </w:r>
            <w:r w:rsidR="00015A1B" w:rsidRPr="00015A1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 w:cstheme="majorBidi"/>
                <w:sz w:val="30"/>
                <w:szCs w:val="30"/>
              </w:rPr>
              <w:t>831</w:t>
            </w:r>
          </w:p>
        </w:tc>
        <w:tc>
          <w:tcPr>
            <w:tcW w:w="236" w:type="dxa"/>
          </w:tcPr>
          <w:p w14:paraId="76DEAC7F" w14:textId="77777777" w:rsidR="00D76921" w:rsidRPr="00D63B51" w:rsidRDefault="00D76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744" w:type="dxa"/>
          </w:tcPr>
          <w:p w14:paraId="578C6AA3" w14:textId="6C05D09A" w:rsidR="00D76921" w:rsidRPr="00A43825" w:rsidRDefault="00D76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7"/>
              </w:tabs>
              <w:spacing w:line="240" w:lineRule="auto"/>
              <w:ind w:right="-110"/>
              <w:rPr>
                <w:rFonts w:asciiTheme="majorBidi" w:hAnsiTheme="majorBidi"/>
                <w:sz w:val="30"/>
                <w:szCs w:val="30"/>
              </w:rPr>
            </w:pPr>
            <w:r w:rsidRPr="00A43825">
              <w:rPr>
                <w:rFonts w:asciiTheme="majorBidi" w:hAnsiTheme="majorBidi"/>
                <w:sz w:val="30"/>
                <w:szCs w:val="30"/>
              </w:rPr>
              <w:t>(</w:t>
            </w:r>
            <w:r w:rsidR="00D51D7F" w:rsidRPr="00D51D7F">
              <w:rPr>
                <w:rFonts w:asciiTheme="majorBidi" w:hAnsiTheme="majorBidi"/>
                <w:sz w:val="30"/>
                <w:szCs w:val="30"/>
              </w:rPr>
              <w:t>2</w:t>
            </w:r>
            <w:r w:rsidRPr="00A43825">
              <w:rPr>
                <w:rFonts w:asciiTheme="majorBidi" w:hAnsiTheme="majorBidi"/>
                <w:sz w:val="30"/>
                <w:szCs w:val="30"/>
              </w:rPr>
              <w:t>,</w:t>
            </w:r>
            <w:r w:rsidR="00D51D7F" w:rsidRPr="00D51D7F">
              <w:rPr>
                <w:rFonts w:asciiTheme="majorBidi" w:hAnsiTheme="majorBidi"/>
                <w:sz w:val="30"/>
                <w:szCs w:val="30"/>
              </w:rPr>
              <w:t>512</w:t>
            </w:r>
            <w:r w:rsidRPr="00A43825">
              <w:rPr>
                <w:rFonts w:asciiTheme="majorBidi" w:hAnsiTheme="majorBidi"/>
                <w:sz w:val="30"/>
                <w:szCs w:val="30"/>
              </w:rPr>
              <w:t>)</w:t>
            </w:r>
          </w:p>
        </w:tc>
        <w:tc>
          <w:tcPr>
            <w:tcW w:w="242" w:type="dxa"/>
          </w:tcPr>
          <w:p w14:paraId="40E3DBA3" w14:textId="77777777" w:rsidR="00D76921" w:rsidRPr="00A43825" w:rsidRDefault="00D76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8" w:type="dxa"/>
          </w:tcPr>
          <w:p w14:paraId="006DCFB0" w14:textId="03A5F0BD" w:rsidR="00D76921" w:rsidRPr="00A43825" w:rsidRDefault="00D51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D51D7F">
              <w:rPr>
                <w:rFonts w:asciiTheme="majorBidi" w:hAnsiTheme="majorBidi"/>
                <w:sz w:val="30"/>
                <w:szCs w:val="30"/>
              </w:rPr>
              <w:t>189</w:t>
            </w:r>
            <w:r w:rsidR="00015A1B" w:rsidRPr="00015A1B">
              <w:rPr>
                <w:rFonts w:asciiTheme="majorBidi" w:hAnsiTheme="majorBidi"/>
                <w:sz w:val="30"/>
                <w:szCs w:val="30"/>
              </w:rPr>
              <w:t>,</w:t>
            </w:r>
            <w:r w:rsidRPr="00D51D7F">
              <w:rPr>
                <w:rFonts w:asciiTheme="majorBidi" w:hAnsiTheme="majorBidi"/>
                <w:sz w:val="30"/>
                <w:szCs w:val="30"/>
              </w:rPr>
              <w:t>319</w:t>
            </w:r>
          </w:p>
        </w:tc>
      </w:tr>
      <w:tr w:rsidR="00D76921" w:rsidRPr="00D63B51" w14:paraId="4F11048D" w14:textId="77777777">
        <w:tc>
          <w:tcPr>
            <w:tcW w:w="3240" w:type="dxa"/>
          </w:tcPr>
          <w:p w14:paraId="202ACB2A" w14:textId="77777777" w:rsidR="00D76921" w:rsidRPr="00D63B51" w:rsidRDefault="00D76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890" w:type="dxa"/>
          </w:tcPr>
          <w:p w14:paraId="24C0C424" w14:textId="77777777" w:rsidR="00D76921" w:rsidRPr="00D63B51" w:rsidRDefault="00D76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36" w:type="dxa"/>
          </w:tcPr>
          <w:p w14:paraId="12316BEA" w14:textId="77777777" w:rsidR="00D76921" w:rsidRPr="00D63B51" w:rsidRDefault="00D76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744" w:type="dxa"/>
            <w:tcBorders>
              <w:top w:val="single" w:sz="4" w:space="0" w:color="auto"/>
              <w:bottom w:val="double" w:sz="4" w:space="0" w:color="auto"/>
            </w:tcBorders>
          </w:tcPr>
          <w:p w14:paraId="0D05AF23" w14:textId="77777777" w:rsidR="00D76921" w:rsidRPr="00A43825" w:rsidRDefault="00D76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382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2E1C999C" w14:textId="77777777" w:rsidR="00D76921" w:rsidRPr="00A43825" w:rsidRDefault="00D76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8" w:type="dxa"/>
          </w:tcPr>
          <w:p w14:paraId="1A3DC73C" w14:textId="77777777" w:rsidR="00D76921" w:rsidRPr="00A43825" w:rsidRDefault="00D76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3316A502" w14:textId="77777777" w:rsidR="00D76921" w:rsidRDefault="00D76921" w:rsidP="006D53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595F12D" w14:textId="706A24E7" w:rsidR="006D530C" w:rsidRPr="00D76921" w:rsidRDefault="006D530C" w:rsidP="006D53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76921">
        <w:rPr>
          <w:rFonts w:asciiTheme="majorBidi" w:hAnsiTheme="majorBidi" w:cstheme="majorBidi"/>
          <w:sz w:val="30"/>
          <w:szCs w:val="30"/>
          <w:cs/>
        </w:rPr>
        <w:t>การจัดประเภทรายการใหม่นี้ เนื่องจากผู้บริหารเห็นว่ามีความเหมาะสมกับธุรกิจของกลุ่มกิจการมากกว่า</w:t>
      </w:r>
    </w:p>
    <w:p w14:paraId="150C36DC" w14:textId="77777777" w:rsidR="006D530C" w:rsidRPr="008A7F02" w:rsidRDefault="006D53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30"/>
          <w:szCs w:val="30"/>
          <w:highlight w:val="yellow"/>
          <w:cs/>
        </w:rPr>
      </w:pPr>
    </w:p>
    <w:p w14:paraId="08C5F0D2" w14:textId="3EDB8640" w:rsidR="003021D7" w:rsidRPr="00015A1B" w:rsidRDefault="0044372A" w:rsidP="0044372A">
      <w:pPr>
        <w:pStyle w:val="Heading2"/>
        <w:tabs>
          <w:tab w:val="clear" w:pos="340"/>
        </w:tabs>
        <w:ind w:left="540" w:hanging="540"/>
      </w:pPr>
      <w:r w:rsidRPr="00015A1B">
        <w:rPr>
          <w:cs/>
        </w:rPr>
        <w:t>เหตุการณ</w:t>
      </w:r>
      <w:r w:rsidR="00007CD8" w:rsidRPr="00015A1B">
        <w:rPr>
          <w:cs/>
        </w:rPr>
        <w:t>์</w:t>
      </w:r>
      <w:r w:rsidRPr="00015A1B">
        <w:rPr>
          <w:cs/>
        </w:rPr>
        <w:t>ภายหลังรอบระยะเวลาที่รายงาน</w:t>
      </w:r>
    </w:p>
    <w:p w14:paraId="0011D9C7" w14:textId="000814DD" w:rsidR="0044372A" w:rsidRPr="008A7F02" w:rsidRDefault="0044372A" w:rsidP="004268E1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3D229106" w14:textId="5926C2BA" w:rsidR="00C65E0F" w:rsidRPr="0044372A" w:rsidRDefault="009C5AB5" w:rsidP="004437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15A1B">
        <w:rPr>
          <w:rFonts w:ascii="Angsana New" w:hAnsi="Angsana New"/>
          <w:sz w:val="30"/>
          <w:szCs w:val="30"/>
          <w:cs/>
        </w:rPr>
        <w:t>ในการประชุมคณะกรรมการบริษัท เมื่อวันที่</w:t>
      </w:r>
      <w:r w:rsidRPr="00015A1B">
        <w:rPr>
          <w:rFonts w:ascii="Angsana New" w:hAnsi="Angsana New"/>
          <w:sz w:val="30"/>
          <w:szCs w:val="30"/>
        </w:rPr>
        <w:t> </w:t>
      </w:r>
      <w:r w:rsidR="00D51D7F" w:rsidRPr="00D51D7F">
        <w:rPr>
          <w:rFonts w:ascii="Angsana New" w:hAnsi="Angsana New"/>
          <w:sz w:val="30"/>
          <w:szCs w:val="30"/>
        </w:rPr>
        <w:t>23</w:t>
      </w:r>
      <w:r w:rsidRPr="00015A1B">
        <w:rPr>
          <w:rFonts w:ascii="Angsana New" w:hAnsi="Angsana New"/>
          <w:sz w:val="30"/>
          <w:szCs w:val="30"/>
          <w:cs/>
        </w:rPr>
        <w:t xml:space="preserve"> กุมภาพันธ์</w:t>
      </w:r>
      <w:r w:rsidRPr="00015A1B">
        <w:rPr>
          <w:rFonts w:ascii="Angsana New" w:hAnsi="Angsana New"/>
          <w:sz w:val="30"/>
          <w:szCs w:val="30"/>
        </w:rPr>
        <w:t> </w:t>
      </w:r>
      <w:r w:rsidR="00D51D7F" w:rsidRPr="00D51D7F">
        <w:rPr>
          <w:rFonts w:ascii="Angsana New" w:hAnsi="Angsana New"/>
          <w:sz w:val="30"/>
          <w:szCs w:val="30"/>
        </w:rPr>
        <w:t>2569</w:t>
      </w:r>
      <w:r w:rsidRPr="00015A1B">
        <w:rPr>
          <w:rFonts w:ascii="Angsana New" w:hAnsi="Angsana New"/>
          <w:sz w:val="30"/>
          <w:szCs w:val="30"/>
          <w:cs/>
        </w:rPr>
        <w:t xml:space="preserve"> คณะกรรมการบริษัทมีมติพิจารณาเห็นชอบและให้นำเสนอต่อที่ประชุมผู้ถือหุ้นเพื่อพิจารณาอนุมัติการจัดสรรกำไรสำหรับผลการดำเนินงานของบริษัท สำหรับรอบระยะเวลาบัญชีสิ้นสุด ณ วันที่ </w:t>
      </w:r>
      <w:r w:rsidR="00D51D7F" w:rsidRPr="00D51D7F">
        <w:rPr>
          <w:rFonts w:ascii="Angsana New" w:hAnsi="Angsana New"/>
          <w:sz w:val="30"/>
          <w:szCs w:val="30"/>
        </w:rPr>
        <w:t>31</w:t>
      </w:r>
      <w:r w:rsidRPr="00015A1B">
        <w:rPr>
          <w:rFonts w:ascii="Angsana New" w:hAnsi="Angsana New"/>
          <w:sz w:val="30"/>
          <w:szCs w:val="30"/>
          <w:cs/>
        </w:rPr>
        <w:t xml:space="preserve"> ธันวาคม </w:t>
      </w:r>
      <w:r w:rsidR="00D51D7F" w:rsidRPr="00D51D7F">
        <w:rPr>
          <w:rFonts w:ascii="Angsana New" w:hAnsi="Angsana New"/>
          <w:sz w:val="30"/>
          <w:szCs w:val="30"/>
        </w:rPr>
        <w:t>2568</w:t>
      </w:r>
      <w:r w:rsidRPr="00015A1B">
        <w:rPr>
          <w:rFonts w:ascii="Angsana New" w:hAnsi="Angsana New"/>
          <w:sz w:val="30"/>
          <w:szCs w:val="30"/>
          <w:cs/>
        </w:rPr>
        <w:t xml:space="preserve"> ในอัตราหุ้นละ </w:t>
      </w:r>
      <w:r w:rsidR="00D51D7F" w:rsidRPr="00D51D7F">
        <w:rPr>
          <w:rFonts w:ascii="Angsana New" w:hAnsi="Angsana New"/>
          <w:sz w:val="30"/>
          <w:szCs w:val="30"/>
        </w:rPr>
        <w:t>0</w:t>
      </w:r>
      <w:r w:rsidR="008B3B45" w:rsidRPr="00015A1B">
        <w:rPr>
          <w:rFonts w:ascii="Angsana New" w:hAnsi="Angsana New"/>
          <w:sz w:val="30"/>
          <w:szCs w:val="30"/>
        </w:rPr>
        <w:t>.</w:t>
      </w:r>
      <w:r w:rsidR="00D51D7F" w:rsidRPr="00D51D7F">
        <w:rPr>
          <w:rFonts w:ascii="Angsana New" w:hAnsi="Angsana New"/>
          <w:sz w:val="30"/>
          <w:szCs w:val="30"/>
        </w:rPr>
        <w:t>05</w:t>
      </w:r>
      <w:r w:rsidRPr="00015A1B">
        <w:rPr>
          <w:rFonts w:ascii="Angsana New" w:hAnsi="Angsana New"/>
          <w:sz w:val="30"/>
          <w:szCs w:val="30"/>
          <w:cs/>
        </w:rPr>
        <w:t xml:space="preserve"> บาท เป็นจํานวนเงินทั้งสิ้น </w:t>
      </w:r>
      <w:r w:rsidR="00D51D7F" w:rsidRPr="00D51D7F">
        <w:rPr>
          <w:rFonts w:ascii="Angsana New" w:hAnsi="Angsana New"/>
          <w:sz w:val="30"/>
          <w:szCs w:val="30"/>
        </w:rPr>
        <w:t>30</w:t>
      </w:r>
      <w:r w:rsidRPr="00015A1B">
        <w:rPr>
          <w:rFonts w:ascii="Angsana New" w:hAnsi="Angsana New"/>
          <w:sz w:val="30"/>
          <w:szCs w:val="30"/>
          <w:cs/>
        </w:rPr>
        <w:t xml:space="preserve"> ล้านบาท โดยมีกําหนดจ่ายเงินปันผลภายใน</w:t>
      </w:r>
      <w:r w:rsidR="00B91967" w:rsidRPr="00015A1B">
        <w:rPr>
          <w:rFonts w:ascii="Angsana New" w:hAnsi="Angsana New"/>
          <w:sz w:val="30"/>
          <w:szCs w:val="30"/>
          <w:cs/>
        </w:rPr>
        <w:t>เดือน</w:t>
      </w:r>
      <w:r w:rsidR="00DE60DC" w:rsidRPr="00015A1B">
        <w:rPr>
          <w:rFonts w:ascii="Angsana New" w:hAnsi="Angsana New"/>
          <w:sz w:val="30"/>
          <w:szCs w:val="30"/>
          <w:cs/>
        </w:rPr>
        <w:t>เมษายน</w:t>
      </w:r>
      <w:r w:rsidRPr="00015A1B">
        <w:rPr>
          <w:rFonts w:ascii="Angsana New" w:hAnsi="Angsana New"/>
          <w:sz w:val="30"/>
          <w:szCs w:val="30"/>
        </w:rPr>
        <w:t xml:space="preserve"> </w:t>
      </w:r>
      <w:r w:rsidR="00D51D7F" w:rsidRPr="00D51D7F">
        <w:rPr>
          <w:rFonts w:ascii="Angsana New" w:hAnsi="Angsana New"/>
          <w:sz w:val="30"/>
          <w:szCs w:val="30"/>
        </w:rPr>
        <w:t>2569</w:t>
      </w:r>
    </w:p>
    <w:sectPr w:rsidR="00C65E0F" w:rsidRPr="0044372A" w:rsidSect="006A37E0">
      <w:headerReference w:type="default" r:id="rId19"/>
      <w:footerReference w:type="default" r:id="rId20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089705" w14:textId="77777777" w:rsidR="00B70F64" w:rsidRDefault="00B70F64" w:rsidP="004956B4">
      <w:r>
        <w:separator/>
      </w:r>
    </w:p>
  </w:endnote>
  <w:endnote w:type="continuationSeparator" w:id="0">
    <w:p w14:paraId="2C2923AF" w14:textId="77777777" w:rsidR="00B70F64" w:rsidRDefault="00B70F64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Font2010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Univers LT Std 45 Light">
    <w:altName w:val="Yu Gothic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91849419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566E2511" w14:textId="66E3AD4B" w:rsidR="006416A6" w:rsidRPr="00BB3A3B" w:rsidRDefault="006416A6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BB3A3B">
          <w:rPr>
            <w:rFonts w:ascii="Angsana New" w:hAnsi="Angsana New"/>
            <w:sz w:val="30"/>
            <w:szCs w:val="30"/>
          </w:rPr>
          <w:fldChar w:fldCharType="begin"/>
        </w:r>
        <w:r w:rsidRPr="00BB3A3B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BB3A3B">
          <w:rPr>
            <w:rFonts w:ascii="Angsana New" w:hAnsi="Angsana New"/>
            <w:sz w:val="30"/>
            <w:szCs w:val="30"/>
          </w:rPr>
          <w:fldChar w:fldCharType="separate"/>
        </w:r>
        <w:r w:rsidR="00D51D7F" w:rsidRPr="00D51D7F">
          <w:rPr>
            <w:rFonts w:ascii="Angsana New" w:hAnsi="Angsana New"/>
            <w:noProof/>
            <w:sz w:val="30"/>
            <w:szCs w:val="30"/>
          </w:rPr>
          <w:t>2</w:t>
        </w:r>
        <w:r w:rsidRPr="00BB3A3B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60737391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2C51017D" w14:textId="307940C0" w:rsidR="006416A6" w:rsidRPr="00F3518C" w:rsidRDefault="006416A6" w:rsidP="00F3518C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BB3A3B">
          <w:rPr>
            <w:rFonts w:ascii="Angsana New" w:hAnsi="Angsana New"/>
            <w:sz w:val="30"/>
            <w:szCs w:val="30"/>
          </w:rPr>
          <w:fldChar w:fldCharType="begin"/>
        </w:r>
        <w:r w:rsidRPr="00BB3A3B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BB3A3B">
          <w:rPr>
            <w:rFonts w:ascii="Angsana New" w:hAnsi="Angsana New"/>
            <w:sz w:val="30"/>
            <w:szCs w:val="30"/>
          </w:rPr>
          <w:fldChar w:fldCharType="separate"/>
        </w:r>
        <w:r w:rsidR="00D51D7F" w:rsidRPr="00D51D7F">
          <w:rPr>
            <w:rFonts w:ascii="Angsana New" w:hAnsi="Angsana New"/>
            <w:noProof/>
            <w:sz w:val="30"/>
            <w:szCs w:val="30"/>
          </w:rPr>
          <w:t>2</w:t>
        </w:r>
        <w:r w:rsidRPr="00BB3A3B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28897984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698A95FD" w14:textId="3F9B96FB" w:rsidR="006416A6" w:rsidRPr="00BB3A3B" w:rsidRDefault="006416A6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BB3A3B">
          <w:rPr>
            <w:rFonts w:ascii="Angsana New" w:hAnsi="Angsana New"/>
            <w:sz w:val="30"/>
            <w:szCs w:val="30"/>
          </w:rPr>
          <w:fldChar w:fldCharType="begin"/>
        </w:r>
        <w:r w:rsidRPr="00BB3A3B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BB3A3B">
          <w:rPr>
            <w:rFonts w:ascii="Angsana New" w:hAnsi="Angsana New"/>
            <w:sz w:val="30"/>
            <w:szCs w:val="30"/>
          </w:rPr>
          <w:fldChar w:fldCharType="separate"/>
        </w:r>
        <w:r w:rsidR="00D51D7F" w:rsidRPr="00D51D7F">
          <w:rPr>
            <w:rFonts w:ascii="Angsana New" w:hAnsi="Angsana New"/>
            <w:noProof/>
            <w:sz w:val="30"/>
            <w:szCs w:val="30"/>
          </w:rPr>
          <w:t>2</w:t>
        </w:r>
        <w:r w:rsidRPr="00BB3A3B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39538803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30"/>
        <w:szCs w:val="30"/>
      </w:rPr>
    </w:sdtEndPr>
    <w:sdtContent>
      <w:p w14:paraId="0ACCA321" w14:textId="1282130E" w:rsidR="006416A6" w:rsidRPr="00922DA7" w:rsidRDefault="006416A6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922DA7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922DA7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922DA7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="00D51D7F" w:rsidRPr="00D51D7F">
          <w:rPr>
            <w:rFonts w:asciiTheme="majorBidi" w:hAnsiTheme="majorBidi"/>
            <w:noProof/>
            <w:sz w:val="30"/>
            <w:szCs w:val="30"/>
          </w:rPr>
          <w:t>4</w:t>
        </w:r>
        <w:r w:rsidRPr="00922DA7">
          <w:rPr>
            <w:rFonts w:asciiTheme="majorBidi" w:hAnsiTheme="majorBidi" w:cstheme="majorBidi"/>
            <w:sz w:val="30"/>
            <w:szCs w:val="30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6770296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30"/>
        <w:szCs w:val="30"/>
      </w:rPr>
    </w:sdtEndPr>
    <w:sdtContent>
      <w:p w14:paraId="623ABCA8" w14:textId="5D7D6F90" w:rsidR="006416A6" w:rsidRPr="00922DA7" w:rsidRDefault="006416A6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922DA7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922DA7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922DA7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="00D51D7F" w:rsidRPr="00D51D7F">
          <w:rPr>
            <w:rFonts w:asciiTheme="majorBidi" w:hAnsiTheme="majorBidi"/>
            <w:noProof/>
            <w:sz w:val="30"/>
            <w:szCs w:val="30"/>
          </w:rPr>
          <w:t>6</w:t>
        </w:r>
        <w:r w:rsidRPr="00922DA7">
          <w:rPr>
            <w:rFonts w:asciiTheme="majorBidi" w:hAnsiTheme="majorBidi" w:cstheme="majorBidi"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365598" w14:textId="77777777" w:rsidR="00B70F64" w:rsidRDefault="00B70F64" w:rsidP="004956B4">
      <w:r>
        <w:separator/>
      </w:r>
    </w:p>
  </w:footnote>
  <w:footnote w:type="continuationSeparator" w:id="0">
    <w:p w14:paraId="23D1A54E" w14:textId="77777777" w:rsidR="00B70F64" w:rsidRDefault="00B70F64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90DBDE" w14:textId="6C1A7A3E" w:rsidR="001E3061" w:rsidRPr="001E3061" w:rsidRDefault="001E3061" w:rsidP="001E3061">
    <w:pPr>
      <w:rPr>
        <w:rFonts w:asciiTheme="majorBidi" w:hAnsiTheme="majorBidi"/>
        <w:b/>
        <w:bCs/>
        <w:sz w:val="32"/>
        <w:szCs w:val="32"/>
      </w:rPr>
    </w:pPr>
    <w:r w:rsidRPr="001E3061">
      <w:rPr>
        <w:rFonts w:asciiTheme="majorBidi" w:hAnsiTheme="majorBidi"/>
        <w:b/>
        <w:bCs/>
        <w:sz w:val="32"/>
        <w:szCs w:val="32"/>
        <w:cs/>
      </w:rPr>
      <w:t xml:space="preserve">บริษัท บางกอกแล็ป แอนด์ คอสเมติค จำกัด (มหาชน) </w:t>
    </w:r>
    <w:r w:rsidR="00BB7775" w:rsidRPr="00B66A7A">
      <w:rPr>
        <w:rFonts w:asciiTheme="majorBidi" w:hAnsiTheme="majorBidi" w:hint="cs"/>
        <w:b/>
        <w:bCs/>
        <w:sz w:val="32"/>
        <w:szCs w:val="32"/>
        <w:cs/>
      </w:rPr>
      <w:t>และบริษัทย่อย</w:t>
    </w:r>
  </w:p>
  <w:p w14:paraId="17E9C268" w14:textId="7E273871" w:rsidR="006416A6" w:rsidRPr="00C27993" w:rsidRDefault="006416A6" w:rsidP="001E3061">
    <w:pPr>
      <w:rPr>
        <w:rFonts w:asciiTheme="majorBidi" w:hAnsiTheme="majorBidi" w:cstheme="majorBidi"/>
        <w:b/>
        <w:bCs/>
        <w:sz w:val="32"/>
        <w:szCs w:val="32"/>
      </w:rPr>
    </w:pPr>
    <w:r w:rsidRPr="00C27993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</w:t>
    </w:r>
  </w:p>
  <w:p w14:paraId="0B2426EF" w14:textId="0C191797" w:rsidR="00BB5949" w:rsidRDefault="006416A6" w:rsidP="00BB5949">
    <w:pPr>
      <w:rPr>
        <w:rFonts w:ascii="Angsana New" w:hAnsi="Angsana New"/>
        <w:b/>
        <w:bCs/>
        <w:sz w:val="32"/>
        <w:szCs w:val="32"/>
      </w:rPr>
    </w:pPr>
    <w:r w:rsidRPr="00C27993">
      <w:rPr>
        <w:rFonts w:asciiTheme="majorBidi" w:hAnsiTheme="majorBidi" w:cstheme="majorBidi"/>
        <w:b/>
        <w:bCs/>
        <w:sz w:val="32"/>
        <w:szCs w:val="32"/>
        <w:cs/>
      </w:rPr>
      <w:t xml:space="preserve">สำหรับปีสิ้นสุดวันที่ </w:t>
    </w:r>
    <w:r w:rsidR="00D51D7F" w:rsidRPr="00D51D7F">
      <w:rPr>
        <w:rFonts w:asciiTheme="majorBidi" w:hAnsiTheme="majorBidi"/>
        <w:b/>
        <w:sz w:val="32"/>
        <w:szCs w:val="30"/>
      </w:rPr>
      <w:t>31</w:t>
    </w:r>
    <w:r w:rsidRPr="00C27993">
      <w:rPr>
        <w:rFonts w:asciiTheme="majorBidi" w:hAnsiTheme="majorBidi" w:cstheme="majorBidi"/>
        <w:b/>
        <w:bCs/>
        <w:sz w:val="32"/>
        <w:szCs w:val="32"/>
      </w:rPr>
      <w:t xml:space="preserve"> </w:t>
    </w:r>
    <w:r w:rsidRPr="00C27993">
      <w:rPr>
        <w:rFonts w:asciiTheme="majorBidi" w:hAnsiTheme="majorBidi" w:cstheme="majorBidi"/>
        <w:b/>
        <w:bCs/>
        <w:sz w:val="32"/>
        <w:szCs w:val="32"/>
        <w:cs/>
      </w:rPr>
      <w:t xml:space="preserve">ธันวาคม </w:t>
    </w:r>
    <w:r w:rsidR="00D51D7F" w:rsidRPr="00D51D7F">
      <w:rPr>
        <w:rFonts w:asciiTheme="majorBidi" w:hAnsiTheme="majorBidi"/>
        <w:b/>
        <w:sz w:val="32"/>
        <w:szCs w:val="30"/>
      </w:rPr>
      <w:t>2568</w:t>
    </w:r>
  </w:p>
  <w:p w14:paraId="3F97B0EB" w14:textId="4007ED37" w:rsidR="006416A6" w:rsidRDefault="006416A6" w:rsidP="00BB5949">
    <w:pPr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ab/>
    </w:r>
    <w:r>
      <w:rPr>
        <w:rFonts w:ascii="Angsana New" w:hAnsi="Angsana New"/>
        <w:b/>
        <w:bCs/>
        <w:sz w:val="32"/>
        <w:szCs w:val="32"/>
        <w:cs/>
      </w:rPr>
      <w:tab/>
    </w:r>
    <w:r>
      <w:rPr>
        <w:rFonts w:ascii="Angsana New" w:hAnsi="Angsana New"/>
        <w:b/>
        <w:bCs/>
        <w:sz w:val="32"/>
        <w:szCs w:val="32"/>
        <w:cs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51BB6E" w14:textId="4DA768E5" w:rsidR="00952BA5" w:rsidRPr="001E3061" w:rsidRDefault="00952BA5" w:rsidP="00952BA5">
    <w:pPr>
      <w:rPr>
        <w:rFonts w:asciiTheme="majorBidi" w:hAnsiTheme="majorBidi"/>
        <w:b/>
        <w:bCs/>
        <w:sz w:val="32"/>
        <w:szCs w:val="32"/>
      </w:rPr>
    </w:pPr>
    <w:r w:rsidRPr="001E3061">
      <w:rPr>
        <w:rFonts w:asciiTheme="majorBidi" w:hAnsiTheme="majorBidi"/>
        <w:b/>
        <w:bCs/>
        <w:sz w:val="32"/>
        <w:szCs w:val="32"/>
        <w:cs/>
      </w:rPr>
      <w:t xml:space="preserve">บริษัท บางกอกแล็ป แอนด์ คอสเมติค จำกัด (มหาชน) </w:t>
    </w:r>
    <w:r w:rsidR="00AB1FAB">
      <w:rPr>
        <w:rFonts w:asciiTheme="majorBidi" w:hAnsiTheme="majorBidi" w:hint="cs"/>
        <w:b/>
        <w:bCs/>
        <w:sz w:val="32"/>
        <w:szCs w:val="32"/>
        <w:cs/>
      </w:rPr>
      <w:t>และบริษัทย่อย</w:t>
    </w:r>
  </w:p>
  <w:p w14:paraId="53F18843" w14:textId="77777777" w:rsidR="006416A6" w:rsidRPr="00C27993" w:rsidRDefault="006416A6" w:rsidP="00FD384C">
    <w:pPr>
      <w:tabs>
        <w:tab w:val="clear" w:pos="227"/>
        <w:tab w:val="clear" w:pos="454"/>
      </w:tabs>
      <w:rPr>
        <w:rFonts w:asciiTheme="majorBidi" w:hAnsiTheme="majorBidi" w:cstheme="majorBidi"/>
        <w:b/>
        <w:bCs/>
        <w:sz w:val="32"/>
        <w:szCs w:val="32"/>
      </w:rPr>
    </w:pPr>
    <w:r w:rsidRPr="00C27993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</w:t>
    </w:r>
  </w:p>
  <w:p w14:paraId="768D9F1C" w14:textId="6320CC8B" w:rsidR="00BB5949" w:rsidRDefault="006416A6" w:rsidP="00BB5949">
    <w:pPr>
      <w:tabs>
        <w:tab w:val="clear" w:pos="227"/>
        <w:tab w:val="clear" w:pos="454"/>
      </w:tabs>
      <w:rPr>
        <w:rFonts w:ascii="Angsana New" w:hAnsi="Angsana New"/>
        <w:b/>
        <w:bCs/>
        <w:sz w:val="32"/>
        <w:szCs w:val="32"/>
      </w:rPr>
    </w:pPr>
    <w:r w:rsidRPr="00C27993">
      <w:rPr>
        <w:rFonts w:asciiTheme="majorBidi" w:hAnsiTheme="majorBidi" w:cstheme="majorBidi"/>
        <w:b/>
        <w:bCs/>
        <w:sz w:val="32"/>
        <w:szCs w:val="32"/>
        <w:cs/>
      </w:rPr>
      <w:t xml:space="preserve">สำหรับปีสิ้นสุดวันที่ </w:t>
    </w:r>
    <w:r w:rsidR="00D51D7F" w:rsidRPr="00D51D7F">
      <w:rPr>
        <w:rFonts w:asciiTheme="majorBidi" w:hAnsiTheme="majorBidi"/>
        <w:b/>
        <w:sz w:val="32"/>
        <w:szCs w:val="30"/>
      </w:rPr>
      <w:t>31</w:t>
    </w:r>
    <w:r w:rsidRPr="00C27993">
      <w:rPr>
        <w:rFonts w:asciiTheme="majorBidi" w:hAnsiTheme="majorBidi" w:cstheme="majorBidi"/>
        <w:b/>
        <w:bCs/>
        <w:sz w:val="32"/>
        <w:szCs w:val="32"/>
      </w:rPr>
      <w:t xml:space="preserve"> </w:t>
    </w:r>
    <w:r w:rsidRPr="00C27993">
      <w:rPr>
        <w:rFonts w:asciiTheme="majorBidi" w:hAnsiTheme="majorBidi" w:cstheme="majorBidi"/>
        <w:b/>
        <w:bCs/>
        <w:sz w:val="32"/>
        <w:szCs w:val="32"/>
        <w:cs/>
      </w:rPr>
      <w:t xml:space="preserve">ธันวาคม </w:t>
    </w:r>
    <w:r w:rsidR="00D51D7F" w:rsidRPr="00D51D7F">
      <w:rPr>
        <w:rFonts w:asciiTheme="majorBidi" w:hAnsiTheme="majorBidi"/>
        <w:b/>
        <w:sz w:val="32"/>
        <w:szCs w:val="30"/>
      </w:rPr>
      <w:t>2568</w:t>
    </w:r>
  </w:p>
  <w:p w14:paraId="0D842D24" w14:textId="5B19598F" w:rsidR="006416A6" w:rsidRPr="00BB5949" w:rsidRDefault="006416A6" w:rsidP="00BB5949">
    <w:pPr>
      <w:tabs>
        <w:tab w:val="clear" w:pos="227"/>
        <w:tab w:val="clear" w:pos="454"/>
      </w:tabs>
      <w:rPr>
        <w:rFonts w:ascii="Angsana New" w:hAnsi="Angsana New"/>
        <w:b/>
        <w:bCs/>
      </w:rPr>
    </w:pPr>
    <w:r w:rsidRPr="00BB5949">
      <w:rPr>
        <w:rFonts w:ascii="Angsana New" w:hAnsi="Angsana New"/>
        <w:b/>
        <w:bCs/>
        <w:cs/>
      </w:rPr>
      <w:tab/>
    </w:r>
    <w:r w:rsidRPr="00BB5949">
      <w:rPr>
        <w:rFonts w:ascii="Angsana New" w:hAnsi="Angsana New"/>
        <w:b/>
        <w:bCs/>
        <w:cs/>
      </w:rPr>
      <w:tab/>
    </w:r>
    <w:r w:rsidRPr="00BB5949">
      <w:rPr>
        <w:rFonts w:ascii="Angsana New" w:hAnsi="Angsana New"/>
        <w:b/>
        <w:bCs/>
        <w:cs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EB9D12" w14:textId="6AD006C7" w:rsidR="00952BA5" w:rsidRPr="001E3061" w:rsidRDefault="00952BA5" w:rsidP="00952BA5">
    <w:pPr>
      <w:rPr>
        <w:rFonts w:asciiTheme="majorBidi" w:hAnsiTheme="majorBidi"/>
        <w:b/>
        <w:bCs/>
        <w:sz w:val="32"/>
        <w:szCs w:val="32"/>
        <w:cs/>
      </w:rPr>
    </w:pPr>
    <w:r w:rsidRPr="001E3061">
      <w:rPr>
        <w:rFonts w:asciiTheme="majorBidi" w:hAnsiTheme="majorBidi"/>
        <w:b/>
        <w:bCs/>
        <w:sz w:val="32"/>
        <w:szCs w:val="32"/>
        <w:cs/>
      </w:rPr>
      <w:t xml:space="preserve">บริษัท บางกอกแล็ป แอนด์ คอสเมติค จำกัด (มหาชน) </w:t>
    </w:r>
    <w:r w:rsidR="0014198E">
      <w:rPr>
        <w:rFonts w:asciiTheme="majorBidi" w:hAnsiTheme="majorBidi" w:hint="cs"/>
        <w:b/>
        <w:bCs/>
        <w:sz w:val="32"/>
        <w:szCs w:val="32"/>
        <w:cs/>
      </w:rPr>
      <w:t>และบริษัทย่อย</w:t>
    </w:r>
  </w:p>
  <w:p w14:paraId="388D204E" w14:textId="77777777" w:rsidR="006416A6" w:rsidRPr="00C27993" w:rsidRDefault="006416A6" w:rsidP="00BB3A3B">
    <w:pPr>
      <w:rPr>
        <w:rFonts w:asciiTheme="majorBidi" w:hAnsiTheme="majorBidi" w:cstheme="majorBidi"/>
        <w:b/>
        <w:bCs/>
        <w:sz w:val="32"/>
        <w:szCs w:val="32"/>
      </w:rPr>
    </w:pPr>
    <w:r w:rsidRPr="00C27993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</w:t>
    </w:r>
  </w:p>
  <w:p w14:paraId="191D290E" w14:textId="36356F07" w:rsidR="006416A6" w:rsidRPr="00C27993" w:rsidRDefault="006416A6" w:rsidP="00BB3A3B">
    <w:pPr>
      <w:rPr>
        <w:rFonts w:asciiTheme="majorBidi" w:hAnsiTheme="majorBidi" w:cstheme="majorBidi"/>
        <w:b/>
        <w:bCs/>
        <w:sz w:val="32"/>
        <w:szCs w:val="32"/>
      </w:rPr>
    </w:pPr>
    <w:r w:rsidRPr="00C27993">
      <w:rPr>
        <w:rFonts w:asciiTheme="majorBidi" w:hAnsiTheme="majorBidi" w:cstheme="majorBidi"/>
        <w:b/>
        <w:bCs/>
        <w:sz w:val="32"/>
        <w:szCs w:val="32"/>
        <w:cs/>
      </w:rPr>
      <w:t xml:space="preserve">สำหรับปีสิ้นสุดวันที่ </w:t>
    </w:r>
    <w:r w:rsidR="00D51D7F" w:rsidRPr="00D51D7F">
      <w:rPr>
        <w:rFonts w:asciiTheme="majorBidi" w:hAnsiTheme="majorBidi"/>
        <w:b/>
        <w:sz w:val="32"/>
        <w:szCs w:val="30"/>
      </w:rPr>
      <w:t>31</w:t>
    </w:r>
    <w:r w:rsidRPr="00C27993">
      <w:rPr>
        <w:rFonts w:asciiTheme="majorBidi" w:hAnsiTheme="majorBidi" w:cstheme="majorBidi"/>
        <w:b/>
        <w:bCs/>
        <w:sz w:val="32"/>
        <w:szCs w:val="32"/>
      </w:rPr>
      <w:t xml:space="preserve"> </w:t>
    </w:r>
    <w:r w:rsidRPr="00C27993">
      <w:rPr>
        <w:rFonts w:asciiTheme="majorBidi" w:hAnsiTheme="majorBidi" w:cstheme="majorBidi"/>
        <w:b/>
        <w:bCs/>
        <w:sz w:val="32"/>
        <w:szCs w:val="32"/>
        <w:cs/>
      </w:rPr>
      <w:t xml:space="preserve">ธันวาคม </w:t>
    </w:r>
    <w:r w:rsidR="00D51D7F" w:rsidRPr="00D51D7F">
      <w:rPr>
        <w:rFonts w:asciiTheme="majorBidi" w:hAnsiTheme="majorBidi"/>
        <w:b/>
        <w:sz w:val="32"/>
        <w:szCs w:val="30"/>
      </w:rPr>
      <w:t>2568</w:t>
    </w:r>
  </w:p>
  <w:p w14:paraId="0EBCB3F6" w14:textId="77777777" w:rsidR="006416A6" w:rsidRDefault="006416A6" w:rsidP="00434DC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92"/>
        <w:tab w:val="left" w:pos="1584"/>
        <w:tab w:val="left" w:pos="2376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ab/>
    </w:r>
    <w:r>
      <w:rPr>
        <w:rFonts w:ascii="Angsana New" w:hAnsi="Angsana New"/>
        <w:b/>
        <w:bCs/>
        <w:sz w:val="32"/>
        <w:szCs w:val="32"/>
        <w:cs/>
      </w:rPr>
      <w:tab/>
    </w:r>
    <w:r>
      <w:rPr>
        <w:rFonts w:ascii="Angsana New" w:hAnsi="Angsana New"/>
        <w:b/>
        <w:bCs/>
        <w:sz w:val="32"/>
        <w:szCs w:val="32"/>
        <w:cs/>
      </w:rPr>
      <w:tab/>
    </w:r>
    <w:r>
      <w:rPr>
        <w:rFonts w:ascii="Angsana New" w:hAnsi="Angsana New"/>
        <w:b/>
        <w:bCs/>
        <w:sz w:val="32"/>
        <w:szCs w:val="32"/>
        <w:cs/>
      </w:rPr>
      <w:tab/>
    </w:r>
    <w:r>
      <w:rPr>
        <w:rFonts w:ascii="Angsana New" w:hAnsi="Angsana New"/>
        <w:b/>
        <w:bCs/>
        <w:sz w:val="32"/>
        <w:szCs w:val="32"/>
        <w:cs/>
      </w:rP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5F90A" w14:textId="462337FB" w:rsidR="00952BA5" w:rsidRPr="001E3061" w:rsidRDefault="00952BA5" w:rsidP="00952BA5">
    <w:pPr>
      <w:rPr>
        <w:rFonts w:asciiTheme="majorBidi" w:hAnsiTheme="majorBidi"/>
        <w:b/>
        <w:bCs/>
        <w:sz w:val="32"/>
        <w:szCs w:val="32"/>
      </w:rPr>
    </w:pPr>
    <w:r w:rsidRPr="001E3061">
      <w:rPr>
        <w:rFonts w:asciiTheme="majorBidi" w:hAnsiTheme="majorBidi"/>
        <w:b/>
        <w:bCs/>
        <w:sz w:val="32"/>
        <w:szCs w:val="32"/>
        <w:cs/>
      </w:rPr>
      <w:t xml:space="preserve">บริษัท บางกอกแล็ป แอนด์ คอสเมติค จำกัด (มหาชน) </w:t>
    </w:r>
    <w:r w:rsidR="003A1E8A">
      <w:rPr>
        <w:rFonts w:asciiTheme="majorBidi" w:hAnsiTheme="majorBidi" w:hint="cs"/>
        <w:b/>
        <w:bCs/>
        <w:sz w:val="32"/>
        <w:szCs w:val="32"/>
        <w:cs/>
      </w:rPr>
      <w:t>และบริษัทย่อย</w:t>
    </w:r>
  </w:p>
  <w:p w14:paraId="0DCF39FB" w14:textId="77777777" w:rsidR="006416A6" w:rsidRPr="00C27993" w:rsidRDefault="006416A6" w:rsidP="008B7CE1">
    <w:pPr>
      <w:rPr>
        <w:rFonts w:asciiTheme="majorBidi" w:hAnsiTheme="majorBidi" w:cstheme="majorBidi"/>
        <w:b/>
        <w:bCs/>
        <w:sz w:val="32"/>
        <w:szCs w:val="32"/>
      </w:rPr>
    </w:pPr>
    <w:r w:rsidRPr="00C27993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</w:t>
    </w:r>
  </w:p>
  <w:p w14:paraId="61F000F0" w14:textId="4FF75B85" w:rsidR="006416A6" w:rsidRPr="00C27993" w:rsidRDefault="006416A6" w:rsidP="008B7CE1">
    <w:pPr>
      <w:rPr>
        <w:rFonts w:asciiTheme="majorBidi" w:hAnsiTheme="majorBidi" w:cstheme="majorBidi"/>
        <w:b/>
        <w:bCs/>
        <w:sz w:val="32"/>
        <w:szCs w:val="32"/>
      </w:rPr>
    </w:pPr>
    <w:r w:rsidRPr="00C27993">
      <w:rPr>
        <w:rFonts w:asciiTheme="majorBidi" w:hAnsiTheme="majorBidi" w:cstheme="majorBidi"/>
        <w:b/>
        <w:bCs/>
        <w:sz w:val="32"/>
        <w:szCs w:val="32"/>
        <w:cs/>
      </w:rPr>
      <w:t xml:space="preserve">สำหรับปีสิ้นสุดวันที่ </w:t>
    </w:r>
    <w:r w:rsidR="00D51D7F" w:rsidRPr="00D51D7F">
      <w:rPr>
        <w:rFonts w:asciiTheme="majorBidi" w:hAnsiTheme="majorBidi"/>
        <w:b/>
        <w:sz w:val="32"/>
        <w:szCs w:val="30"/>
      </w:rPr>
      <w:t>31</w:t>
    </w:r>
    <w:r w:rsidRPr="00C27993">
      <w:rPr>
        <w:rFonts w:asciiTheme="majorBidi" w:hAnsiTheme="majorBidi" w:cstheme="majorBidi"/>
        <w:b/>
        <w:bCs/>
        <w:sz w:val="32"/>
        <w:szCs w:val="32"/>
      </w:rPr>
      <w:t xml:space="preserve"> </w:t>
    </w:r>
    <w:r w:rsidRPr="00C27993">
      <w:rPr>
        <w:rFonts w:asciiTheme="majorBidi" w:hAnsiTheme="majorBidi" w:cstheme="majorBidi"/>
        <w:b/>
        <w:bCs/>
        <w:sz w:val="32"/>
        <w:szCs w:val="32"/>
        <w:cs/>
      </w:rPr>
      <w:t xml:space="preserve">ธันวาคม </w:t>
    </w:r>
    <w:r w:rsidR="00D51D7F" w:rsidRPr="00D51D7F">
      <w:rPr>
        <w:rFonts w:asciiTheme="majorBidi" w:hAnsiTheme="majorBidi"/>
        <w:b/>
        <w:sz w:val="32"/>
        <w:szCs w:val="30"/>
      </w:rPr>
      <w:t>2568</w:t>
    </w:r>
  </w:p>
  <w:p w14:paraId="4F60DE37" w14:textId="77777777" w:rsidR="006416A6" w:rsidRDefault="006416A6" w:rsidP="00434DC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92"/>
        <w:tab w:val="left" w:pos="1584"/>
        <w:tab w:val="left" w:pos="2376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ab/>
    </w:r>
    <w:r>
      <w:rPr>
        <w:rFonts w:ascii="Angsana New" w:hAnsi="Angsana New"/>
        <w:b/>
        <w:bCs/>
        <w:sz w:val="32"/>
        <w:szCs w:val="32"/>
        <w:cs/>
      </w:rPr>
      <w:tab/>
    </w:r>
    <w:r>
      <w:rPr>
        <w:rFonts w:ascii="Angsana New" w:hAnsi="Angsana New"/>
        <w:b/>
        <w:bCs/>
        <w:sz w:val="32"/>
        <w:szCs w:val="32"/>
        <w:cs/>
      </w:rPr>
      <w:tab/>
    </w:r>
    <w:r>
      <w:rPr>
        <w:rFonts w:ascii="Angsana New" w:hAnsi="Angsana New"/>
        <w:b/>
        <w:bCs/>
        <w:sz w:val="32"/>
        <w:szCs w:val="32"/>
        <w:cs/>
      </w:rPr>
      <w:tab/>
    </w:r>
    <w:r>
      <w:rPr>
        <w:rFonts w:ascii="Angsana New" w:hAnsi="Angsana New"/>
        <w:b/>
        <w:bCs/>
        <w:sz w:val="32"/>
        <w:szCs w:val="32"/>
        <w:cs/>
      </w:rP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E477AD" w14:textId="43B69DA9" w:rsidR="00952BA5" w:rsidRPr="001E3061" w:rsidRDefault="00952BA5" w:rsidP="00952BA5">
    <w:pPr>
      <w:rPr>
        <w:rFonts w:asciiTheme="majorBidi" w:hAnsiTheme="majorBidi"/>
        <w:b/>
        <w:bCs/>
        <w:sz w:val="32"/>
        <w:szCs w:val="32"/>
      </w:rPr>
    </w:pPr>
    <w:r w:rsidRPr="001E3061">
      <w:rPr>
        <w:rFonts w:asciiTheme="majorBidi" w:hAnsiTheme="majorBidi"/>
        <w:b/>
        <w:bCs/>
        <w:sz w:val="32"/>
        <w:szCs w:val="32"/>
        <w:cs/>
      </w:rPr>
      <w:t xml:space="preserve">บริษัท บางกอกแล็ป แอนด์ คอสเมติค จำกัด (มหาชน) </w:t>
    </w:r>
    <w:r w:rsidR="008612DC">
      <w:rPr>
        <w:rFonts w:asciiTheme="majorBidi" w:hAnsiTheme="majorBidi" w:hint="cs"/>
        <w:b/>
        <w:bCs/>
        <w:sz w:val="32"/>
        <w:szCs w:val="32"/>
        <w:cs/>
      </w:rPr>
      <w:t>และบริษัทย่อย</w:t>
    </w:r>
  </w:p>
  <w:p w14:paraId="61043D1D" w14:textId="77777777" w:rsidR="006416A6" w:rsidRPr="00C27993" w:rsidRDefault="006416A6" w:rsidP="00775CD8">
    <w:pPr>
      <w:rPr>
        <w:rFonts w:asciiTheme="majorBidi" w:hAnsiTheme="majorBidi" w:cstheme="majorBidi"/>
        <w:b/>
        <w:bCs/>
        <w:sz w:val="32"/>
        <w:szCs w:val="32"/>
      </w:rPr>
    </w:pPr>
    <w:r w:rsidRPr="00C27993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</w:t>
    </w:r>
  </w:p>
  <w:p w14:paraId="7AA95E71" w14:textId="1FA3B01F" w:rsidR="006416A6" w:rsidRPr="00C27993" w:rsidRDefault="006416A6" w:rsidP="00775CD8">
    <w:pPr>
      <w:rPr>
        <w:rFonts w:asciiTheme="majorBidi" w:hAnsiTheme="majorBidi" w:cstheme="majorBidi"/>
        <w:b/>
        <w:bCs/>
        <w:sz w:val="32"/>
        <w:szCs w:val="32"/>
      </w:rPr>
    </w:pPr>
    <w:r w:rsidRPr="00C27993">
      <w:rPr>
        <w:rFonts w:asciiTheme="majorBidi" w:hAnsiTheme="majorBidi" w:cstheme="majorBidi"/>
        <w:b/>
        <w:bCs/>
        <w:sz w:val="32"/>
        <w:szCs w:val="32"/>
        <w:cs/>
      </w:rPr>
      <w:t xml:space="preserve">สำหรับปีสิ้นสุดวันที่ </w:t>
    </w:r>
    <w:r w:rsidR="00D51D7F" w:rsidRPr="00D51D7F">
      <w:rPr>
        <w:rFonts w:asciiTheme="majorBidi" w:hAnsiTheme="majorBidi"/>
        <w:b/>
        <w:sz w:val="32"/>
        <w:szCs w:val="30"/>
      </w:rPr>
      <w:t>31</w:t>
    </w:r>
    <w:r w:rsidRPr="00C27993">
      <w:rPr>
        <w:rFonts w:asciiTheme="majorBidi" w:hAnsiTheme="majorBidi" w:cstheme="majorBidi"/>
        <w:b/>
        <w:bCs/>
        <w:sz w:val="32"/>
        <w:szCs w:val="32"/>
      </w:rPr>
      <w:t xml:space="preserve"> </w:t>
    </w:r>
    <w:r w:rsidRPr="00C27993">
      <w:rPr>
        <w:rFonts w:asciiTheme="majorBidi" w:hAnsiTheme="majorBidi" w:cstheme="majorBidi"/>
        <w:b/>
        <w:bCs/>
        <w:sz w:val="32"/>
        <w:szCs w:val="32"/>
        <w:cs/>
      </w:rPr>
      <w:t xml:space="preserve">ธันวาคม </w:t>
    </w:r>
    <w:r w:rsidR="00D51D7F" w:rsidRPr="00D51D7F">
      <w:rPr>
        <w:rFonts w:asciiTheme="majorBidi" w:hAnsiTheme="majorBidi"/>
        <w:b/>
        <w:sz w:val="32"/>
        <w:szCs w:val="30"/>
      </w:rPr>
      <w:t>2568</w:t>
    </w:r>
  </w:p>
  <w:p w14:paraId="4E991E3E" w14:textId="77777777" w:rsidR="006416A6" w:rsidRDefault="006416A6" w:rsidP="00434DC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92"/>
        <w:tab w:val="left" w:pos="1584"/>
        <w:tab w:val="left" w:pos="2376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ab/>
    </w:r>
    <w:r>
      <w:rPr>
        <w:rFonts w:ascii="Angsana New" w:hAnsi="Angsana New"/>
        <w:b/>
        <w:bCs/>
        <w:sz w:val="32"/>
        <w:szCs w:val="32"/>
        <w:cs/>
      </w:rPr>
      <w:tab/>
    </w:r>
    <w:r>
      <w:rPr>
        <w:rFonts w:ascii="Angsana New" w:hAnsi="Angsana New"/>
        <w:b/>
        <w:bCs/>
        <w:sz w:val="32"/>
        <w:szCs w:val="32"/>
        <w:cs/>
      </w:rPr>
      <w:tab/>
    </w:r>
    <w:r>
      <w:rPr>
        <w:rFonts w:ascii="Angsana New" w:hAnsi="Angsana New"/>
        <w:b/>
        <w:bCs/>
        <w:sz w:val="32"/>
        <w:szCs w:val="32"/>
        <w:cs/>
      </w:rPr>
      <w:tab/>
    </w:r>
    <w:r>
      <w:rPr>
        <w:rFonts w:ascii="Angsana New" w:hAnsi="Angsana New"/>
        <w:b/>
        <w:bCs/>
        <w:sz w:val="32"/>
        <w:szCs w:val="32"/>
        <w:cs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9494696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2E762D8"/>
    <w:multiLevelType w:val="multilevel"/>
    <w:tmpl w:val="1D30202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 w:val="0"/>
        <w:bCs w:val="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279E21BE"/>
    <w:multiLevelType w:val="hybridMultilevel"/>
    <w:tmpl w:val="7F009C80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auto"/>
        <w:sz w:val="24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8C3062"/>
    <w:multiLevelType w:val="multilevel"/>
    <w:tmpl w:val="F628E1B0"/>
    <w:lvl w:ilvl="0">
      <w:start w:val="1"/>
      <w:numFmt w:val="thaiLetters"/>
      <w:pStyle w:val="Heading3"/>
      <w:lvlText w:val="(%1)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i/>
        <w:iCs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BD30998"/>
    <w:multiLevelType w:val="multilevel"/>
    <w:tmpl w:val="2A1610AC"/>
    <w:lvl w:ilvl="0">
      <w:start w:val="1"/>
      <w:numFmt w:val="decimal"/>
      <w:pStyle w:val="Heading2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/>
        <w:bCs/>
        <w:i w:val="0"/>
        <w:i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sz w:val="30"/>
        <w:szCs w:val="3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6" w15:restartNumberingAfterBreak="0">
    <w:nsid w:val="330A5009"/>
    <w:multiLevelType w:val="multilevel"/>
    <w:tmpl w:val="E1E8FF9A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  <w:rPr>
        <w:i/>
        <w:iCs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4C146537"/>
    <w:multiLevelType w:val="multilevel"/>
    <w:tmpl w:val="8F52AD86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1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2" w15:restartNumberingAfterBreak="0">
    <w:nsid w:val="76C65C30"/>
    <w:multiLevelType w:val="hybridMultilevel"/>
    <w:tmpl w:val="20304DDE"/>
    <w:lvl w:ilvl="0" w:tplc="9A285A46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B9741B90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BCA48FD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55D8BFCC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A089A8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CB6A456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E985F4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16CCE0C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1EA638E2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 w16cid:durableId="2092924191">
    <w:abstractNumId w:val="6"/>
  </w:num>
  <w:num w:numId="2" w16cid:durableId="1900093972">
    <w:abstractNumId w:val="5"/>
  </w:num>
  <w:num w:numId="3" w16cid:durableId="2144812457">
    <w:abstractNumId w:val="9"/>
  </w:num>
  <w:num w:numId="4" w16cid:durableId="1439373048">
    <w:abstractNumId w:val="7"/>
  </w:num>
  <w:num w:numId="5" w16cid:durableId="500241213">
    <w:abstractNumId w:val="8"/>
  </w:num>
  <w:num w:numId="6" w16cid:durableId="860432240">
    <w:abstractNumId w:val="3"/>
  </w:num>
  <w:num w:numId="7" w16cid:durableId="1875733391">
    <w:abstractNumId w:val="2"/>
  </w:num>
  <w:num w:numId="8" w16cid:durableId="1953857112">
    <w:abstractNumId w:val="0"/>
  </w:num>
  <w:num w:numId="9" w16cid:durableId="1622490503">
    <w:abstractNumId w:val="1"/>
  </w:num>
  <w:num w:numId="10" w16cid:durableId="1140154180">
    <w:abstractNumId w:val="4"/>
  </w:num>
  <w:num w:numId="11" w16cid:durableId="388379364">
    <w:abstractNumId w:val="17"/>
  </w:num>
  <w:num w:numId="12" w16cid:durableId="1145244353">
    <w:abstractNumId w:val="12"/>
  </w:num>
  <w:num w:numId="13" w16cid:durableId="1335957622">
    <w:abstractNumId w:val="20"/>
  </w:num>
  <w:num w:numId="14" w16cid:durableId="2088191719">
    <w:abstractNumId w:val="16"/>
  </w:num>
  <w:num w:numId="15" w16cid:durableId="632708645">
    <w:abstractNumId w:val="18"/>
  </w:num>
  <w:num w:numId="16" w16cid:durableId="1306087616">
    <w:abstractNumId w:val="21"/>
  </w:num>
  <w:num w:numId="17" w16cid:durableId="1982884457">
    <w:abstractNumId w:val="22"/>
  </w:num>
  <w:num w:numId="18" w16cid:durableId="1508247044">
    <w:abstractNumId w:val="14"/>
  </w:num>
  <w:num w:numId="19" w16cid:durableId="1121262425">
    <w:abstractNumId w:val="11"/>
  </w:num>
  <w:num w:numId="20" w16cid:durableId="1140150517">
    <w:abstractNumId w:val="15"/>
  </w:num>
  <w:num w:numId="21" w16cid:durableId="1826706128">
    <w:abstractNumId w:val="23"/>
  </w:num>
  <w:num w:numId="22" w16cid:durableId="122772016">
    <w:abstractNumId w:val="19"/>
  </w:num>
  <w:num w:numId="23" w16cid:durableId="488909234">
    <w:abstractNumId w:val="10"/>
  </w:num>
  <w:num w:numId="24" w16cid:durableId="1758865066">
    <w:abstractNumId w:val="13"/>
  </w:num>
  <w:num w:numId="25" w16cid:durableId="138190600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92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127299"/>
    <w:rsid w:val="000011A8"/>
    <w:rsid w:val="00001857"/>
    <w:rsid w:val="000019C7"/>
    <w:rsid w:val="00001DE4"/>
    <w:rsid w:val="00002354"/>
    <w:rsid w:val="00002586"/>
    <w:rsid w:val="000033DF"/>
    <w:rsid w:val="000035D9"/>
    <w:rsid w:val="000036B5"/>
    <w:rsid w:val="00003DBD"/>
    <w:rsid w:val="00004766"/>
    <w:rsid w:val="00004F9D"/>
    <w:rsid w:val="0000511D"/>
    <w:rsid w:val="00005142"/>
    <w:rsid w:val="0000568B"/>
    <w:rsid w:val="00005D1E"/>
    <w:rsid w:val="00006AEA"/>
    <w:rsid w:val="00006FE4"/>
    <w:rsid w:val="00007148"/>
    <w:rsid w:val="00007339"/>
    <w:rsid w:val="00007928"/>
    <w:rsid w:val="000079C9"/>
    <w:rsid w:val="00007CD8"/>
    <w:rsid w:val="00007D35"/>
    <w:rsid w:val="00010112"/>
    <w:rsid w:val="000102C2"/>
    <w:rsid w:val="000103DE"/>
    <w:rsid w:val="00010C0F"/>
    <w:rsid w:val="000114F6"/>
    <w:rsid w:val="00011D4E"/>
    <w:rsid w:val="00011F0E"/>
    <w:rsid w:val="00012A97"/>
    <w:rsid w:val="0001345C"/>
    <w:rsid w:val="0001397F"/>
    <w:rsid w:val="00013AEB"/>
    <w:rsid w:val="00013CDA"/>
    <w:rsid w:val="00013CF3"/>
    <w:rsid w:val="00013FF3"/>
    <w:rsid w:val="0001412A"/>
    <w:rsid w:val="00014731"/>
    <w:rsid w:val="0001497E"/>
    <w:rsid w:val="00015054"/>
    <w:rsid w:val="00015507"/>
    <w:rsid w:val="000157EC"/>
    <w:rsid w:val="00015A1B"/>
    <w:rsid w:val="00015AEB"/>
    <w:rsid w:val="00015D7E"/>
    <w:rsid w:val="000163B9"/>
    <w:rsid w:val="0001663D"/>
    <w:rsid w:val="0001669A"/>
    <w:rsid w:val="000167DB"/>
    <w:rsid w:val="00016F44"/>
    <w:rsid w:val="000170C3"/>
    <w:rsid w:val="00017166"/>
    <w:rsid w:val="0001738F"/>
    <w:rsid w:val="00020255"/>
    <w:rsid w:val="00020386"/>
    <w:rsid w:val="00020D31"/>
    <w:rsid w:val="00021759"/>
    <w:rsid w:val="0002184C"/>
    <w:rsid w:val="00021AAB"/>
    <w:rsid w:val="0002239F"/>
    <w:rsid w:val="0002264D"/>
    <w:rsid w:val="000226D4"/>
    <w:rsid w:val="000229CB"/>
    <w:rsid w:val="000230BF"/>
    <w:rsid w:val="0002315C"/>
    <w:rsid w:val="00023DA4"/>
    <w:rsid w:val="00023E11"/>
    <w:rsid w:val="00024053"/>
    <w:rsid w:val="0002407F"/>
    <w:rsid w:val="0002461E"/>
    <w:rsid w:val="0002480A"/>
    <w:rsid w:val="00024AF0"/>
    <w:rsid w:val="00024B16"/>
    <w:rsid w:val="00024DB2"/>
    <w:rsid w:val="00024DC1"/>
    <w:rsid w:val="00024EDB"/>
    <w:rsid w:val="00024F6C"/>
    <w:rsid w:val="000250DE"/>
    <w:rsid w:val="000254AA"/>
    <w:rsid w:val="000259DD"/>
    <w:rsid w:val="000260E9"/>
    <w:rsid w:val="000265F5"/>
    <w:rsid w:val="00026B7F"/>
    <w:rsid w:val="000302A3"/>
    <w:rsid w:val="000304A7"/>
    <w:rsid w:val="000314D7"/>
    <w:rsid w:val="00031539"/>
    <w:rsid w:val="00031E87"/>
    <w:rsid w:val="0003209B"/>
    <w:rsid w:val="00032A7C"/>
    <w:rsid w:val="00032C7E"/>
    <w:rsid w:val="00032F3B"/>
    <w:rsid w:val="00032F87"/>
    <w:rsid w:val="000338BC"/>
    <w:rsid w:val="000339B8"/>
    <w:rsid w:val="00033E24"/>
    <w:rsid w:val="00033FFE"/>
    <w:rsid w:val="00034185"/>
    <w:rsid w:val="000346D2"/>
    <w:rsid w:val="000347EA"/>
    <w:rsid w:val="00034A33"/>
    <w:rsid w:val="00034E66"/>
    <w:rsid w:val="0003518D"/>
    <w:rsid w:val="000353F5"/>
    <w:rsid w:val="000358DB"/>
    <w:rsid w:val="00035AA5"/>
    <w:rsid w:val="00036644"/>
    <w:rsid w:val="00036A32"/>
    <w:rsid w:val="00036BBA"/>
    <w:rsid w:val="00036E0D"/>
    <w:rsid w:val="000371C1"/>
    <w:rsid w:val="00037288"/>
    <w:rsid w:val="000373FD"/>
    <w:rsid w:val="000374C8"/>
    <w:rsid w:val="00037659"/>
    <w:rsid w:val="00037B04"/>
    <w:rsid w:val="00037CA8"/>
    <w:rsid w:val="00037F27"/>
    <w:rsid w:val="00037FB8"/>
    <w:rsid w:val="0004113B"/>
    <w:rsid w:val="0004157C"/>
    <w:rsid w:val="00042221"/>
    <w:rsid w:val="00042516"/>
    <w:rsid w:val="0004266D"/>
    <w:rsid w:val="00042956"/>
    <w:rsid w:val="00042C11"/>
    <w:rsid w:val="00042E76"/>
    <w:rsid w:val="00043520"/>
    <w:rsid w:val="00043F17"/>
    <w:rsid w:val="00044183"/>
    <w:rsid w:val="000441CB"/>
    <w:rsid w:val="000442E1"/>
    <w:rsid w:val="000444A2"/>
    <w:rsid w:val="000444B4"/>
    <w:rsid w:val="0004495D"/>
    <w:rsid w:val="00045E99"/>
    <w:rsid w:val="00046386"/>
    <w:rsid w:val="00047C68"/>
    <w:rsid w:val="00047D1B"/>
    <w:rsid w:val="00047D59"/>
    <w:rsid w:val="000500CE"/>
    <w:rsid w:val="000501FA"/>
    <w:rsid w:val="0005071B"/>
    <w:rsid w:val="0005080B"/>
    <w:rsid w:val="00050C1A"/>
    <w:rsid w:val="00050DC3"/>
    <w:rsid w:val="00051665"/>
    <w:rsid w:val="000517DA"/>
    <w:rsid w:val="00051C83"/>
    <w:rsid w:val="00052358"/>
    <w:rsid w:val="0005238A"/>
    <w:rsid w:val="000529C0"/>
    <w:rsid w:val="00052B46"/>
    <w:rsid w:val="00052B4D"/>
    <w:rsid w:val="00052C07"/>
    <w:rsid w:val="00053076"/>
    <w:rsid w:val="00053885"/>
    <w:rsid w:val="00053D5D"/>
    <w:rsid w:val="0005498A"/>
    <w:rsid w:val="00055960"/>
    <w:rsid w:val="000559D3"/>
    <w:rsid w:val="00055ABE"/>
    <w:rsid w:val="00055D36"/>
    <w:rsid w:val="00055D63"/>
    <w:rsid w:val="00055ED1"/>
    <w:rsid w:val="00056A32"/>
    <w:rsid w:val="0005724D"/>
    <w:rsid w:val="000574A8"/>
    <w:rsid w:val="000574DA"/>
    <w:rsid w:val="00057765"/>
    <w:rsid w:val="00057952"/>
    <w:rsid w:val="00057F85"/>
    <w:rsid w:val="000606BA"/>
    <w:rsid w:val="000607A1"/>
    <w:rsid w:val="00060808"/>
    <w:rsid w:val="00060CC4"/>
    <w:rsid w:val="000614BA"/>
    <w:rsid w:val="00061F33"/>
    <w:rsid w:val="00061FB6"/>
    <w:rsid w:val="00062089"/>
    <w:rsid w:val="000622B0"/>
    <w:rsid w:val="000635EB"/>
    <w:rsid w:val="00063891"/>
    <w:rsid w:val="000646A7"/>
    <w:rsid w:val="00064A91"/>
    <w:rsid w:val="000652AB"/>
    <w:rsid w:val="000656E1"/>
    <w:rsid w:val="00065947"/>
    <w:rsid w:val="00065C80"/>
    <w:rsid w:val="00066494"/>
    <w:rsid w:val="000667AC"/>
    <w:rsid w:val="0006685C"/>
    <w:rsid w:val="00067D22"/>
    <w:rsid w:val="00070444"/>
    <w:rsid w:val="000705BC"/>
    <w:rsid w:val="000708B2"/>
    <w:rsid w:val="00070B6A"/>
    <w:rsid w:val="00070EA0"/>
    <w:rsid w:val="00071217"/>
    <w:rsid w:val="00071746"/>
    <w:rsid w:val="0007195D"/>
    <w:rsid w:val="00071F7E"/>
    <w:rsid w:val="00072B4C"/>
    <w:rsid w:val="00072C95"/>
    <w:rsid w:val="00072D76"/>
    <w:rsid w:val="00072EE8"/>
    <w:rsid w:val="000730CF"/>
    <w:rsid w:val="00073E07"/>
    <w:rsid w:val="00073E7A"/>
    <w:rsid w:val="0007428E"/>
    <w:rsid w:val="000744FA"/>
    <w:rsid w:val="00075017"/>
    <w:rsid w:val="0007508F"/>
    <w:rsid w:val="0007509B"/>
    <w:rsid w:val="000751B4"/>
    <w:rsid w:val="000754BA"/>
    <w:rsid w:val="000754D3"/>
    <w:rsid w:val="000754E2"/>
    <w:rsid w:val="00075730"/>
    <w:rsid w:val="00075835"/>
    <w:rsid w:val="000760FD"/>
    <w:rsid w:val="0007685F"/>
    <w:rsid w:val="00076874"/>
    <w:rsid w:val="00076B21"/>
    <w:rsid w:val="000773E5"/>
    <w:rsid w:val="00077404"/>
    <w:rsid w:val="00077526"/>
    <w:rsid w:val="000775F1"/>
    <w:rsid w:val="00077D3C"/>
    <w:rsid w:val="0008009C"/>
    <w:rsid w:val="000800C2"/>
    <w:rsid w:val="000803D5"/>
    <w:rsid w:val="00080402"/>
    <w:rsid w:val="00080CA2"/>
    <w:rsid w:val="00080CD6"/>
    <w:rsid w:val="00080E84"/>
    <w:rsid w:val="00081318"/>
    <w:rsid w:val="000817C6"/>
    <w:rsid w:val="00082161"/>
    <w:rsid w:val="000822B7"/>
    <w:rsid w:val="000822FB"/>
    <w:rsid w:val="00082BB0"/>
    <w:rsid w:val="00082F02"/>
    <w:rsid w:val="000834D1"/>
    <w:rsid w:val="00083554"/>
    <w:rsid w:val="0008356D"/>
    <w:rsid w:val="00083D09"/>
    <w:rsid w:val="00084228"/>
    <w:rsid w:val="000844BB"/>
    <w:rsid w:val="000844F9"/>
    <w:rsid w:val="000848FB"/>
    <w:rsid w:val="00084D20"/>
    <w:rsid w:val="00085479"/>
    <w:rsid w:val="000855FE"/>
    <w:rsid w:val="00085CC3"/>
    <w:rsid w:val="00085DF1"/>
    <w:rsid w:val="000868B0"/>
    <w:rsid w:val="00086931"/>
    <w:rsid w:val="00086A38"/>
    <w:rsid w:val="00086A9C"/>
    <w:rsid w:val="00086B6C"/>
    <w:rsid w:val="00087C9A"/>
    <w:rsid w:val="00087D11"/>
    <w:rsid w:val="00087D88"/>
    <w:rsid w:val="00090CE7"/>
    <w:rsid w:val="00090D45"/>
    <w:rsid w:val="0009207A"/>
    <w:rsid w:val="000921C9"/>
    <w:rsid w:val="0009298B"/>
    <w:rsid w:val="00092BFA"/>
    <w:rsid w:val="00093430"/>
    <w:rsid w:val="000938A2"/>
    <w:rsid w:val="00093B31"/>
    <w:rsid w:val="00094263"/>
    <w:rsid w:val="000945EE"/>
    <w:rsid w:val="00094F0F"/>
    <w:rsid w:val="0009599E"/>
    <w:rsid w:val="00095EED"/>
    <w:rsid w:val="00096205"/>
    <w:rsid w:val="0009636C"/>
    <w:rsid w:val="0009669B"/>
    <w:rsid w:val="00096AAA"/>
    <w:rsid w:val="0009756E"/>
    <w:rsid w:val="00097711"/>
    <w:rsid w:val="00097844"/>
    <w:rsid w:val="00097AD6"/>
    <w:rsid w:val="000A00CC"/>
    <w:rsid w:val="000A019D"/>
    <w:rsid w:val="000A05E4"/>
    <w:rsid w:val="000A0A14"/>
    <w:rsid w:val="000A0ADC"/>
    <w:rsid w:val="000A0B4C"/>
    <w:rsid w:val="000A0BB8"/>
    <w:rsid w:val="000A16C8"/>
    <w:rsid w:val="000A1984"/>
    <w:rsid w:val="000A1B19"/>
    <w:rsid w:val="000A22E6"/>
    <w:rsid w:val="000A2640"/>
    <w:rsid w:val="000A3251"/>
    <w:rsid w:val="000A332E"/>
    <w:rsid w:val="000A34B2"/>
    <w:rsid w:val="000A396B"/>
    <w:rsid w:val="000A4297"/>
    <w:rsid w:val="000A4B08"/>
    <w:rsid w:val="000A4EDC"/>
    <w:rsid w:val="000A50EA"/>
    <w:rsid w:val="000A53F1"/>
    <w:rsid w:val="000A5B9A"/>
    <w:rsid w:val="000A6091"/>
    <w:rsid w:val="000A6343"/>
    <w:rsid w:val="000A65E8"/>
    <w:rsid w:val="000A69AC"/>
    <w:rsid w:val="000A6C35"/>
    <w:rsid w:val="000A6D82"/>
    <w:rsid w:val="000A701C"/>
    <w:rsid w:val="000A71F3"/>
    <w:rsid w:val="000A77AF"/>
    <w:rsid w:val="000B0471"/>
    <w:rsid w:val="000B0AC4"/>
    <w:rsid w:val="000B0E74"/>
    <w:rsid w:val="000B1318"/>
    <w:rsid w:val="000B1B44"/>
    <w:rsid w:val="000B1C5C"/>
    <w:rsid w:val="000B314D"/>
    <w:rsid w:val="000B34CD"/>
    <w:rsid w:val="000B36AE"/>
    <w:rsid w:val="000B3D7B"/>
    <w:rsid w:val="000B494A"/>
    <w:rsid w:val="000B4BFA"/>
    <w:rsid w:val="000B4E31"/>
    <w:rsid w:val="000B51B2"/>
    <w:rsid w:val="000B54E1"/>
    <w:rsid w:val="000B5F25"/>
    <w:rsid w:val="000B748B"/>
    <w:rsid w:val="000B760B"/>
    <w:rsid w:val="000B78AD"/>
    <w:rsid w:val="000B7A4C"/>
    <w:rsid w:val="000B7A60"/>
    <w:rsid w:val="000B7F64"/>
    <w:rsid w:val="000C0376"/>
    <w:rsid w:val="000C04FC"/>
    <w:rsid w:val="000C0946"/>
    <w:rsid w:val="000C0A5D"/>
    <w:rsid w:val="000C131A"/>
    <w:rsid w:val="000C14F0"/>
    <w:rsid w:val="000C19BF"/>
    <w:rsid w:val="000C19D6"/>
    <w:rsid w:val="000C2064"/>
    <w:rsid w:val="000C2198"/>
    <w:rsid w:val="000C26EB"/>
    <w:rsid w:val="000C27C0"/>
    <w:rsid w:val="000C282B"/>
    <w:rsid w:val="000C2B81"/>
    <w:rsid w:val="000C3B20"/>
    <w:rsid w:val="000C3B93"/>
    <w:rsid w:val="000C40EE"/>
    <w:rsid w:val="000C483C"/>
    <w:rsid w:val="000C485D"/>
    <w:rsid w:val="000C4A0F"/>
    <w:rsid w:val="000C52C6"/>
    <w:rsid w:val="000C5436"/>
    <w:rsid w:val="000C55A1"/>
    <w:rsid w:val="000C5BDF"/>
    <w:rsid w:val="000C5F7E"/>
    <w:rsid w:val="000C63B0"/>
    <w:rsid w:val="000C659C"/>
    <w:rsid w:val="000C66A0"/>
    <w:rsid w:val="000C6B54"/>
    <w:rsid w:val="000C6C3E"/>
    <w:rsid w:val="000C6CAF"/>
    <w:rsid w:val="000C6D34"/>
    <w:rsid w:val="000C6EB5"/>
    <w:rsid w:val="000C7AF4"/>
    <w:rsid w:val="000D0143"/>
    <w:rsid w:val="000D10D2"/>
    <w:rsid w:val="000D1685"/>
    <w:rsid w:val="000D19D2"/>
    <w:rsid w:val="000D1AB9"/>
    <w:rsid w:val="000D227A"/>
    <w:rsid w:val="000D263E"/>
    <w:rsid w:val="000D2741"/>
    <w:rsid w:val="000D299F"/>
    <w:rsid w:val="000D32D3"/>
    <w:rsid w:val="000D3338"/>
    <w:rsid w:val="000D3B95"/>
    <w:rsid w:val="000D3C78"/>
    <w:rsid w:val="000D3F65"/>
    <w:rsid w:val="000D40E1"/>
    <w:rsid w:val="000D41FB"/>
    <w:rsid w:val="000D41FC"/>
    <w:rsid w:val="000D4238"/>
    <w:rsid w:val="000D5B82"/>
    <w:rsid w:val="000D68E4"/>
    <w:rsid w:val="000D6996"/>
    <w:rsid w:val="000D6AA0"/>
    <w:rsid w:val="000D79DC"/>
    <w:rsid w:val="000D7E35"/>
    <w:rsid w:val="000D7F56"/>
    <w:rsid w:val="000D7F70"/>
    <w:rsid w:val="000E01CC"/>
    <w:rsid w:val="000E0393"/>
    <w:rsid w:val="000E091E"/>
    <w:rsid w:val="000E0B7C"/>
    <w:rsid w:val="000E1846"/>
    <w:rsid w:val="000E1ADF"/>
    <w:rsid w:val="000E2820"/>
    <w:rsid w:val="000E28BB"/>
    <w:rsid w:val="000E2C2C"/>
    <w:rsid w:val="000E3128"/>
    <w:rsid w:val="000E3683"/>
    <w:rsid w:val="000E3919"/>
    <w:rsid w:val="000E3D13"/>
    <w:rsid w:val="000E3EE3"/>
    <w:rsid w:val="000E469C"/>
    <w:rsid w:val="000E4768"/>
    <w:rsid w:val="000E58AD"/>
    <w:rsid w:val="000E58CA"/>
    <w:rsid w:val="000E5F92"/>
    <w:rsid w:val="000E6119"/>
    <w:rsid w:val="000E660C"/>
    <w:rsid w:val="000E6C84"/>
    <w:rsid w:val="000E6CEA"/>
    <w:rsid w:val="000E715B"/>
    <w:rsid w:val="000E74E0"/>
    <w:rsid w:val="000E780C"/>
    <w:rsid w:val="000E7E13"/>
    <w:rsid w:val="000F0197"/>
    <w:rsid w:val="000F0644"/>
    <w:rsid w:val="000F1324"/>
    <w:rsid w:val="000F156B"/>
    <w:rsid w:val="000F1BC5"/>
    <w:rsid w:val="000F1E7D"/>
    <w:rsid w:val="000F204E"/>
    <w:rsid w:val="000F21D9"/>
    <w:rsid w:val="000F25D6"/>
    <w:rsid w:val="000F2957"/>
    <w:rsid w:val="000F406B"/>
    <w:rsid w:val="000F460E"/>
    <w:rsid w:val="000F4C24"/>
    <w:rsid w:val="000F4F7D"/>
    <w:rsid w:val="000F5077"/>
    <w:rsid w:val="000F51EC"/>
    <w:rsid w:val="000F5654"/>
    <w:rsid w:val="000F578D"/>
    <w:rsid w:val="000F59A0"/>
    <w:rsid w:val="000F5B5A"/>
    <w:rsid w:val="000F603F"/>
    <w:rsid w:val="000F6366"/>
    <w:rsid w:val="000F6FC8"/>
    <w:rsid w:val="000F717C"/>
    <w:rsid w:val="000F719F"/>
    <w:rsid w:val="000F71CF"/>
    <w:rsid w:val="000F72B9"/>
    <w:rsid w:val="001009BB"/>
    <w:rsid w:val="00100A04"/>
    <w:rsid w:val="00100BFC"/>
    <w:rsid w:val="00101294"/>
    <w:rsid w:val="00101727"/>
    <w:rsid w:val="00101860"/>
    <w:rsid w:val="0010202E"/>
    <w:rsid w:val="0010265A"/>
    <w:rsid w:val="00102843"/>
    <w:rsid w:val="00102DF6"/>
    <w:rsid w:val="001034A9"/>
    <w:rsid w:val="00103934"/>
    <w:rsid w:val="001039CA"/>
    <w:rsid w:val="00103C35"/>
    <w:rsid w:val="00103F12"/>
    <w:rsid w:val="0010471A"/>
    <w:rsid w:val="00104C0B"/>
    <w:rsid w:val="001050F3"/>
    <w:rsid w:val="001054E9"/>
    <w:rsid w:val="00105CB6"/>
    <w:rsid w:val="00106726"/>
    <w:rsid w:val="00106A9B"/>
    <w:rsid w:val="001077AA"/>
    <w:rsid w:val="001077C4"/>
    <w:rsid w:val="00107C7E"/>
    <w:rsid w:val="00107D5C"/>
    <w:rsid w:val="00107F27"/>
    <w:rsid w:val="00107F71"/>
    <w:rsid w:val="0011002C"/>
    <w:rsid w:val="0011017D"/>
    <w:rsid w:val="00110ADA"/>
    <w:rsid w:val="00110E2B"/>
    <w:rsid w:val="00111D80"/>
    <w:rsid w:val="00112478"/>
    <w:rsid w:val="0011352C"/>
    <w:rsid w:val="0011377A"/>
    <w:rsid w:val="001147D9"/>
    <w:rsid w:val="00114C99"/>
    <w:rsid w:val="00115345"/>
    <w:rsid w:val="00115AF2"/>
    <w:rsid w:val="00115E73"/>
    <w:rsid w:val="00116508"/>
    <w:rsid w:val="001167FE"/>
    <w:rsid w:val="001168AA"/>
    <w:rsid w:val="00116E62"/>
    <w:rsid w:val="00116ECB"/>
    <w:rsid w:val="001175AD"/>
    <w:rsid w:val="00120302"/>
    <w:rsid w:val="00120843"/>
    <w:rsid w:val="00120EA5"/>
    <w:rsid w:val="00121A25"/>
    <w:rsid w:val="00122447"/>
    <w:rsid w:val="0012270F"/>
    <w:rsid w:val="001232A1"/>
    <w:rsid w:val="0012351B"/>
    <w:rsid w:val="0012358F"/>
    <w:rsid w:val="001237F4"/>
    <w:rsid w:val="00123C72"/>
    <w:rsid w:val="0012455D"/>
    <w:rsid w:val="00124623"/>
    <w:rsid w:val="001257C3"/>
    <w:rsid w:val="00125C78"/>
    <w:rsid w:val="00125C86"/>
    <w:rsid w:val="00125E60"/>
    <w:rsid w:val="00125F9A"/>
    <w:rsid w:val="00126215"/>
    <w:rsid w:val="00126C10"/>
    <w:rsid w:val="00127299"/>
    <w:rsid w:val="00130AD0"/>
    <w:rsid w:val="00130E34"/>
    <w:rsid w:val="00131020"/>
    <w:rsid w:val="001312FC"/>
    <w:rsid w:val="0013149A"/>
    <w:rsid w:val="00131B51"/>
    <w:rsid w:val="00131CBD"/>
    <w:rsid w:val="00132190"/>
    <w:rsid w:val="00132A23"/>
    <w:rsid w:val="001330AB"/>
    <w:rsid w:val="001339A5"/>
    <w:rsid w:val="00134555"/>
    <w:rsid w:val="0013506E"/>
    <w:rsid w:val="00135461"/>
    <w:rsid w:val="0013577F"/>
    <w:rsid w:val="00135AE0"/>
    <w:rsid w:val="00135BAF"/>
    <w:rsid w:val="00136683"/>
    <w:rsid w:val="0013702B"/>
    <w:rsid w:val="0013709D"/>
    <w:rsid w:val="00137100"/>
    <w:rsid w:val="0013776A"/>
    <w:rsid w:val="00137FB6"/>
    <w:rsid w:val="0014032C"/>
    <w:rsid w:val="0014091E"/>
    <w:rsid w:val="001409EB"/>
    <w:rsid w:val="00140B2C"/>
    <w:rsid w:val="00140FB7"/>
    <w:rsid w:val="0014198E"/>
    <w:rsid w:val="00141EA5"/>
    <w:rsid w:val="001421BF"/>
    <w:rsid w:val="00142550"/>
    <w:rsid w:val="001428EC"/>
    <w:rsid w:val="00142956"/>
    <w:rsid w:val="00142CBE"/>
    <w:rsid w:val="001435A4"/>
    <w:rsid w:val="00143735"/>
    <w:rsid w:val="00144287"/>
    <w:rsid w:val="00144704"/>
    <w:rsid w:val="00144948"/>
    <w:rsid w:val="00144BC0"/>
    <w:rsid w:val="001459C9"/>
    <w:rsid w:val="001461F4"/>
    <w:rsid w:val="001462F8"/>
    <w:rsid w:val="00146429"/>
    <w:rsid w:val="00146AD8"/>
    <w:rsid w:val="00146DD7"/>
    <w:rsid w:val="00147093"/>
    <w:rsid w:val="001472BD"/>
    <w:rsid w:val="001477C9"/>
    <w:rsid w:val="00147A0C"/>
    <w:rsid w:val="00147F33"/>
    <w:rsid w:val="0015018B"/>
    <w:rsid w:val="001503BA"/>
    <w:rsid w:val="00150A2B"/>
    <w:rsid w:val="001515C9"/>
    <w:rsid w:val="00151620"/>
    <w:rsid w:val="00151622"/>
    <w:rsid w:val="00151A36"/>
    <w:rsid w:val="001522AE"/>
    <w:rsid w:val="00152B69"/>
    <w:rsid w:val="00152D09"/>
    <w:rsid w:val="00153341"/>
    <w:rsid w:val="00153A34"/>
    <w:rsid w:val="001542BE"/>
    <w:rsid w:val="001549B6"/>
    <w:rsid w:val="00155314"/>
    <w:rsid w:val="00155528"/>
    <w:rsid w:val="001557C8"/>
    <w:rsid w:val="00155CE6"/>
    <w:rsid w:val="001561BD"/>
    <w:rsid w:val="0015675B"/>
    <w:rsid w:val="00156FD3"/>
    <w:rsid w:val="0015746C"/>
    <w:rsid w:val="001576BD"/>
    <w:rsid w:val="00157A61"/>
    <w:rsid w:val="00157FB4"/>
    <w:rsid w:val="00160634"/>
    <w:rsid w:val="0016063B"/>
    <w:rsid w:val="001606AE"/>
    <w:rsid w:val="00160FCF"/>
    <w:rsid w:val="00161137"/>
    <w:rsid w:val="00161260"/>
    <w:rsid w:val="0016139F"/>
    <w:rsid w:val="00161CB0"/>
    <w:rsid w:val="001620C9"/>
    <w:rsid w:val="001620D0"/>
    <w:rsid w:val="001621C6"/>
    <w:rsid w:val="00162386"/>
    <w:rsid w:val="00162B1C"/>
    <w:rsid w:val="00162B1F"/>
    <w:rsid w:val="00163200"/>
    <w:rsid w:val="00163365"/>
    <w:rsid w:val="00163989"/>
    <w:rsid w:val="00163A63"/>
    <w:rsid w:val="00163E44"/>
    <w:rsid w:val="001640BC"/>
    <w:rsid w:val="001641CF"/>
    <w:rsid w:val="00164B8D"/>
    <w:rsid w:val="00164BB8"/>
    <w:rsid w:val="00164CDE"/>
    <w:rsid w:val="00164DD2"/>
    <w:rsid w:val="00165B40"/>
    <w:rsid w:val="00165C6B"/>
    <w:rsid w:val="00165D6D"/>
    <w:rsid w:val="001663B8"/>
    <w:rsid w:val="001666A6"/>
    <w:rsid w:val="00166BFF"/>
    <w:rsid w:val="00166CCE"/>
    <w:rsid w:val="0016711F"/>
    <w:rsid w:val="00167612"/>
    <w:rsid w:val="00167812"/>
    <w:rsid w:val="00167FCA"/>
    <w:rsid w:val="0017000B"/>
    <w:rsid w:val="0017003E"/>
    <w:rsid w:val="00170231"/>
    <w:rsid w:val="0017034E"/>
    <w:rsid w:val="0017035D"/>
    <w:rsid w:val="0017053A"/>
    <w:rsid w:val="001706A6"/>
    <w:rsid w:val="00170765"/>
    <w:rsid w:val="00170BEA"/>
    <w:rsid w:val="00170CCA"/>
    <w:rsid w:val="0017118A"/>
    <w:rsid w:val="00171314"/>
    <w:rsid w:val="0017179E"/>
    <w:rsid w:val="00171D05"/>
    <w:rsid w:val="00172394"/>
    <w:rsid w:val="00172656"/>
    <w:rsid w:val="001726A7"/>
    <w:rsid w:val="0017353E"/>
    <w:rsid w:val="0017360E"/>
    <w:rsid w:val="001736EC"/>
    <w:rsid w:val="00173755"/>
    <w:rsid w:val="00174C19"/>
    <w:rsid w:val="00174F12"/>
    <w:rsid w:val="00175C98"/>
    <w:rsid w:val="001762F1"/>
    <w:rsid w:val="00176ED2"/>
    <w:rsid w:val="00177890"/>
    <w:rsid w:val="001778D1"/>
    <w:rsid w:val="00177DEE"/>
    <w:rsid w:val="0018003E"/>
    <w:rsid w:val="001801C9"/>
    <w:rsid w:val="00180315"/>
    <w:rsid w:val="001804D4"/>
    <w:rsid w:val="0018071A"/>
    <w:rsid w:val="0018073E"/>
    <w:rsid w:val="001808C6"/>
    <w:rsid w:val="00180B2F"/>
    <w:rsid w:val="00180D23"/>
    <w:rsid w:val="00181373"/>
    <w:rsid w:val="0018159A"/>
    <w:rsid w:val="00182643"/>
    <w:rsid w:val="001829C5"/>
    <w:rsid w:val="00182A9A"/>
    <w:rsid w:val="00182F32"/>
    <w:rsid w:val="00183146"/>
    <w:rsid w:val="001833E7"/>
    <w:rsid w:val="001833FE"/>
    <w:rsid w:val="001834DF"/>
    <w:rsid w:val="00184878"/>
    <w:rsid w:val="00184C34"/>
    <w:rsid w:val="00184E13"/>
    <w:rsid w:val="00185014"/>
    <w:rsid w:val="001852AF"/>
    <w:rsid w:val="001853F3"/>
    <w:rsid w:val="00185C49"/>
    <w:rsid w:val="00185D58"/>
    <w:rsid w:val="001861BF"/>
    <w:rsid w:val="001869D7"/>
    <w:rsid w:val="0018784F"/>
    <w:rsid w:val="00187EF3"/>
    <w:rsid w:val="00190731"/>
    <w:rsid w:val="00190BF3"/>
    <w:rsid w:val="00190CE1"/>
    <w:rsid w:val="00190F26"/>
    <w:rsid w:val="00191218"/>
    <w:rsid w:val="001915C6"/>
    <w:rsid w:val="0019168F"/>
    <w:rsid w:val="001918A6"/>
    <w:rsid w:val="00191B63"/>
    <w:rsid w:val="00192018"/>
    <w:rsid w:val="0019226A"/>
    <w:rsid w:val="001922B2"/>
    <w:rsid w:val="00192673"/>
    <w:rsid w:val="001927EE"/>
    <w:rsid w:val="001928D0"/>
    <w:rsid w:val="001929B0"/>
    <w:rsid w:val="00192B86"/>
    <w:rsid w:val="00192D25"/>
    <w:rsid w:val="00192E77"/>
    <w:rsid w:val="00192F51"/>
    <w:rsid w:val="00193708"/>
    <w:rsid w:val="00193C3A"/>
    <w:rsid w:val="00193E3A"/>
    <w:rsid w:val="00193F5D"/>
    <w:rsid w:val="001946B1"/>
    <w:rsid w:val="00194901"/>
    <w:rsid w:val="00194BD3"/>
    <w:rsid w:val="00194D84"/>
    <w:rsid w:val="00195282"/>
    <w:rsid w:val="00195930"/>
    <w:rsid w:val="001959CA"/>
    <w:rsid w:val="001968D2"/>
    <w:rsid w:val="00196E01"/>
    <w:rsid w:val="00197444"/>
    <w:rsid w:val="00197EC9"/>
    <w:rsid w:val="001A0AE4"/>
    <w:rsid w:val="001A0B42"/>
    <w:rsid w:val="001A10AC"/>
    <w:rsid w:val="001A1ADB"/>
    <w:rsid w:val="001A2363"/>
    <w:rsid w:val="001A28EB"/>
    <w:rsid w:val="001A3988"/>
    <w:rsid w:val="001A470A"/>
    <w:rsid w:val="001A4857"/>
    <w:rsid w:val="001A4AF9"/>
    <w:rsid w:val="001A4E85"/>
    <w:rsid w:val="001A5113"/>
    <w:rsid w:val="001A57D9"/>
    <w:rsid w:val="001A57E3"/>
    <w:rsid w:val="001A58A8"/>
    <w:rsid w:val="001A593B"/>
    <w:rsid w:val="001A5B3F"/>
    <w:rsid w:val="001A6E30"/>
    <w:rsid w:val="001A7801"/>
    <w:rsid w:val="001B0271"/>
    <w:rsid w:val="001B03D7"/>
    <w:rsid w:val="001B0957"/>
    <w:rsid w:val="001B10FE"/>
    <w:rsid w:val="001B11AE"/>
    <w:rsid w:val="001B1C98"/>
    <w:rsid w:val="001B1E7B"/>
    <w:rsid w:val="001B2125"/>
    <w:rsid w:val="001B2C72"/>
    <w:rsid w:val="001B2D4C"/>
    <w:rsid w:val="001B2EAA"/>
    <w:rsid w:val="001B32CB"/>
    <w:rsid w:val="001B330F"/>
    <w:rsid w:val="001B364C"/>
    <w:rsid w:val="001B3BF3"/>
    <w:rsid w:val="001B4551"/>
    <w:rsid w:val="001B4EAC"/>
    <w:rsid w:val="001B586B"/>
    <w:rsid w:val="001B58BD"/>
    <w:rsid w:val="001B593C"/>
    <w:rsid w:val="001B6335"/>
    <w:rsid w:val="001B651A"/>
    <w:rsid w:val="001B75E0"/>
    <w:rsid w:val="001B7A1A"/>
    <w:rsid w:val="001C0116"/>
    <w:rsid w:val="001C0711"/>
    <w:rsid w:val="001C07EB"/>
    <w:rsid w:val="001C1086"/>
    <w:rsid w:val="001C16DA"/>
    <w:rsid w:val="001C1ADE"/>
    <w:rsid w:val="001C1D16"/>
    <w:rsid w:val="001C1EC0"/>
    <w:rsid w:val="001C20A1"/>
    <w:rsid w:val="001C2217"/>
    <w:rsid w:val="001C247B"/>
    <w:rsid w:val="001C29DC"/>
    <w:rsid w:val="001C2AF1"/>
    <w:rsid w:val="001C2B0F"/>
    <w:rsid w:val="001C2C82"/>
    <w:rsid w:val="001C34D2"/>
    <w:rsid w:val="001C36FC"/>
    <w:rsid w:val="001C4512"/>
    <w:rsid w:val="001C4ABF"/>
    <w:rsid w:val="001C4CB6"/>
    <w:rsid w:val="001C5015"/>
    <w:rsid w:val="001C5043"/>
    <w:rsid w:val="001C55C6"/>
    <w:rsid w:val="001C57CD"/>
    <w:rsid w:val="001C5D8A"/>
    <w:rsid w:val="001C5F1D"/>
    <w:rsid w:val="001C5FE6"/>
    <w:rsid w:val="001C6A2D"/>
    <w:rsid w:val="001C6E3F"/>
    <w:rsid w:val="001C6F00"/>
    <w:rsid w:val="001C7140"/>
    <w:rsid w:val="001C7291"/>
    <w:rsid w:val="001C72A0"/>
    <w:rsid w:val="001C76A1"/>
    <w:rsid w:val="001D00C2"/>
    <w:rsid w:val="001D0188"/>
    <w:rsid w:val="001D0406"/>
    <w:rsid w:val="001D0CE5"/>
    <w:rsid w:val="001D1027"/>
    <w:rsid w:val="001D1214"/>
    <w:rsid w:val="001D13A6"/>
    <w:rsid w:val="001D27F6"/>
    <w:rsid w:val="001D38A2"/>
    <w:rsid w:val="001D392C"/>
    <w:rsid w:val="001D4216"/>
    <w:rsid w:val="001D4459"/>
    <w:rsid w:val="001D5000"/>
    <w:rsid w:val="001D558F"/>
    <w:rsid w:val="001D59E8"/>
    <w:rsid w:val="001D5ACA"/>
    <w:rsid w:val="001D5B90"/>
    <w:rsid w:val="001D5DF0"/>
    <w:rsid w:val="001D6315"/>
    <w:rsid w:val="001D6434"/>
    <w:rsid w:val="001D6603"/>
    <w:rsid w:val="001D66FB"/>
    <w:rsid w:val="001D6BEE"/>
    <w:rsid w:val="001D6EAC"/>
    <w:rsid w:val="001D7310"/>
    <w:rsid w:val="001D7728"/>
    <w:rsid w:val="001D7A9A"/>
    <w:rsid w:val="001E0423"/>
    <w:rsid w:val="001E04F0"/>
    <w:rsid w:val="001E078F"/>
    <w:rsid w:val="001E0B38"/>
    <w:rsid w:val="001E0DBD"/>
    <w:rsid w:val="001E1084"/>
    <w:rsid w:val="001E10E3"/>
    <w:rsid w:val="001E1561"/>
    <w:rsid w:val="001E1C75"/>
    <w:rsid w:val="001E1CA7"/>
    <w:rsid w:val="001E1D15"/>
    <w:rsid w:val="001E22CA"/>
    <w:rsid w:val="001E234B"/>
    <w:rsid w:val="001E24E4"/>
    <w:rsid w:val="001E29B0"/>
    <w:rsid w:val="001E2B5B"/>
    <w:rsid w:val="001E2EB2"/>
    <w:rsid w:val="001E3061"/>
    <w:rsid w:val="001E33D9"/>
    <w:rsid w:val="001E3F13"/>
    <w:rsid w:val="001E3FF7"/>
    <w:rsid w:val="001E68B7"/>
    <w:rsid w:val="001E6CAD"/>
    <w:rsid w:val="001E6E4C"/>
    <w:rsid w:val="001E748E"/>
    <w:rsid w:val="001E77BB"/>
    <w:rsid w:val="001E789C"/>
    <w:rsid w:val="001E7B77"/>
    <w:rsid w:val="001E7CD5"/>
    <w:rsid w:val="001E7E5E"/>
    <w:rsid w:val="001E7EB9"/>
    <w:rsid w:val="001F0A9C"/>
    <w:rsid w:val="001F0AFA"/>
    <w:rsid w:val="001F0C2E"/>
    <w:rsid w:val="001F123B"/>
    <w:rsid w:val="001F18A7"/>
    <w:rsid w:val="001F18F5"/>
    <w:rsid w:val="001F1AE3"/>
    <w:rsid w:val="001F1D4C"/>
    <w:rsid w:val="001F25A1"/>
    <w:rsid w:val="001F2648"/>
    <w:rsid w:val="001F27A2"/>
    <w:rsid w:val="001F2F51"/>
    <w:rsid w:val="001F3196"/>
    <w:rsid w:val="001F38C2"/>
    <w:rsid w:val="001F3EF4"/>
    <w:rsid w:val="001F557E"/>
    <w:rsid w:val="001F5A88"/>
    <w:rsid w:val="001F5C62"/>
    <w:rsid w:val="001F5CA6"/>
    <w:rsid w:val="001F6880"/>
    <w:rsid w:val="001F68B1"/>
    <w:rsid w:val="001F6E86"/>
    <w:rsid w:val="001F74F5"/>
    <w:rsid w:val="001F751D"/>
    <w:rsid w:val="001F7917"/>
    <w:rsid w:val="001F7D51"/>
    <w:rsid w:val="001F7F3C"/>
    <w:rsid w:val="001F7F55"/>
    <w:rsid w:val="002000C2"/>
    <w:rsid w:val="00200639"/>
    <w:rsid w:val="00200695"/>
    <w:rsid w:val="002006A9"/>
    <w:rsid w:val="00200870"/>
    <w:rsid w:val="00200E3E"/>
    <w:rsid w:val="002013BC"/>
    <w:rsid w:val="002014FE"/>
    <w:rsid w:val="0020178D"/>
    <w:rsid w:val="002019E5"/>
    <w:rsid w:val="0020241E"/>
    <w:rsid w:val="00203384"/>
    <w:rsid w:val="00203470"/>
    <w:rsid w:val="0020435D"/>
    <w:rsid w:val="00204B6D"/>
    <w:rsid w:val="00204B8E"/>
    <w:rsid w:val="00204D9D"/>
    <w:rsid w:val="002052C2"/>
    <w:rsid w:val="00205348"/>
    <w:rsid w:val="002054D4"/>
    <w:rsid w:val="002055C1"/>
    <w:rsid w:val="0020610C"/>
    <w:rsid w:val="002064F3"/>
    <w:rsid w:val="00207BFB"/>
    <w:rsid w:val="00207C8C"/>
    <w:rsid w:val="0021000E"/>
    <w:rsid w:val="002100D4"/>
    <w:rsid w:val="00210192"/>
    <w:rsid w:val="0021019A"/>
    <w:rsid w:val="0021056F"/>
    <w:rsid w:val="00210573"/>
    <w:rsid w:val="002109BC"/>
    <w:rsid w:val="00210B6C"/>
    <w:rsid w:val="00211981"/>
    <w:rsid w:val="00211A97"/>
    <w:rsid w:val="00211B0F"/>
    <w:rsid w:val="00211ECA"/>
    <w:rsid w:val="0021249A"/>
    <w:rsid w:val="00213BF4"/>
    <w:rsid w:val="00214222"/>
    <w:rsid w:val="0021438E"/>
    <w:rsid w:val="00214700"/>
    <w:rsid w:val="00214A6B"/>
    <w:rsid w:val="00214E29"/>
    <w:rsid w:val="00215729"/>
    <w:rsid w:val="0021587F"/>
    <w:rsid w:val="00215B8D"/>
    <w:rsid w:val="0021658E"/>
    <w:rsid w:val="0021686A"/>
    <w:rsid w:val="00216A4C"/>
    <w:rsid w:val="002172C7"/>
    <w:rsid w:val="002178F9"/>
    <w:rsid w:val="00217A89"/>
    <w:rsid w:val="00217E22"/>
    <w:rsid w:val="00220068"/>
    <w:rsid w:val="00220347"/>
    <w:rsid w:val="00220925"/>
    <w:rsid w:val="00220E32"/>
    <w:rsid w:val="00220FE0"/>
    <w:rsid w:val="002211C5"/>
    <w:rsid w:val="00221929"/>
    <w:rsid w:val="00222266"/>
    <w:rsid w:val="002223AF"/>
    <w:rsid w:val="0022271C"/>
    <w:rsid w:val="00222B19"/>
    <w:rsid w:val="00222C78"/>
    <w:rsid w:val="00222EFB"/>
    <w:rsid w:val="0022512B"/>
    <w:rsid w:val="002255A6"/>
    <w:rsid w:val="00225865"/>
    <w:rsid w:val="002258CD"/>
    <w:rsid w:val="00225C9C"/>
    <w:rsid w:val="00226024"/>
    <w:rsid w:val="002263E6"/>
    <w:rsid w:val="00226436"/>
    <w:rsid w:val="00226B54"/>
    <w:rsid w:val="00226F3C"/>
    <w:rsid w:val="00227041"/>
    <w:rsid w:val="002271F7"/>
    <w:rsid w:val="002272EE"/>
    <w:rsid w:val="0022789D"/>
    <w:rsid w:val="002278B2"/>
    <w:rsid w:val="00230080"/>
    <w:rsid w:val="002304CC"/>
    <w:rsid w:val="00230529"/>
    <w:rsid w:val="0023110B"/>
    <w:rsid w:val="0023114E"/>
    <w:rsid w:val="00231242"/>
    <w:rsid w:val="00231459"/>
    <w:rsid w:val="002315F4"/>
    <w:rsid w:val="00231AA1"/>
    <w:rsid w:val="00232A71"/>
    <w:rsid w:val="00232B23"/>
    <w:rsid w:val="00233402"/>
    <w:rsid w:val="002334F9"/>
    <w:rsid w:val="0023350A"/>
    <w:rsid w:val="00233D34"/>
    <w:rsid w:val="002341AB"/>
    <w:rsid w:val="00234567"/>
    <w:rsid w:val="0023484C"/>
    <w:rsid w:val="00234B73"/>
    <w:rsid w:val="00234D6D"/>
    <w:rsid w:val="00235A63"/>
    <w:rsid w:val="00235BDD"/>
    <w:rsid w:val="00236473"/>
    <w:rsid w:val="00236B55"/>
    <w:rsid w:val="00237758"/>
    <w:rsid w:val="00240217"/>
    <w:rsid w:val="0024031C"/>
    <w:rsid w:val="002403E8"/>
    <w:rsid w:val="00240402"/>
    <w:rsid w:val="00241662"/>
    <w:rsid w:val="00241682"/>
    <w:rsid w:val="002417F3"/>
    <w:rsid w:val="00241AF8"/>
    <w:rsid w:val="00241F97"/>
    <w:rsid w:val="00242FA2"/>
    <w:rsid w:val="002435BA"/>
    <w:rsid w:val="00243757"/>
    <w:rsid w:val="00243908"/>
    <w:rsid w:val="00243C40"/>
    <w:rsid w:val="00243EBF"/>
    <w:rsid w:val="0024411E"/>
    <w:rsid w:val="002441D2"/>
    <w:rsid w:val="002443E9"/>
    <w:rsid w:val="002447E8"/>
    <w:rsid w:val="00244C57"/>
    <w:rsid w:val="00244C95"/>
    <w:rsid w:val="0024554A"/>
    <w:rsid w:val="0024624C"/>
    <w:rsid w:val="00246255"/>
    <w:rsid w:val="0024693E"/>
    <w:rsid w:val="0024698C"/>
    <w:rsid w:val="00246B08"/>
    <w:rsid w:val="00246BAC"/>
    <w:rsid w:val="002470C5"/>
    <w:rsid w:val="00247140"/>
    <w:rsid w:val="002479BF"/>
    <w:rsid w:val="00247EC9"/>
    <w:rsid w:val="00250852"/>
    <w:rsid w:val="00250A93"/>
    <w:rsid w:val="00250D61"/>
    <w:rsid w:val="0025133F"/>
    <w:rsid w:val="002513F8"/>
    <w:rsid w:val="00251C60"/>
    <w:rsid w:val="002520CD"/>
    <w:rsid w:val="002521A0"/>
    <w:rsid w:val="00252626"/>
    <w:rsid w:val="00252793"/>
    <w:rsid w:val="00252AAF"/>
    <w:rsid w:val="002533DB"/>
    <w:rsid w:val="002537F1"/>
    <w:rsid w:val="00253E48"/>
    <w:rsid w:val="00253EFE"/>
    <w:rsid w:val="00253F59"/>
    <w:rsid w:val="0025449B"/>
    <w:rsid w:val="00254789"/>
    <w:rsid w:val="00254C63"/>
    <w:rsid w:val="00254FEE"/>
    <w:rsid w:val="002550EF"/>
    <w:rsid w:val="00255112"/>
    <w:rsid w:val="00255272"/>
    <w:rsid w:val="00255AAA"/>
    <w:rsid w:val="002560A2"/>
    <w:rsid w:val="00256B89"/>
    <w:rsid w:val="00256C49"/>
    <w:rsid w:val="00256E93"/>
    <w:rsid w:val="00257BC4"/>
    <w:rsid w:val="00257E2F"/>
    <w:rsid w:val="00257F1A"/>
    <w:rsid w:val="0026064A"/>
    <w:rsid w:val="00260B79"/>
    <w:rsid w:val="00261278"/>
    <w:rsid w:val="00261D03"/>
    <w:rsid w:val="00261F1B"/>
    <w:rsid w:val="00262139"/>
    <w:rsid w:val="002626AD"/>
    <w:rsid w:val="00262A40"/>
    <w:rsid w:val="002631A0"/>
    <w:rsid w:val="00263376"/>
    <w:rsid w:val="0026365B"/>
    <w:rsid w:val="002639EA"/>
    <w:rsid w:val="00263D16"/>
    <w:rsid w:val="00263FA4"/>
    <w:rsid w:val="00265374"/>
    <w:rsid w:val="002654AA"/>
    <w:rsid w:val="0026582F"/>
    <w:rsid w:val="00265993"/>
    <w:rsid w:val="00265A63"/>
    <w:rsid w:val="00265AEA"/>
    <w:rsid w:val="00266699"/>
    <w:rsid w:val="002667FE"/>
    <w:rsid w:val="002669DC"/>
    <w:rsid w:val="00266BA6"/>
    <w:rsid w:val="00267052"/>
    <w:rsid w:val="002674B5"/>
    <w:rsid w:val="00270C64"/>
    <w:rsid w:val="00270C87"/>
    <w:rsid w:val="00270CFF"/>
    <w:rsid w:val="00271135"/>
    <w:rsid w:val="0027163A"/>
    <w:rsid w:val="00271A4B"/>
    <w:rsid w:val="00271F48"/>
    <w:rsid w:val="00271F55"/>
    <w:rsid w:val="0027224E"/>
    <w:rsid w:val="002724A9"/>
    <w:rsid w:val="00272CCA"/>
    <w:rsid w:val="00273067"/>
    <w:rsid w:val="00273184"/>
    <w:rsid w:val="0027387D"/>
    <w:rsid w:val="00273948"/>
    <w:rsid w:val="00273CE7"/>
    <w:rsid w:val="00273FE3"/>
    <w:rsid w:val="002740E8"/>
    <w:rsid w:val="0027432A"/>
    <w:rsid w:val="00275011"/>
    <w:rsid w:val="00275509"/>
    <w:rsid w:val="00275F65"/>
    <w:rsid w:val="0027688D"/>
    <w:rsid w:val="00277066"/>
    <w:rsid w:val="00277A2C"/>
    <w:rsid w:val="00277FA4"/>
    <w:rsid w:val="0028005C"/>
    <w:rsid w:val="00280440"/>
    <w:rsid w:val="0028074D"/>
    <w:rsid w:val="00280E61"/>
    <w:rsid w:val="00280FB2"/>
    <w:rsid w:val="002813A5"/>
    <w:rsid w:val="00281B76"/>
    <w:rsid w:val="002824C2"/>
    <w:rsid w:val="00282861"/>
    <w:rsid w:val="0028322D"/>
    <w:rsid w:val="0028367A"/>
    <w:rsid w:val="00283C46"/>
    <w:rsid w:val="002841FB"/>
    <w:rsid w:val="00284543"/>
    <w:rsid w:val="00284845"/>
    <w:rsid w:val="002850DA"/>
    <w:rsid w:val="00285618"/>
    <w:rsid w:val="002857D8"/>
    <w:rsid w:val="00285DE1"/>
    <w:rsid w:val="0028633E"/>
    <w:rsid w:val="00287A41"/>
    <w:rsid w:val="00287F92"/>
    <w:rsid w:val="00290639"/>
    <w:rsid w:val="00290E05"/>
    <w:rsid w:val="002911F6"/>
    <w:rsid w:val="002914F0"/>
    <w:rsid w:val="002914F5"/>
    <w:rsid w:val="00291A59"/>
    <w:rsid w:val="00291AA8"/>
    <w:rsid w:val="00291D63"/>
    <w:rsid w:val="00291FAC"/>
    <w:rsid w:val="00292225"/>
    <w:rsid w:val="00292FD7"/>
    <w:rsid w:val="0029355F"/>
    <w:rsid w:val="00293A01"/>
    <w:rsid w:val="00293C74"/>
    <w:rsid w:val="0029401B"/>
    <w:rsid w:val="002945F2"/>
    <w:rsid w:val="00294BB1"/>
    <w:rsid w:val="0029548D"/>
    <w:rsid w:val="00295593"/>
    <w:rsid w:val="0029584A"/>
    <w:rsid w:val="0029588E"/>
    <w:rsid w:val="002959A6"/>
    <w:rsid w:val="002959FD"/>
    <w:rsid w:val="00296515"/>
    <w:rsid w:val="00297599"/>
    <w:rsid w:val="002976EE"/>
    <w:rsid w:val="0029771F"/>
    <w:rsid w:val="00297AA8"/>
    <w:rsid w:val="00297D2C"/>
    <w:rsid w:val="002A0909"/>
    <w:rsid w:val="002A1616"/>
    <w:rsid w:val="002A1931"/>
    <w:rsid w:val="002A209E"/>
    <w:rsid w:val="002A213D"/>
    <w:rsid w:val="002A29FA"/>
    <w:rsid w:val="002A3393"/>
    <w:rsid w:val="002A396A"/>
    <w:rsid w:val="002A4903"/>
    <w:rsid w:val="002A535A"/>
    <w:rsid w:val="002A546C"/>
    <w:rsid w:val="002A548A"/>
    <w:rsid w:val="002A58B0"/>
    <w:rsid w:val="002A5BB9"/>
    <w:rsid w:val="002A5D49"/>
    <w:rsid w:val="002A5F80"/>
    <w:rsid w:val="002A6617"/>
    <w:rsid w:val="002A685A"/>
    <w:rsid w:val="002A71E8"/>
    <w:rsid w:val="002A72EF"/>
    <w:rsid w:val="002A78E6"/>
    <w:rsid w:val="002A78F7"/>
    <w:rsid w:val="002B0A3F"/>
    <w:rsid w:val="002B0BAD"/>
    <w:rsid w:val="002B100C"/>
    <w:rsid w:val="002B12AE"/>
    <w:rsid w:val="002B1349"/>
    <w:rsid w:val="002B156B"/>
    <w:rsid w:val="002B15B7"/>
    <w:rsid w:val="002B1741"/>
    <w:rsid w:val="002B1D26"/>
    <w:rsid w:val="002B1F9B"/>
    <w:rsid w:val="002B227E"/>
    <w:rsid w:val="002B25A9"/>
    <w:rsid w:val="002B2A66"/>
    <w:rsid w:val="002B3A83"/>
    <w:rsid w:val="002B3A94"/>
    <w:rsid w:val="002B3AE1"/>
    <w:rsid w:val="002B3D30"/>
    <w:rsid w:val="002B42F7"/>
    <w:rsid w:val="002B4678"/>
    <w:rsid w:val="002B46F1"/>
    <w:rsid w:val="002B4C00"/>
    <w:rsid w:val="002B4DC2"/>
    <w:rsid w:val="002B5323"/>
    <w:rsid w:val="002B5647"/>
    <w:rsid w:val="002B5796"/>
    <w:rsid w:val="002B5CB8"/>
    <w:rsid w:val="002B6418"/>
    <w:rsid w:val="002B66B1"/>
    <w:rsid w:val="002B6ACD"/>
    <w:rsid w:val="002B73E1"/>
    <w:rsid w:val="002B759A"/>
    <w:rsid w:val="002B7EFC"/>
    <w:rsid w:val="002B7F8E"/>
    <w:rsid w:val="002C06F8"/>
    <w:rsid w:val="002C0813"/>
    <w:rsid w:val="002C0C9C"/>
    <w:rsid w:val="002C0D86"/>
    <w:rsid w:val="002C134B"/>
    <w:rsid w:val="002C13BE"/>
    <w:rsid w:val="002C191D"/>
    <w:rsid w:val="002C19E1"/>
    <w:rsid w:val="002C1E56"/>
    <w:rsid w:val="002C2049"/>
    <w:rsid w:val="002C21F0"/>
    <w:rsid w:val="002C2540"/>
    <w:rsid w:val="002C31B5"/>
    <w:rsid w:val="002C356C"/>
    <w:rsid w:val="002C3683"/>
    <w:rsid w:val="002C3725"/>
    <w:rsid w:val="002C3F60"/>
    <w:rsid w:val="002C40ED"/>
    <w:rsid w:val="002C44EA"/>
    <w:rsid w:val="002C452B"/>
    <w:rsid w:val="002C4B7A"/>
    <w:rsid w:val="002C4CDA"/>
    <w:rsid w:val="002C4E90"/>
    <w:rsid w:val="002C5112"/>
    <w:rsid w:val="002C5673"/>
    <w:rsid w:val="002C629A"/>
    <w:rsid w:val="002C6322"/>
    <w:rsid w:val="002C68D4"/>
    <w:rsid w:val="002C70A6"/>
    <w:rsid w:val="002C71E8"/>
    <w:rsid w:val="002C7281"/>
    <w:rsid w:val="002C77CD"/>
    <w:rsid w:val="002C78DC"/>
    <w:rsid w:val="002C7A5B"/>
    <w:rsid w:val="002C7C4F"/>
    <w:rsid w:val="002D0469"/>
    <w:rsid w:val="002D0543"/>
    <w:rsid w:val="002D0CA5"/>
    <w:rsid w:val="002D0E72"/>
    <w:rsid w:val="002D11CE"/>
    <w:rsid w:val="002D155C"/>
    <w:rsid w:val="002D1665"/>
    <w:rsid w:val="002D1927"/>
    <w:rsid w:val="002D1AAF"/>
    <w:rsid w:val="002D1FE7"/>
    <w:rsid w:val="002D2728"/>
    <w:rsid w:val="002D31DD"/>
    <w:rsid w:val="002D33D8"/>
    <w:rsid w:val="002D4368"/>
    <w:rsid w:val="002D4B4A"/>
    <w:rsid w:val="002D5013"/>
    <w:rsid w:val="002D501A"/>
    <w:rsid w:val="002D568D"/>
    <w:rsid w:val="002D5A6B"/>
    <w:rsid w:val="002D5A7D"/>
    <w:rsid w:val="002D5B97"/>
    <w:rsid w:val="002D615A"/>
    <w:rsid w:val="002D642B"/>
    <w:rsid w:val="002D64E0"/>
    <w:rsid w:val="002D6525"/>
    <w:rsid w:val="002D681F"/>
    <w:rsid w:val="002D6FE3"/>
    <w:rsid w:val="002D700E"/>
    <w:rsid w:val="002D7012"/>
    <w:rsid w:val="002D75D2"/>
    <w:rsid w:val="002D7AD3"/>
    <w:rsid w:val="002E022F"/>
    <w:rsid w:val="002E0725"/>
    <w:rsid w:val="002E0B0E"/>
    <w:rsid w:val="002E10D2"/>
    <w:rsid w:val="002E1417"/>
    <w:rsid w:val="002E1D29"/>
    <w:rsid w:val="002E2301"/>
    <w:rsid w:val="002E25E6"/>
    <w:rsid w:val="002E2640"/>
    <w:rsid w:val="002E2783"/>
    <w:rsid w:val="002E2AE4"/>
    <w:rsid w:val="002E30E6"/>
    <w:rsid w:val="002E35FF"/>
    <w:rsid w:val="002E3AB4"/>
    <w:rsid w:val="002E3B8D"/>
    <w:rsid w:val="002E3D55"/>
    <w:rsid w:val="002E4209"/>
    <w:rsid w:val="002E4240"/>
    <w:rsid w:val="002E449B"/>
    <w:rsid w:val="002E4699"/>
    <w:rsid w:val="002E4AFB"/>
    <w:rsid w:val="002E5055"/>
    <w:rsid w:val="002E54CA"/>
    <w:rsid w:val="002E595B"/>
    <w:rsid w:val="002E6D2E"/>
    <w:rsid w:val="002E6FC7"/>
    <w:rsid w:val="002E765B"/>
    <w:rsid w:val="002E78A8"/>
    <w:rsid w:val="002E7E21"/>
    <w:rsid w:val="002E7E73"/>
    <w:rsid w:val="002F0966"/>
    <w:rsid w:val="002F105D"/>
    <w:rsid w:val="002F1148"/>
    <w:rsid w:val="002F1485"/>
    <w:rsid w:val="002F176A"/>
    <w:rsid w:val="002F1A8F"/>
    <w:rsid w:val="002F1B11"/>
    <w:rsid w:val="002F1CD1"/>
    <w:rsid w:val="002F233D"/>
    <w:rsid w:val="002F248D"/>
    <w:rsid w:val="002F2BE2"/>
    <w:rsid w:val="002F2E77"/>
    <w:rsid w:val="002F3B73"/>
    <w:rsid w:val="002F4239"/>
    <w:rsid w:val="002F5305"/>
    <w:rsid w:val="002F5435"/>
    <w:rsid w:val="002F5B7A"/>
    <w:rsid w:val="002F5D73"/>
    <w:rsid w:val="002F60F6"/>
    <w:rsid w:val="002F6DF5"/>
    <w:rsid w:val="002F75EF"/>
    <w:rsid w:val="002F7FDB"/>
    <w:rsid w:val="00300121"/>
    <w:rsid w:val="003001F9"/>
    <w:rsid w:val="003008A2"/>
    <w:rsid w:val="003008D3"/>
    <w:rsid w:val="003009B4"/>
    <w:rsid w:val="00300FE9"/>
    <w:rsid w:val="003011E0"/>
    <w:rsid w:val="003013E0"/>
    <w:rsid w:val="0030151C"/>
    <w:rsid w:val="00301ACB"/>
    <w:rsid w:val="00302038"/>
    <w:rsid w:val="0030208F"/>
    <w:rsid w:val="003021D7"/>
    <w:rsid w:val="003023D4"/>
    <w:rsid w:val="003031AB"/>
    <w:rsid w:val="00303449"/>
    <w:rsid w:val="003037A6"/>
    <w:rsid w:val="00303964"/>
    <w:rsid w:val="00303EEB"/>
    <w:rsid w:val="00304043"/>
    <w:rsid w:val="00304637"/>
    <w:rsid w:val="00305033"/>
    <w:rsid w:val="0030514E"/>
    <w:rsid w:val="003057D6"/>
    <w:rsid w:val="00305961"/>
    <w:rsid w:val="0030645F"/>
    <w:rsid w:val="0030671B"/>
    <w:rsid w:val="00306BDC"/>
    <w:rsid w:val="00306CFA"/>
    <w:rsid w:val="003072D9"/>
    <w:rsid w:val="00307592"/>
    <w:rsid w:val="003077D0"/>
    <w:rsid w:val="003105D5"/>
    <w:rsid w:val="00310F95"/>
    <w:rsid w:val="00311115"/>
    <w:rsid w:val="0031176D"/>
    <w:rsid w:val="00311BF8"/>
    <w:rsid w:val="00311E62"/>
    <w:rsid w:val="003122AB"/>
    <w:rsid w:val="003125BD"/>
    <w:rsid w:val="00312748"/>
    <w:rsid w:val="00312827"/>
    <w:rsid w:val="003128B8"/>
    <w:rsid w:val="00313AAC"/>
    <w:rsid w:val="00313C86"/>
    <w:rsid w:val="00313E27"/>
    <w:rsid w:val="0031425D"/>
    <w:rsid w:val="00314605"/>
    <w:rsid w:val="0031476F"/>
    <w:rsid w:val="00315544"/>
    <w:rsid w:val="0031588D"/>
    <w:rsid w:val="003158DC"/>
    <w:rsid w:val="00316092"/>
    <w:rsid w:val="003165DB"/>
    <w:rsid w:val="003167D9"/>
    <w:rsid w:val="00317069"/>
    <w:rsid w:val="003171E7"/>
    <w:rsid w:val="00317628"/>
    <w:rsid w:val="00317668"/>
    <w:rsid w:val="00320005"/>
    <w:rsid w:val="00320197"/>
    <w:rsid w:val="003204A5"/>
    <w:rsid w:val="00320D87"/>
    <w:rsid w:val="0032187C"/>
    <w:rsid w:val="00323285"/>
    <w:rsid w:val="003234C7"/>
    <w:rsid w:val="00323E8D"/>
    <w:rsid w:val="00324711"/>
    <w:rsid w:val="003261B9"/>
    <w:rsid w:val="0032679C"/>
    <w:rsid w:val="00326D4B"/>
    <w:rsid w:val="00326F21"/>
    <w:rsid w:val="003271F2"/>
    <w:rsid w:val="0032733A"/>
    <w:rsid w:val="00327EB8"/>
    <w:rsid w:val="00330556"/>
    <w:rsid w:val="003306BC"/>
    <w:rsid w:val="00330E01"/>
    <w:rsid w:val="003311E3"/>
    <w:rsid w:val="003318DF"/>
    <w:rsid w:val="003318F3"/>
    <w:rsid w:val="00331D8D"/>
    <w:rsid w:val="00332626"/>
    <w:rsid w:val="00332813"/>
    <w:rsid w:val="00332B1B"/>
    <w:rsid w:val="00332BA1"/>
    <w:rsid w:val="0033521A"/>
    <w:rsid w:val="00335913"/>
    <w:rsid w:val="00335C55"/>
    <w:rsid w:val="00335C78"/>
    <w:rsid w:val="003363D0"/>
    <w:rsid w:val="00336A4B"/>
    <w:rsid w:val="00337840"/>
    <w:rsid w:val="0034031F"/>
    <w:rsid w:val="003403CF"/>
    <w:rsid w:val="003405E4"/>
    <w:rsid w:val="00340701"/>
    <w:rsid w:val="00341458"/>
    <w:rsid w:val="00341A8A"/>
    <w:rsid w:val="00341EC8"/>
    <w:rsid w:val="0034251E"/>
    <w:rsid w:val="00342A80"/>
    <w:rsid w:val="00342F29"/>
    <w:rsid w:val="0034328A"/>
    <w:rsid w:val="003433DC"/>
    <w:rsid w:val="00344016"/>
    <w:rsid w:val="0034409D"/>
    <w:rsid w:val="0034431D"/>
    <w:rsid w:val="00344735"/>
    <w:rsid w:val="00345206"/>
    <w:rsid w:val="0034523B"/>
    <w:rsid w:val="0034538F"/>
    <w:rsid w:val="00345791"/>
    <w:rsid w:val="00345CDB"/>
    <w:rsid w:val="003467D9"/>
    <w:rsid w:val="00346B19"/>
    <w:rsid w:val="00347023"/>
    <w:rsid w:val="003470F4"/>
    <w:rsid w:val="003475D5"/>
    <w:rsid w:val="00347686"/>
    <w:rsid w:val="003506ED"/>
    <w:rsid w:val="00350BC9"/>
    <w:rsid w:val="00351635"/>
    <w:rsid w:val="003517E3"/>
    <w:rsid w:val="0035193A"/>
    <w:rsid w:val="00351C28"/>
    <w:rsid w:val="0035287B"/>
    <w:rsid w:val="0035351B"/>
    <w:rsid w:val="0035359B"/>
    <w:rsid w:val="0035389F"/>
    <w:rsid w:val="00353926"/>
    <w:rsid w:val="003539F8"/>
    <w:rsid w:val="00353FFB"/>
    <w:rsid w:val="003540A0"/>
    <w:rsid w:val="003548AF"/>
    <w:rsid w:val="0035496E"/>
    <w:rsid w:val="00354B6F"/>
    <w:rsid w:val="00354DED"/>
    <w:rsid w:val="00354EA3"/>
    <w:rsid w:val="003550DB"/>
    <w:rsid w:val="0035526F"/>
    <w:rsid w:val="00355F66"/>
    <w:rsid w:val="00356518"/>
    <w:rsid w:val="003565A4"/>
    <w:rsid w:val="003566BB"/>
    <w:rsid w:val="00356781"/>
    <w:rsid w:val="00356A46"/>
    <w:rsid w:val="00356BB6"/>
    <w:rsid w:val="00356BF5"/>
    <w:rsid w:val="00357C07"/>
    <w:rsid w:val="00360272"/>
    <w:rsid w:val="003606DC"/>
    <w:rsid w:val="0036085A"/>
    <w:rsid w:val="003615CA"/>
    <w:rsid w:val="00361A8C"/>
    <w:rsid w:val="00361CF9"/>
    <w:rsid w:val="003626EB"/>
    <w:rsid w:val="00362B33"/>
    <w:rsid w:val="003631D9"/>
    <w:rsid w:val="003635B7"/>
    <w:rsid w:val="00363AA5"/>
    <w:rsid w:val="00363BA7"/>
    <w:rsid w:val="003642DF"/>
    <w:rsid w:val="00364715"/>
    <w:rsid w:val="00364755"/>
    <w:rsid w:val="00364D4F"/>
    <w:rsid w:val="00364ED8"/>
    <w:rsid w:val="00365796"/>
    <w:rsid w:val="003657CE"/>
    <w:rsid w:val="003659E0"/>
    <w:rsid w:val="00365CCF"/>
    <w:rsid w:val="003663BE"/>
    <w:rsid w:val="00366B67"/>
    <w:rsid w:val="003700C0"/>
    <w:rsid w:val="003702CD"/>
    <w:rsid w:val="0037092B"/>
    <w:rsid w:val="00370A28"/>
    <w:rsid w:val="00370AE7"/>
    <w:rsid w:val="00370E0F"/>
    <w:rsid w:val="003712D0"/>
    <w:rsid w:val="00371E1C"/>
    <w:rsid w:val="0037374E"/>
    <w:rsid w:val="00373D15"/>
    <w:rsid w:val="00374A94"/>
    <w:rsid w:val="00375CC1"/>
    <w:rsid w:val="00375E4C"/>
    <w:rsid w:val="00376684"/>
    <w:rsid w:val="00376C3F"/>
    <w:rsid w:val="00376D9B"/>
    <w:rsid w:val="00376E63"/>
    <w:rsid w:val="00376EC9"/>
    <w:rsid w:val="00376F7A"/>
    <w:rsid w:val="00377231"/>
    <w:rsid w:val="00377F73"/>
    <w:rsid w:val="0038030A"/>
    <w:rsid w:val="003804EB"/>
    <w:rsid w:val="0038131E"/>
    <w:rsid w:val="0038163B"/>
    <w:rsid w:val="003819BA"/>
    <w:rsid w:val="00381C0D"/>
    <w:rsid w:val="003820C4"/>
    <w:rsid w:val="003821BA"/>
    <w:rsid w:val="003822EB"/>
    <w:rsid w:val="0038280A"/>
    <w:rsid w:val="00382949"/>
    <w:rsid w:val="00382975"/>
    <w:rsid w:val="0038312A"/>
    <w:rsid w:val="003836E4"/>
    <w:rsid w:val="00384884"/>
    <w:rsid w:val="00384A5C"/>
    <w:rsid w:val="0038504E"/>
    <w:rsid w:val="0038581A"/>
    <w:rsid w:val="00385A3B"/>
    <w:rsid w:val="00385ADF"/>
    <w:rsid w:val="00385F06"/>
    <w:rsid w:val="00385FDF"/>
    <w:rsid w:val="003860C0"/>
    <w:rsid w:val="00386D6C"/>
    <w:rsid w:val="00387BDC"/>
    <w:rsid w:val="00387DFE"/>
    <w:rsid w:val="00387EF6"/>
    <w:rsid w:val="00390284"/>
    <w:rsid w:val="003905A5"/>
    <w:rsid w:val="00390675"/>
    <w:rsid w:val="00391131"/>
    <w:rsid w:val="0039115D"/>
    <w:rsid w:val="00391CFF"/>
    <w:rsid w:val="00391D76"/>
    <w:rsid w:val="00391DD2"/>
    <w:rsid w:val="00391E7C"/>
    <w:rsid w:val="00391FA3"/>
    <w:rsid w:val="00391FBA"/>
    <w:rsid w:val="00392507"/>
    <w:rsid w:val="003929EE"/>
    <w:rsid w:val="0039323E"/>
    <w:rsid w:val="003937CB"/>
    <w:rsid w:val="00393898"/>
    <w:rsid w:val="00393D8C"/>
    <w:rsid w:val="00394E13"/>
    <w:rsid w:val="00394EA3"/>
    <w:rsid w:val="00395B6B"/>
    <w:rsid w:val="00396484"/>
    <w:rsid w:val="00396BC1"/>
    <w:rsid w:val="003974D1"/>
    <w:rsid w:val="003977E5"/>
    <w:rsid w:val="00397B46"/>
    <w:rsid w:val="00397E63"/>
    <w:rsid w:val="00397EA9"/>
    <w:rsid w:val="00397F91"/>
    <w:rsid w:val="003A06C7"/>
    <w:rsid w:val="003A0F32"/>
    <w:rsid w:val="003A1C50"/>
    <w:rsid w:val="003A1E8A"/>
    <w:rsid w:val="003A1EFB"/>
    <w:rsid w:val="003A2436"/>
    <w:rsid w:val="003A26E0"/>
    <w:rsid w:val="003A2A81"/>
    <w:rsid w:val="003A2B46"/>
    <w:rsid w:val="003A2C27"/>
    <w:rsid w:val="003A34FB"/>
    <w:rsid w:val="003A3BFC"/>
    <w:rsid w:val="003A3BFF"/>
    <w:rsid w:val="003A442E"/>
    <w:rsid w:val="003A44CA"/>
    <w:rsid w:val="003A456F"/>
    <w:rsid w:val="003A4D1C"/>
    <w:rsid w:val="003A54F3"/>
    <w:rsid w:val="003A55C4"/>
    <w:rsid w:val="003A60D9"/>
    <w:rsid w:val="003A617F"/>
    <w:rsid w:val="003A61B6"/>
    <w:rsid w:val="003A654F"/>
    <w:rsid w:val="003A6631"/>
    <w:rsid w:val="003A6EF5"/>
    <w:rsid w:val="003A6F06"/>
    <w:rsid w:val="003A7034"/>
    <w:rsid w:val="003A7194"/>
    <w:rsid w:val="003A72EA"/>
    <w:rsid w:val="003A7A18"/>
    <w:rsid w:val="003A7E97"/>
    <w:rsid w:val="003A7F77"/>
    <w:rsid w:val="003B03B6"/>
    <w:rsid w:val="003B09C6"/>
    <w:rsid w:val="003B0B50"/>
    <w:rsid w:val="003B0E08"/>
    <w:rsid w:val="003B0E86"/>
    <w:rsid w:val="003B19D0"/>
    <w:rsid w:val="003B22FF"/>
    <w:rsid w:val="003B2307"/>
    <w:rsid w:val="003B261A"/>
    <w:rsid w:val="003B2B1C"/>
    <w:rsid w:val="003B4241"/>
    <w:rsid w:val="003B47C7"/>
    <w:rsid w:val="003B4A45"/>
    <w:rsid w:val="003B4E8C"/>
    <w:rsid w:val="003B5340"/>
    <w:rsid w:val="003B574B"/>
    <w:rsid w:val="003B57D6"/>
    <w:rsid w:val="003B5DDA"/>
    <w:rsid w:val="003B6049"/>
    <w:rsid w:val="003B60F4"/>
    <w:rsid w:val="003B6EEA"/>
    <w:rsid w:val="003B709B"/>
    <w:rsid w:val="003B72CC"/>
    <w:rsid w:val="003B7A07"/>
    <w:rsid w:val="003C0146"/>
    <w:rsid w:val="003C0303"/>
    <w:rsid w:val="003C05F4"/>
    <w:rsid w:val="003C0BCF"/>
    <w:rsid w:val="003C109C"/>
    <w:rsid w:val="003C15EF"/>
    <w:rsid w:val="003C1BAA"/>
    <w:rsid w:val="003C24B4"/>
    <w:rsid w:val="003C3239"/>
    <w:rsid w:val="003C356F"/>
    <w:rsid w:val="003C3E21"/>
    <w:rsid w:val="003C3E56"/>
    <w:rsid w:val="003C41C2"/>
    <w:rsid w:val="003C4314"/>
    <w:rsid w:val="003C4368"/>
    <w:rsid w:val="003C43B2"/>
    <w:rsid w:val="003C4CD3"/>
    <w:rsid w:val="003C50B0"/>
    <w:rsid w:val="003C5142"/>
    <w:rsid w:val="003C55DA"/>
    <w:rsid w:val="003C57C5"/>
    <w:rsid w:val="003C57E9"/>
    <w:rsid w:val="003C5A37"/>
    <w:rsid w:val="003C5BF4"/>
    <w:rsid w:val="003C626D"/>
    <w:rsid w:val="003C6BD8"/>
    <w:rsid w:val="003C6CF8"/>
    <w:rsid w:val="003C7AD8"/>
    <w:rsid w:val="003C7FCB"/>
    <w:rsid w:val="003D01B7"/>
    <w:rsid w:val="003D0D17"/>
    <w:rsid w:val="003D20F5"/>
    <w:rsid w:val="003D2307"/>
    <w:rsid w:val="003D24C5"/>
    <w:rsid w:val="003D2552"/>
    <w:rsid w:val="003D29D2"/>
    <w:rsid w:val="003D2D6E"/>
    <w:rsid w:val="003D3099"/>
    <w:rsid w:val="003D3B93"/>
    <w:rsid w:val="003D3EAA"/>
    <w:rsid w:val="003D4101"/>
    <w:rsid w:val="003D4112"/>
    <w:rsid w:val="003D4355"/>
    <w:rsid w:val="003D443B"/>
    <w:rsid w:val="003D46B2"/>
    <w:rsid w:val="003D46C8"/>
    <w:rsid w:val="003D4A4B"/>
    <w:rsid w:val="003D5431"/>
    <w:rsid w:val="003D57BB"/>
    <w:rsid w:val="003D5B17"/>
    <w:rsid w:val="003D5F44"/>
    <w:rsid w:val="003D6545"/>
    <w:rsid w:val="003D6EFB"/>
    <w:rsid w:val="003D71D4"/>
    <w:rsid w:val="003D73C6"/>
    <w:rsid w:val="003D7909"/>
    <w:rsid w:val="003D7A07"/>
    <w:rsid w:val="003D7D4A"/>
    <w:rsid w:val="003D7DFC"/>
    <w:rsid w:val="003E038C"/>
    <w:rsid w:val="003E09CD"/>
    <w:rsid w:val="003E0B8C"/>
    <w:rsid w:val="003E0C7F"/>
    <w:rsid w:val="003E0E93"/>
    <w:rsid w:val="003E0EA6"/>
    <w:rsid w:val="003E14C3"/>
    <w:rsid w:val="003E16AD"/>
    <w:rsid w:val="003E18A1"/>
    <w:rsid w:val="003E1B1F"/>
    <w:rsid w:val="003E1BD4"/>
    <w:rsid w:val="003E222F"/>
    <w:rsid w:val="003E2473"/>
    <w:rsid w:val="003E2CBA"/>
    <w:rsid w:val="003E3467"/>
    <w:rsid w:val="003E3497"/>
    <w:rsid w:val="003E3537"/>
    <w:rsid w:val="003E36BC"/>
    <w:rsid w:val="003E44BE"/>
    <w:rsid w:val="003E50E4"/>
    <w:rsid w:val="003E5129"/>
    <w:rsid w:val="003E5F4F"/>
    <w:rsid w:val="003E605E"/>
    <w:rsid w:val="003E65B5"/>
    <w:rsid w:val="003E67BA"/>
    <w:rsid w:val="003E696E"/>
    <w:rsid w:val="003E6D54"/>
    <w:rsid w:val="003E718B"/>
    <w:rsid w:val="003E7419"/>
    <w:rsid w:val="003F02C0"/>
    <w:rsid w:val="003F1020"/>
    <w:rsid w:val="003F1420"/>
    <w:rsid w:val="003F159B"/>
    <w:rsid w:val="003F1B3E"/>
    <w:rsid w:val="003F1EF1"/>
    <w:rsid w:val="003F270C"/>
    <w:rsid w:val="003F279A"/>
    <w:rsid w:val="003F288C"/>
    <w:rsid w:val="003F2DFF"/>
    <w:rsid w:val="003F42B8"/>
    <w:rsid w:val="003F4403"/>
    <w:rsid w:val="003F45BF"/>
    <w:rsid w:val="003F475A"/>
    <w:rsid w:val="003F4CAC"/>
    <w:rsid w:val="003F4FB7"/>
    <w:rsid w:val="003F5152"/>
    <w:rsid w:val="003F5673"/>
    <w:rsid w:val="003F5777"/>
    <w:rsid w:val="003F5991"/>
    <w:rsid w:val="003F5993"/>
    <w:rsid w:val="003F5E5E"/>
    <w:rsid w:val="003F64D0"/>
    <w:rsid w:val="003F6EF4"/>
    <w:rsid w:val="003F7F7A"/>
    <w:rsid w:val="003F7FB9"/>
    <w:rsid w:val="00400247"/>
    <w:rsid w:val="004006F3"/>
    <w:rsid w:val="00400711"/>
    <w:rsid w:val="00400F30"/>
    <w:rsid w:val="0040125D"/>
    <w:rsid w:val="00401269"/>
    <w:rsid w:val="00401530"/>
    <w:rsid w:val="004016B3"/>
    <w:rsid w:val="00401741"/>
    <w:rsid w:val="00401AFF"/>
    <w:rsid w:val="00401EE8"/>
    <w:rsid w:val="004021B4"/>
    <w:rsid w:val="004023B1"/>
    <w:rsid w:val="004023F9"/>
    <w:rsid w:val="00402663"/>
    <w:rsid w:val="0040353F"/>
    <w:rsid w:val="0040358A"/>
    <w:rsid w:val="00403A47"/>
    <w:rsid w:val="004041A8"/>
    <w:rsid w:val="00404921"/>
    <w:rsid w:val="00404C9E"/>
    <w:rsid w:val="00404D15"/>
    <w:rsid w:val="00404F58"/>
    <w:rsid w:val="0040500C"/>
    <w:rsid w:val="00405441"/>
    <w:rsid w:val="00406076"/>
    <w:rsid w:val="004061B3"/>
    <w:rsid w:val="00406938"/>
    <w:rsid w:val="004069E4"/>
    <w:rsid w:val="00406FBE"/>
    <w:rsid w:val="00407216"/>
    <w:rsid w:val="0040734F"/>
    <w:rsid w:val="00407388"/>
    <w:rsid w:val="00407622"/>
    <w:rsid w:val="00407788"/>
    <w:rsid w:val="0041081B"/>
    <w:rsid w:val="00410DA4"/>
    <w:rsid w:val="00410F0B"/>
    <w:rsid w:val="004112C6"/>
    <w:rsid w:val="00411604"/>
    <w:rsid w:val="00411D3A"/>
    <w:rsid w:val="00412477"/>
    <w:rsid w:val="004124B7"/>
    <w:rsid w:val="00412A9E"/>
    <w:rsid w:val="00412CCF"/>
    <w:rsid w:val="004130C9"/>
    <w:rsid w:val="004132E7"/>
    <w:rsid w:val="004136B8"/>
    <w:rsid w:val="00413849"/>
    <w:rsid w:val="00413A63"/>
    <w:rsid w:val="00414063"/>
    <w:rsid w:val="00414946"/>
    <w:rsid w:val="004155F0"/>
    <w:rsid w:val="00415674"/>
    <w:rsid w:val="004157F2"/>
    <w:rsid w:val="00415B74"/>
    <w:rsid w:val="00415CCA"/>
    <w:rsid w:val="00416409"/>
    <w:rsid w:val="0041695F"/>
    <w:rsid w:val="004169D0"/>
    <w:rsid w:val="004171D6"/>
    <w:rsid w:val="00417F0A"/>
    <w:rsid w:val="00420375"/>
    <w:rsid w:val="004209AE"/>
    <w:rsid w:val="004209C5"/>
    <w:rsid w:val="00420B10"/>
    <w:rsid w:val="00421A0F"/>
    <w:rsid w:val="004221DD"/>
    <w:rsid w:val="00422B3A"/>
    <w:rsid w:val="0042314F"/>
    <w:rsid w:val="0042343D"/>
    <w:rsid w:val="004243B2"/>
    <w:rsid w:val="0042497E"/>
    <w:rsid w:val="00424E61"/>
    <w:rsid w:val="00425048"/>
    <w:rsid w:val="0042518D"/>
    <w:rsid w:val="00425335"/>
    <w:rsid w:val="0042537F"/>
    <w:rsid w:val="004254F5"/>
    <w:rsid w:val="00425A89"/>
    <w:rsid w:val="00426010"/>
    <w:rsid w:val="0042627A"/>
    <w:rsid w:val="00426500"/>
    <w:rsid w:val="004268E1"/>
    <w:rsid w:val="0042699F"/>
    <w:rsid w:val="00427346"/>
    <w:rsid w:val="00427503"/>
    <w:rsid w:val="004275A4"/>
    <w:rsid w:val="0043007D"/>
    <w:rsid w:val="004303EB"/>
    <w:rsid w:val="004303EC"/>
    <w:rsid w:val="004310D0"/>
    <w:rsid w:val="004311D8"/>
    <w:rsid w:val="004318EB"/>
    <w:rsid w:val="0043191A"/>
    <w:rsid w:val="0043201B"/>
    <w:rsid w:val="004322ED"/>
    <w:rsid w:val="004326E5"/>
    <w:rsid w:val="0043336E"/>
    <w:rsid w:val="004336B9"/>
    <w:rsid w:val="00433750"/>
    <w:rsid w:val="00434C49"/>
    <w:rsid w:val="00434DCB"/>
    <w:rsid w:val="00434E84"/>
    <w:rsid w:val="004351CD"/>
    <w:rsid w:val="004352AF"/>
    <w:rsid w:val="004358F5"/>
    <w:rsid w:val="00436239"/>
    <w:rsid w:val="0043695E"/>
    <w:rsid w:val="00436A4B"/>
    <w:rsid w:val="00436EF7"/>
    <w:rsid w:val="004370C8"/>
    <w:rsid w:val="00437B65"/>
    <w:rsid w:val="004402B2"/>
    <w:rsid w:val="004407D8"/>
    <w:rsid w:val="0044081C"/>
    <w:rsid w:val="00440B0B"/>
    <w:rsid w:val="00440D36"/>
    <w:rsid w:val="004411AC"/>
    <w:rsid w:val="004413DB"/>
    <w:rsid w:val="0044167D"/>
    <w:rsid w:val="00441ED5"/>
    <w:rsid w:val="00442C17"/>
    <w:rsid w:val="00442CCC"/>
    <w:rsid w:val="00442D9D"/>
    <w:rsid w:val="00442E09"/>
    <w:rsid w:val="0044317E"/>
    <w:rsid w:val="0044372A"/>
    <w:rsid w:val="00444068"/>
    <w:rsid w:val="00444E22"/>
    <w:rsid w:val="00445341"/>
    <w:rsid w:val="00445CF3"/>
    <w:rsid w:val="00445CFB"/>
    <w:rsid w:val="00446619"/>
    <w:rsid w:val="00446A66"/>
    <w:rsid w:val="00446FAC"/>
    <w:rsid w:val="0044792B"/>
    <w:rsid w:val="00447A03"/>
    <w:rsid w:val="00450141"/>
    <w:rsid w:val="00450C0D"/>
    <w:rsid w:val="004510DE"/>
    <w:rsid w:val="00451990"/>
    <w:rsid w:val="004519DF"/>
    <w:rsid w:val="00452388"/>
    <w:rsid w:val="00452556"/>
    <w:rsid w:val="00452AC9"/>
    <w:rsid w:val="00452F0E"/>
    <w:rsid w:val="004531FC"/>
    <w:rsid w:val="00453381"/>
    <w:rsid w:val="00453473"/>
    <w:rsid w:val="0045393F"/>
    <w:rsid w:val="00453B0F"/>
    <w:rsid w:val="00453DB5"/>
    <w:rsid w:val="0045450A"/>
    <w:rsid w:val="00454B5E"/>
    <w:rsid w:val="00454C3A"/>
    <w:rsid w:val="004552C8"/>
    <w:rsid w:val="0045536C"/>
    <w:rsid w:val="004555CE"/>
    <w:rsid w:val="00455628"/>
    <w:rsid w:val="00456A87"/>
    <w:rsid w:val="00456C00"/>
    <w:rsid w:val="00456CC3"/>
    <w:rsid w:val="004575C8"/>
    <w:rsid w:val="00457991"/>
    <w:rsid w:val="00457D3E"/>
    <w:rsid w:val="00457EB3"/>
    <w:rsid w:val="00460009"/>
    <w:rsid w:val="00460144"/>
    <w:rsid w:val="00460BC2"/>
    <w:rsid w:val="00460C40"/>
    <w:rsid w:val="004613CD"/>
    <w:rsid w:val="0046154B"/>
    <w:rsid w:val="004618F6"/>
    <w:rsid w:val="00461EA1"/>
    <w:rsid w:val="00462282"/>
    <w:rsid w:val="0046237B"/>
    <w:rsid w:val="004637C1"/>
    <w:rsid w:val="00463A0E"/>
    <w:rsid w:val="00463C86"/>
    <w:rsid w:val="004642F9"/>
    <w:rsid w:val="0046545A"/>
    <w:rsid w:val="0046595C"/>
    <w:rsid w:val="00465EC2"/>
    <w:rsid w:val="00465F9F"/>
    <w:rsid w:val="0046693C"/>
    <w:rsid w:val="004669DD"/>
    <w:rsid w:val="00466A5B"/>
    <w:rsid w:val="004670FE"/>
    <w:rsid w:val="00467540"/>
    <w:rsid w:val="00467A2F"/>
    <w:rsid w:val="004701C1"/>
    <w:rsid w:val="004707B3"/>
    <w:rsid w:val="00470C6A"/>
    <w:rsid w:val="00471367"/>
    <w:rsid w:val="004717B5"/>
    <w:rsid w:val="00472100"/>
    <w:rsid w:val="00472274"/>
    <w:rsid w:val="00472443"/>
    <w:rsid w:val="0047268A"/>
    <w:rsid w:val="00472965"/>
    <w:rsid w:val="00472B54"/>
    <w:rsid w:val="00473100"/>
    <w:rsid w:val="00473448"/>
    <w:rsid w:val="004736A8"/>
    <w:rsid w:val="00473B4F"/>
    <w:rsid w:val="00474A11"/>
    <w:rsid w:val="00474B18"/>
    <w:rsid w:val="00474B36"/>
    <w:rsid w:val="004759EB"/>
    <w:rsid w:val="00475C36"/>
    <w:rsid w:val="00476C1D"/>
    <w:rsid w:val="00477276"/>
    <w:rsid w:val="0047737D"/>
    <w:rsid w:val="004774D2"/>
    <w:rsid w:val="00477501"/>
    <w:rsid w:val="00477ED6"/>
    <w:rsid w:val="004806E6"/>
    <w:rsid w:val="00480952"/>
    <w:rsid w:val="00480B7C"/>
    <w:rsid w:val="00480CBE"/>
    <w:rsid w:val="00480E51"/>
    <w:rsid w:val="00480F72"/>
    <w:rsid w:val="0048188B"/>
    <w:rsid w:val="00481934"/>
    <w:rsid w:val="00481C06"/>
    <w:rsid w:val="00481DFC"/>
    <w:rsid w:val="004822F3"/>
    <w:rsid w:val="00482D28"/>
    <w:rsid w:val="00482F3E"/>
    <w:rsid w:val="00483350"/>
    <w:rsid w:val="0048336F"/>
    <w:rsid w:val="0048373B"/>
    <w:rsid w:val="004837F2"/>
    <w:rsid w:val="004839F8"/>
    <w:rsid w:val="00483DFD"/>
    <w:rsid w:val="00484261"/>
    <w:rsid w:val="00484435"/>
    <w:rsid w:val="004844DA"/>
    <w:rsid w:val="004844FA"/>
    <w:rsid w:val="004847C4"/>
    <w:rsid w:val="004849A9"/>
    <w:rsid w:val="00484B36"/>
    <w:rsid w:val="00485243"/>
    <w:rsid w:val="004855C4"/>
    <w:rsid w:val="00485F25"/>
    <w:rsid w:val="00485F29"/>
    <w:rsid w:val="0048634E"/>
    <w:rsid w:val="004864AE"/>
    <w:rsid w:val="00486595"/>
    <w:rsid w:val="00486978"/>
    <w:rsid w:val="00486AB7"/>
    <w:rsid w:val="00487061"/>
    <w:rsid w:val="004875FC"/>
    <w:rsid w:val="00487679"/>
    <w:rsid w:val="004877C4"/>
    <w:rsid w:val="00490216"/>
    <w:rsid w:val="004906D7"/>
    <w:rsid w:val="004906F0"/>
    <w:rsid w:val="0049094C"/>
    <w:rsid w:val="00490E8E"/>
    <w:rsid w:val="004910CD"/>
    <w:rsid w:val="004914EF"/>
    <w:rsid w:val="0049166C"/>
    <w:rsid w:val="00492082"/>
    <w:rsid w:val="004924B1"/>
    <w:rsid w:val="0049261D"/>
    <w:rsid w:val="0049272B"/>
    <w:rsid w:val="004927CA"/>
    <w:rsid w:val="00492BF1"/>
    <w:rsid w:val="004932B0"/>
    <w:rsid w:val="00493CD4"/>
    <w:rsid w:val="00493E31"/>
    <w:rsid w:val="00493F6A"/>
    <w:rsid w:val="00494417"/>
    <w:rsid w:val="00494571"/>
    <w:rsid w:val="00494CAB"/>
    <w:rsid w:val="004956B4"/>
    <w:rsid w:val="00495E4E"/>
    <w:rsid w:val="004962C6"/>
    <w:rsid w:val="00496403"/>
    <w:rsid w:val="0049653A"/>
    <w:rsid w:val="0049709D"/>
    <w:rsid w:val="004976F0"/>
    <w:rsid w:val="00497C53"/>
    <w:rsid w:val="004A0953"/>
    <w:rsid w:val="004A1006"/>
    <w:rsid w:val="004A10EC"/>
    <w:rsid w:val="004A117F"/>
    <w:rsid w:val="004A135C"/>
    <w:rsid w:val="004A1875"/>
    <w:rsid w:val="004A1C27"/>
    <w:rsid w:val="004A2205"/>
    <w:rsid w:val="004A228D"/>
    <w:rsid w:val="004A2661"/>
    <w:rsid w:val="004A2B86"/>
    <w:rsid w:val="004A2BC8"/>
    <w:rsid w:val="004A2D2F"/>
    <w:rsid w:val="004A3B60"/>
    <w:rsid w:val="004A3B8B"/>
    <w:rsid w:val="004A3E61"/>
    <w:rsid w:val="004A3FA2"/>
    <w:rsid w:val="004A455C"/>
    <w:rsid w:val="004A4595"/>
    <w:rsid w:val="004A4701"/>
    <w:rsid w:val="004A49AA"/>
    <w:rsid w:val="004A5225"/>
    <w:rsid w:val="004A5722"/>
    <w:rsid w:val="004A5A18"/>
    <w:rsid w:val="004A5DD0"/>
    <w:rsid w:val="004A6A7D"/>
    <w:rsid w:val="004A7051"/>
    <w:rsid w:val="004A7393"/>
    <w:rsid w:val="004A75E2"/>
    <w:rsid w:val="004A7693"/>
    <w:rsid w:val="004A7A37"/>
    <w:rsid w:val="004A7E5F"/>
    <w:rsid w:val="004B0853"/>
    <w:rsid w:val="004B0A64"/>
    <w:rsid w:val="004B0DAC"/>
    <w:rsid w:val="004B10F2"/>
    <w:rsid w:val="004B1403"/>
    <w:rsid w:val="004B1425"/>
    <w:rsid w:val="004B1DE8"/>
    <w:rsid w:val="004B1F38"/>
    <w:rsid w:val="004B2E8C"/>
    <w:rsid w:val="004B3521"/>
    <w:rsid w:val="004B36F4"/>
    <w:rsid w:val="004B3A7C"/>
    <w:rsid w:val="004B3F7C"/>
    <w:rsid w:val="004B421A"/>
    <w:rsid w:val="004B439F"/>
    <w:rsid w:val="004B591B"/>
    <w:rsid w:val="004B595C"/>
    <w:rsid w:val="004B5E2A"/>
    <w:rsid w:val="004B60B8"/>
    <w:rsid w:val="004B619D"/>
    <w:rsid w:val="004B65AF"/>
    <w:rsid w:val="004B70D7"/>
    <w:rsid w:val="004B72B4"/>
    <w:rsid w:val="004C042B"/>
    <w:rsid w:val="004C0B39"/>
    <w:rsid w:val="004C0B83"/>
    <w:rsid w:val="004C0FD3"/>
    <w:rsid w:val="004C122D"/>
    <w:rsid w:val="004C1523"/>
    <w:rsid w:val="004C187C"/>
    <w:rsid w:val="004C1BA3"/>
    <w:rsid w:val="004C1D17"/>
    <w:rsid w:val="004C28BC"/>
    <w:rsid w:val="004C30C7"/>
    <w:rsid w:val="004C32E7"/>
    <w:rsid w:val="004C3A4A"/>
    <w:rsid w:val="004C3B34"/>
    <w:rsid w:val="004C3D06"/>
    <w:rsid w:val="004C3EE2"/>
    <w:rsid w:val="004C4178"/>
    <w:rsid w:val="004C47F3"/>
    <w:rsid w:val="004C4CB7"/>
    <w:rsid w:val="004C59F3"/>
    <w:rsid w:val="004C5CCB"/>
    <w:rsid w:val="004C5DDE"/>
    <w:rsid w:val="004C5EAC"/>
    <w:rsid w:val="004C62C5"/>
    <w:rsid w:val="004C63D0"/>
    <w:rsid w:val="004C6641"/>
    <w:rsid w:val="004C6E37"/>
    <w:rsid w:val="004C6EC7"/>
    <w:rsid w:val="004C7217"/>
    <w:rsid w:val="004C7D83"/>
    <w:rsid w:val="004D01BE"/>
    <w:rsid w:val="004D1200"/>
    <w:rsid w:val="004D1493"/>
    <w:rsid w:val="004D1BCE"/>
    <w:rsid w:val="004D2146"/>
    <w:rsid w:val="004D2341"/>
    <w:rsid w:val="004D24AC"/>
    <w:rsid w:val="004D2FEF"/>
    <w:rsid w:val="004D3478"/>
    <w:rsid w:val="004D3556"/>
    <w:rsid w:val="004D3B30"/>
    <w:rsid w:val="004D3F89"/>
    <w:rsid w:val="004D3FF9"/>
    <w:rsid w:val="004D4581"/>
    <w:rsid w:val="004D4877"/>
    <w:rsid w:val="004D4921"/>
    <w:rsid w:val="004D5169"/>
    <w:rsid w:val="004D5C12"/>
    <w:rsid w:val="004D5C65"/>
    <w:rsid w:val="004D5FF6"/>
    <w:rsid w:val="004D6DE2"/>
    <w:rsid w:val="004D6F95"/>
    <w:rsid w:val="004E01BD"/>
    <w:rsid w:val="004E03DC"/>
    <w:rsid w:val="004E0A9B"/>
    <w:rsid w:val="004E0B0F"/>
    <w:rsid w:val="004E0D68"/>
    <w:rsid w:val="004E0DF6"/>
    <w:rsid w:val="004E11B0"/>
    <w:rsid w:val="004E1564"/>
    <w:rsid w:val="004E16B7"/>
    <w:rsid w:val="004E173D"/>
    <w:rsid w:val="004E19BE"/>
    <w:rsid w:val="004E1EE7"/>
    <w:rsid w:val="004E2087"/>
    <w:rsid w:val="004E2633"/>
    <w:rsid w:val="004E27FA"/>
    <w:rsid w:val="004E2909"/>
    <w:rsid w:val="004E35FA"/>
    <w:rsid w:val="004E3964"/>
    <w:rsid w:val="004E3D33"/>
    <w:rsid w:val="004E3D6A"/>
    <w:rsid w:val="004E3E5E"/>
    <w:rsid w:val="004E4303"/>
    <w:rsid w:val="004E4AE8"/>
    <w:rsid w:val="004E5068"/>
    <w:rsid w:val="004E514C"/>
    <w:rsid w:val="004E51E3"/>
    <w:rsid w:val="004E57BE"/>
    <w:rsid w:val="004E5950"/>
    <w:rsid w:val="004E5B9B"/>
    <w:rsid w:val="004E5EF6"/>
    <w:rsid w:val="004E62D8"/>
    <w:rsid w:val="004E658C"/>
    <w:rsid w:val="004E671A"/>
    <w:rsid w:val="004E7390"/>
    <w:rsid w:val="004E7A32"/>
    <w:rsid w:val="004F0097"/>
    <w:rsid w:val="004F020F"/>
    <w:rsid w:val="004F03AE"/>
    <w:rsid w:val="004F040D"/>
    <w:rsid w:val="004F09DF"/>
    <w:rsid w:val="004F0F2C"/>
    <w:rsid w:val="004F26F9"/>
    <w:rsid w:val="004F2A3C"/>
    <w:rsid w:val="004F2BD0"/>
    <w:rsid w:val="004F2F59"/>
    <w:rsid w:val="004F3083"/>
    <w:rsid w:val="004F332D"/>
    <w:rsid w:val="004F337C"/>
    <w:rsid w:val="004F3486"/>
    <w:rsid w:val="004F3582"/>
    <w:rsid w:val="004F3932"/>
    <w:rsid w:val="004F3A98"/>
    <w:rsid w:val="004F3EC5"/>
    <w:rsid w:val="004F4656"/>
    <w:rsid w:val="004F5498"/>
    <w:rsid w:val="004F5886"/>
    <w:rsid w:val="004F6248"/>
    <w:rsid w:val="0050001D"/>
    <w:rsid w:val="0050010E"/>
    <w:rsid w:val="005011F2"/>
    <w:rsid w:val="005012F0"/>
    <w:rsid w:val="0050146E"/>
    <w:rsid w:val="00501EEF"/>
    <w:rsid w:val="005022F9"/>
    <w:rsid w:val="005023E2"/>
    <w:rsid w:val="0050256B"/>
    <w:rsid w:val="00502632"/>
    <w:rsid w:val="00502958"/>
    <w:rsid w:val="00502B1D"/>
    <w:rsid w:val="0050307E"/>
    <w:rsid w:val="00503991"/>
    <w:rsid w:val="00503C4D"/>
    <w:rsid w:val="00503E19"/>
    <w:rsid w:val="005046A7"/>
    <w:rsid w:val="00504A6E"/>
    <w:rsid w:val="00505327"/>
    <w:rsid w:val="0050532F"/>
    <w:rsid w:val="0050538D"/>
    <w:rsid w:val="00505699"/>
    <w:rsid w:val="005060F7"/>
    <w:rsid w:val="005069CB"/>
    <w:rsid w:val="00506E18"/>
    <w:rsid w:val="0050746A"/>
    <w:rsid w:val="005078E0"/>
    <w:rsid w:val="00507DA3"/>
    <w:rsid w:val="0051083D"/>
    <w:rsid w:val="00510C91"/>
    <w:rsid w:val="005111B6"/>
    <w:rsid w:val="0051129B"/>
    <w:rsid w:val="00511453"/>
    <w:rsid w:val="005116F8"/>
    <w:rsid w:val="00511AB7"/>
    <w:rsid w:val="00511E73"/>
    <w:rsid w:val="00512060"/>
    <w:rsid w:val="005124AC"/>
    <w:rsid w:val="00512C84"/>
    <w:rsid w:val="00512CA6"/>
    <w:rsid w:val="00512CAE"/>
    <w:rsid w:val="00512DE0"/>
    <w:rsid w:val="00512FD6"/>
    <w:rsid w:val="00513B6A"/>
    <w:rsid w:val="00513B83"/>
    <w:rsid w:val="00513D06"/>
    <w:rsid w:val="00513E49"/>
    <w:rsid w:val="00513EE9"/>
    <w:rsid w:val="00514776"/>
    <w:rsid w:val="00514857"/>
    <w:rsid w:val="00514A7A"/>
    <w:rsid w:val="00514B91"/>
    <w:rsid w:val="00514F9E"/>
    <w:rsid w:val="0051521B"/>
    <w:rsid w:val="0051575F"/>
    <w:rsid w:val="00515944"/>
    <w:rsid w:val="005159DE"/>
    <w:rsid w:val="005159F2"/>
    <w:rsid w:val="00515E2B"/>
    <w:rsid w:val="00516B6D"/>
    <w:rsid w:val="00517639"/>
    <w:rsid w:val="0052035B"/>
    <w:rsid w:val="00520466"/>
    <w:rsid w:val="0052056B"/>
    <w:rsid w:val="00520C39"/>
    <w:rsid w:val="00521427"/>
    <w:rsid w:val="0052195A"/>
    <w:rsid w:val="00521A66"/>
    <w:rsid w:val="00521E09"/>
    <w:rsid w:val="00521EBC"/>
    <w:rsid w:val="00521F43"/>
    <w:rsid w:val="00521FD7"/>
    <w:rsid w:val="0052201E"/>
    <w:rsid w:val="005220DF"/>
    <w:rsid w:val="00522576"/>
    <w:rsid w:val="0052290B"/>
    <w:rsid w:val="00522A6B"/>
    <w:rsid w:val="00522FA9"/>
    <w:rsid w:val="0052319E"/>
    <w:rsid w:val="0052321F"/>
    <w:rsid w:val="00523722"/>
    <w:rsid w:val="005238A2"/>
    <w:rsid w:val="00523D5E"/>
    <w:rsid w:val="00523EB6"/>
    <w:rsid w:val="00523FA6"/>
    <w:rsid w:val="0052400F"/>
    <w:rsid w:val="005245C2"/>
    <w:rsid w:val="00524720"/>
    <w:rsid w:val="0052492C"/>
    <w:rsid w:val="00524AAD"/>
    <w:rsid w:val="00524B91"/>
    <w:rsid w:val="00525397"/>
    <w:rsid w:val="005255AF"/>
    <w:rsid w:val="005257FE"/>
    <w:rsid w:val="0052631D"/>
    <w:rsid w:val="00526354"/>
    <w:rsid w:val="00526731"/>
    <w:rsid w:val="005269C7"/>
    <w:rsid w:val="00526A7B"/>
    <w:rsid w:val="00526A8C"/>
    <w:rsid w:val="005275FA"/>
    <w:rsid w:val="00527822"/>
    <w:rsid w:val="00527C49"/>
    <w:rsid w:val="00530330"/>
    <w:rsid w:val="005303A8"/>
    <w:rsid w:val="00530F65"/>
    <w:rsid w:val="00531001"/>
    <w:rsid w:val="005313BD"/>
    <w:rsid w:val="005316C6"/>
    <w:rsid w:val="00531CCB"/>
    <w:rsid w:val="005324D6"/>
    <w:rsid w:val="005329C5"/>
    <w:rsid w:val="005330AB"/>
    <w:rsid w:val="00533A13"/>
    <w:rsid w:val="0053478C"/>
    <w:rsid w:val="005347E4"/>
    <w:rsid w:val="005349A5"/>
    <w:rsid w:val="0053523F"/>
    <w:rsid w:val="005353A2"/>
    <w:rsid w:val="00535975"/>
    <w:rsid w:val="00535E28"/>
    <w:rsid w:val="0053640B"/>
    <w:rsid w:val="00536806"/>
    <w:rsid w:val="00536831"/>
    <w:rsid w:val="005368FE"/>
    <w:rsid w:val="00536B80"/>
    <w:rsid w:val="00536C27"/>
    <w:rsid w:val="00536D75"/>
    <w:rsid w:val="00536F83"/>
    <w:rsid w:val="0053711B"/>
    <w:rsid w:val="005372F8"/>
    <w:rsid w:val="0053747E"/>
    <w:rsid w:val="00537F5F"/>
    <w:rsid w:val="0054013D"/>
    <w:rsid w:val="0054046A"/>
    <w:rsid w:val="005406BF"/>
    <w:rsid w:val="005409BE"/>
    <w:rsid w:val="00540BAD"/>
    <w:rsid w:val="00540D86"/>
    <w:rsid w:val="0054152A"/>
    <w:rsid w:val="00541DF4"/>
    <w:rsid w:val="00541E6D"/>
    <w:rsid w:val="00542110"/>
    <w:rsid w:val="005422EE"/>
    <w:rsid w:val="005423E3"/>
    <w:rsid w:val="00542767"/>
    <w:rsid w:val="00542C81"/>
    <w:rsid w:val="00543995"/>
    <w:rsid w:val="00544049"/>
    <w:rsid w:val="00544977"/>
    <w:rsid w:val="00544979"/>
    <w:rsid w:val="00545CAE"/>
    <w:rsid w:val="00545F0B"/>
    <w:rsid w:val="00545F61"/>
    <w:rsid w:val="00546069"/>
    <w:rsid w:val="0054610D"/>
    <w:rsid w:val="00546CF6"/>
    <w:rsid w:val="00546F31"/>
    <w:rsid w:val="00547001"/>
    <w:rsid w:val="005471C1"/>
    <w:rsid w:val="0054729D"/>
    <w:rsid w:val="0054729E"/>
    <w:rsid w:val="0054798B"/>
    <w:rsid w:val="00547C38"/>
    <w:rsid w:val="00550147"/>
    <w:rsid w:val="00550180"/>
    <w:rsid w:val="00550218"/>
    <w:rsid w:val="0055026E"/>
    <w:rsid w:val="00550875"/>
    <w:rsid w:val="005508FF"/>
    <w:rsid w:val="005509C8"/>
    <w:rsid w:val="005510C4"/>
    <w:rsid w:val="00551829"/>
    <w:rsid w:val="005518DA"/>
    <w:rsid w:val="00551F4D"/>
    <w:rsid w:val="0055237E"/>
    <w:rsid w:val="005528B2"/>
    <w:rsid w:val="005528B9"/>
    <w:rsid w:val="0055299C"/>
    <w:rsid w:val="00552D80"/>
    <w:rsid w:val="00553D54"/>
    <w:rsid w:val="00554FE2"/>
    <w:rsid w:val="005551DC"/>
    <w:rsid w:val="00555491"/>
    <w:rsid w:val="0055575E"/>
    <w:rsid w:val="00555B8E"/>
    <w:rsid w:val="00555C98"/>
    <w:rsid w:val="00555F7B"/>
    <w:rsid w:val="005564A0"/>
    <w:rsid w:val="00556AA3"/>
    <w:rsid w:val="00557560"/>
    <w:rsid w:val="00557DE7"/>
    <w:rsid w:val="0056129C"/>
    <w:rsid w:val="00561301"/>
    <w:rsid w:val="005613D8"/>
    <w:rsid w:val="0056152C"/>
    <w:rsid w:val="005618FB"/>
    <w:rsid w:val="00561B56"/>
    <w:rsid w:val="00561DD1"/>
    <w:rsid w:val="005620BE"/>
    <w:rsid w:val="00562335"/>
    <w:rsid w:val="005623CF"/>
    <w:rsid w:val="005628B5"/>
    <w:rsid w:val="00562DA4"/>
    <w:rsid w:val="00562DD3"/>
    <w:rsid w:val="00563341"/>
    <w:rsid w:val="00563626"/>
    <w:rsid w:val="0056392D"/>
    <w:rsid w:val="00563989"/>
    <w:rsid w:val="00563A76"/>
    <w:rsid w:val="00563FE7"/>
    <w:rsid w:val="00564554"/>
    <w:rsid w:val="005645D1"/>
    <w:rsid w:val="00564744"/>
    <w:rsid w:val="0056526A"/>
    <w:rsid w:val="0056600E"/>
    <w:rsid w:val="0056654B"/>
    <w:rsid w:val="005665CE"/>
    <w:rsid w:val="00567048"/>
    <w:rsid w:val="005704F6"/>
    <w:rsid w:val="00570B0B"/>
    <w:rsid w:val="00570CDA"/>
    <w:rsid w:val="00570F0B"/>
    <w:rsid w:val="00570F48"/>
    <w:rsid w:val="00571AC4"/>
    <w:rsid w:val="0057236C"/>
    <w:rsid w:val="00572695"/>
    <w:rsid w:val="005726E6"/>
    <w:rsid w:val="005735F9"/>
    <w:rsid w:val="005738F2"/>
    <w:rsid w:val="00573977"/>
    <w:rsid w:val="00573BB2"/>
    <w:rsid w:val="00573BD4"/>
    <w:rsid w:val="00573C96"/>
    <w:rsid w:val="00573C9B"/>
    <w:rsid w:val="005740FC"/>
    <w:rsid w:val="005741F8"/>
    <w:rsid w:val="00574288"/>
    <w:rsid w:val="0057467D"/>
    <w:rsid w:val="005749A2"/>
    <w:rsid w:val="00574D2E"/>
    <w:rsid w:val="00575122"/>
    <w:rsid w:val="0057517E"/>
    <w:rsid w:val="0057552F"/>
    <w:rsid w:val="00575A7F"/>
    <w:rsid w:val="00575AAC"/>
    <w:rsid w:val="005760E2"/>
    <w:rsid w:val="0057634D"/>
    <w:rsid w:val="005767D9"/>
    <w:rsid w:val="00576C17"/>
    <w:rsid w:val="00576E3A"/>
    <w:rsid w:val="0057739D"/>
    <w:rsid w:val="005775E3"/>
    <w:rsid w:val="00577639"/>
    <w:rsid w:val="0058000D"/>
    <w:rsid w:val="00580555"/>
    <w:rsid w:val="005808E3"/>
    <w:rsid w:val="00580A4D"/>
    <w:rsid w:val="00580BBF"/>
    <w:rsid w:val="00580CD7"/>
    <w:rsid w:val="00580E6C"/>
    <w:rsid w:val="00580F65"/>
    <w:rsid w:val="00581173"/>
    <w:rsid w:val="005814C7"/>
    <w:rsid w:val="005816EF"/>
    <w:rsid w:val="00581DE0"/>
    <w:rsid w:val="005823D9"/>
    <w:rsid w:val="005826F4"/>
    <w:rsid w:val="00582966"/>
    <w:rsid w:val="00582B72"/>
    <w:rsid w:val="00583BCD"/>
    <w:rsid w:val="005843F2"/>
    <w:rsid w:val="005849EC"/>
    <w:rsid w:val="00584C27"/>
    <w:rsid w:val="00585257"/>
    <w:rsid w:val="00585347"/>
    <w:rsid w:val="00585790"/>
    <w:rsid w:val="005857CE"/>
    <w:rsid w:val="00585C30"/>
    <w:rsid w:val="00586594"/>
    <w:rsid w:val="00586638"/>
    <w:rsid w:val="00586920"/>
    <w:rsid w:val="00586B2E"/>
    <w:rsid w:val="00586D55"/>
    <w:rsid w:val="00587BFD"/>
    <w:rsid w:val="00587EBE"/>
    <w:rsid w:val="00590BEE"/>
    <w:rsid w:val="00591359"/>
    <w:rsid w:val="005925D9"/>
    <w:rsid w:val="00592BAC"/>
    <w:rsid w:val="0059308B"/>
    <w:rsid w:val="005932F9"/>
    <w:rsid w:val="00593338"/>
    <w:rsid w:val="00593651"/>
    <w:rsid w:val="00593961"/>
    <w:rsid w:val="00593AE6"/>
    <w:rsid w:val="00593D9D"/>
    <w:rsid w:val="0059410D"/>
    <w:rsid w:val="00594541"/>
    <w:rsid w:val="005947FA"/>
    <w:rsid w:val="00594AAE"/>
    <w:rsid w:val="00594B98"/>
    <w:rsid w:val="005950B8"/>
    <w:rsid w:val="00595935"/>
    <w:rsid w:val="00595A42"/>
    <w:rsid w:val="00595AE8"/>
    <w:rsid w:val="00595B19"/>
    <w:rsid w:val="00595D2B"/>
    <w:rsid w:val="00596686"/>
    <w:rsid w:val="00596AFE"/>
    <w:rsid w:val="00596EC0"/>
    <w:rsid w:val="005970F3"/>
    <w:rsid w:val="00597915"/>
    <w:rsid w:val="005979AC"/>
    <w:rsid w:val="00597B3B"/>
    <w:rsid w:val="00597B6B"/>
    <w:rsid w:val="00597E28"/>
    <w:rsid w:val="005A0070"/>
    <w:rsid w:val="005A00E7"/>
    <w:rsid w:val="005A01D2"/>
    <w:rsid w:val="005A03C7"/>
    <w:rsid w:val="005A05CD"/>
    <w:rsid w:val="005A0CE1"/>
    <w:rsid w:val="005A0D45"/>
    <w:rsid w:val="005A0EC0"/>
    <w:rsid w:val="005A0F30"/>
    <w:rsid w:val="005A0F92"/>
    <w:rsid w:val="005A18C0"/>
    <w:rsid w:val="005A18EA"/>
    <w:rsid w:val="005A1AA4"/>
    <w:rsid w:val="005A1B52"/>
    <w:rsid w:val="005A33DF"/>
    <w:rsid w:val="005A34F1"/>
    <w:rsid w:val="005A3515"/>
    <w:rsid w:val="005A3537"/>
    <w:rsid w:val="005A38F1"/>
    <w:rsid w:val="005A394C"/>
    <w:rsid w:val="005A3CCA"/>
    <w:rsid w:val="005A3EDF"/>
    <w:rsid w:val="005A425E"/>
    <w:rsid w:val="005A4834"/>
    <w:rsid w:val="005A48BF"/>
    <w:rsid w:val="005A4BE2"/>
    <w:rsid w:val="005A5438"/>
    <w:rsid w:val="005A57A3"/>
    <w:rsid w:val="005A5CE6"/>
    <w:rsid w:val="005A60D7"/>
    <w:rsid w:val="005A6155"/>
    <w:rsid w:val="005A6C51"/>
    <w:rsid w:val="005A6C83"/>
    <w:rsid w:val="005A6E10"/>
    <w:rsid w:val="005A6F40"/>
    <w:rsid w:val="005A71C8"/>
    <w:rsid w:val="005A71DB"/>
    <w:rsid w:val="005A7C5A"/>
    <w:rsid w:val="005B000F"/>
    <w:rsid w:val="005B03E5"/>
    <w:rsid w:val="005B0456"/>
    <w:rsid w:val="005B053E"/>
    <w:rsid w:val="005B07CF"/>
    <w:rsid w:val="005B17E1"/>
    <w:rsid w:val="005B2022"/>
    <w:rsid w:val="005B2C20"/>
    <w:rsid w:val="005B2FC7"/>
    <w:rsid w:val="005B3287"/>
    <w:rsid w:val="005B32EE"/>
    <w:rsid w:val="005B33A5"/>
    <w:rsid w:val="005B3410"/>
    <w:rsid w:val="005B35A8"/>
    <w:rsid w:val="005B3CD2"/>
    <w:rsid w:val="005B40F0"/>
    <w:rsid w:val="005B4394"/>
    <w:rsid w:val="005B444B"/>
    <w:rsid w:val="005B49C8"/>
    <w:rsid w:val="005B4A19"/>
    <w:rsid w:val="005B4BE0"/>
    <w:rsid w:val="005B5109"/>
    <w:rsid w:val="005B5212"/>
    <w:rsid w:val="005B597E"/>
    <w:rsid w:val="005B5AD4"/>
    <w:rsid w:val="005B5ED6"/>
    <w:rsid w:val="005B615C"/>
    <w:rsid w:val="005B67B5"/>
    <w:rsid w:val="005B6CA6"/>
    <w:rsid w:val="005B7C88"/>
    <w:rsid w:val="005C060A"/>
    <w:rsid w:val="005C0B2B"/>
    <w:rsid w:val="005C0EF6"/>
    <w:rsid w:val="005C11AB"/>
    <w:rsid w:val="005C19B3"/>
    <w:rsid w:val="005C1BB2"/>
    <w:rsid w:val="005C1D86"/>
    <w:rsid w:val="005C215A"/>
    <w:rsid w:val="005C21AE"/>
    <w:rsid w:val="005C319D"/>
    <w:rsid w:val="005C31B6"/>
    <w:rsid w:val="005C3481"/>
    <w:rsid w:val="005C3CDB"/>
    <w:rsid w:val="005C3DE2"/>
    <w:rsid w:val="005C4061"/>
    <w:rsid w:val="005C471F"/>
    <w:rsid w:val="005C4D15"/>
    <w:rsid w:val="005C4EAC"/>
    <w:rsid w:val="005C5090"/>
    <w:rsid w:val="005C5841"/>
    <w:rsid w:val="005C5ADB"/>
    <w:rsid w:val="005C5B8B"/>
    <w:rsid w:val="005C5BF2"/>
    <w:rsid w:val="005C5EE4"/>
    <w:rsid w:val="005C6145"/>
    <w:rsid w:val="005C630E"/>
    <w:rsid w:val="005C654C"/>
    <w:rsid w:val="005C6625"/>
    <w:rsid w:val="005C6C28"/>
    <w:rsid w:val="005C7303"/>
    <w:rsid w:val="005C7757"/>
    <w:rsid w:val="005C7D60"/>
    <w:rsid w:val="005C7FB4"/>
    <w:rsid w:val="005D00D0"/>
    <w:rsid w:val="005D011D"/>
    <w:rsid w:val="005D0630"/>
    <w:rsid w:val="005D0698"/>
    <w:rsid w:val="005D0B33"/>
    <w:rsid w:val="005D0E39"/>
    <w:rsid w:val="005D0F2F"/>
    <w:rsid w:val="005D21F0"/>
    <w:rsid w:val="005D278E"/>
    <w:rsid w:val="005D2873"/>
    <w:rsid w:val="005D3189"/>
    <w:rsid w:val="005D32E7"/>
    <w:rsid w:val="005D3689"/>
    <w:rsid w:val="005D3C61"/>
    <w:rsid w:val="005D418D"/>
    <w:rsid w:val="005D45C1"/>
    <w:rsid w:val="005D480D"/>
    <w:rsid w:val="005D4892"/>
    <w:rsid w:val="005D4F7F"/>
    <w:rsid w:val="005D4FD6"/>
    <w:rsid w:val="005D523F"/>
    <w:rsid w:val="005D5CB6"/>
    <w:rsid w:val="005D5D8A"/>
    <w:rsid w:val="005D5F55"/>
    <w:rsid w:val="005D61BA"/>
    <w:rsid w:val="005D6680"/>
    <w:rsid w:val="005D6BE6"/>
    <w:rsid w:val="005D7325"/>
    <w:rsid w:val="005D747E"/>
    <w:rsid w:val="005D7CFC"/>
    <w:rsid w:val="005D7DC8"/>
    <w:rsid w:val="005E04A0"/>
    <w:rsid w:val="005E058B"/>
    <w:rsid w:val="005E05B9"/>
    <w:rsid w:val="005E1034"/>
    <w:rsid w:val="005E105A"/>
    <w:rsid w:val="005E1170"/>
    <w:rsid w:val="005E18C8"/>
    <w:rsid w:val="005E1A2B"/>
    <w:rsid w:val="005E1A88"/>
    <w:rsid w:val="005E20A6"/>
    <w:rsid w:val="005E2134"/>
    <w:rsid w:val="005E2410"/>
    <w:rsid w:val="005E275B"/>
    <w:rsid w:val="005E2F87"/>
    <w:rsid w:val="005E339F"/>
    <w:rsid w:val="005E46C4"/>
    <w:rsid w:val="005E496F"/>
    <w:rsid w:val="005E4ADB"/>
    <w:rsid w:val="005E4C30"/>
    <w:rsid w:val="005E4CAA"/>
    <w:rsid w:val="005E4F4B"/>
    <w:rsid w:val="005E4F99"/>
    <w:rsid w:val="005E53E5"/>
    <w:rsid w:val="005E559F"/>
    <w:rsid w:val="005E569E"/>
    <w:rsid w:val="005E5C99"/>
    <w:rsid w:val="005E6366"/>
    <w:rsid w:val="005E63F7"/>
    <w:rsid w:val="005E6C3C"/>
    <w:rsid w:val="005E77D6"/>
    <w:rsid w:val="005E7844"/>
    <w:rsid w:val="005E78AA"/>
    <w:rsid w:val="005E7A89"/>
    <w:rsid w:val="005E7C1D"/>
    <w:rsid w:val="005E7CD2"/>
    <w:rsid w:val="005F01E5"/>
    <w:rsid w:val="005F025E"/>
    <w:rsid w:val="005F0878"/>
    <w:rsid w:val="005F0BEF"/>
    <w:rsid w:val="005F0EBD"/>
    <w:rsid w:val="005F118F"/>
    <w:rsid w:val="005F187B"/>
    <w:rsid w:val="005F1BB8"/>
    <w:rsid w:val="005F1BF4"/>
    <w:rsid w:val="005F1C5D"/>
    <w:rsid w:val="005F1C68"/>
    <w:rsid w:val="005F2790"/>
    <w:rsid w:val="005F2B5D"/>
    <w:rsid w:val="005F3232"/>
    <w:rsid w:val="005F3363"/>
    <w:rsid w:val="005F3382"/>
    <w:rsid w:val="005F36DC"/>
    <w:rsid w:val="005F3A4C"/>
    <w:rsid w:val="005F3AF3"/>
    <w:rsid w:val="005F3AFE"/>
    <w:rsid w:val="005F3D11"/>
    <w:rsid w:val="005F4356"/>
    <w:rsid w:val="005F460B"/>
    <w:rsid w:val="005F4987"/>
    <w:rsid w:val="005F4CDA"/>
    <w:rsid w:val="005F510F"/>
    <w:rsid w:val="005F5420"/>
    <w:rsid w:val="005F59E9"/>
    <w:rsid w:val="005F5B31"/>
    <w:rsid w:val="005F5BA4"/>
    <w:rsid w:val="005F5C76"/>
    <w:rsid w:val="005F5D83"/>
    <w:rsid w:val="005F60E6"/>
    <w:rsid w:val="005F6554"/>
    <w:rsid w:val="005F680D"/>
    <w:rsid w:val="005F6F1E"/>
    <w:rsid w:val="005F6F5E"/>
    <w:rsid w:val="005F6FBA"/>
    <w:rsid w:val="005F71FA"/>
    <w:rsid w:val="005F7C03"/>
    <w:rsid w:val="00600091"/>
    <w:rsid w:val="0060011D"/>
    <w:rsid w:val="00600225"/>
    <w:rsid w:val="006002FC"/>
    <w:rsid w:val="00600517"/>
    <w:rsid w:val="00600552"/>
    <w:rsid w:val="00600671"/>
    <w:rsid w:val="00600703"/>
    <w:rsid w:val="00600736"/>
    <w:rsid w:val="006007A1"/>
    <w:rsid w:val="0060090F"/>
    <w:rsid w:val="00600D39"/>
    <w:rsid w:val="00600E67"/>
    <w:rsid w:val="006017B4"/>
    <w:rsid w:val="00601E7C"/>
    <w:rsid w:val="00601F7E"/>
    <w:rsid w:val="00602251"/>
    <w:rsid w:val="006022C5"/>
    <w:rsid w:val="0060263E"/>
    <w:rsid w:val="006030D0"/>
    <w:rsid w:val="0060388B"/>
    <w:rsid w:val="00604444"/>
    <w:rsid w:val="0060480B"/>
    <w:rsid w:val="006053B2"/>
    <w:rsid w:val="00605DE3"/>
    <w:rsid w:val="00605EB1"/>
    <w:rsid w:val="00605FBE"/>
    <w:rsid w:val="00605FD5"/>
    <w:rsid w:val="006072AA"/>
    <w:rsid w:val="006102F5"/>
    <w:rsid w:val="006109BD"/>
    <w:rsid w:val="00610B8B"/>
    <w:rsid w:val="0061111F"/>
    <w:rsid w:val="0061116C"/>
    <w:rsid w:val="006112A5"/>
    <w:rsid w:val="00611484"/>
    <w:rsid w:val="006115B8"/>
    <w:rsid w:val="006125D4"/>
    <w:rsid w:val="0061283E"/>
    <w:rsid w:val="00613642"/>
    <w:rsid w:val="00613A15"/>
    <w:rsid w:val="00614051"/>
    <w:rsid w:val="00614189"/>
    <w:rsid w:val="00614A29"/>
    <w:rsid w:val="00614F92"/>
    <w:rsid w:val="006151F6"/>
    <w:rsid w:val="00615591"/>
    <w:rsid w:val="00615637"/>
    <w:rsid w:val="00615701"/>
    <w:rsid w:val="00615D8E"/>
    <w:rsid w:val="00615F10"/>
    <w:rsid w:val="006160A8"/>
    <w:rsid w:val="00616DCD"/>
    <w:rsid w:val="00616E7B"/>
    <w:rsid w:val="00616F06"/>
    <w:rsid w:val="006172DC"/>
    <w:rsid w:val="006173C8"/>
    <w:rsid w:val="00617947"/>
    <w:rsid w:val="006179F0"/>
    <w:rsid w:val="006179F7"/>
    <w:rsid w:val="00617D28"/>
    <w:rsid w:val="00617E46"/>
    <w:rsid w:val="00620195"/>
    <w:rsid w:val="00620364"/>
    <w:rsid w:val="0062041E"/>
    <w:rsid w:val="0062065E"/>
    <w:rsid w:val="00620797"/>
    <w:rsid w:val="00620BFC"/>
    <w:rsid w:val="006210C2"/>
    <w:rsid w:val="006212A6"/>
    <w:rsid w:val="00621BA0"/>
    <w:rsid w:val="00621E3F"/>
    <w:rsid w:val="00621F01"/>
    <w:rsid w:val="0062256A"/>
    <w:rsid w:val="00622DFD"/>
    <w:rsid w:val="006234E9"/>
    <w:rsid w:val="00623A3B"/>
    <w:rsid w:val="00623EA9"/>
    <w:rsid w:val="00623ECA"/>
    <w:rsid w:val="006242FF"/>
    <w:rsid w:val="006244D7"/>
    <w:rsid w:val="006247C3"/>
    <w:rsid w:val="0062482F"/>
    <w:rsid w:val="00624EA0"/>
    <w:rsid w:val="00625351"/>
    <w:rsid w:val="00625703"/>
    <w:rsid w:val="00625949"/>
    <w:rsid w:val="00626EB9"/>
    <w:rsid w:val="00626EFB"/>
    <w:rsid w:val="00627491"/>
    <w:rsid w:val="0063014F"/>
    <w:rsid w:val="00630682"/>
    <w:rsid w:val="00630FF9"/>
    <w:rsid w:val="006310BC"/>
    <w:rsid w:val="0063144D"/>
    <w:rsid w:val="006314A7"/>
    <w:rsid w:val="006317A5"/>
    <w:rsid w:val="0063195A"/>
    <w:rsid w:val="00631FD5"/>
    <w:rsid w:val="006327A0"/>
    <w:rsid w:val="00632AB1"/>
    <w:rsid w:val="00632AE5"/>
    <w:rsid w:val="00632D0C"/>
    <w:rsid w:val="00632ED5"/>
    <w:rsid w:val="00633881"/>
    <w:rsid w:val="00633A42"/>
    <w:rsid w:val="00633A69"/>
    <w:rsid w:val="00634298"/>
    <w:rsid w:val="00634363"/>
    <w:rsid w:val="00634550"/>
    <w:rsid w:val="00634947"/>
    <w:rsid w:val="00634970"/>
    <w:rsid w:val="00634B22"/>
    <w:rsid w:val="0063515D"/>
    <w:rsid w:val="00635604"/>
    <w:rsid w:val="00635733"/>
    <w:rsid w:val="0063576F"/>
    <w:rsid w:val="00635791"/>
    <w:rsid w:val="0063584A"/>
    <w:rsid w:val="00635ACB"/>
    <w:rsid w:val="00635B88"/>
    <w:rsid w:val="00635D45"/>
    <w:rsid w:val="00635F59"/>
    <w:rsid w:val="0063663D"/>
    <w:rsid w:val="00636EB3"/>
    <w:rsid w:val="00637296"/>
    <w:rsid w:val="0063756E"/>
    <w:rsid w:val="006379FD"/>
    <w:rsid w:val="00640226"/>
    <w:rsid w:val="00640C56"/>
    <w:rsid w:val="00640D1C"/>
    <w:rsid w:val="0064136A"/>
    <w:rsid w:val="006414D3"/>
    <w:rsid w:val="006416A6"/>
    <w:rsid w:val="00641BA7"/>
    <w:rsid w:val="00641D33"/>
    <w:rsid w:val="00641DCF"/>
    <w:rsid w:val="0064236D"/>
    <w:rsid w:val="00642380"/>
    <w:rsid w:val="006432FA"/>
    <w:rsid w:val="006437F7"/>
    <w:rsid w:val="00643B01"/>
    <w:rsid w:val="00643C88"/>
    <w:rsid w:val="00643DAE"/>
    <w:rsid w:val="00644011"/>
    <w:rsid w:val="00644484"/>
    <w:rsid w:val="00644EB6"/>
    <w:rsid w:val="00644F84"/>
    <w:rsid w:val="0064523C"/>
    <w:rsid w:val="006455C4"/>
    <w:rsid w:val="00645764"/>
    <w:rsid w:val="0064598C"/>
    <w:rsid w:val="00645B72"/>
    <w:rsid w:val="006460CE"/>
    <w:rsid w:val="00647C9D"/>
    <w:rsid w:val="00650986"/>
    <w:rsid w:val="00650AF7"/>
    <w:rsid w:val="00650BCF"/>
    <w:rsid w:val="00651908"/>
    <w:rsid w:val="00651DA4"/>
    <w:rsid w:val="006521AF"/>
    <w:rsid w:val="0065274D"/>
    <w:rsid w:val="00652839"/>
    <w:rsid w:val="006528A7"/>
    <w:rsid w:val="00652AD9"/>
    <w:rsid w:val="00652DBF"/>
    <w:rsid w:val="00653669"/>
    <w:rsid w:val="00653B6A"/>
    <w:rsid w:val="006547FE"/>
    <w:rsid w:val="00656626"/>
    <w:rsid w:val="006568F6"/>
    <w:rsid w:val="00656A75"/>
    <w:rsid w:val="00656CED"/>
    <w:rsid w:val="006578CD"/>
    <w:rsid w:val="00657982"/>
    <w:rsid w:val="00657D6C"/>
    <w:rsid w:val="00660373"/>
    <w:rsid w:val="00660723"/>
    <w:rsid w:val="00660B60"/>
    <w:rsid w:val="00660CD9"/>
    <w:rsid w:val="00661DF4"/>
    <w:rsid w:val="00661EC1"/>
    <w:rsid w:val="00662B22"/>
    <w:rsid w:val="00662FD8"/>
    <w:rsid w:val="006631D6"/>
    <w:rsid w:val="006633D5"/>
    <w:rsid w:val="006638A1"/>
    <w:rsid w:val="00663EFE"/>
    <w:rsid w:val="006641BF"/>
    <w:rsid w:val="00664999"/>
    <w:rsid w:val="0066508B"/>
    <w:rsid w:val="00665778"/>
    <w:rsid w:val="00665C1D"/>
    <w:rsid w:val="00665D4D"/>
    <w:rsid w:val="00666312"/>
    <w:rsid w:val="006665C1"/>
    <w:rsid w:val="006666C4"/>
    <w:rsid w:val="00666855"/>
    <w:rsid w:val="00666AE8"/>
    <w:rsid w:val="00666C44"/>
    <w:rsid w:val="00666D6B"/>
    <w:rsid w:val="006677ED"/>
    <w:rsid w:val="00667AEF"/>
    <w:rsid w:val="00667C32"/>
    <w:rsid w:val="00667EEF"/>
    <w:rsid w:val="00667F3D"/>
    <w:rsid w:val="006701C1"/>
    <w:rsid w:val="006704E3"/>
    <w:rsid w:val="0067066E"/>
    <w:rsid w:val="00670B20"/>
    <w:rsid w:val="00670BB1"/>
    <w:rsid w:val="0067103C"/>
    <w:rsid w:val="00671066"/>
    <w:rsid w:val="0067135C"/>
    <w:rsid w:val="00671428"/>
    <w:rsid w:val="00671474"/>
    <w:rsid w:val="006715C9"/>
    <w:rsid w:val="006716B8"/>
    <w:rsid w:val="00671716"/>
    <w:rsid w:val="0067190C"/>
    <w:rsid w:val="006719E6"/>
    <w:rsid w:val="00671BC7"/>
    <w:rsid w:val="00671CF6"/>
    <w:rsid w:val="00672197"/>
    <w:rsid w:val="00672817"/>
    <w:rsid w:val="00672865"/>
    <w:rsid w:val="0067461E"/>
    <w:rsid w:val="006749A0"/>
    <w:rsid w:val="00674C3A"/>
    <w:rsid w:val="00674ED8"/>
    <w:rsid w:val="00675231"/>
    <w:rsid w:val="0067561D"/>
    <w:rsid w:val="00675A8F"/>
    <w:rsid w:val="00675C11"/>
    <w:rsid w:val="006761E9"/>
    <w:rsid w:val="006762AD"/>
    <w:rsid w:val="00676467"/>
    <w:rsid w:val="00676529"/>
    <w:rsid w:val="00676884"/>
    <w:rsid w:val="00676D13"/>
    <w:rsid w:val="00677AFD"/>
    <w:rsid w:val="00677B65"/>
    <w:rsid w:val="006801A2"/>
    <w:rsid w:val="00680634"/>
    <w:rsid w:val="006814D3"/>
    <w:rsid w:val="0068176E"/>
    <w:rsid w:val="00681A91"/>
    <w:rsid w:val="00681CA1"/>
    <w:rsid w:val="00683563"/>
    <w:rsid w:val="006844A5"/>
    <w:rsid w:val="006844BA"/>
    <w:rsid w:val="00684CFE"/>
    <w:rsid w:val="0068503B"/>
    <w:rsid w:val="00685089"/>
    <w:rsid w:val="006852FA"/>
    <w:rsid w:val="00685353"/>
    <w:rsid w:val="00685444"/>
    <w:rsid w:val="00685557"/>
    <w:rsid w:val="0068555C"/>
    <w:rsid w:val="00685BB5"/>
    <w:rsid w:val="00685CA3"/>
    <w:rsid w:val="00685D61"/>
    <w:rsid w:val="00685DCA"/>
    <w:rsid w:val="00686135"/>
    <w:rsid w:val="00686904"/>
    <w:rsid w:val="00687DE4"/>
    <w:rsid w:val="006900E4"/>
    <w:rsid w:val="0069013A"/>
    <w:rsid w:val="006903B7"/>
    <w:rsid w:val="00690595"/>
    <w:rsid w:val="00690619"/>
    <w:rsid w:val="00692143"/>
    <w:rsid w:val="006926DC"/>
    <w:rsid w:val="0069292F"/>
    <w:rsid w:val="00692A23"/>
    <w:rsid w:val="00692D82"/>
    <w:rsid w:val="00692EEF"/>
    <w:rsid w:val="006935BE"/>
    <w:rsid w:val="0069385F"/>
    <w:rsid w:val="00693C94"/>
    <w:rsid w:val="00694C07"/>
    <w:rsid w:val="00695205"/>
    <w:rsid w:val="0069522C"/>
    <w:rsid w:val="0069557D"/>
    <w:rsid w:val="0069570A"/>
    <w:rsid w:val="0069608E"/>
    <w:rsid w:val="00696692"/>
    <w:rsid w:val="00696783"/>
    <w:rsid w:val="00696C32"/>
    <w:rsid w:val="006971B8"/>
    <w:rsid w:val="00697FD7"/>
    <w:rsid w:val="006A003F"/>
    <w:rsid w:val="006A0AC6"/>
    <w:rsid w:val="006A1206"/>
    <w:rsid w:val="006A154A"/>
    <w:rsid w:val="006A28B6"/>
    <w:rsid w:val="006A2F7F"/>
    <w:rsid w:val="006A3094"/>
    <w:rsid w:val="006A37E0"/>
    <w:rsid w:val="006A3B69"/>
    <w:rsid w:val="006A3CD8"/>
    <w:rsid w:val="006A45B1"/>
    <w:rsid w:val="006A4E47"/>
    <w:rsid w:val="006A5475"/>
    <w:rsid w:val="006A5D97"/>
    <w:rsid w:val="006A5E75"/>
    <w:rsid w:val="006A63D6"/>
    <w:rsid w:val="006A6C03"/>
    <w:rsid w:val="006A79C4"/>
    <w:rsid w:val="006A7C18"/>
    <w:rsid w:val="006A7C5A"/>
    <w:rsid w:val="006A7C85"/>
    <w:rsid w:val="006A7CE5"/>
    <w:rsid w:val="006A7F1E"/>
    <w:rsid w:val="006A7FF9"/>
    <w:rsid w:val="006B0991"/>
    <w:rsid w:val="006B0F81"/>
    <w:rsid w:val="006B1100"/>
    <w:rsid w:val="006B11ED"/>
    <w:rsid w:val="006B134B"/>
    <w:rsid w:val="006B144D"/>
    <w:rsid w:val="006B16D5"/>
    <w:rsid w:val="006B1B97"/>
    <w:rsid w:val="006B2043"/>
    <w:rsid w:val="006B2908"/>
    <w:rsid w:val="006B2918"/>
    <w:rsid w:val="006B2B83"/>
    <w:rsid w:val="006B2E24"/>
    <w:rsid w:val="006B2EAD"/>
    <w:rsid w:val="006B3221"/>
    <w:rsid w:val="006B389F"/>
    <w:rsid w:val="006B39A1"/>
    <w:rsid w:val="006B4300"/>
    <w:rsid w:val="006B5776"/>
    <w:rsid w:val="006B66B0"/>
    <w:rsid w:val="006B6916"/>
    <w:rsid w:val="006B6BBC"/>
    <w:rsid w:val="006B731B"/>
    <w:rsid w:val="006B75D6"/>
    <w:rsid w:val="006B7F90"/>
    <w:rsid w:val="006C13EC"/>
    <w:rsid w:val="006C1408"/>
    <w:rsid w:val="006C16C3"/>
    <w:rsid w:val="006C1926"/>
    <w:rsid w:val="006C19A3"/>
    <w:rsid w:val="006C1AD6"/>
    <w:rsid w:val="006C2056"/>
    <w:rsid w:val="006C23F9"/>
    <w:rsid w:val="006C24D9"/>
    <w:rsid w:val="006C2B63"/>
    <w:rsid w:val="006C2CF4"/>
    <w:rsid w:val="006C3431"/>
    <w:rsid w:val="006C344D"/>
    <w:rsid w:val="006C39A3"/>
    <w:rsid w:val="006C3F46"/>
    <w:rsid w:val="006C4FA3"/>
    <w:rsid w:val="006C537F"/>
    <w:rsid w:val="006C5395"/>
    <w:rsid w:val="006C5DBA"/>
    <w:rsid w:val="006C5EAE"/>
    <w:rsid w:val="006C6A23"/>
    <w:rsid w:val="006C6D29"/>
    <w:rsid w:val="006C72BD"/>
    <w:rsid w:val="006C7B6F"/>
    <w:rsid w:val="006C7CE8"/>
    <w:rsid w:val="006D003B"/>
    <w:rsid w:val="006D0108"/>
    <w:rsid w:val="006D0340"/>
    <w:rsid w:val="006D03DF"/>
    <w:rsid w:val="006D0433"/>
    <w:rsid w:val="006D0450"/>
    <w:rsid w:val="006D0C29"/>
    <w:rsid w:val="006D0E0B"/>
    <w:rsid w:val="006D0EA4"/>
    <w:rsid w:val="006D10CE"/>
    <w:rsid w:val="006D1B4B"/>
    <w:rsid w:val="006D1CA1"/>
    <w:rsid w:val="006D1F03"/>
    <w:rsid w:val="006D2A11"/>
    <w:rsid w:val="006D2A67"/>
    <w:rsid w:val="006D2C18"/>
    <w:rsid w:val="006D3244"/>
    <w:rsid w:val="006D3C88"/>
    <w:rsid w:val="006D4488"/>
    <w:rsid w:val="006D44AA"/>
    <w:rsid w:val="006D47BD"/>
    <w:rsid w:val="006D4988"/>
    <w:rsid w:val="006D49CC"/>
    <w:rsid w:val="006D530C"/>
    <w:rsid w:val="006D5945"/>
    <w:rsid w:val="006D61DB"/>
    <w:rsid w:val="006D637B"/>
    <w:rsid w:val="006D70CC"/>
    <w:rsid w:val="006D7262"/>
    <w:rsid w:val="006D7824"/>
    <w:rsid w:val="006D782B"/>
    <w:rsid w:val="006D7FE3"/>
    <w:rsid w:val="006E003C"/>
    <w:rsid w:val="006E0211"/>
    <w:rsid w:val="006E0514"/>
    <w:rsid w:val="006E0EF5"/>
    <w:rsid w:val="006E0FE5"/>
    <w:rsid w:val="006E1387"/>
    <w:rsid w:val="006E1408"/>
    <w:rsid w:val="006E18F5"/>
    <w:rsid w:val="006E1900"/>
    <w:rsid w:val="006E1E42"/>
    <w:rsid w:val="006E2078"/>
    <w:rsid w:val="006E2168"/>
    <w:rsid w:val="006E2211"/>
    <w:rsid w:val="006E29F9"/>
    <w:rsid w:val="006E2C84"/>
    <w:rsid w:val="006E2E57"/>
    <w:rsid w:val="006E2F63"/>
    <w:rsid w:val="006E3176"/>
    <w:rsid w:val="006E32D6"/>
    <w:rsid w:val="006E3420"/>
    <w:rsid w:val="006E3656"/>
    <w:rsid w:val="006E373E"/>
    <w:rsid w:val="006E3789"/>
    <w:rsid w:val="006E4216"/>
    <w:rsid w:val="006E4339"/>
    <w:rsid w:val="006E4373"/>
    <w:rsid w:val="006E444F"/>
    <w:rsid w:val="006E4737"/>
    <w:rsid w:val="006E5131"/>
    <w:rsid w:val="006E536B"/>
    <w:rsid w:val="006E56B0"/>
    <w:rsid w:val="006E570B"/>
    <w:rsid w:val="006E595B"/>
    <w:rsid w:val="006E59EC"/>
    <w:rsid w:val="006E5F13"/>
    <w:rsid w:val="006E6259"/>
    <w:rsid w:val="006E6E9B"/>
    <w:rsid w:val="006E6F8A"/>
    <w:rsid w:val="006E7356"/>
    <w:rsid w:val="006F03D7"/>
    <w:rsid w:val="006F0460"/>
    <w:rsid w:val="006F04FF"/>
    <w:rsid w:val="006F09F8"/>
    <w:rsid w:val="006F0B59"/>
    <w:rsid w:val="006F18E9"/>
    <w:rsid w:val="006F19E7"/>
    <w:rsid w:val="006F1D22"/>
    <w:rsid w:val="006F2075"/>
    <w:rsid w:val="006F25E5"/>
    <w:rsid w:val="006F2735"/>
    <w:rsid w:val="006F2C8A"/>
    <w:rsid w:val="006F2E9C"/>
    <w:rsid w:val="006F30C5"/>
    <w:rsid w:val="006F35D6"/>
    <w:rsid w:val="006F360D"/>
    <w:rsid w:val="006F3C30"/>
    <w:rsid w:val="006F3CFF"/>
    <w:rsid w:val="006F4737"/>
    <w:rsid w:val="006F4C95"/>
    <w:rsid w:val="006F4F25"/>
    <w:rsid w:val="006F5882"/>
    <w:rsid w:val="006F5A77"/>
    <w:rsid w:val="006F6359"/>
    <w:rsid w:val="006F6746"/>
    <w:rsid w:val="006F67EB"/>
    <w:rsid w:val="006F6885"/>
    <w:rsid w:val="006F68CA"/>
    <w:rsid w:val="006F6C67"/>
    <w:rsid w:val="006F6F06"/>
    <w:rsid w:val="006F6F5D"/>
    <w:rsid w:val="006F6FE8"/>
    <w:rsid w:val="006F706F"/>
    <w:rsid w:val="006F71AE"/>
    <w:rsid w:val="006F7710"/>
    <w:rsid w:val="006F7893"/>
    <w:rsid w:val="006F7B62"/>
    <w:rsid w:val="007003A6"/>
    <w:rsid w:val="00700964"/>
    <w:rsid w:val="00700B8A"/>
    <w:rsid w:val="0070114E"/>
    <w:rsid w:val="007011E4"/>
    <w:rsid w:val="0070150F"/>
    <w:rsid w:val="00701771"/>
    <w:rsid w:val="00701E19"/>
    <w:rsid w:val="007024E1"/>
    <w:rsid w:val="00702C06"/>
    <w:rsid w:val="00702ED6"/>
    <w:rsid w:val="007030FC"/>
    <w:rsid w:val="0070320A"/>
    <w:rsid w:val="0070328B"/>
    <w:rsid w:val="007034FE"/>
    <w:rsid w:val="00703540"/>
    <w:rsid w:val="00703843"/>
    <w:rsid w:val="00703AF7"/>
    <w:rsid w:val="00703D14"/>
    <w:rsid w:val="007043E0"/>
    <w:rsid w:val="00704702"/>
    <w:rsid w:val="00704EDB"/>
    <w:rsid w:val="00705109"/>
    <w:rsid w:val="00705356"/>
    <w:rsid w:val="0070574B"/>
    <w:rsid w:val="007060D9"/>
    <w:rsid w:val="0070640F"/>
    <w:rsid w:val="007069E6"/>
    <w:rsid w:val="00706C1A"/>
    <w:rsid w:val="00706DE5"/>
    <w:rsid w:val="007074C5"/>
    <w:rsid w:val="00707F9E"/>
    <w:rsid w:val="007102D5"/>
    <w:rsid w:val="00710A7B"/>
    <w:rsid w:val="00710AEA"/>
    <w:rsid w:val="00710EAC"/>
    <w:rsid w:val="00711AC5"/>
    <w:rsid w:val="00711DF6"/>
    <w:rsid w:val="00712182"/>
    <w:rsid w:val="00712767"/>
    <w:rsid w:val="00713101"/>
    <w:rsid w:val="007134B8"/>
    <w:rsid w:val="00713531"/>
    <w:rsid w:val="00713681"/>
    <w:rsid w:val="00713AE1"/>
    <w:rsid w:val="00713D77"/>
    <w:rsid w:val="007142C7"/>
    <w:rsid w:val="007147DD"/>
    <w:rsid w:val="007149F6"/>
    <w:rsid w:val="00714A75"/>
    <w:rsid w:val="00714F25"/>
    <w:rsid w:val="00715096"/>
    <w:rsid w:val="007159F1"/>
    <w:rsid w:val="00715B56"/>
    <w:rsid w:val="00715CDB"/>
    <w:rsid w:val="00716D54"/>
    <w:rsid w:val="00717001"/>
    <w:rsid w:val="007176DD"/>
    <w:rsid w:val="00717E04"/>
    <w:rsid w:val="00720645"/>
    <w:rsid w:val="00721539"/>
    <w:rsid w:val="00721896"/>
    <w:rsid w:val="00722194"/>
    <w:rsid w:val="007227EF"/>
    <w:rsid w:val="00722927"/>
    <w:rsid w:val="00723075"/>
    <w:rsid w:val="00723233"/>
    <w:rsid w:val="007241CF"/>
    <w:rsid w:val="007242C8"/>
    <w:rsid w:val="0072441D"/>
    <w:rsid w:val="007244BE"/>
    <w:rsid w:val="00724690"/>
    <w:rsid w:val="00724849"/>
    <w:rsid w:val="00724BCE"/>
    <w:rsid w:val="00724E68"/>
    <w:rsid w:val="007251E0"/>
    <w:rsid w:val="0072527A"/>
    <w:rsid w:val="007255B8"/>
    <w:rsid w:val="007258A0"/>
    <w:rsid w:val="007258BE"/>
    <w:rsid w:val="00725E03"/>
    <w:rsid w:val="007268DC"/>
    <w:rsid w:val="00726A97"/>
    <w:rsid w:val="00726DE9"/>
    <w:rsid w:val="00730711"/>
    <w:rsid w:val="007312A6"/>
    <w:rsid w:val="007315DC"/>
    <w:rsid w:val="00731D02"/>
    <w:rsid w:val="00731D69"/>
    <w:rsid w:val="00732959"/>
    <w:rsid w:val="007329FA"/>
    <w:rsid w:val="00732AB1"/>
    <w:rsid w:val="00732B0A"/>
    <w:rsid w:val="0073401E"/>
    <w:rsid w:val="0073403C"/>
    <w:rsid w:val="007340BD"/>
    <w:rsid w:val="00734361"/>
    <w:rsid w:val="00734476"/>
    <w:rsid w:val="0073454D"/>
    <w:rsid w:val="0073563F"/>
    <w:rsid w:val="00735875"/>
    <w:rsid w:val="00735898"/>
    <w:rsid w:val="007359AD"/>
    <w:rsid w:val="00735B4B"/>
    <w:rsid w:val="00736011"/>
    <w:rsid w:val="00736476"/>
    <w:rsid w:val="00736605"/>
    <w:rsid w:val="0073796E"/>
    <w:rsid w:val="00737F5E"/>
    <w:rsid w:val="007408D1"/>
    <w:rsid w:val="00740948"/>
    <w:rsid w:val="00741012"/>
    <w:rsid w:val="007413EB"/>
    <w:rsid w:val="007416D7"/>
    <w:rsid w:val="00741907"/>
    <w:rsid w:val="00741EC5"/>
    <w:rsid w:val="00742002"/>
    <w:rsid w:val="007425C8"/>
    <w:rsid w:val="007429FC"/>
    <w:rsid w:val="00742C88"/>
    <w:rsid w:val="00742CCF"/>
    <w:rsid w:val="00742DA3"/>
    <w:rsid w:val="00742ECD"/>
    <w:rsid w:val="00742FDF"/>
    <w:rsid w:val="0074305A"/>
    <w:rsid w:val="00743109"/>
    <w:rsid w:val="0074357D"/>
    <w:rsid w:val="007439E2"/>
    <w:rsid w:val="00743E7F"/>
    <w:rsid w:val="007443E4"/>
    <w:rsid w:val="00745D39"/>
    <w:rsid w:val="007464D5"/>
    <w:rsid w:val="00746775"/>
    <w:rsid w:val="00746BE6"/>
    <w:rsid w:val="00746CE7"/>
    <w:rsid w:val="00746E55"/>
    <w:rsid w:val="0074739B"/>
    <w:rsid w:val="007478A0"/>
    <w:rsid w:val="00747B91"/>
    <w:rsid w:val="0075047A"/>
    <w:rsid w:val="0075088F"/>
    <w:rsid w:val="00750D2C"/>
    <w:rsid w:val="00750F5A"/>
    <w:rsid w:val="007510F2"/>
    <w:rsid w:val="007510FB"/>
    <w:rsid w:val="007511D7"/>
    <w:rsid w:val="0075128C"/>
    <w:rsid w:val="00751946"/>
    <w:rsid w:val="007520D5"/>
    <w:rsid w:val="00752113"/>
    <w:rsid w:val="00752D5F"/>
    <w:rsid w:val="007534AE"/>
    <w:rsid w:val="00753578"/>
    <w:rsid w:val="00753AFE"/>
    <w:rsid w:val="00753EE3"/>
    <w:rsid w:val="00754675"/>
    <w:rsid w:val="0075469B"/>
    <w:rsid w:val="00755FCD"/>
    <w:rsid w:val="0075603B"/>
    <w:rsid w:val="0075698E"/>
    <w:rsid w:val="00756B3A"/>
    <w:rsid w:val="00756B44"/>
    <w:rsid w:val="00756DEA"/>
    <w:rsid w:val="00757696"/>
    <w:rsid w:val="0075787C"/>
    <w:rsid w:val="00757F06"/>
    <w:rsid w:val="00760217"/>
    <w:rsid w:val="0076047E"/>
    <w:rsid w:val="0076089E"/>
    <w:rsid w:val="00760DA7"/>
    <w:rsid w:val="00760E59"/>
    <w:rsid w:val="00761177"/>
    <w:rsid w:val="00761428"/>
    <w:rsid w:val="00761BB9"/>
    <w:rsid w:val="00763141"/>
    <w:rsid w:val="0076376E"/>
    <w:rsid w:val="00763935"/>
    <w:rsid w:val="00763CF8"/>
    <w:rsid w:val="00763F81"/>
    <w:rsid w:val="0076401E"/>
    <w:rsid w:val="0076460F"/>
    <w:rsid w:val="007647B7"/>
    <w:rsid w:val="00764BB2"/>
    <w:rsid w:val="00764CE5"/>
    <w:rsid w:val="00764F71"/>
    <w:rsid w:val="00765168"/>
    <w:rsid w:val="0076538C"/>
    <w:rsid w:val="007654BB"/>
    <w:rsid w:val="00765761"/>
    <w:rsid w:val="007659AA"/>
    <w:rsid w:val="00765AF3"/>
    <w:rsid w:val="007665CB"/>
    <w:rsid w:val="007667AD"/>
    <w:rsid w:val="00766960"/>
    <w:rsid w:val="007669CD"/>
    <w:rsid w:val="00766C8F"/>
    <w:rsid w:val="00766E20"/>
    <w:rsid w:val="00767985"/>
    <w:rsid w:val="00767A9C"/>
    <w:rsid w:val="00770172"/>
    <w:rsid w:val="0077034D"/>
    <w:rsid w:val="0077065D"/>
    <w:rsid w:val="00770D0B"/>
    <w:rsid w:val="007712C2"/>
    <w:rsid w:val="00771CDE"/>
    <w:rsid w:val="007722A4"/>
    <w:rsid w:val="007726DC"/>
    <w:rsid w:val="00772F6B"/>
    <w:rsid w:val="00773229"/>
    <w:rsid w:val="00773623"/>
    <w:rsid w:val="0077369B"/>
    <w:rsid w:val="007737A1"/>
    <w:rsid w:val="00773A42"/>
    <w:rsid w:val="00773EB0"/>
    <w:rsid w:val="00774223"/>
    <w:rsid w:val="007743D7"/>
    <w:rsid w:val="007746F5"/>
    <w:rsid w:val="007749A2"/>
    <w:rsid w:val="00775369"/>
    <w:rsid w:val="00775533"/>
    <w:rsid w:val="0077585F"/>
    <w:rsid w:val="00775BA3"/>
    <w:rsid w:val="00775BF8"/>
    <w:rsid w:val="00775CD8"/>
    <w:rsid w:val="00775FBF"/>
    <w:rsid w:val="007763C0"/>
    <w:rsid w:val="00776652"/>
    <w:rsid w:val="007768CE"/>
    <w:rsid w:val="00777369"/>
    <w:rsid w:val="00780321"/>
    <w:rsid w:val="007810C2"/>
    <w:rsid w:val="007811C5"/>
    <w:rsid w:val="00781BEE"/>
    <w:rsid w:val="00781CB6"/>
    <w:rsid w:val="00781E43"/>
    <w:rsid w:val="00782273"/>
    <w:rsid w:val="007829E1"/>
    <w:rsid w:val="00782A72"/>
    <w:rsid w:val="00783423"/>
    <w:rsid w:val="007836D5"/>
    <w:rsid w:val="007836E5"/>
    <w:rsid w:val="007840C3"/>
    <w:rsid w:val="00784122"/>
    <w:rsid w:val="00784773"/>
    <w:rsid w:val="007848ED"/>
    <w:rsid w:val="007852E8"/>
    <w:rsid w:val="00785D87"/>
    <w:rsid w:val="0078664E"/>
    <w:rsid w:val="007868EE"/>
    <w:rsid w:val="00786FA1"/>
    <w:rsid w:val="00787FAD"/>
    <w:rsid w:val="00790DBF"/>
    <w:rsid w:val="0079107F"/>
    <w:rsid w:val="007915C9"/>
    <w:rsid w:val="00791808"/>
    <w:rsid w:val="00791B11"/>
    <w:rsid w:val="00791BF7"/>
    <w:rsid w:val="0079210F"/>
    <w:rsid w:val="007927E5"/>
    <w:rsid w:val="0079294F"/>
    <w:rsid w:val="00792A38"/>
    <w:rsid w:val="00792B52"/>
    <w:rsid w:val="00793201"/>
    <w:rsid w:val="0079322A"/>
    <w:rsid w:val="007932D7"/>
    <w:rsid w:val="00793BB0"/>
    <w:rsid w:val="0079415A"/>
    <w:rsid w:val="007944B8"/>
    <w:rsid w:val="0079475A"/>
    <w:rsid w:val="00794819"/>
    <w:rsid w:val="00794A76"/>
    <w:rsid w:val="0079554C"/>
    <w:rsid w:val="00795701"/>
    <w:rsid w:val="0079580A"/>
    <w:rsid w:val="0079585F"/>
    <w:rsid w:val="00795A75"/>
    <w:rsid w:val="00795B4C"/>
    <w:rsid w:val="00795CC3"/>
    <w:rsid w:val="00795E1B"/>
    <w:rsid w:val="00796006"/>
    <w:rsid w:val="007962B1"/>
    <w:rsid w:val="007962F8"/>
    <w:rsid w:val="007969A2"/>
    <w:rsid w:val="00796EBD"/>
    <w:rsid w:val="007971BB"/>
    <w:rsid w:val="007974CE"/>
    <w:rsid w:val="007979A3"/>
    <w:rsid w:val="00797AD6"/>
    <w:rsid w:val="007A0145"/>
    <w:rsid w:val="007A0480"/>
    <w:rsid w:val="007A07DB"/>
    <w:rsid w:val="007A0ACD"/>
    <w:rsid w:val="007A1357"/>
    <w:rsid w:val="007A17B3"/>
    <w:rsid w:val="007A1B5D"/>
    <w:rsid w:val="007A1EA7"/>
    <w:rsid w:val="007A25B1"/>
    <w:rsid w:val="007A2972"/>
    <w:rsid w:val="007A2AA3"/>
    <w:rsid w:val="007A2D7E"/>
    <w:rsid w:val="007A324F"/>
    <w:rsid w:val="007A3776"/>
    <w:rsid w:val="007A40D5"/>
    <w:rsid w:val="007A4251"/>
    <w:rsid w:val="007A4396"/>
    <w:rsid w:val="007A4525"/>
    <w:rsid w:val="007A4829"/>
    <w:rsid w:val="007A4B77"/>
    <w:rsid w:val="007A4ECA"/>
    <w:rsid w:val="007A4FC1"/>
    <w:rsid w:val="007A5028"/>
    <w:rsid w:val="007A5437"/>
    <w:rsid w:val="007A54D2"/>
    <w:rsid w:val="007A5C66"/>
    <w:rsid w:val="007A5D36"/>
    <w:rsid w:val="007A5F2C"/>
    <w:rsid w:val="007A61DF"/>
    <w:rsid w:val="007A63B1"/>
    <w:rsid w:val="007A6E65"/>
    <w:rsid w:val="007A717C"/>
    <w:rsid w:val="007A72BE"/>
    <w:rsid w:val="007A74C8"/>
    <w:rsid w:val="007A74E1"/>
    <w:rsid w:val="007A76EC"/>
    <w:rsid w:val="007A7883"/>
    <w:rsid w:val="007A7C2B"/>
    <w:rsid w:val="007A7CA8"/>
    <w:rsid w:val="007A7D2F"/>
    <w:rsid w:val="007A7DDC"/>
    <w:rsid w:val="007A7E94"/>
    <w:rsid w:val="007B00B7"/>
    <w:rsid w:val="007B01E6"/>
    <w:rsid w:val="007B09EE"/>
    <w:rsid w:val="007B0ED0"/>
    <w:rsid w:val="007B0FD5"/>
    <w:rsid w:val="007B14A1"/>
    <w:rsid w:val="007B1693"/>
    <w:rsid w:val="007B1B1A"/>
    <w:rsid w:val="007B232E"/>
    <w:rsid w:val="007B2822"/>
    <w:rsid w:val="007B2988"/>
    <w:rsid w:val="007B2AE2"/>
    <w:rsid w:val="007B2EB1"/>
    <w:rsid w:val="007B2FD8"/>
    <w:rsid w:val="007B3154"/>
    <w:rsid w:val="007B39A9"/>
    <w:rsid w:val="007B3A05"/>
    <w:rsid w:val="007B3B02"/>
    <w:rsid w:val="007B3CE9"/>
    <w:rsid w:val="007B4060"/>
    <w:rsid w:val="007B4A2A"/>
    <w:rsid w:val="007B4D32"/>
    <w:rsid w:val="007B537F"/>
    <w:rsid w:val="007B5577"/>
    <w:rsid w:val="007B567A"/>
    <w:rsid w:val="007B5894"/>
    <w:rsid w:val="007B6258"/>
    <w:rsid w:val="007B63F4"/>
    <w:rsid w:val="007B64F1"/>
    <w:rsid w:val="007B7D4A"/>
    <w:rsid w:val="007B7ECB"/>
    <w:rsid w:val="007B7F92"/>
    <w:rsid w:val="007C0221"/>
    <w:rsid w:val="007C0235"/>
    <w:rsid w:val="007C089C"/>
    <w:rsid w:val="007C0B16"/>
    <w:rsid w:val="007C0BDB"/>
    <w:rsid w:val="007C0D0D"/>
    <w:rsid w:val="007C0FE9"/>
    <w:rsid w:val="007C143F"/>
    <w:rsid w:val="007C1482"/>
    <w:rsid w:val="007C2084"/>
    <w:rsid w:val="007C21BC"/>
    <w:rsid w:val="007C2E4E"/>
    <w:rsid w:val="007C3158"/>
    <w:rsid w:val="007C3230"/>
    <w:rsid w:val="007C32E8"/>
    <w:rsid w:val="007C3823"/>
    <w:rsid w:val="007C3B71"/>
    <w:rsid w:val="007C3BEA"/>
    <w:rsid w:val="007C3FD8"/>
    <w:rsid w:val="007C42E5"/>
    <w:rsid w:val="007C47B8"/>
    <w:rsid w:val="007C49B5"/>
    <w:rsid w:val="007C4C62"/>
    <w:rsid w:val="007C4C8D"/>
    <w:rsid w:val="007C511D"/>
    <w:rsid w:val="007C5224"/>
    <w:rsid w:val="007C52CA"/>
    <w:rsid w:val="007C536A"/>
    <w:rsid w:val="007C58DB"/>
    <w:rsid w:val="007C59EC"/>
    <w:rsid w:val="007C61FE"/>
    <w:rsid w:val="007C6835"/>
    <w:rsid w:val="007C6C66"/>
    <w:rsid w:val="007C78F3"/>
    <w:rsid w:val="007C7E3C"/>
    <w:rsid w:val="007D05C0"/>
    <w:rsid w:val="007D09C5"/>
    <w:rsid w:val="007D0A18"/>
    <w:rsid w:val="007D0E6D"/>
    <w:rsid w:val="007D11BC"/>
    <w:rsid w:val="007D17AB"/>
    <w:rsid w:val="007D186F"/>
    <w:rsid w:val="007D23D0"/>
    <w:rsid w:val="007D295B"/>
    <w:rsid w:val="007D3311"/>
    <w:rsid w:val="007D3533"/>
    <w:rsid w:val="007D35DA"/>
    <w:rsid w:val="007D3646"/>
    <w:rsid w:val="007D3BDD"/>
    <w:rsid w:val="007D3ED1"/>
    <w:rsid w:val="007D44C4"/>
    <w:rsid w:val="007D4760"/>
    <w:rsid w:val="007D4810"/>
    <w:rsid w:val="007D4813"/>
    <w:rsid w:val="007D4B5E"/>
    <w:rsid w:val="007D5000"/>
    <w:rsid w:val="007D52F9"/>
    <w:rsid w:val="007D5B8C"/>
    <w:rsid w:val="007D6819"/>
    <w:rsid w:val="007D687B"/>
    <w:rsid w:val="007D7344"/>
    <w:rsid w:val="007D79D3"/>
    <w:rsid w:val="007D7B5C"/>
    <w:rsid w:val="007D7ED3"/>
    <w:rsid w:val="007E0247"/>
    <w:rsid w:val="007E02BD"/>
    <w:rsid w:val="007E0331"/>
    <w:rsid w:val="007E0AA3"/>
    <w:rsid w:val="007E0B08"/>
    <w:rsid w:val="007E0C7A"/>
    <w:rsid w:val="007E0D35"/>
    <w:rsid w:val="007E1240"/>
    <w:rsid w:val="007E1D63"/>
    <w:rsid w:val="007E23BC"/>
    <w:rsid w:val="007E26BF"/>
    <w:rsid w:val="007E28EE"/>
    <w:rsid w:val="007E2AAC"/>
    <w:rsid w:val="007E2AED"/>
    <w:rsid w:val="007E2B23"/>
    <w:rsid w:val="007E2C8C"/>
    <w:rsid w:val="007E3305"/>
    <w:rsid w:val="007E33C1"/>
    <w:rsid w:val="007E39C4"/>
    <w:rsid w:val="007E5226"/>
    <w:rsid w:val="007E55EB"/>
    <w:rsid w:val="007E573D"/>
    <w:rsid w:val="007E6095"/>
    <w:rsid w:val="007E65E4"/>
    <w:rsid w:val="007E69B3"/>
    <w:rsid w:val="007E6F45"/>
    <w:rsid w:val="007E7321"/>
    <w:rsid w:val="007E7919"/>
    <w:rsid w:val="007F0225"/>
    <w:rsid w:val="007F0249"/>
    <w:rsid w:val="007F038F"/>
    <w:rsid w:val="007F06E7"/>
    <w:rsid w:val="007F0CBA"/>
    <w:rsid w:val="007F1063"/>
    <w:rsid w:val="007F11B5"/>
    <w:rsid w:val="007F1877"/>
    <w:rsid w:val="007F2427"/>
    <w:rsid w:val="007F2B56"/>
    <w:rsid w:val="007F3615"/>
    <w:rsid w:val="007F361A"/>
    <w:rsid w:val="007F364A"/>
    <w:rsid w:val="007F3E28"/>
    <w:rsid w:val="007F3FCF"/>
    <w:rsid w:val="007F4BC8"/>
    <w:rsid w:val="007F533F"/>
    <w:rsid w:val="007F5616"/>
    <w:rsid w:val="007F6176"/>
    <w:rsid w:val="007F635B"/>
    <w:rsid w:val="007F63D7"/>
    <w:rsid w:val="007F6AC2"/>
    <w:rsid w:val="007F6AF3"/>
    <w:rsid w:val="007F6C24"/>
    <w:rsid w:val="007F7061"/>
    <w:rsid w:val="007F7285"/>
    <w:rsid w:val="007F7299"/>
    <w:rsid w:val="007F7396"/>
    <w:rsid w:val="007F767F"/>
    <w:rsid w:val="007F7828"/>
    <w:rsid w:val="007F7B05"/>
    <w:rsid w:val="00800081"/>
    <w:rsid w:val="008001A7"/>
    <w:rsid w:val="00800293"/>
    <w:rsid w:val="00800DDB"/>
    <w:rsid w:val="008014BD"/>
    <w:rsid w:val="008025A1"/>
    <w:rsid w:val="00803702"/>
    <w:rsid w:val="00803F55"/>
    <w:rsid w:val="00803FD8"/>
    <w:rsid w:val="00804118"/>
    <w:rsid w:val="008045BA"/>
    <w:rsid w:val="00804ABA"/>
    <w:rsid w:val="0080522B"/>
    <w:rsid w:val="008057C7"/>
    <w:rsid w:val="00805A4C"/>
    <w:rsid w:val="008062D7"/>
    <w:rsid w:val="00806612"/>
    <w:rsid w:val="00806B36"/>
    <w:rsid w:val="00807200"/>
    <w:rsid w:val="008074E0"/>
    <w:rsid w:val="00807A86"/>
    <w:rsid w:val="00807B40"/>
    <w:rsid w:val="00807BA1"/>
    <w:rsid w:val="00807C24"/>
    <w:rsid w:val="00810573"/>
    <w:rsid w:val="00810A38"/>
    <w:rsid w:val="00810F71"/>
    <w:rsid w:val="00811333"/>
    <w:rsid w:val="0081136B"/>
    <w:rsid w:val="00811FFD"/>
    <w:rsid w:val="008123C9"/>
    <w:rsid w:val="00812B37"/>
    <w:rsid w:val="00812C77"/>
    <w:rsid w:val="008135AA"/>
    <w:rsid w:val="008138B5"/>
    <w:rsid w:val="008140C3"/>
    <w:rsid w:val="00814408"/>
    <w:rsid w:val="00814881"/>
    <w:rsid w:val="00815E52"/>
    <w:rsid w:val="00815F52"/>
    <w:rsid w:val="0081609A"/>
    <w:rsid w:val="0081664D"/>
    <w:rsid w:val="008168B8"/>
    <w:rsid w:val="008168D4"/>
    <w:rsid w:val="00816D5F"/>
    <w:rsid w:val="00817501"/>
    <w:rsid w:val="00817A9D"/>
    <w:rsid w:val="00817CFE"/>
    <w:rsid w:val="00817E82"/>
    <w:rsid w:val="00820221"/>
    <w:rsid w:val="00820C35"/>
    <w:rsid w:val="00820F2E"/>
    <w:rsid w:val="00820FBC"/>
    <w:rsid w:val="008212F0"/>
    <w:rsid w:val="00821432"/>
    <w:rsid w:val="00821567"/>
    <w:rsid w:val="00821878"/>
    <w:rsid w:val="00821F65"/>
    <w:rsid w:val="00822D16"/>
    <w:rsid w:val="00822F9E"/>
    <w:rsid w:val="00824720"/>
    <w:rsid w:val="00825362"/>
    <w:rsid w:val="008255D2"/>
    <w:rsid w:val="00825818"/>
    <w:rsid w:val="008258BE"/>
    <w:rsid w:val="00825CD2"/>
    <w:rsid w:val="00825DC6"/>
    <w:rsid w:val="0082658E"/>
    <w:rsid w:val="00826A61"/>
    <w:rsid w:val="00826ABE"/>
    <w:rsid w:val="008275C0"/>
    <w:rsid w:val="008300A4"/>
    <w:rsid w:val="0083022D"/>
    <w:rsid w:val="00830606"/>
    <w:rsid w:val="00831090"/>
    <w:rsid w:val="008315C1"/>
    <w:rsid w:val="00831C93"/>
    <w:rsid w:val="00831D01"/>
    <w:rsid w:val="00831DC6"/>
    <w:rsid w:val="00831E40"/>
    <w:rsid w:val="00832303"/>
    <w:rsid w:val="0083246A"/>
    <w:rsid w:val="00832538"/>
    <w:rsid w:val="00832672"/>
    <w:rsid w:val="008327E6"/>
    <w:rsid w:val="00833A4A"/>
    <w:rsid w:val="00833B8C"/>
    <w:rsid w:val="00833BA3"/>
    <w:rsid w:val="00833FD9"/>
    <w:rsid w:val="00834205"/>
    <w:rsid w:val="00834367"/>
    <w:rsid w:val="0083461B"/>
    <w:rsid w:val="00834A41"/>
    <w:rsid w:val="0083529D"/>
    <w:rsid w:val="00835ACB"/>
    <w:rsid w:val="0083616F"/>
    <w:rsid w:val="00836405"/>
    <w:rsid w:val="0083679E"/>
    <w:rsid w:val="008370A7"/>
    <w:rsid w:val="008377EE"/>
    <w:rsid w:val="00837DDA"/>
    <w:rsid w:val="0084059F"/>
    <w:rsid w:val="00840695"/>
    <w:rsid w:val="0084069A"/>
    <w:rsid w:val="0084076E"/>
    <w:rsid w:val="0084091D"/>
    <w:rsid w:val="0084167F"/>
    <w:rsid w:val="008416E5"/>
    <w:rsid w:val="00841702"/>
    <w:rsid w:val="0084208A"/>
    <w:rsid w:val="008422C3"/>
    <w:rsid w:val="00842472"/>
    <w:rsid w:val="00842921"/>
    <w:rsid w:val="008430E5"/>
    <w:rsid w:val="0084365F"/>
    <w:rsid w:val="00843715"/>
    <w:rsid w:val="00843724"/>
    <w:rsid w:val="00843948"/>
    <w:rsid w:val="00843C95"/>
    <w:rsid w:val="00843D4D"/>
    <w:rsid w:val="00843DEC"/>
    <w:rsid w:val="008441E8"/>
    <w:rsid w:val="008443D9"/>
    <w:rsid w:val="0084483B"/>
    <w:rsid w:val="00844D32"/>
    <w:rsid w:val="00844F43"/>
    <w:rsid w:val="00845AC7"/>
    <w:rsid w:val="0084629A"/>
    <w:rsid w:val="008466F8"/>
    <w:rsid w:val="008469FC"/>
    <w:rsid w:val="008470C6"/>
    <w:rsid w:val="0084720B"/>
    <w:rsid w:val="00847384"/>
    <w:rsid w:val="008473F2"/>
    <w:rsid w:val="00847984"/>
    <w:rsid w:val="00847D80"/>
    <w:rsid w:val="00850ADE"/>
    <w:rsid w:val="008510EB"/>
    <w:rsid w:val="00851C00"/>
    <w:rsid w:val="00852098"/>
    <w:rsid w:val="0085214B"/>
    <w:rsid w:val="0085218A"/>
    <w:rsid w:val="008527EA"/>
    <w:rsid w:val="00852E40"/>
    <w:rsid w:val="00852F1A"/>
    <w:rsid w:val="00853114"/>
    <w:rsid w:val="0085336C"/>
    <w:rsid w:val="00853783"/>
    <w:rsid w:val="00853D93"/>
    <w:rsid w:val="00853DB3"/>
    <w:rsid w:val="00854216"/>
    <w:rsid w:val="00854543"/>
    <w:rsid w:val="0085460D"/>
    <w:rsid w:val="0085477F"/>
    <w:rsid w:val="00854E0B"/>
    <w:rsid w:val="00855666"/>
    <w:rsid w:val="00855B72"/>
    <w:rsid w:val="00855BF2"/>
    <w:rsid w:val="00855E5C"/>
    <w:rsid w:val="008565A6"/>
    <w:rsid w:val="0085666D"/>
    <w:rsid w:val="00856CE2"/>
    <w:rsid w:val="00857825"/>
    <w:rsid w:val="0086047E"/>
    <w:rsid w:val="00860AD4"/>
    <w:rsid w:val="008612DC"/>
    <w:rsid w:val="0086138F"/>
    <w:rsid w:val="00861553"/>
    <w:rsid w:val="0086190E"/>
    <w:rsid w:val="00861C6D"/>
    <w:rsid w:val="00861DD4"/>
    <w:rsid w:val="00861F32"/>
    <w:rsid w:val="008624D2"/>
    <w:rsid w:val="00862840"/>
    <w:rsid w:val="0086307B"/>
    <w:rsid w:val="008631C3"/>
    <w:rsid w:val="008637D4"/>
    <w:rsid w:val="00863C16"/>
    <w:rsid w:val="00864102"/>
    <w:rsid w:val="00864130"/>
    <w:rsid w:val="00864727"/>
    <w:rsid w:val="008647A0"/>
    <w:rsid w:val="00864A7E"/>
    <w:rsid w:val="00864D5D"/>
    <w:rsid w:val="00865081"/>
    <w:rsid w:val="008655A1"/>
    <w:rsid w:val="00865DF8"/>
    <w:rsid w:val="00866130"/>
    <w:rsid w:val="008662D5"/>
    <w:rsid w:val="0086639D"/>
    <w:rsid w:val="008664A7"/>
    <w:rsid w:val="008664EA"/>
    <w:rsid w:val="00867EDD"/>
    <w:rsid w:val="00867F49"/>
    <w:rsid w:val="0087060C"/>
    <w:rsid w:val="00870726"/>
    <w:rsid w:val="00870A8E"/>
    <w:rsid w:val="00870A93"/>
    <w:rsid w:val="00870CCF"/>
    <w:rsid w:val="0087116F"/>
    <w:rsid w:val="0087195C"/>
    <w:rsid w:val="00871E4A"/>
    <w:rsid w:val="008722D7"/>
    <w:rsid w:val="00872D9C"/>
    <w:rsid w:val="00872FC0"/>
    <w:rsid w:val="00873726"/>
    <w:rsid w:val="00873CED"/>
    <w:rsid w:val="00874EEF"/>
    <w:rsid w:val="00875229"/>
    <w:rsid w:val="008756E1"/>
    <w:rsid w:val="008757B7"/>
    <w:rsid w:val="00875ABB"/>
    <w:rsid w:val="00875AC9"/>
    <w:rsid w:val="00875BA5"/>
    <w:rsid w:val="00876251"/>
    <w:rsid w:val="00876431"/>
    <w:rsid w:val="0087789A"/>
    <w:rsid w:val="008778D6"/>
    <w:rsid w:val="00877948"/>
    <w:rsid w:val="00877D5C"/>
    <w:rsid w:val="00880444"/>
    <w:rsid w:val="00880D0C"/>
    <w:rsid w:val="00881033"/>
    <w:rsid w:val="0088159F"/>
    <w:rsid w:val="008816A2"/>
    <w:rsid w:val="0088201B"/>
    <w:rsid w:val="00882DFE"/>
    <w:rsid w:val="00882E9E"/>
    <w:rsid w:val="00883358"/>
    <w:rsid w:val="008839AF"/>
    <w:rsid w:val="00883C29"/>
    <w:rsid w:val="00884557"/>
    <w:rsid w:val="008851F0"/>
    <w:rsid w:val="008851F1"/>
    <w:rsid w:val="008859FF"/>
    <w:rsid w:val="00886730"/>
    <w:rsid w:val="008867FC"/>
    <w:rsid w:val="00886875"/>
    <w:rsid w:val="00886F72"/>
    <w:rsid w:val="008872DB"/>
    <w:rsid w:val="008873F4"/>
    <w:rsid w:val="00887AFD"/>
    <w:rsid w:val="00887CC4"/>
    <w:rsid w:val="00887EF9"/>
    <w:rsid w:val="00890487"/>
    <w:rsid w:val="0089129A"/>
    <w:rsid w:val="0089152C"/>
    <w:rsid w:val="008919D5"/>
    <w:rsid w:val="00891B3A"/>
    <w:rsid w:val="00891C05"/>
    <w:rsid w:val="00891E70"/>
    <w:rsid w:val="00892042"/>
    <w:rsid w:val="00892859"/>
    <w:rsid w:val="00892937"/>
    <w:rsid w:val="008929C3"/>
    <w:rsid w:val="0089320A"/>
    <w:rsid w:val="00893970"/>
    <w:rsid w:val="0089398F"/>
    <w:rsid w:val="00893E29"/>
    <w:rsid w:val="00894120"/>
    <w:rsid w:val="00894196"/>
    <w:rsid w:val="0089581F"/>
    <w:rsid w:val="00895882"/>
    <w:rsid w:val="008959C9"/>
    <w:rsid w:val="00895DBA"/>
    <w:rsid w:val="00895ED7"/>
    <w:rsid w:val="00896322"/>
    <w:rsid w:val="00896379"/>
    <w:rsid w:val="008967A4"/>
    <w:rsid w:val="008967A7"/>
    <w:rsid w:val="0089691D"/>
    <w:rsid w:val="008979C6"/>
    <w:rsid w:val="00897E40"/>
    <w:rsid w:val="00897F81"/>
    <w:rsid w:val="008A04E9"/>
    <w:rsid w:val="008A06C6"/>
    <w:rsid w:val="008A0BF9"/>
    <w:rsid w:val="008A0C68"/>
    <w:rsid w:val="008A0D69"/>
    <w:rsid w:val="008A0F13"/>
    <w:rsid w:val="008A116F"/>
    <w:rsid w:val="008A165C"/>
    <w:rsid w:val="008A1841"/>
    <w:rsid w:val="008A195A"/>
    <w:rsid w:val="008A1D3B"/>
    <w:rsid w:val="008A201B"/>
    <w:rsid w:val="008A22A6"/>
    <w:rsid w:val="008A234D"/>
    <w:rsid w:val="008A268B"/>
    <w:rsid w:val="008A27DD"/>
    <w:rsid w:val="008A27F3"/>
    <w:rsid w:val="008A2C3B"/>
    <w:rsid w:val="008A3674"/>
    <w:rsid w:val="008A3987"/>
    <w:rsid w:val="008A3A52"/>
    <w:rsid w:val="008A4387"/>
    <w:rsid w:val="008A4C6A"/>
    <w:rsid w:val="008A5608"/>
    <w:rsid w:val="008A62A4"/>
    <w:rsid w:val="008A64BD"/>
    <w:rsid w:val="008A6716"/>
    <w:rsid w:val="008A69F5"/>
    <w:rsid w:val="008A6B50"/>
    <w:rsid w:val="008A6C1F"/>
    <w:rsid w:val="008A72DC"/>
    <w:rsid w:val="008A73E6"/>
    <w:rsid w:val="008A75EC"/>
    <w:rsid w:val="008A7DE6"/>
    <w:rsid w:val="008A7F02"/>
    <w:rsid w:val="008B0BC8"/>
    <w:rsid w:val="008B0DF7"/>
    <w:rsid w:val="008B1295"/>
    <w:rsid w:val="008B1976"/>
    <w:rsid w:val="008B1BDE"/>
    <w:rsid w:val="008B1CDC"/>
    <w:rsid w:val="008B2EAB"/>
    <w:rsid w:val="008B3B45"/>
    <w:rsid w:val="008B42B3"/>
    <w:rsid w:val="008B511E"/>
    <w:rsid w:val="008B57C3"/>
    <w:rsid w:val="008B59AC"/>
    <w:rsid w:val="008B5D41"/>
    <w:rsid w:val="008B609A"/>
    <w:rsid w:val="008B649F"/>
    <w:rsid w:val="008B6C42"/>
    <w:rsid w:val="008B6D17"/>
    <w:rsid w:val="008B6E98"/>
    <w:rsid w:val="008B7361"/>
    <w:rsid w:val="008B7CE1"/>
    <w:rsid w:val="008B7EF4"/>
    <w:rsid w:val="008C06FF"/>
    <w:rsid w:val="008C16FB"/>
    <w:rsid w:val="008C1775"/>
    <w:rsid w:val="008C18A5"/>
    <w:rsid w:val="008C26C8"/>
    <w:rsid w:val="008C2B2E"/>
    <w:rsid w:val="008C2B96"/>
    <w:rsid w:val="008C2F73"/>
    <w:rsid w:val="008C3847"/>
    <w:rsid w:val="008C3B54"/>
    <w:rsid w:val="008C3CA3"/>
    <w:rsid w:val="008C3D3F"/>
    <w:rsid w:val="008C43E0"/>
    <w:rsid w:val="008C4605"/>
    <w:rsid w:val="008C4731"/>
    <w:rsid w:val="008C47BA"/>
    <w:rsid w:val="008C48F6"/>
    <w:rsid w:val="008C4C73"/>
    <w:rsid w:val="008C50B2"/>
    <w:rsid w:val="008C58A2"/>
    <w:rsid w:val="008C58CD"/>
    <w:rsid w:val="008C5CC3"/>
    <w:rsid w:val="008C5FBE"/>
    <w:rsid w:val="008C624E"/>
    <w:rsid w:val="008C62A6"/>
    <w:rsid w:val="008C65D9"/>
    <w:rsid w:val="008C6716"/>
    <w:rsid w:val="008C69C0"/>
    <w:rsid w:val="008C6C15"/>
    <w:rsid w:val="008C700D"/>
    <w:rsid w:val="008C7D54"/>
    <w:rsid w:val="008D02D6"/>
    <w:rsid w:val="008D03F9"/>
    <w:rsid w:val="008D06E2"/>
    <w:rsid w:val="008D0A79"/>
    <w:rsid w:val="008D1C15"/>
    <w:rsid w:val="008D243B"/>
    <w:rsid w:val="008D25D1"/>
    <w:rsid w:val="008D279F"/>
    <w:rsid w:val="008D349E"/>
    <w:rsid w:val="008D3692"/>
    <w:rsid w:val="008D39FE"/>
    <w:rsid w:val="008D45B9"/>
    <w:rsid w:val="008D46D1"/>
    <w:rsid w:val="008D4B11"/>
    <w:rsid w:val="008D4EF7"/>
    <w:rsid w:val="008D50D8"/>
    <w:rsid w:val="008D5E4E"/>
    <w:rsid w:val="008D60A1"/>
    <w:rsid w:val="008D6219"/>
    <w:rsid w:val="008D6F99"/>
    <w:rsid w:val="008D74DA"/>
    <w:rsid w:val="008D79E4"/>
    <w:rsid w:val="008D7CCE"/>
    <w:rsid w:val="008D7F68"/>
    <w:rsid w:val="008E0789"/>
    <w:rsid w:val="008E0AA6"/>
    <w:rsid w:val="008E0D7D"/>
    <w:rsid w:val="008E0F89"/>
    <w:rsid w:val="008E186A"/>
    <w:rsid w:val="008E1936"/>
    <w:rsid w:val="008E1D6E"/>
    <w:rsid w:val="008E2759"/>
    <w:rsid w:val="008E2820"/>
    <w:rsid w:val="008E2DC8"/>
    <w:rsid w:val="008E350F"/>
    <w:rsid w:val="008E3932"/>
    <w:rsid w:val="008E45D8"/>
    <w:rsid w:val="008E4826"/>
    <w:rsid w:val="008E489D"/>
    <w:rsid w:val="008E4D8D"/>
    <w:rsid w:val="008E5BE7"/>
    <w:rsid w:val="008E5DA6"/>
    <w:rsid w:val="008E5F2A"/>
    <w:rsid w:val="008E60BE"/>
    <w:rsid w:val="008E66BA"/>
    <w:rsid w:val="008E674D"/>
    <w:rsid w:val="008E735B"/>
    <w:rsid w:val="008E7659"/>
    <w:rsid w:val="008E7666"/>
    <w:rsid w:val="008E784D"/>
    <w:rsid w:val="008E7BF7"/>
    <w:rsid w:val="008F0085"/>
    <w:rsid w:val="008F0290"/>
    <w:rsid w:val="008F0D69"/>
    <w:rsid w:val="008F0F23"/>
    <w:rsid w:val="008F10D6"/>
    <w:rsid w:val="008F1E4C"/>
    <w:rsid w:val="008F1F7C"/>
    <w:rsid w:val="008F27EF"/>
    <w:rsid w:val="008F2B69"/>
    <w:rsid w:val="008F2BE2"/>
    <w:rsid w:val="008F3335"/>
    <w:rsid w:val="008F3741"/>
    <w:rsid w:val="008F3DDF"/>
    <w:rsid w:val="008F4392"/>
    <w:rsid w:val="008F44AF"/>
    <w:rsid w:val="008F4676"/>
    <w:rsid w:val="008F491D"/>
    <w:rsid w:val="008F4A09"/>
    <w:rsid w:val="008F4F60"/>
    <w:rsid w:val="008F5240"/>
    <w:rsid w:val="008F5359"/>
    <w:rsid w:val="008F57F5"/>
    <w:rsid w:val="008F5FA9"/>
    <w:rsid w:val="008F60F6"/>
    <w:rsid w:val="008F616A"/>
    <w:rsid w:val="008F62A3"/>
    <w:rsid w:val="008F705F"/>
    <w:rsid w:val="008F731A"/>
    <w:rsid w:val="008F7476"/>
    <w:rsid w:val="008F749E"/>
    <w:rsid w:val="008F752E"/>
    <w:rsid w:val="008F7781"/>
    <w:rsid w:val="008F7BD2"/>
    <w:rsid w:val="008F7DD6"/>
    <w:rsid w:val="00900157"/>
    <w:rsid w:val="00900169"/>
    <w:rsid w:val="009005F1"/>
    <w:rsid w:val="00900986"/>
    <w:rsid w:val="00900C5E"/>
    <w:rsid w:val="0090129E"/>
    <w:rsid w:val="00901F31"/>
    <w:rsid w:val="0090252E"/>
    <w:rsid w:val="00903513"/>
    <w:rsid w:val="00903836"/>
    <w:rsid w:val="00903BF2"/>
    <w:rsid w:val="00903FC0"/>
    <w:rsid w:val="00904023"/>
    <w:rsid w:val="00904A5B"/>
    <w:rsid w:val="00905357"/>
    <w:rsid w:val="0090572D"/>
    <w:rsid w:val="00905A6C"/>
    <w:rsid w:val="00905E82"/>
    <w:rsid w:val="009065C8"/>
    <w:rsid w:val="00906608"/>
    <w:rsid w:val="00906CBE"/>
    <w:rsid w:val="00906F38"/>
    <w:rsid w:val="00907069"/>
    <w:rsid w:val="009070ED"/>
    <w:rsid w:val="009077EB"/>
    <w:rsid w:val="00907ED1"/>
    <w:rsid w:val="00907F16"/>
    <w:rsid w:val="00910220"/>
    <w:rsid w:val="0091027C"/>
    <w:rsid w:val="00910A01"/>
    <w:rsid w:val="00910A54"/>
    <w:rsid w:val="00910C33"/>
    <w:rsid w:val="00910CA3"/>
    <w:rsid w:val="009116B0"/>
    <w:rsid w:val="00911950"/>
    <w:rsid w:val="00911C66"/>
    <w:rsid w:val="00912167"/>
    <w:rsid w:val="00912220"/>
    <w:rsid w:val="0091294D"/>
    <w:rsid w:val="00912B01"/>
    <w:rsid w:val="00913115"/>
    <w:rsid w:val="00913327"/>
    <w:rsid w:val="009137C8"/>
    <w:rsid w:val="00913BCB"/>
    <w:rsid w:val="0091421E"/>
    <w:rsid w:val="00914293"/>
    <w:rsid w:val="009142F1"/>
    <w:rsid w:val="0091465B"/>
    <w:rsid w:val="00914D33"/>
    <w:rsid w:val="009152DB"/>
    <w:rsid w:val="00915770"/>
    <w:rsid w:val="0091585D"/>
    <w:rsid w:val="00915B2D"/>
    <w:rsid w:val="009160BA"/>
    <w:rsid w:val="0091631A"/>
    <w:rsid w:val="009168F1"/>
    <w:rsid w:val="00916A3D"/>
    <w:rsid w:val="00916AA0"/>
    <w:rsid w:val="00916C7B"/>
    <w:rsid w:val="00916DEE"/>
    <w:rsid w:val="00916FB1"/>
    <w:rsid w:val="0091741D"/>
    <w:rsid w:val="0091760A"/>
    <w:rsid w:val="00917EE5"/>
    <w:rsid w:val="00917F0E"/>
    <w:rsid w:val="0092035F"/>
    <w:rsid w:val="00920ADC"/>
    <w:rsid w:val="009210BB"/>
    <w:rsid w:val="009210CA"/>
    <w:rsid w:val="0092110B"/>
    <w:rsid w:val="0092171D"/>
    <w:rsid w:val="00921A74"/>
    <w:rsid w:val="0092223F"/>
    <w:rsid w:val="0092299C"/>
    <w:rsid w:val="00922DA7"/>
    <w:rsid w:val="00922DCB"/>
    <w:rsid w:val="00922F6E"/>
    <w:rsid w:val="00923124"/>
    <w:rsid w:val="00923452"/>
    <w:rsid w:val="00923EBC"/>
    <w:rsid w:val="009242CF"/>
    <w:rsid w:val="009249C1"/>
    <w:rsid w:val="0092581F"/>
    <w:rsid w:val="00925892"/>
    <w:rsid w:val="00925898"/>
    <w:rsid w:val="009258F6"/>
    <w:rsid w:val="00925B82"/>
    <w:rsid w:val="00925BA4"/>
    <w:rsid w:val="00925E72"/>
    <w:rsid w:val="009263EF"/>
    <w:rsid w:val="00926827"/>
    <w:rsid w:val="00926B61"/>
    <w:rsid w:val="00926E1D"/>
    <w:rsid w:val="009271CF"/>
    <w:rsid w:val="00927C35"/>
    <w:rsid w:val="00930ACA"/>
    <w:rsid w:val="00930ACF"/>
    <w:rsid w:val="009312EE"/>
    <w:rsid w:val="00931BBF"/>
    <w:rsid w:val="00931C3C"/>
    <w:rsid w:val="00932165"/>
    <w:rsid w:val="00933C26"/>
    <w:rsid w:val="00933F1D"/>
    <w:rsid w:val="00934007"/>
    <w:rsid w:val="0093519D"/>
    <w:rsid w:val="009356B1"/>
    <w:rsid w:val="00935A1D"/>
    <w:rsid w:val="00935CE1"/>
    <w:rsid w:val="009369A2"/>
    <w:rsid w:val="00936C35"/>
    <w:rsid w:val="0093745A"/>
    <w:rsid w:val="00937665"/>
    <w:rsid w:val="00937BA3"/>
    <w:rsid w:val="009404BF"/>
    <w:rsid w:val="00940A37"/>
    <w:rsid w:val="00940A8F"/>
    <w:rsid w:val="00940AD3"/>
    <w:rsid w:val="00940C3B"/>
    <w:rsid w:val="009419E0"/>
    <w:rsid w:val="00941DA8"/>
    <w:rsid w:val="0094221A"/>
    <w:rsid w:val="009426BF"/>
    <w:rsid w:val="00942DC2"/>
    <w:rsid w:val="0094306B"/>
    <w:rsid w:val="00943311"/>
    <w:rsid w:val="00943FCE"/>
    <w:rsid w:val="00944509"/>
    <w:rsid w:val="009446A4"/>
    <w:rsid w:val="00944DD7"/>
    <w:rsid w:val="00946105"/>
    <w:rsid w:val="009462D5"/>
    <w:rsid w:val="00946BA9"/>
    <w:rsid w:val="00947019"/>
    <w:rsid w:val="00947113"/>
    <w:rsid w:val="009473DF"/>
    <w:rsid w:val="0094774F"/>
    <w:rsid w:val="00947AB9"/>
    <w:rsid w:val="00947B29"/>
    <w:rsid w:val="00947ED6"/>
    <w:rsid w:val="0095006A"/>
    <w:rsid w:val="0095028E"/>
    <w:rsid w:val="00950471"/>
    <w:rsid w:val="00950A66"/>
    <w:rsid w:val="00950AFC"/>
    <w:rsid w:val="00950E3A"/>
    <w:rsid w:val="0095263A"/>
    <w:rsid w:val="0095268B"/>
    <w:rsid w:val="009526F7"/>
    <w:rsid w:val="00952901"/>
    <w:rsid w:val="00952933"/>
    <w:rsid w:val="00952BA5"/>
    <w:rsid w:val="00952C83"/>
    <w:rsid w:val="00953E84"/>
    <w:rsid w:val="0095476C"/>
    <w:rsid w:val="00954AB5"/>
    <w:rsid w:val="00955135"/>
    <w:rsid w:val="0095520C"/>
    <w:rsid w:val="009554B7"/>
    <w:rsid w:val="00956543"/>
    <w:rsid w:val="0095655C"/>
    <w:rsid w:val="00956B40"/>
    <w:rsid w:val="00956E09"/>
    <w:rsid w:val="009573FC"/>
    <w:rsid w:val="00957582"/>
    <w:rsid w:val="0095758B"/>
    <w:rsid w:val="00957BDD"/>
    <w:rsid w:val="00957E1E"/>
    <w:rsid w:val="00960171"/>
    <w:rsid w:val="009605FB"/>
    <w:rsid w:val="00960EAE"/>
    <w:rsid w:val="00960F14"/>
    <w:rsid w:val="00961205"/>
    <w:rsid w:val="009613CA"/>
    <w:rsid w:val="009614D1"/>
    <w:rsid w:val="009615C4"/>
    <w:rsid w:val="00961D52"/>
    <w:rsid w:val="009623CA"/>
    <w:rsid w:val="009623E4"/>
    <w:rsid w:val="00962537"/>
    <w:rsid w:val="009627AF"/>
    <w:rsid w:val="00962C75"/>
    <w:rsid w:val="00962DC7"/>
    <w:rsid w:val="00962E5B"/>
    <w:rsid w:val="0096304D"/>
    <w:rsid w:val="0096393B"/>
    <w:rsid w:val="00964323"/>
    <w:rsid w:val="00964740"/>
    <w:rsid w:val="00965763"/>
    <w:rsid w:val="00965873"/>
    <w:rsid w:val="009658BF"/>
    <w:rsid w:val="00965A2C"/>
    <w:rsid w:val="00965A7B"/>
    <w:rsid w:val="0096678E"/>
    <w:rsid w:val="009677C5"/>
    <w:rsid w:val="00967DF3"/>
    <w:rsid w:val="00971106"/>
    <w:rsid w:val="0097144B"/>
    <w:rsid w:val="009717D8"/>
    <w:rsid w:val="00971805"/>
    <w:rsid w:val="00971B70"/>
    <w:rsid w:val="00971CF3"/>
    <w:rsid w:val="00971EC3"/>
    <w:rsid w:val="00973148"/>
    <w:rsid w:val="00973562"/>
    <w:rsid w:val="00973B72"/>
    <w:rsid w:val="0097492D"/>
    <w:rsid w:val="00974FC5"/>
    <w:rsid w:val="009754B3"/>
    <w:rsid w:val="009756E9"/>
    <w:rsid w:val="009760C8"/>
    <w:rsid w:val="0097701A"/>
    <w:rsid w:val="00977060"/>
    <w:rsid w:val="00977299"/>
    <w:rsid w:val="009773BD"/>
    <w:rsid w:val="009777B8"/>
    <w:rsid w:val="009777D6"/>
    <w:rsid w:val="009805E5"/>
    <w:rsid w:val="00980635"/>
    <w:rsid w:val="00980ED6"/>
    <w:rsid w:val="00980FC4"/>
    <w:rsid w:val="009812EE"/>
    <w:rsid w:val="009813A6"/>
    <w:rsid w:val="009817C3"/>
    <w:rsid w:val="00981B58"/>
    <w:rsid w:val="009822EB"/>
    <w:rsid w:val="0098260C"/>
    <w:rsid w:val="0098314B"/>
    <w:rsid w:val="00983461"/>
    <w:rsid w:val="0098367B"/>
    <w:rsid w:val="00983E2E"/>
    <w:rsid w:val="00983E49"/>
    <w:rsid w:val="00984C05"/>
    <w:rsid w:val="00984CF0"/>
    <w:rsid w:val="0098552B"/>
    <w:rsid w:val="00985544"/>
    <w:rsid w:val="00987018"/>
    <w:rsid w:val="00987E7B"/>
    <w:rsid w:val="00990013"/>
    <w:rsid w:val="00990CB5"/>
    <w:rsid w:val="00990CCD"/>
    <w:rsid w:val="00990E8B"/>
    <w:rsid w:val="00990F94"/>
    <w:rsid w:val="00991BF3"/>
    <w:rsid w:val="00991C5A"/>
    <w:rsid w:val="0099229B"/>
    <w:rsid w:val="009928FD"/>
    <w:rsid w:val="00992BE3"/>
    <w:rsid w:val="00992D66"/>
    <w:rsid w:val="0099413C"/>
    <w:rsid w:val="0099437D"/>
    <w:rsid w:val="0099495C"/>
    <w:rsid w:val="00994D38"/>
    <w:rsid w:val="009952E1"/>
    <w:rsid w:val="00996582"/>
    <w:rsid w:val="009969B2"/>
    <w:rsid w:val="00996A6F"/>
    <w:rsid w:val="00996AAD"/>
    <w:rsid w:val="00996BF0"/>
    <w:rsid w:val="00996F17"/>
    <w:rsid w:val="00996FF9"/>
    <w:rsid w:val="009971AC"/>
    <w:rsid w:val="009973A4"/>
    <w:rsid w:val="0099745B"/>
    <w:rsid w:val="009978CA"/>
    <w:rsid w:val="009A0A3D"/>
    <w:rsid w:val="009A0F7E"/>
    <w:rsid w:val="009A15D3"/>
    <w:rsid w:val="009A16A4"/>
    <w:rsid w:val="009A1ED0"/>
    <w:rsid w:val="009A2A5B"/>
    <w:rsid w:val="009A2C17"/>
    <w:rsid w:val="009A2FED"/>
    <w:rsid w:val="009A30FD"/>
    <w:rsid w:val="009A38A3"/>
    <w:rsid w:val="009A3A1B"/>
    <w:rsid w:val="009A3A73"/>
    <w:rsid w:val="009A41F1"/>
    <w:rsid w:val="009A4AE4"/>
    <w:rsid w:val="009A58AE"/>
    <w:rsid w:val="009A5CC1"/>
    <w:rsid w:val="009A65BB"/>
    <w:rsid w:val="009A6B02"/>
    <w:rsid w:val="009A6D32"/>
    <w:rsid w:val="009A7240"/>
    <w:rsid w:val="009A7988"/>
    <w:rsid w:val="009B0337"/>
    <w:rsid w:val="009B0483"/>
    <w:rsid w:val="009B049F"/>
    <w:rsid w:val="009B069B"/>
    <w:rsid w:val="009B07AC"/>
    <w:rsid w:val="009B0D36"/>
    <w:rsid w:val="009B12E3"/>
    <w:rsid w:val="009B12F3"/>
    <w:rsid w:val="009B1424"/>
    <w:rsid w:val="009B237A"/>
    <w:rsid w:val="009B283C"/>
    <w:rsid w:val="009B2ECE"/>
    <w:rsid w:val="009B31A5"/>
    <w:rsid w:val="009B32A7"/>
    <w:rsid w:val="009B33AA"/>
    <w:rsid w:val="009B3CCB"/>
    <w:rsid w:val="009B3DC3"/>
    <w:rsid w:val="009B4010"/>
    <w:rsid w:val="009B445D"/>
    <w:rsid w:val="009B471B"/>
    <w:rsid w:val="009B4E11"/>
    <w:rsid w:val="009B50DA"/>
    <w:rsid w:val="009B5395"/>
    <w:rsid w:val="009B58CB"/>
    <w:rsid w:val="009B65B8"/>
    <w:rsid w:val="009B7183"/>
    <w:rsid w:val="009B74AD"/>
    <w:rsid w:val="009B760B"/>
    <w:rsid w:val="009B7E64"/>
    <w:rsid w:val="009C0048"/>
    <w:rsid w:val="009C09F0"/>
    <w:rsid w:val="009C0BAB"/>
    <w:rsid w:val="009C0CBC"/>
    <w:rsid w:val="009C1092"/>
    <w:rsid w:val="009C11D9"/>
    <w:rsid w:val="009C1B92"/>
    <w:rsid w:val="009C29A3"/>
    <w:rsid w:val="009C2A68"/>
    <w:rsid w:val="009C2E99"/>
    <w:rsid w:val="009C2EF0"/>
    <w:rsid w:val="009C34AB"/>
    <w:rsid w:val="009C370E"/>
    <w:rsid w:val="009C3781"/>
    <w:rsid w:val="009C490F"/>
    <w:rsid w:val="009C56E4"/>
    <w:rsid w:val="009C5AB5"/>
    <w:rsid w:val="009C5FDC"/>
    <w:rsid w:val="009C626D"/>
    <w:rsid w:val="009C6859"/>
    <w:rsid w:val="009C6CE4"/>
    <w:rsid w:val="009C6CF7"/>
    <w:rsid w:val="009C707C"/>
    <w:rsid w:val="009C707E"/>
    <w:rsid w:val="009C7412"/>
    <w:rsid w:val="009D0445"/>
    <w:rsid w:val="009D2C50"/>
    <w:rsid w:val="009D2EC4"/>
    <w:rsid w:val="009D2F84"/>
    <w:rsid w:val="009D441D"/>
    <w:rsid w:val="009D4CF5"/>
    <w:rsid w:val="009D4D60"/>
    <w:rsid w:val="009D4DFD"/>
    <w:rsid w:val="009D4F81"/>
    <w:rsid w:val="009D506D"/>
    <w:rsid w:val="009D5E41"/>
    <w:rsid w:val="009D6948"/>
    <w:rsid w:val="009D6A58"/>
    <w:rsid w:val="009D6AC7"/>
    <w:rsid w:val="009D6D7C"/>
    <w:rsid w:val="009D712C"/>
    <w:rsid w:val="009D76B4"/>
    <w:rsid w:val="009D79B0"/>
    <w:rsid w:val="009D7A4E"/>
    <w:rsid w:val="009D7C7B"/>
    <w:rsid w:val="009E0684"/>
    <w:rsid w:val="009E0D14"/>
    <w:rsid w:val="009E1768"/>
    <w:rsid w:val="009E21E6"/>
    <w:rsid w:val="009E2EFA"/>
    <w:rsid w:val="009E38FD"/>
    <w:rsid w:val="009E3E64"/>
    <w:rsid w:val="009E40C1"/>
    <w:rsid w:val="009E42FC"/>
    <w:rsid w:val="009E4A04"/>
    <w:rsid w:val="009E4AE7"/>
    <w:rsid w:val="009E4BA1"/>
    <w:rsid w:val="009E4E34"/>
    <w:rsid w:val="009E53ED"/>
    <w:rsid w:val="009E559E"/>
    <w:rsid w:val="009E656D"/>
    <w:rsid w:val="009E6682"/>
    <w:rsid w:val="009E6A02"/>
    <w:rsid w:val="009E6EC0"/>
    <w:rsid w:val="009E7327"/>
    <w:rsid w:val="009E75B9"/>
    <w:rsid w:val="009F0327"/>
    <w:rsid w:val="009F082F"/>
    <w:rsid w:val="009F08D6"/>
    <w:rsid w:val="009F0B8B"/>
    <w:rsid w:val="009F0F21"/>
    <w:rsid w:val="009F2478"/>
    <w:rsid w:val="009F26E6"/>
    <w:rsid w:val="009F28F3"/>
    <w:rsid w:val="009F28FC"/>
    <w:rsid w:val="009F290E"/>
    <w:rsid w:val="009F33CF"/>
    <w:rsid w:val="009F382A"/>
    <w:rsid w:val="009F3A14"/>
    <w:rsid w:val="009F3A36"/>
    <w:rsid w:val="009F3C89"/>
    <w:rsid w:val="009F3FC3"/>
    <w:rsid w:val="009F40E7"/>
    <w:rsid w:val="009F47A1"/>
    <w:rsid w:val="009F47CE"/>
    <w:rsid w:val="009F5177"/>
    <w:rsid w:val="009F537A"/>
    <w:rsid w:val="009F5B93"/>
    <w:rsid w:val="009F5D7C"/>
    <w:rsid w:val="009F6169"/>
    <w:rsid w:val="009F61C9"/>
    <w:rsid w:val="009F61CE"/>
    <w:rsid w:val="009F6E53"/>
    <w:rsid w:val="009F6EEF"/>
    <w:rsid w:val="009F717D"/>
    <w:rsid w:val="009F7333"/>
    <w:rsid w:val="009F7B86"/>
    <w:rsid w:val="009F7C55"/>
    <w:rsid w:val="00A0000E"/>
    <w:rsid w:val="00A00332"/>
    <w:rsid w:val="00A00499"/>
    <w:rsid w:val="00A00960"/>
    <w:rsid w:val="00A00D87"/>
    <w:rsid w:val="00A013C3"/>
    <w:rsid w:val="00A015A1"/>
    <w:rsid w:val="00A01678"/>
    <w:rsid w:val="00A02021"/>
    <w:rsid w:val="00A0228B"/>
    <w:rsid w:val="00A026E8"/>
    <w:rsid w:val="00A02905"/>
    <w:rsid w:val="00A02DF4"/>
    <w:rsid w:val="00A03123"/>
    <w:rsid w:val="00A03309"/>
    <w:rsid w:val="00A0354F"/>
    <w:rsid w:val="00A03C8D"/>
    <w:rsid w:val="00A03FCC"/>
    <w:rsid w:val="00A044B8"/>
    <w:rsid w:val="00A04BA3"/>
    <w:rsid w:val="00A04BC4"/>
    <w:rsid w:val="00A04EA3"/>
    <w:rsid w:val="00A04EAC"/>
    <w:rsid w:val="00A05CA8"/>
    <w:rsid w:val="00A06804"/>
    <w:rsid w:val="00A068B0"/>
    <w:rsid w:val="00A06ED7"/>
    <w:rsid w:val="00A06FD3"/>
    <w:rsid w:val="00A07241"/>
    <w:rsid w:val="00A073D3"/>
    <w:rsid w:val="00A0740E"/>
    <w:rsid w:val="00A07F2D"/>
    <w:rsid w:val="00A10171"/>
    <w:rsid w:val="00A1047D"/>
    <w:rsid w:val="00A10525"/>
    <w:rsid w:val="00A10C51"/>
    <w:rsid w:val="00A10FDD"/>
    <w:rsid w:val="00A1189E"/>
    <w:rsid w:val="00A11D6A"/>
    <w:rsid w:val="00A11E19"/>
    <w:rsid w:val="00A120E5"/>
    <w:rsid w:val="00A12804"/>
    <w:rsid w:val="00A12AB4"/>
    <w:rsid w:val="00A13616"/>
    <w:rsid w:val="00A1371A"/>
    <w:rsid w:val="00A13782"/>
    <w:rsid w:val="00A13F30"/>
    <w:rsid w:val="00A14178"/>
    <w:rsid w:val="00A14B99"/>
    <w:rsid w:val="00A14C61"/>
    <w:rsid w:val="00A14DE6"/>
    <w:rsid w:val="00A15839"/>
    <w:rsid w:val="00A15859"/>
    <w:rsid w:val="00A15924"/>
    <w:rsid w:val="00A167CD"/>
    <w:rsid w:val="00A169DE"/>
    <w:rsid w:val="00A16D17"/>
    <w:rsid w:val="00A16E7A"/>
    <w:rsid w:val="00A17506"/>
    <w:rsid w:val="00A17876"/>
    <w:rsid w:val="00A17C99"/>
    <w:rsid w:val="00A20AA0"/>
    <w:rsid w:val="00A20B3A"/>
    <w:rsid w:val="00A21251"/>
    <w:rsid w:val="00A213F4"/>
    <w:rsid w:val="00A21CDC"/>
    <w:rsid w:val="00A2214C"/>
    <w:rsid w:val="00A22929"/>
    <w:rsid w:val="00A22D61"/>
    <w:rsid w:val="00A23158"/>
    <w:rsid w:val="00A23307"/>
    <w:rsid w:val="00A23EFF"/>
    <w:rsid w:val="00A24166"/>
    <w:rsid w:val="00A2445C"/>
    <w:rsid w:val="00A252A6"/>
    <w:rsid w:val="00A254D1"/>
    <w:rsid w:val="00A25833"/>
    <w:rsid w:val="00A25B26"/>
    <w:rsid w:val="00A263EA"/>
    <w:rsid w:val="00A270CC"/>
    <w:rsid w:val="00A273F0"/>
    <w:rsid w:val="00A27AFB"/>
    <w:rsid w:val="00A30533"/>
    <w:rsid w:val="00A30C86"/>
    <w:rsid w:val="00A31A9F"/>
    <w:rsid w:val="00A31C68"/>
    <w:rsid w:val="00A32A0C"/>
    <w:rsid w:val="00A32A4A"/>
    <w:rsid w:val="00A32BD8"/>
    <w:rsid w:val="00A3314D"/>
    <w:rsid w:val="00A332E7"/>
    <w:rsid w:val="00A33665"/>
    <w:rsid w:val="00A337FA"/>
    <w:rsid w:val="00A34553"/>
    <w:rsid w:val="00A35088"/>
    <w:rsid w:val="00A350C8"/>
    <w:rsid w:val="00A35361"/>
    <w:rsid w:val="00A35748"/>
    <w:rsid w:val="00A35CCE"/>
    <w:rsid w:val="00A35DC8"/>
    <w:rsid w:val="00A35EFA"/>
    <w:rsid w:val="00A36519"/>
    <w:rsid w:val="00A367A6"/>
    <w:rsid w:val="00A3682E"/>
    <w:rsid w:val="00A36A4B"/>
    <w:rsid w:val="00A36BFA"/>
    <w:rsid w:val="00A36F6C"/>
    <w:rsid w:val="00A37052"/>
    <w:rsid w:val="00A375A2"/>
    <w:rsid w:val="00A4038F"/>
    <w:rsid w:val="00A403B0"/>
    <w:rsid w:val="00A40506"/>
    <w:rsid w:val="00A4071E"/>
    <w:rsid w:val="00A409A3"/>
    <w:rsid w:val="00A40A6E"/>
    <w:rsid w:val="00A40E4D"/>
    <w:rsid w:val="00A4142B"/>
    <w:rsid w:val="00A42241"/>
    <w:rsid w:val="00A43369"/>
    <w:rsid w:val="00A43825"/>
    <w:rsid w:val="00A4388A"/>
    <w:rsid w:val="00A43E6D"/>
    <w:rsid w:val="00A44884"/>
    <w:rsid w:val="00A44B5A"/>
    <w:rsid w:val="00A44EC6"/>
    <w:rsid w:val="00A451C7"/>
    <w:rsid w:val="00A45518"/>
    <w:rsid w:val="00A4567D"/>
    <w:rsid w:val="00A45EAD"/>
    <w:rsid w:val="00A461C0"/>
    <w:rsid w:val="00A46343"/>
    <w:rsid w:val="00A467DB"/>
    <w:rsid w:val="00A471A8"/>
    <w:rsid w:val="00A471BF"/>
    <w:rsid w:val="00A474D6"/>
    <w:rsid w:val="00A500FE"/>
    <w:rsid w:val="00A50A7D"/>
    <w:rsid w:val="00A514B4"/>
    <w:rsid w:val="00A51ABC"/>
    <w:rsid w:val="00A520C9"/>
    <w:rsid w:val="00A5280F"/>
    <w:rsid w:val="00A52E47"/>
    <w:rsid w:val="00A5322A"/>
    <w:rsid w:val="00A53BDA"/>
    <w:rsid w:val="00A540C4"/>
    <w:rsid w:val="00A54DD5"/>
    <w:rsid w:val="00A54F45"/>
    <w:rsid w:val="00A55083"/>
    <w:rsid w:val="00A55C6B"/>
    <w:rsid w:val="00A563DC"/>
    <w:rsid w:val="00A564A2"/>
    <w:rsid w:val="00A565B8"/>
    <w:rsid w:val="00A56820"/>
    <w:rsid w:val="00A56852"/>
    <w:rsid w:val="00A56BD8"/>
    <w:rsid w:val="00A57085"/>
    <w:rsid w:val="00A57322"/>
    <w:rsid w:val="00A57475"/>
    <w:rsid w:val="00A576D5"/>
    <w:rsid w:val="00A5780B"/>
    <w:rsid w:val="00A57EA6"/>
    <w:rsid w:val="00A60381"/>
    <w:rsid w:val="00A606DB"/>
    <w:rsid w:val="00A60865"/>
    <w:rsid w:val="00A60A71"/>
    <w:rsid w:val="00A610EA"/>
    <w:rsid w:val="00A61B95"/>
    <w:rsid w:val="00A62A0C"/>
    <w:rsid w:val="00A62A33"/>
    <w:rsid w:val="00A62DAE"/>
    <w:rsid w:val="00A63BEC"/>
    <w:rsid w:val="00A63E9D"/>
    <w:rsid w:val="00A64182"/>
    <w:rsid w:val="00A641CF"/>
    <w:rsid w:val="00A6433B"/>
    <w:rsid w:val="00A6442F"/>
    <w:rsid w:val="00A64BC7"/>
    <w:rsid w:val="00A64C5D"/>
    <w:rsid w:val="00A65224"/>
    <w:rsid w:val="00A6592A"/>
    <w:rsid w:val="00A6596A"/>
    <w:rsid w:val="00A66695"/>
    <w:rsid w:val="00A66B03"/>
    <w:rsid w:val="00A67305"/>
    <w:rsid w:val="00A674EC"/>
    <w:rsid w:val="00A6750E"/>
    <w:rsid w:val="00A6756B"/>
    <w:rsid w:val="00A67820"/>
    <w:rsid w:val="00A67AD7"/>
    <w:rsid w:val="00A700B3"/>
    <w:rsid w:val="00A700E0"/>
    <w:rsid w:val="00A703F7"/>
    <w:rsid w:val="00A705E6"/>
    <w:rsid w:val="00A70C0A"/>
    <w:rsid w:val="00A71BC3"/>
    <w:rsid w:val="00A71BFF"/>
    <w:rsid w:val="00A71E68"/>
    <w:rsid w:val="00A72061"/>
    <w:rsid w:val="00A7231E"/>
    <w:rsid w:val="00A72902"/>
    <w:rsid w:val="00A733CA"/>
    <w:rsid w:val="00A736BB"/>
    <w:rsid w:val="00A73B44"/>
    <w:rsid w:val="00A73F7C"/>
    <w:rsid w:val="00A742BE"/>
    <w:rsid w:val="00A746EC"/>
    <w:rsid w:val="00A74E9B"/>
    <w:rsid w:val="00A74F75"/>
    <w:rsid w:val="00A75471"/>
    <w:rsid w:val="00A75924"/>
    <w:rsid w:val="00A75CA8"/>
    <w:rsid w:val="00A76C8B"/>
    <w:rsid w:val="00A76FDB"/>
    <w:rsid w:val="00A772D8"/>
    <w:rsid w:val="00A774B5"/>
    <w:rsid w:val="00A778E2"/>
    <w:rsid w:val="00A77BD3"/>
    <w:rsid w:val="00A8047D"/>
    <w:rsid w:val="00A806D6"/>
    <w:rsid w:val="00A80BB6"/>
    <w:rsid w:val="00A80FA7"/>
    <w:rsid w:val="00A817E3"/>
    <w:rsid w:val="00A81CFE"/>
    <w:rsid w:val="00A82121"/>
    <w:rsid w:val="00A82134"/>
    <w:rsid w:val="00A8227F"/>
    <w:rsid w:val="00A83338"/>
    <w:rsid w:val="00A83787"/>
    <w:rsid w:val="00A84332"/>
    <w:rsid w:val="00A84A2D"/>
    <w:rsid w:val="00A84C54"/>
    <w:rsid w:val="00A85705"/>
    <w:rsid w:val="00A85FB9"/>
    <w:rsid w:val="00A86526"/>
    <w:rsid w:val="00A86842"/>
    <w:rsid w:val="00A86F1E"/>
    <w:rsid w:val="00A86F6A"/>
    <w:rsid w:val="00A87541"/>
    <w:rsid w:val="00A87EEF"/>
    <w:rsid w:val="00A90145"/>
    <w:rsid w:val="00A904EB"/>
    <w:rsid w:val="00A908E1"/>
    <w:rsid w:val="00A90C8F"/>
    <w:rsid w:val="00A90F81"/>
    <w:rsid w:val="00A91202"/>
    <w:rsid w:val="00A9149B"/>
    <w:rsid w:val="00A916C6"/>
    <w:rsid w:val="00A91931"/>
    <w:rsid w:val="00A91EEA"/>
    <w:rsid w:val="00A92777"/>
    <w:rsid w:val="00A92C9F"/>
    <w:rsid w:val="00A92D5C"/>
    <w:rsid w:val="00A92F67"/>
    <w:rsid w:val="00A933A5"/>
    <w:rsid w:val="00A94838"/>
    <w:rsid w:val="00A952FB"/>
    <w:rsid w:val="00A95FC3"/>
    <w:rsid w:val="00A96026"/>
    <w:rsid w:val="00A961D4"/>
    <w:rsid w:val="00A963CD"/>
    <w:rsid w:val="00A963F7"/>
    <w:rsid w:val="00A96B80"/>
    <w:rsid w:val="00A970F6"/>
    <w:rsid w:val="00A971F1"/>
    <w:rsid w:val="00A97E4A"/>
    <w:rsid w:val="00AA0908"/>
    <w:rsid w:val="00AA0A7A"/>
    <w:rsid w:val="00AA0CBE"/>
    <w:rsid w:val="00AA0F72"/>
    <w:rsid w:val="00AA171F"/>
    <w:rsid w:val="00AA1E2B"/>
    <w:rsid w:val="00AA20C8"/>
    <w:rsid w:val="00AA2279"/>
    <w:rsid w:val="00AA291C"/>
    <w:rsid w:val="00AA2FCE"/>
    <w:rsid w:val="00AA3446"/>
    <w:rsid w:val="00AA37E7"/>
    <w:rsid w:val="00AA419C"/>
    <w:rsid w:val="00AA4E50"/>
    <w:rsid w:val="00AA4F49"/>
    <w:rsid w:val="00AA5312"/>
    <w:rsid w:val="00AA57B6"/>
    <w:rsid w:val="00AA5850"/>
    <w:rsid w:val="00AA5EEB"/>
    <w:rsid w:val="00AA6D10"/>
    <w:rsid w:val="00AA7422"/>
    <w:rsid w:val="00AA79F3"/>
    <w:rsid w:val="00AA7E1B"/>
    <w:rsid w:val="00AB0137"/>
    <w:rsid w:val="00AB1102"/>
    <w:rsid w:val="00AB119A"/>
    <w:rsid w:val="00AB1565"/>
    <w:rsid w:val="00AB1CC2"/>
    <w:rsid w:val="00AB1F53"/>
    <w:rsid w:val="00AB1FAB"/>
    <w:rsid w:val="00AB2377"/>
    <w:rsid w:val="00AB251A"/>
    <w:rsid w:val="00AB28BD"/>
    <w:rsid w:val="00AB2A6E"/>
    <w:rsid w:val="00AB2B5B"/>
    <w:rsid w:val="00AB3142"/>
    <w:rsid w:val="00AB3464"/>
    <w:rsid w:val="00AB3DA2"/>
    <w:rsid w:val="00AB3F43"/>
    <w:rsid w:val="00AB4097"/>
    <w:rsid w:val="00AB4157"/>
    <w:rsid w:val="00AB4465"/>
    <w:rsid w:val="00AB474C"/>
    <w:rsid w:val="00AB4A85"/>
    <w:rsid w:val="00AB4FB4"/>
    <w:rsid w:val="00AB4FE1"/>
    <w:rsid w:val="00AB5471"/>
    <w:rsid w:val="00AB560F"/>
    <w:rsid w:val="00AB567E"/>
    <w:rsid w:val="00AB62DC"/>
    <w:rsid w:val="00AB6CAE"/>
    <w:rsid w:val="00AB6D26"/>
    <w:rsid w:val="00AB713D"/>
    <w:rsid w:val="00AB717F"/>
    <w:rsid w:val="00AB71BE"/>
    <w:rsid w:val="00AB7B44"/>
    <w:rsid w:val="00AB7E17"/>
    <w:rsid w:val="00AB7ECB"/>
    <w:rsid w:val="00AC1E78"/>
    <w:rsid w:val="00AC2242"/>
    <w:rsid w:val="00AC25E0"/>
    <w:rsid w:val="00AC2613"/>
    <w:rsid w:val="00AC2791"/>
    <w:rsid w:val="00AC28C3"/>
    <w:rsid w:val="00AC34E4"/>
    <w:rsid w:val="00AC370D"/>
    <w:rsid w:val="00AC40CF"/>
    <w:rsid w:val="00AC41C4"/>
    <w:rsid w:val="00AC422D"/>
    <w:rsid w:val="00AC4230"/>
    <w:rsid w:val="00AC44C3"/>
    <w:rsid w:val="00AC4D09"/>
    <w:rsid w:val="00AC55CC"/>
    <w:rsid w:val="00AC55FD"/>
    <w:rsid w:val="00AC5843"/>
    <w:rsid w:val="00AC5A7F"/>
    <w:rsid w:val="00AC5FD1"/>
    <w:rsid w:val="00AC6475"/>
    <w:rsid w:val="00AC74A3"/>
    <w:rsid w:val="00AC7E7B"/>
    <w:rsid w:val="00AC7F2B"/>
    <w:rsid w:val="00AD1913"/>
    <w:rsid w:val="00AD1BBE"/>
    <w:rsid w:val="00AD1D41"/>
    <w:rsid w:val="00AD1DAC"/>
    <w:rsid w:val="00AD25DF"/>
    <w:rsid w:val="00AD26E5"/>
    <w:rsid w:val="00AD2984"/>
    <w:rsid w:val="00AD2E72"/>
    <w:rsid w:val="00AD30BD"/>
    <w:rsid w:val="00AD32E6"/>
    <w:rsid w:val="00AD341F"/>
    <w:rsid w:val="00AD3B16"/>
    <w:rsid w:val="00AD3DC4"/>
    <w:rsid w:val="00AD3E1F"/>
    <w:rsid w:val="00AD4251"/>
    <w:rsid w:val="00AD450F"/>
    <w:rsid w:val="00AD4824"/>
    <w:rsid w:val="00AD4A36"/>
    <w:rsid w:val="00AD50A7"/>
    <w:rsid w:val="00AD51D6"/>
    <w:rsid w:val="00AD56B8"/>
    <w:rsid w:val="00AD7FA6"/>
    <w:rsid w:val="00AE0268"/>
    <w:rsid w:val="00AE02A9"/>
    <w:rsid w:val="00AE0778"/>
    <w:rsid w:val="00AE0B8B"/>
    <w:rsid w:val="00AE16C1"/>
    <w:rsid w:val="00AE199A"/>
    <w:rsid w:val="00AE1C1E"/>
    <w:rsid w:val="00AE1F00"/>
    <w:rsid w:val="00AE277D"/>
    <w:rsid w:val="00AE28F0"/>
    <w:rsid w:val="00AE2DFF"/>
    <w:rsid w:val="00AE3922"/>
    <w:rsid w:val="00AE402A"/>
    <w:rsid w:val="00AE40FC"/>
    <w:rsid w:val="00AE4547"/>
    <w:rsid w:val="00AE4845"/>
    <w:rsid w:val="00AE49F5"/>
    <w:rsid w:val="00AE4F6F"/>
    <w:rsid w:val="00AE539A"/>
    <w:rsid w:val="00AE5F48"/>
    <w:rsid w:val="00AE5FCC"/>
    <w:rsid w:val="00AE60FD"/>
    <w:rsid w:val="00AE6ACA"/>
    <w:rsid w:val="00AE6B66"/>
    <w:rsid w:val="00AE6EBC"/>
    <w:rsid w:val="00AE6F9A"/>
    <w:rsid w:val="00AE736F"/>
    <w:rsid w:val="00AE76C2"/>
    <w:rsid w:val="00AE7853"/>
    <w:rsid w:val="00AE7E3E"/>
    <w:rsid w:val="00AE7E4E"/>
    <w:rsid w:val="00AF0084"/>
    <w:rsid w:val="00AF022B"/>
    <w:rsid w:val="00AF066F"/>
    <w:rsid w:val="00AF1F1D"/>
    <w:rsid w:val="00AF2E31"/>
    <w:rsid w:val="00AF306E"/>
    <w:rsid w:val="00AF32BE"/>
    <w:rsid w:val="00AF32CA"/>
    <w:rsid w:val="00AF34FC"/>
    <w:rsid w:val="00AF3AB7"/>
    <w:rsid w:val="00AF3EEF"/>
    <w:rsid w:val="00AF48BF"/>
    <w:rsid w:val="00AF4D46"/>
    <w:rsid w:val="00AF4DBB"/>
    <w:rsid w:val="00AF539E"/>
    <w:rsid w:val="00AF5EF1"/>
    <w:rsid w:val="00AF676A"/>
    <w:rsid w:val="00AF6A89"/>
    <w:rsid w:val="00AF70E1"/>
    <w:rsid w:val="00AF7D43"/>
    <w:rsid w:val="00AF7F04"/>
    <w:rsid w:val="00B00B46"/>
    <w:rsid w:val="00B00B95"/>
    <w:rsid w:val="00B016BC"/>
    <w:rsid w:val="00B01828"/>
    <w:rsid w:val="00B0197F"/>
    <w:rsid w:val="00B01FEF"/>
    <w:rsid w:val="00B0319D"/>
    <w:rsid w:val="00B03387"/>
    <w:rsid w:val="00B034D6"/>
    <w:rsid w:val="00B03A5C"/>
    <w:rsid w:val="00B03C82"/>
    <w:rsid w:val="00B03E1D"/>
    <w:rsid w:val="00B0410D"/>
    <w:rsid w:val="00B04FD9"/>
    <w:rsid w:val="00B051FF"/>
    <w:rsid w:val="00B05787"/>
    <w:rsid w:val="00B061CA"/>
    <w:rsid w:val="00B06463"/>
    <w:rsid w:val="00B0655A"/>
    <w:rsid w:val="00B06762"/>
    <w:rsid w:val="00B06AD9"/>
    <w:rsid w:val="00B06F85"/>
    <w:rsid w:val="00B06FBA"/>
    <w:rsid w:val="00B0763E"/>
    <w:rsid w:val="00B07860"/>
    <w:rsid w:val="00B10601"/>
    <w:rsid w:val="00B10777"/>
    <w:rsid w:val="00B112E4"/>
    <w:rsid w:val="00B11A48"/>
    <w:rsid w:val="00B11C95"/>
    <w:rsid w:val="00B11DB9"/>
    <w:rsid w:val="00B11DF5"/>
    <w:rsid w:val="00B121AF"/>
    <w:rsid w:val="00B122B3"/>
    <w:rsid w:val="00B12787"/>
    <w:rsid w:val="00B128E2"/>
    <w:rsid w:val="00B12B99"/>
    <w:rsid w:val="00B12EC2"/>
    <w:rsid w:val="00B134AF"/>
    <w:rsid w:val="00B13C06"/>
    <w:rsid w:val="00B14142"/>
    <w:rsid w:val="00B14642"/>
    <w:rsid w:val="00B14E31"/>
    <w:rsid w:val="00B1529D"/>
    <w:rsid w:val="00B154C5"/>
    <w:rsid w:val="00B155A9"/>
    <w:rsid w:val="00B15783"/>
    <w:rsid w:val="00B15AC9"/>
    <w:rsid w:val="00B15AF2"/>
    <w:rsid w:val="00B15B34"/>
    <w:rsid w:val="00B15E55"/>
    <w:rsid w:val="00B15F48"/>
    <w:rsid w:val="00B161FE"/>
    <w:rsid w:val="00B16968"/>
    <w:rsid w:val="00B16B7A"/>
    <w:rsid w:val="00B171DE"/>
    <w:rsid w:val="00B175BF"/>
    <w:rsid w:val="00B201CA"/>
    <w:rsid w:val="00B202A1"/>
    <w:rsid w:val="00B205B2"/>
    <w:rsid w:val="00B20EBC"/>
    <w:rsid w:val="00B20F91"/>
    <w:rsid w:val="00B210EF"/>
    <w:rsid w:val="00B2127F"/>
    <w:rsid w:val="00B21643"/>
    <w:rsid w:val="00B217C3"/>
    <w:rsid w:val="00B21BBF"/>
    <w:rsid w:val="00B21DAF"/>
    <w:rsid w:val="00B21E37"/>
    <w:rsid w:val="00B222FA"/>
    <w:rsid w:val="00B22CA2"/>
    <w:rsid w:val="00B22D08"/>
    <w:rsid w:val="00B230BE"/>
    <w:rsid w:val="00B23306"/>
    <w:rsid w:val="00B23336"/>
    <w:rsid w:val="00B2392F"/>
    <w:rsid w:val="00B23B00"/>
    <w:rsid w:val="00B23DD3"/>
    <w:rsid w:val="00B24673"/>
    <w:rsid w:val="00B24BB4"/>
    <w:rsid w:val="00B24F79"/>
    <w:rsid w:val="00B25731"/>
    <w:rsid w:val="00B257D2"/>
    <w:rsid w:val="00B262A9"/>
    <w:rsid w:val="00B26930"/>
    <w:rsid w:val="00B26D10"/>
    <w:rsid w:val="00B27267"/>
    <w:rsid w:val="00B3014A"/>
    <w:rsid w:val="00B3027A"/>
    <w:rsid w:val="00B30AD0"/>
    <w:rsid w:val="00B30FF2"/>
    <w:rsid w:val="00B3151A"/>
    <w:rsid w:val="00B315BA"/>
    <w:rsid w:val="00B315DE"/>
    <w:rsid w:val="00B3171B"/>
    <w:rsid w:val="00B31981"/>
    <w:rsid w:val="00B31BDC"/>
    <w:rsid w:val="00B32C0B"/>
    <w:rsid w:val="00B3405B"/>
    <w:rsid w:val="00B34215"/>
    <w:rsid w:val="00B34264"/>
    <w:rsid w:val="00B34B24"/>
    <w:rsid w:val="00B350FC"/>
    <w:rsid w:val="00B35459"/>
    <w:rsid w:val="00B355F8"/>
    <w:rsid w:val="00B35E74"/>
    <w:rsid w:val="00B3612E"/>
    <w:rsid w:val="00B36261"/>
    <w:rsid w:val="00B3664B"/>
    <w:rsid w:val="00B36BBF"/>
    <w:rsid w:val="00B36C8A"/>
    <w:rsid w:val="00B36F53"/>
    <w:rsid w:val="00B37B27"/>
    <w:rsid w:val="00B37C8E"/>
    <w:rsid w:val="00B401F0"/>
    <w:rsid w:val="00B40880"/>
    <w:rsid w:val="00B40AD2"/>
    <w:rsid w:val="00B40C6E"/>
    <w:rsid w:val="00B40EDD"/>
    <w:rsid w:val="00B414B5"/>
    <w:rsid w:val="00B417FA"/>
    <w:rsid w:val="00B41A01"/>
    <w:rsid w:val="00B41A35"/>
    <w:rsid w:val="00B41BF3"/>
    <w:rsid w:val="00B41D2F"/>
    <w:rsid w:val="00B42169"/>
    <w:rsid w:val="00B424A6"/>
    <w:rsid w:val="00B4262C"/>
    <w:rsid w:val="00B42948"/>
    <w:rsid w:val="00B429FB"/>
    <w:rsid w:val="00B42A27"/>
    <w:rsid w:val="00B42DDD"/>
    <w:rsid w:val="00B42F32"/>
    <w:rsid w:val="00B43E08"/>
    <w:rsid w:val="00B444BB"/>
    <w:rsid w:val="00B446C8"/>
    <w:rsid w:val="00B44DF5"/>
    <w:rsid w:val="00B455A6"/>
    <w:rsid w:val="00B471AB"/>
    <w:rsid w:val="00B47241"/>
    <w:rsid w:val="00B476B2"/>
    <w:rsid w:val="00B47A58"/>
    <w:rsid w:val="00B47F5A"/>
    <w:rsid w:val="00B50109"/>
    <w:rsid w:val="00B5021A"/>
    <w:rsid w:val="00B50835"/>
    <w:rsid w:val="00B50AE0"/>
    <w:rsid w:val="00B50D04"/>
    <w:rsid w:val="00B50DE3"/>
    <w:rsid w:val="00B5146F"/>
    <w:rsid w:val="00B51514"/>
    <w:rsid w:val="00B51E60"/>
    <w:rsid w:val="00B527D5"/>
    <w:rsid w:val="00B52B5D"/>
    <w:rsid w:val="00B52CD8"/>
    <w:rsid w:val="00B531E7"/>
    <w:rsid w:val="00B5391B"/>
    <w:rsid w:val="00B5452B"/>
    <w:rsid w:val="00B54767"/>
    <w:rsid w:val="00B54D0F"/>
    <w:rsid w:val="00B5531B"/>
    <w:rsid w:val="00B5560B"/>
    <w:rsid w:val="00B55947"/>
    <w:rsid w:val="00B55BB9"/>
    <w:rsid w:val="00B55D33"/>
    <w:rsid w:val="00B5666D"/>
    <w:rsid w:val="00B56FAE"/>
    <w:rsid w:val="00B56FE7"/>
    <w:rsid w:val="00B5788A"/>
    <w:rsid w:val="00B57929"/>
    <w:rsid w:val="00B57A70"/>
    <w:rsid w:val="00B6010C"/>
    <w:rsid w:val="00B60443"/>
    <w:rsid w:val="00B60A3B"/>
    <w:rsid w:val="00B60E37"/>
    <w:rsid w:val="00B612BA"/>
    <w:rsid w:val="00B617B1"/>
    <w:rsid w:val="00B618EF"/>
    <w:rsid w:val="00B61B50"/>
    <w:rsid w:val="00B61D6D"/>
    <w:rsid w:val="00B61DA4"/>
    <w:rsid w:val="00B6250C"/>
    <w:rsid w:val="00B628DC"/>
    <w:rsid w:val="00B62B78"/>
    <w:rsid w:val="00B62F8C"/>
    <w:rsid w:val="00B63A3C"/>
    <w:rsid w:val="00B6443A"/>
    <w:rsid w:val="00B64C9E"/>
    <w:rsid w:val="00B64D14"/>
    <w:rsid w:val="00B64F61"/>
    <w:rsid w:val="00B65156"/>
    <w:rsid w:val="00B65450"/>
    <w:rsid w:val="00B65AD7"/>
    <w:rsid w:val="00B663A8"/>
    <w:rsid w:val="00B66753"/>
    <w:rsid w:val="00B66974"/>
    <w:rsid w:val="00B675C0"/>
    <w:rsid w:val="00B67DE0"/>
    <w:rsid w:val="00B67F07"/>
    <w:rsid w:val="00B67F67"/>
    <w:rsid w:val="00B708FB"/>
    <w:rsid w:val="00B70953"/>
    <w:rsid w:val="00B70B4B"/>
    <w:rsid w:val="00B70F64"/>
    <w:rsid w:val="00B710B7"/>
    <w:rsid w:val="00B716BA"/>
    <w:rsid w:val="00B71E36"/>
    <w:rsid w:val="00B72126"/>
    <w:rsid w:val="00B7233B"/>
    <w:rsid w:val="00B72E1A"/>
    <w:rsid w:val="00B73456"/>
    <w:rsid w:val="00B73662"/>
    <w:rsid w:val="00B7402B"/>
    <w:rsid w:val="00B74C19"/>
    <w:rsid w:val="00B74CEC"/>
    <w:rsid w:val="00B74F0A"/>
    <w:rsid w:val="00B75452"/>
    <w:rsid w:val="00B7576E"/>
    <w:rsid w:val="00B75BF2"/>
    <w:rsid w:val="00B76C80"/>
    <w:rsid w:val="00B76FF5"/>
    <w:rsid w:val="00B773D0"/>
    <w:rsid w:val="00B777BB"/>
    <w:rsid w:val="00B77A20"/>
    <w:rsid w:val="00B77BA8"/>
    <w:rsid w:val="00B77D42"/>
    <w:rsid w:val="00B77DA2"/>
    <w:rsid w:val="00B77FD4"/>
    <w:rsid w:val="00B804C7"/>
    <w:rsid w:val="00B80639"/>
    <w:rsid w:val="00B80723"/>
    <w:rsid w:val="00B80B8E"/>
    <w:rsid w:val="00B80CAC"/>
    <w:rsid w:val="00B8139B"/>
    <w:rsid w:val="00B817A8"/>
    <w:rsid w:val="00B817B9"/>
    <w:rsid w:val="00B81AEE"/>
    <w:rsid w:val="00B820B8"/>
    <w:rsid w:val="00B823C5"/>
    <w:rsid w:val="00B82847"/>
    <w:rsid w:val="00B82967"/>
    <w:rsid w:val="00B82B21"/>
    <w:rsid w:val="00B82F9B"/>
    <w:rsid w:val="00B83390"/>
    <w:rsid w:val="00B83A66"/>
    <w:rsid w:val="00B84253"/>
    <w:rsid w:val="00B858A4"/>
    <w:rsid w:val="00B858B0"/>
    <w:rsid w:val="00B85DDC"/>
    <w:rsid w:val="00B85E18"/>
    <w:rsid w:val="00B85FB3"/>
    <w:rsid w:val="00B8605F"/>
    <w:rsid w:val="00B862F9"/>
    <w:rsid w:val="00B8682E"/>
    <w:rsid w:val="00B86A3B"/>
    <w:rsid w:val="00B86D99"/>
    <w:rsid w:val="00B8704A"/>
    <w:rsid w:val="00B874AA"/>
    <w:rsid w:val="00B878C1"/>
    <w:rsid w:val="00B878C9"/>
    <w:rsid w:val="00B90209"/>
    <w:rsid w:val="00B90DF6"/>
    <w:rsid w:val="00B91101"/>
    <w:rsid w:val="00B91967"/>
    <w:rsid w:val="00B91A94"/>
    <w:rsid w:val="00B92022"/>
    <w:rsid w:val="00B9214F"/>
    <w:rsid w:val="00B925AD"/>
    <w:rsid w:val="00B927DB"/>
    <w:rsid w:val="00B92979"/>
    <w:rsid w:val="00B92AD7"/>
    <w:rsid w:val="00B92B71"/>
    <w:rsid w:val="00B92D69"/>
    <w:rsid w:val="00B92F5E"/>
    <w:rsid w:val="00B931C1"/>
    <w:rsid w:val="00B93811"/>
    <w:rsid w:val="00B93D95"/>
    <w:rsid w:val="00B94253"/>
    <w:rsid w:val="00B94717"/>
    <w:rsid w:val="00B94DFE"/>
    <w:rsid w:val="00B94F91"/>
    <w:rsid w:val="00B95C93"/>
    <w:rsid w:val="00B95CB2"/>
    <w:rsid w:val="00B95E16"/>
    <w:rsid w:val="00B9606E"/>
    <w:rsid w:val="00B965B8"/>
    <w:rsid w:val="00B96613"/>
    <w:rsid w:val="00B9688F"/>
    <w:rsid w:val="00B9772A"/>
    <w:rsid w:val="00B97931"/>
    <w:rsid w:val="00B97AC3"/>
    <w:rsid w:val="00BA03CE"/>
    <w:rsid w:val="00BA0781"/>
    <w:rsid w:val="00BA0DE0"/>
    <w:rsid w:val="00BA0EB0"/>
    <w:rsid w:val="00BA163E"/>
    <w:rsid w:val="00BA3558"/>
    <w:rsid w:val="00BA3B56"/>
    <w:rsid w:val="00BA431D"/>
    <w:rsid w:val="00BA451D"/>
    <w:rsid w:val="00BA4FD5"/>
    <w:rsid w:val="00BA50F6"/>
    <w:rsid w:val="00BA5138"/>
    <w:rsid w:val="00BA528B"/>
    <w:rsid w:val="00BA60D5"/>
    <w:rsid w:val="00BA65EC"/>
    <w:rsid w:val="00BA7328"/>
    <w:rsid w:val="00BA74AB"/>
    <w:rsid w:val="00BA765B"/>
    <w:rsid w:val="00BA7775"/>
    <w:rsid w:val="00BA7813"/>
    <w:rsid w:val="00BA7C07"/>
    <w:rsid w:val="00BB030B"/>
    <w:rsid w:val="00BB06B8"/>
    <w:rsid w:val="00BB06D8"/>
    <w:rsid w:val="00BB0CDE"/>
    <w:rsid w:val="00BB0E06"/>
    <w:rsid w:val="00BB16C5"/>
    <w:rsid w:val="00BB1EC9"/>
    <w:rsid w:val="00BB2BA7"/>
    <w:rsid w:val="00BB313A"/>
    <w:rsid w:val="00BB3856"/>
    <w:rsid w:val="00BB391F"/>
    <w:rsid w:val="00BB3A3B"/>
    <w:rsid w:val="00BB3C68"/>
    <w:rsid w:val="00BB3D90"/>
    <w:rsid w:val="00BB3DFF"/>
    <w:rsid w:val="00BB4011"/>
    <w:rsid w:val="00BB40EB"/>
    <w:rsid w:val="00BB412F"/>
    <w:rsid w:val="00BB4278"/>
    <w:rsid w:val="00BB4C4A"/>
    <w:rsid w:val="00BB4D3A"/>
    <w:rsid w:val="00BB5949"/>
    <w:rsid w:val="00BB63BC"/>
    <w:rsid w:val="00BB6BF4"/>
    <w:rsid w:val="00BB6FF8"/>
    <w:rsid w:val="00BB7231"/>
    <w:rsid w:val="00BB73E4"/>
    <w:rsid w:val="00BB76DE"/>
    <w:rsid w:val="00BB7775"/>
    <w:rsid w:val="00BB790E"/>
    <w:rsid w:val="00BC0308"/>
    <w:rsid w:val="00BC09A2"/>
    <w:rsid w:val="00BC1902"/>
    <w:rsid w:val="00BC25E3"/>
    <w:rsid w:val="00BC2D4B"/>
    <w:rsid w:val="00BC316D"/>
    <w:rsid w:val="00BC33DE"/>
    <w:rsid w:val="00BC3596"/>
    <w:rsid w:val="00BC4387"/>
    <w:rsid w:val="00BC440F"/>
    <w:rsid w:val="00BC44FD"/>
    <w:rsid w:val="00BC47EA"/>
    <w:rsid w:val="00BC4BB8"/>
    <w:rsid w:val="00BC4EB2"/>
    <w:rsid w:val="00BC5D09"/>
    <w:rsid w:val="00BC60E6"/>
    <w:rsid w:val="00BC61CA"/>
    <w:rsid w:val="00BC62CB"/>
    <w:rsid w:val="00BC62DE"/>
    <w:rsid w:val="00BC6524"/>
    <w:rsid w:val="00BC69DD"/>
    <w:rsid w:val="00BC7014"/>
    <w:rsid w:val="00BC715B"/>
    <w:rsid w:val="00BC7439"/>
    <w:rsid w:val="00BC744C"/>
    <w:rsid w:val="00BC78D6"/>
    <w:rsid w:val="00BC7B2C"/>
    <w:rsid w:val="00BC7B3D"/>
    <w:rsid w:val="00BC7E3E"/>
    <w:rsid w:val="00BD075C"/>
    <w:rsid w:val="00BD0848"/>
    <w:rsid w:val="00BD0A1A"/>
    <w:rsid w:val="00BD0F41"/>
    <w:rsid w:val="00BD1394"/>
    <w:rsid w:val="00BD1558"/>
    <w:rsid w:val="00BD1770"/>
    <w:rsid w:val="00BD1EDC"/>
    <w:rsid w:val="00BD21F5"/>
    <w:rsid w:val="00BD26E1"/>
    <w:rsid w:val="00BD30A9"/>
    <w:rsid w:val="00BD398F"/>
    <w:rsid w:val="00BD3A4E"/>
    <w:rsid w:val="00BD3D8B"/>
    <w:rsid w:val="00BD3FD3"/>
    <w:rsid w:val="00BD414C"/>
    <w:rsid w:val="00BD43EC"/>
    <w:rsid w:val="00BD4516"/>
    <w:rsid w:val="00BD47C6"/>
    <w:rsid w:val="00BD4975"/>
    <w:rsid w:val="00BD4BE8"/>
    <w:rsid w:val="00BD4EDB"/>
    <w:rsid w:val="00BD54FC"/>
    <w:rsid w:val="00BD5785"/>
    <w:rsid w:val="00BD584A"/>
    <w:rsid w:val="00BD5B1A"/>
    <w:rsid w:val="00BD5E7D"/>
    <w:rsid w:val="00BD6992"/>
    <w:rsid w:val="00BD6E5E"/>
    <w:rsid w:val="00BD71C7"/>
    <w:rsid w:val="00BD722E"/>
    <w:rsid w:val="00BD7345"/>
    <w:rsid w:val="00BD76B2"/>
    <w:rsid w:val="00BD77A3"/>
    <w:rsid w:val="00BD7D5A"/>
    <w:rsid w:val="00BD7D92"/>
    <w:rsid w:val="00BE0529"/>
    <w:rsid w:val="00BE0AE7"/>
    <w:rsid w:val="00BE10C3"/>
    <w:rsid w:val="00BE1560"/>
    <w:rsid w:val="00BE1573"/>
    <w:rsid w:val="00BE1DF2"/>
    <w:rsid w:val="00BE1E1A"/>
    <w:rsid w:val="00BE1E6B"/>
    <w:rsid w:val="00BE21CD"/>
    <w:rsid w:val="00BE30EA"/>
    <w:rsid w:val="00BE3279"/>
    <w:rsid w:val="00BE353F"/>
    <w:rsid w:val="00BE4729"/>
    <w:rsid w:val="00BE4D55"/>
    <w:rsid w:val="00BE510A"/>
    <w:rsid w:val="00BE56AA"/>
    <w:rsid w:val="00BE6895"/>
    <w:rsid w:val="00BE6DC7"/>
    <w:rsid w:val="00BE7FC8"/>
    <w:rsid w:val="00BF076B"/>
    <w:rsid w:val="00BF085B"/>
    <w:rsid w:val="00BF1192"/>
    <w:rsid w:val="00BF2557"/>
    <w:rsid w:val="00BF28EC"/>
    <w:rsid w:val="00BF2A47"/>
    <w:rsid w:val="00BF32D1"/>
    <w:rsid w:val="00BF35D5"/>
    <w:rsid w:val="00BF35E8"/>
    <w:rsid w:val="00BF3852"/>
    <w:rsid w:val="00BF397C"/>
    <w:rsid w:val="00BF39E3"/>
    <w:rsid w:val="00BF3EFF"/>
    <w:rsid w:val="00BF405E"/>
    <w:rsid w:val="00BF4068"/>
    <w:rsid w:val="00BF448C"/>
    <w:rsid w:val="00BF4F0A"/>
    <w:rsid w:val="00BF5175"/>
    <w:rsid w:val="00BF51AB"/>
    <w:rsid w:val="00BF5756"/>
    <w:rsid w:val="00BF5CA8"/>
    <w:rsid w:val="00BF5E2E"/>
    <w:rsid w:val="00BF5E45"/>
    <w:rsid w:val="00BF63C8"/>
    <w:rsid w:val="00BF6623"/>
    <w:rsid w:val="00BF72BE"/>
    <w:rsid w:val="00BF782A"/>
    <w:rsid w:val="00BF7BED"/>
    <w:rsid w:val="00BF7C87"/>
    <w:rsid w:val="00C000F0"/>
    <w:rsid w:val="00C0034F"/>
    <w:rsid w:val="00C00C36"/>
    <w:rsid w:val="00C00D92"/>
    <w:rsid w:val="00C011A4"/>
    <w:rsid w:val="00C0126C"/>
    <w:rsid w:val="00C016D2"/>
    <w:rsid w:val="00C01AA8"/>
    <w:rsid w:val="00C01C3E"/>
    <w:rsid w:val="00C01E4F"/>
    <w:rsid w:val="00C025BD"/>
    <w:rsid w:val="00C02A06"/>
    <w:rsid w:val="00C02BAD"/>
    <w:rsid w:val="00C03215"/>
    <w:rsid w:val="00C04011"/>
    <w:rsid w:val="00C0416A"/>
    <w:rsid w:val="00C0439B"/>
    <w:rsid w:val="00C04B64"/>
    <w:rsid w:val="00C04E40"/>
    <w:rsid w:val="00C0523B"/>
    <w:rsid w:val="00C0533B"/>
    <w:rsid w:val="00C054FF"/>
    <w:rsid w:val="00C07CA9"/>
    <w:rsid w:val="00C07D35"/>
    <w:rsid w:val="00C07DEA"/>
    <w:rsid w:val="00C07F18"/>
    <w:rsid w:val="00C10332"/>
    <w:rsid w:val="00C10428"/>
    <w:rsid w:val="00C10E5B"/>
    <w:rsid w:val="00C10E62"/>
    <w:rsid w:val="00C10F4F"/>
    <w:rsid w:val="00C11131"/>
    <w:rsid w:val="00C111AA"/>
    <w:rsid w:val="00C1120D"/>
    <w:rsid w:val="00C11B0D"/>
    <w:rsid w:val="00C1212B"/>
    <w:rsid w:val="00C12376"/>
    <w:rsid w:val="00C12931"/>
    <w:rsid w:val="00C1379C"/>
    <w:rsid w:val="00C13C8B"/>
    <w:rsid w:val="00C144BA"/>
    <w:rsid w:val="00C14D0A"/>
    <w:rsid w:val="00C15597"/>
    <w:rsid w:val="00C15C29"/>
    <w:rsid w:val="00C15E2B"/>
    <w:rsid w:val="00C16AD9"/>
    <w:rsid w:val="00C16E53"/>
    <w:rsid w:val="00C17526"/>
    <w:rsid w:val="00C175A9"/>
    <w:rsid w:val="00C177FB"/>
    <w:rsid w:val="00C2009D"/>
    <w:rsid w:val="00C2071D"/>
    <w:rsid w:val="00C2077E"/>
    <w:rsid w:val="00C20C85"/>
    <w:rsid w:val="00C21819"/>
    <w:rsid w:val="00C21930"/>
    <w:rsid w:val="00C21AD8"/>
    <w:rsid w:val="00C21D86"/>
    <w:rsid w:val="00C21EE4"/>
    <w:rsid w:val="00C2202E"/>
    <w:rsid w:val="00C221E1"/>
    <w:rsid w:val="00C227FC"/>
    <w:rsid w:val="00C22A5B"/>
    <w:rsid w:val="00C22FAC"/>
    <w:rsid w:val="00C237B7"/>
    <w:rsid w:val="00C23C8D"/>
    <w:rsid w:val="00C242DE"/>
    <w:rsid w:val="00C243CF"/>
    <w:rsid w:val="00C24D54"/>
    <w:rsid w:val="00C251D6"/>
    <w:rsid w:val="00C2534E"/>
    <w:rsid w:val="00C25490"/>
    <w:rsid w:val="00C2559D"/>
    <w:rsid w:val="00C25AC0"/>
    <w:rsid w:val="00C26802"/>
    <w:rsid w:val="00C26F22"/>
    <w:rsid w:val="00C275BC"/>
    <w:rsid w:val="00C27993"/>
    <w:rsid w:val="00C30333"/>
    <w:rsid w:val="00C3063E"/>
    <w:rsid w:val="00C30809"/>
    <w:rsid w:val="00C30896"/>
    <w:rsid w:val="00C30A38"/>
    <w:rsid w:val="00C30D60"/>
    <w:rsid w:val="00C312F6"/>
    <w:rsid w:val="00C3174C"/>
    <w:rsid w:val="00C31C12"/>
    <w:rsid w:val="00C320E0"/>
    <w:rsid w:val="00C32311"/>
    <w:rsid w:val="00C32B21"/>
    <w:rsid w:val="00C32D54"/>
    <w:rsid w:val="00C32D69"/>
    <w:rsid w:val="00C33256"/>
    <w:rsid w:val="00C3334E"/>
    <w:rsid w:val="00C33A31"/>
    <w:rsid w:val="00C33FB6"/>
    <w:rsid w:val="00C34008"/>
    <w:rsid w:val="00C34108"/>
    <w:rsid w:val="00C3423E"/>
    <w:rsid w:val="00C34700"/>
    <w:rsid w:val="00C3470F"/>
    <w:rsid w:val="00C34A24"/>
    <w:rsid w:val="00C3512C"/>
    <w:rsid w:val="00C363F3"/>
    <w:rsid w:val="00C3693B"/>
    <w:rsid w:val="00C36A46"/>
    <w:rsid w:val="00C36D20"/>
    <w:rsid w:val="00C36EF9"/>
    <w:rsid w:val="00C36F1F"/>
    <w:rsid w:val="00C36F74"/>
    <w:rsid w:val="00C3796C"/>
    <w:rsid w:val="00C37DCC"/>
    <w:rsid w:val="00C37F4A"/>
    <w:rsid w:val="00C40983"/>
    <w:rsid w:val="00C40B4F"/>
    <w:rsid w:val="00C410D6"/>
    <w:rsid w:val="00C41967"/>
    <w:rsid w:val="00C41A77"/>
    <w:rsid w:val="00C4212A"/>
    <w:rsid w:val="00C4241E"/>
    <w:rsid w:val="00C42FF3"/>
    <w:rsid w:val="00C438AF"/>
    <w:rsid w:val="00C43AE2"/>
    <w:rsid w:val="00C44EA7"/>
    <w:rsid w:val="00C464F9"/>
    <w:rsid w:val="00C46539"/>
    <w:rsid w:val="00C46C00"/>
    <w:rsid w:val="00C4722F"/>
    <w:rsid w:val="00C4755A"/>
    <w:rsid w:val="00C476B0"/>
    <w:rsid w:val="00C479AA"/>
    <w:rsid w:val="00C47BA1"/>
    <w:rsid w:val="00C50308"/>
    <w:rsid w:val="00C50B54"/>
    <w:rsid w:val="00C50EBE"/>
    <w:rsid w:val="00C51957"/>
    <w:rsid w:val="00C51C0D"/>
    <w:rsid w:val="00C5293C"/>
    <w:rsid w:val="00C52F15"/>
    <w:rsid w:val="00C534FE"/>
    <w:rsid w:val="00C5435D"/>
    <w:rsid w:val="00C54461"/>
    <w:rsid w:val="00C5526F"/>
    <w:rsid w:val="00C55863"/>
    <w:rsid w:val="00C5609C"/>
    <w:rsid w:val="00C5622B"/>
    <w:rsid w:val="00C563F6"/>
    <w:rsid w:val="00C56447"/>
    <w:rsid w:val="00C56556"/>
    <w:rsid w:val="00C565B7"/>
    <w:rsid w:val="00C56917"/>
    <w:rsid w:val="00C56960"/>
    <w:rsid w:val="00C56B7C"/>
    <w:rsid w:val="00C5785F"/>
    <w:rsid w:val="00C57A2F"/>
    <w:rsid w:val="00C57CFC"/>
    <w:rsid w:val="00C57D93"/>
    <w:rsid w:val="00C57FC8"/>
    <w:rsid w:val="00C60A45"/>
    <w:rsid w:val="00C6109F"/>
    <w:rsid w:val="00C61199"/>
    <w:rsid w:val="00C614E2"/>
    <w:rsid w:val="00C616F2"/>
    <w:rsid w:val="00C61B84"/>
    <w:rsid w:val="00C61F4F"/>
    <w:rsid w:val="00C61F81"/>
    <w:rsid w:val="00C6259B"/>
    <w:rsid w:val="00C628CE"/>
    <w:rsid w:val="00C6299B"/>
    <w:rsid w:val="00C62B18"/>
    <w:rsid w:val="00C62BA4"/>
    <w:rsid w:val="00C63034"/>
    <w:rsid w:val="00C63088"/>
    <w:rsid w:val="00C63371"/>
    <w:rsid w:val="00C63CCC"/>
    <w:rsid w:val="00C63D59"/>
    <w:rsid w:val="00C64900"/>
    <w:rsid w:val="00C64971"/>
    <w:rsid w:val="00C64B3D"/>
    <w:rsid w:val="00C65480"/>
    <w:rsid w:val="00C654CA"/>
    <w:rsid w:val="00C65910"/>
    <w:rsid w:val="00C65CF9"/>
    <w:rsid w:val="00C65D64"/>
    <w:rsid w:val="00C65E0F"/>
    <w:rsid w:val="00C6656D"/>
    <w:rsid w:val="00C66CF2"/>
    <w:rsid w:val="00C671BE"/>
    <w:rsid w:val="00C6746B"/>
    <w:rsid w:val="00C67B63"/>
    <w:rsid w:val="00C67F0B"/>
    <w:rsid w:val="00C70010"/>
    <w:rsid w:val="00C713C5"/>
    <w:rsid w:val="00C7175B"/>
    <w:rsid w:val="00C7245A"/>
    <w:rsid w:val="00C72DD2"/>
    <w:rsid w:val="00C72F96"/>
    <w:rsid w:val="00C731B8"/>
    <w:rsid w:val="00C73269"/>
    <w:rsid w:val="00C73855"/>
    <w:rsid w:val="00C73E9B"/>
    <w:rsid w:val="00C7400B"/>
    <w:rsid w:val="00C743C7"/>
    <w:rsid w:val="00C74832"/>
    <w:rsid w:val="00C74D04"/>
    <w:rsid w:val="00C74FA9"/>
    <w:rsid w:val="00C75399"/>
    <w:rsid w:val="00C7552E"/>
    <w:rsid w:val="00C75982"/>
    <w:rsid w:val="00C75A7C"/>
    <w:rsid w:val="00C75F26"/>
    <w:rsid w:val="00C761F9"/>
    <w:rsid w:val="00C766C8"/>
    <w:rsid w:val="00C76CEE"/>
    <w:rsid w:val="00C76DB6"/>
    <w:rsid w:val="00C77086"/>
    <w:rsid w:val="00C77298"/>
    <w:rsid w:val="00C774AC"/>
    <w:rsid w:val="00C776EE"/>
    <w:rsid w:val="00C77B35"/>
    <w:rsid w:val="00C77BBB"/>
    <w:rsid w:val="00C77BF2"/>
    <w:rsid w:val="00C8011D"/>
    <w:rsid w:val="00C80155"/>
    <w:rsid w:val="00C80ED9"/>
    <w:rsid w:val="00C81131"/>
    <w:rsid w:val="00C81178"/>
    <w:rsid w:val="00C81308"/>
    <w:rsid w:val="00C81518"/>
    <w:rsid w:val="00C81652"/>
    <w:rsid w:val="00C81A5D"/>
    <w:rsid w:val="00C81BAE"/>
    <w:rsid w:val="00C81C56"/>
    <w:rsid w:val="00C82FA3"/>
    <w:rsid w:val="00C83084"/>
    <w:rsid w:val="00C830C3"/>
    <w:rsid w:val="00C830E4"/>
    <w:rsid w:val="00C839DB"/>
    <w:rsid w:val="00C83EAD"/>
    <w:rsid w:val="00C83ED7"/>
    <w:rsid w:val="00C83FDD"/>
    <w:rsid w:val="00C84343"/>
    <w:rsid w:val="00C84478"/>
    <w:rsid w:val="00C84598"/>
    <w:rsid w:val="00C84AEA"/>
    <w:rsid w:val="00C85618"/>
    <w:rsid w:val="00C85669"/>
    <w:rsid w:val="00C85A99"/>
    <w:rsid w:val="00C85B18"/>
    <w:rsid w:val="00C85D74"/>
    <w:rsid w:val="00C85E67"/>
    <w:rsid w:val="00C86261"/>
    <w:rsid w:val="00C86BD5"/>
    <w:rsid w:val="00C86C0D"/>
    <w:rsid w:val="00C86CB5"/>
    <w:rsid w:val="00C871C5"/>
    <w:rsid w:val="00C87379"/>
    <w:rsid w:val="00C874F3"/>
    <w:rsid w:val="00C879C6"/>
    <w:rsid w:val="00C90167"/>
    <w:rsid w:val="00C90C88"/>
    <w:rsid w:val="00C919B9"/>
    <w:rsid w:val="00C91D65"/>
    <w:rsid w:val="00C91DD6"/>
    <w:rsid w:val="00C91EC8"/>
    <w:rsid w:val="00C925A2"/>
    <w:rsid w:val="00C92D3B"/>
    <w:rsid w:val="00C92E69"/>
    <w:rsid w:val="00C92FFD"/>
    <w:rsid w:val="00C9332C"/>
    <w:rsid w:val="00C93772"/>
    <w:rsid w:val="00C94275"/>
    <w:rsid w:val="00C94645"/>
    <w:rsid w:val="00C9489A"/>
    <w:rsid w:val="00C94CAB"/>
    <w:rsid w:val="00C95B12"/>
    <w:rsid w:val="00C96383"/>
    <w:rsid w:val="00C9690B"/>
    <w:rsid w:val="00C96980"/>
    <w:rsid w:val="00C96B2D"/>
    <w:rsid w:val="00C96E62"/>
    <w:rsid w:val="00C9761B"/>
    <w:rsid w:val="00C97851"/>
    <w:rsid w:val="00CA020D"/>
    <w:rsid w:val="00CA0348"/>
    <w:rsid w:val="00CA07E8"/>
    <w:rsid w:val="00CA0DD3"/>
    <w:rsid w:val="00CA115C"/>
    <w:rsid w:val="00CA23D9"/>
    <w:rsid w:val="00CA2620"/>
    <w:rsid w:val="00CA2A04"/>
    <w:rsid w:val="00CA34FB"/>
    <w:rsid w:val="00CA3598"/>
    <w:rsid w:val="00CA449C"/>
    <w:rsid w:val="00CA516F"/>
    <w:rsid w:val="00CA57F6"/>
    <w:rsid w:val="00CA5850"/>
    <w:rsid w:val="00CA5E50"/>
    <w:rsid w:val="00CA687D"/>
    <w:rsid w:val="00CA7199"/>
    <w:rsid w:val="00CA7C70"/>
    <w:rsid w:val="00CA7F5B"/>
    <w:rsid w:val="00CB03B0"/>
    <w:rsid w:val="00CB0AA8"/>
    <w:rsid w:val="00CB15E2"/>
    <w:rsid w:val="00CB23DE"/>
    <w:rsid w:val="00CB252F"/>
    <w:rsid w:val="00CB2A9A"/>
    <w:rsid w:val="00CB2AAD"/>
    <w:rsid w:val="00CB2C1E"/>
    <w:rsid w:val="00CB30D5"/>
    <w:rsid w:val="00CB3125"/>
    <w:rsid w:val="00CB3A49"/>
    <w:rsid w:val="00CB3C29"/>
    <w:rsid w:val="00CB3FA2"/>
    <w:rsid w:val="00CB4287"/>
    <w:rsid w:val="00CB4662"/>
    <w:rsid w:val="00CB4A54"/>
    <w:rsid w:val="00CB5040"/>
    <w:rsid w:val="00CB51A6"/>
    <w:rsid w:val="00CB5A66"/>
    <w:rsid w:val="00CB5BD0"/>
    <w:rsid w:val="00CB5CCB"/>
    <w:rsid w:val="00CB646A"/>
    <w:rsid w:val="00CB6591"/>
    <w:rsid w:val="00CB69FC"/>
    <w:rsid w:val="00CB6F3B"/>
    <w:rsid w:val="00CB7B0C"/>
    <w:rsid w:val="00CC007E"/>
    <w:rsid w:val="00CC0431"/>
    <w:rsid w:val="00CC0508"/>
    <w:rsid w:val="00CC0C22"/>
    <w:rsid w:val="00CC0E82"/>
    <w:rsid w:val="00CC0F44"/>
    <w:rsid w:val="00CC1009"/>
    <w:rsid w:val="00CC11AE"/>
    <w:rsid w:val="00CC12EC"/>
    <w:rsid w:val="00CC1F9C"/>
    <w:rsid w:val="00CC272F"/>
    <w:rsid w:val="00CC29D4"/>
    <w:rsid w:val="00CC2A0F"/>
    <w:rsid w:val="00CC2BA5"/>
    <w:rsid w:val="00CC2F80"/>
    <w:rsid w:val="00CC3FC4"/>
    <w:rsid w:val="00CC4361"/>
    <w:rsid w:val="00CC44F6"/>
    <w:rsid w:val="00CC4C6D"/>
    <w:rsid w:val="00CC4D3B"/>
    <w:rsid w:val="00CC50CA"/>
    <w:rsid w:val="00CC57C8"/>
    <w:rsid w:val="00CC5B5B"/>
    <w:rsid w:val="00CC5E7F"/>
    <w:rsid w:val="00CC6065"/>
    <w:rsid w:val="00CC63B4"/>
    <w:rsid w:val="00CC7970"/>
    <w:rsid w:val="00CD0203"/>
    <w:rsid w:val="00CD04A7"/>
    <w:rsid w:val="00CD05E5"/>
    <w:rsid w:val="00CD1307"/>
    <w:rsid w:val="00CD141A"/>
    <w:rsid w:val="00CD16DF"/>
    <w:rsid w:val="00CD1A34"/>
    <w:rsid w:val="00CD20E3"/>
    <w:rsid w:val="00CD24BD"/>
    <w:rsid w:val="00CD2819"/>
    <w:rsid w:val="00CD2B33"/>
    <w:rsid w:val="00CD2FBD"/>
    <w:rsid w:val="00CD31D0"/>
    <w:rsid w:val="00CD35B0"/>
    <w:rsid w:val="00CD37DF"/>
    <w:rsid w:val="00CD39B0"/>
    <w:rsid w:val="00CD3F4E"/>
    <w:rsid w:val="00CD453E"/>
    <w:rsid w:val="00CD47AB"/>
    <w:rsid w:val="00CD4F25"/>
    <w:rsid w:val="00CD4FF7"/>
    <w:rsid w:val="00CD5290"/>
    <w:rsid w:val="00CD538B"/>
    <w:rsid w:val="00CD5531"/>
    <w:rsid w:val="00CD6A9B"/>
    <w:rsid w:val="00CD6BB0"/>
    <w:rsid w:val="00CD6DDE"/>
    <w:rsid w:val="00CD6EFD"/>
    <w:rsid w:val="00CD7122"/>
    <w:rsid w:val="00CD7154"/>
    <w:rsid w:val="00CD76FD"/>
    <w:rsid w:val="00CD7A86"/>
    <w:rsid w:val="00CD7C77"/>
    <w:rsid w:val="00CE0027"/>
    <w:rsid w:val="00CE0913"/>
    <w:rsid w:val="00CE0B24"/>
    <w:rsid w:val="00CE10BC"/>
    <w:rsid w:val="00CE1762"/>
    <w:rsid w:val="00CE1984"/>
    <w:rsid w:val="00CE1EF1"/>
    <w:rsid w:val="00CE2108"/>
    <w:rsid w:val="00CE2A81"/>
    <w:rsid w:val="00CE3772"/>
    <w:rsid w:val="00CE37D6"/>
    <w:rsid w:val="00CE3CC7"/>
    <w:rsid w:val="00CE3F72"/>
    <w:rsid w:val="00CE404E"/>
    <w:rsid w:val="00CE417B"/>
    <w:rsid w:val="00CE4470"/>
    <w:rsid w:val="00CE4B15"/>
    <w:rsid w:val="00CE4C53"/>
    <w:rsid w:val="00CE4DB8"/>
    <w:rsid w:val="00CE50D1"/>
    <w:rsid w:val="00CE532E"/>
    <w:rsid w:val="00CE5956"/>
    <w:rsid w:val="00CE5FB5"/>
    <w:rsid w:val="00CE61BC"/>
    <w:rsid w:val="00CE641A"/>
    <w:rsid w:val="00CE6847"/>
    <w:rsid w:val="00CE68E6"/>
    <w:rsid w:val="00CE6EF3"/>
    <w:rsid w:val="00CE6F49"/>
    <w:rsid w:val="00CE7430"/>
    <w:rsid w:val="00CE7A02"/>
    <w:rsid w:val="00CF040F"/>
    <w:rsid w:val="00CF0467"/>
    <w:rsid w:val="00CF067F"/>
    <w:rsid w:val="00CF0BB9"/>
    <w:rsid w:val="00CF106C"/>
    <w:rsid w:val="00CF11BE"/>
    <w:rsid w:val="00CF1B4D"/>
    <w:rsid w:val="00CF1F7E"/>
    <w:rsid w:val="00CF2314"/>
    <w:rsid w:val="00CF27FA"/>
    <w:rsid w:val="00CF2863"/>
    <w:rsid w:val="00CF2E06"/>
    <w:rsid w:val="00CF2E9D"/>
    <w:rsid w:val="00CF3152"/>
    <w:rsid w:val="00CF35A1"/>
    <w:rsid w:val="00CF45E8"/>
    <w:rsid w:val="00CF4AB4"/>
    <w:rsid w:val="00CF4B20"/>
    <w:rsid w:val="00CF50E5"/>
    <w:rsid w:val="00CF5364"/>
    <w:rsid w:val="00CF53CF"/>
    <w:rsid w:val="00CF53E4"/>
    <w:rsid w:val="00CF547C"/>
    <w:rsid w:val="00CF55DA"/>
    <w:rsid w:val="00CF55FE"/>
    <w:rsid w:val="00CF5DFC"/>
    <w:rsid w:val="00CF5F30"/>
    <w:rsid w:val="00CF62EF"/>
    <w:rsid w:val="00CF6757"/>
    <w:rsid w:val="00CF6CAC"/>
    <w:rsid w:val="00CF6F6E"/>
    <w:rsid w:val="00CF75F8"/>
    <w:rsid w:val="00CF7D01"/>
    <w:rsid w:val="00D0089A"/>
    <w:rsid w:val="00D00C23"/>
    <w:rsid w:val="00D0166C"/>
    <w:rsid w:val="00D016F9"/>
    <w:rsid w:val="00D017A9"/>
    <w:rsid w:val="00D01AFD"/>
    <w:rsid w:val="00D01BCF"/>
    <w:rsid w:val="00D01D46"/>
    <w:rsid w:val="00D02468"/>
    <w:rsid w:val="00D02F38"/>
    <w:rsid w:val="00D03749"/>
    <w:rsid w:val="00D03760"/>
    <w:rsid w:val="00D04111"/>
    <w:rsid w:val="00D04512"/>
    <w:rsid w:val="00D04AC7"/>
    <w:rsid w:val="00D04BA3"/>
    <w:rsid w:val="00D04D4C"/>
    <w:rsid w:val="00D04EAF"/>
    <w:rsid w:val="00D05997"/>
    <w:rsid w:val="00D05F85"/>
    <w:rsid w:val="00D06B93"/>
    <w:rsid w:val="00D06EFA"/>
    <w:rsid w:val="00D07482"/>
    <w:rsid w:val="00D10244"/>
    <w:rsid w:val="00D10B9A"/>
    <w:rsid w:val="00D11027"/>
    <w:rsid w:val="00D11215"/>
    <w:rsid w:val="00D1172A"/>
    <w:rsid w:val="00D1220E"/>
    <w:rsid w:val="00D1225A"/>
    <w:rsid w:val="00D12CF7"/>
    <w:rsid w:val="00D12F0E"/>
    <w:rsid w:val="00D12FBF"/>
    <w:rsid w:val="00D1322E"/>
    <w:rsid w:val="00D135BC"/>
    <w:rsid w:val="00D135C1"/>
    <w:rsid w:val="00D13723"/>
    <w:rsid w:val="00D13C24"/>
    <w:rsid w:val="00D14861"/>
    <w:rsid w:val="00D15600"/>
    <w:rsid w:val="00D1572D"/>
    <w:rsid w:val="00D159B1"/>
    <w:rsid w:val="00D1667E"/>
    <w:rsid w:val="00D1715D"/>
    <w:rsid w:val="00D1724E"/>
    <w:rsid w:val="00D17912"/>
    <w:rsid w:val="00D1795E"/>
    <w:rsid w:val="00D17FDC"/>
    <w:rsid w:val="00D20105"/>
    <w:rsid w:val="00D203D4"/>
    <w:rsid w:val="00D2044F"/>
    <w:rsid w:val="00D204C3"/>
    <w:rsid w:val="00D20523"/>
    <w:rsid w:val="00D20FB4"/>
    <w:rsid w:val="00D21645"/>
    <w:rsid w:val="00D21D69"/>
    <w:rsid w:val="00D21E17"/>
    <w:rsid w:val="00D2225E"/>
    <w:rsid w:val="00D22438"/>
    <w:rsid w:val="00D22679"/>
    <w:rsid w:val="00D22C04"/>
    <w:rsid w:val="00D23039"/>
    <w:rsid w:val="00D230C3"/>
    <w:rsid w:val="00D23728"/>
    <w:rsid w:val="00D23A40"/>
    <w:rsid w:val="00D243DA"/>
    <w:rsid w:val="00D24A47"/>
    <w:rsid w:val="00D24E62"/>
    <w:rsid w:val="00D24ECC"/>
    <w:rsid w:val="00D24F44"/>
    <w:rsid w:val="00D24FDE"/>
    <w:rsid w:val="00D2577D"/>
    <w:rsid w:val="00D25C43"/>
    <w:rsid w:val="00D27269"/>
    <w:rsid w:val="00D27292"/>
    <w:rsid w:val="00D27D5C"/>
    <w:rsid w:val="00D303F1"/>
    <w:rsid w:val="00D306C7"/>
    <w:rsid w:val="00D30EB3"/>
    <w:rsid w:val="00D30F1D"/>
    <w:rsid w:val="00D3133C"/>
    <w:rsid w:val="00D317E5"/>
    <w:rsid w:val="00D31DF8"/>
    <w:rsid w:val="00D31EE5"/>
    <w:rsid w:val="00D323B3"/>
    <w:rsid w:val="00D32412"/>
    <w:rsid w:val="00D32B7B"/>
    <w:rsid w:val="00D32CFA"/>
    <w:rsid w:val="00D32FE3"/>
    <w:rsid w:val="00D33529"/>
    <w:rsid w:val="00D33B38"/>
    <w:rsid w:val="00D343F9"/>
    <w:rsid w:val="00D343FE"/>
    <w:rsid w:val="00D34635"/>
    <w:rsid w:val="00D3469B"/>
    <w:rsid w:val="00D346CB"/>
    <w:rsid w:val="00D347E3"/>
    <w:rsid w:val="00D34B22"/>
    <w:rsid w:val="00D358BD"/>
    <w:rsid w:val="00D35D54"/>
    <w:rsid w:val="00D36744"/>
    <w:rsid w:val="00D36DDC"/>
    <w:rsid w:val="00D3722A"/>
    <w:rsid w:val="00D3739E"/>
    <w:rsid w:val="00D37BAD"/>
    <w:rsid w:val="00D37D64"/>
    <w:rsid w:val="00D37DFD"/>
    <w:rsid w:val="00D37FEB"/>
    <w:rsid w:val="00D400F3"/>
    <w:rsid w:val="00D405FC"/>
    <w:rsid w:val="00D409C1"/>
    <w:rsid w:val="00D40D63"/>
    <w:rsid w:val="00D4156E"/>
    <w:rsid w:val="00D41DDC"/>
    <w:rsid w:val="00D41FA7"/>
    <w:rsid w:val="00D424B7"/>
    <w:rsid w:val="00D4255D"/>
    <w:rsid w:val="00D42946"/>
    <w:rsid w:val="00D42B10"/>
    <w:rsid w:val="00D4378F"/>
    <w:rsid w:val="00D43EC1"/>
    <w:rsid w:val="00D44433"/>
    <w:rsid w:val="00D445F1"/>
    <w:rsid w:val="00D45070"/>
    <w:rsid w:val="00D45352"/>
    <w:rsid w:val="00D454A2"/>
    <w:rsid w:val="00D456D0"/>
    <w:rsid w:val="00D457FF"/>
    <w:rsid w:val="00D45C14"/>
    <w:rsid w:val="00D462A9"/>
    <w:rsid w:val="00D46336"/>
    <w:rsid w:val="00D46902"/>
    <w:rsid w:val="00D4691E"/>
    <w:rsid w:val="00D46D74"/>
    <w:rsid w:val="00D46F84"/>
    <w:rsid w:val="00D4718D"/>
    <w:rsid w:val="00D4755A"/>
    <w:rsid w:val="00D475D3"/>
    <w:rsid w:val="00D47C20"/>
    <w:rsid w:val="00D47E51"/>
    <w:rsid w:val="00D50049"/>
    <w:rsid w:val="00D502F5"/>
    <w:rsid w:val="00D50470"/>
    <w:rsid w:val="00D50619"/>
    <w:rsid w:val="00D5130F"/>
    <w:rsid w:val="00D51D7F"/>
    <w:rsid w:val="00D51EB9"/>
    <w:rsid w:val="00D51FDF"/>
    <w:rsid w:val="00D52606"/>
    <w:rsid w:val="00D52C86"/>
    <w:rsid w:val="00D52D9C"/>
    <w:rsid w:val="00D52F92"/>
    <w:rsid w:val="00D53715"/>
    <w:rsid w:val="00D53B3F"/>
    <w:rsid w:val="00D54BAC"/>
    <w:rsid w:val="00D55140"/>
    <w:rsid w:val="00D5535D"/>
    <w:rsid w:val="00D5537A"/>
    <w:rsid w:val="00D55A42"/>
    <w:rsid w:val="00D55BD8"/>
    <w:rsid w:val="00D55D9C"/>
    <w:rsid w:val="00D560EE"/>
    <w:rsid w:val="00D56133"/>
    <w:rsid w:val="00D5616F"/>
    <w:rsid w:val="00D56648"/>
    <w:rsid w:val="00D56650"/>
    <w:rsid w:val="00D5667A"/>
    <w:rsid w:val="00D56A9C"/>
    <w:rsid w:val="00D56D31"/>
    <w:rsid w:val="00D571C0"/>
    <w:rsid w:val="00D574A4"/>
    <w:rsid w:val="00D5760C"/>
    <w:rsid w:val="00D57683"/>
    <w:rsid w:val="00D57C0B"/>
    <w:rsid w:val="00D6035E"/>
    <w:rsid w:val="00D60F82"/>
    <w:rsid w:val="00D612E6"/>
    <w:rsid w:val="00D61975"/>
    <w:rsid w:val="00D61D7A"/>
    <w:rsid w:val="00D6215C"/>
    <w:rsid w:val="00D626F1"/>
    <w:rsid w:val="00D6270E"/>
    <w:rsid w:val="00D638BA"/>
    <w:rsid w:val="00D63928"/>
    <w:rsid w:val="00D63A39"/>
    <w:rsid w:val="00D63B51"/>
    <w:rsid w:val="00D640FA"/>
    <w:rsid w:val="00D64340"/>
    <w:rsid w:val="00D64836"/>
    <w:rsid w:val="00D64AFA"/>
    <w:rsid w:val="00D6502B"/>
    <w:rsid w:val="00D65407"/>
    <w:rsid w:val="00D65484"/>
    <w:rsid w:val="00D65EFF"/>
    <w:rsid w:val="00D6683B"/>
    <w:rsid w:val="00D66CD5"/>
    <w:rsid w:val="00D66DC2"/>
    <w:rsid w:val="00D66DEB"/>
    <w:rsid w:val="00D674A2"/>
    <w:rsid w:val="00D67B8F"/>
    <w:rsid w:val="00D67DB9"/>
    <w:rsid w:val="00D67EA2"/>
    <w:rsid w:val="00D70A55"/>
    <w:rsid w:val="00D70D07"/>
    <w:rsid w:val="00D71B6F"/>
    <w:rsid w:val="00D7243E"/>
    <w:rsid w:val="00D72897"/>
    <w:rsid w:val="00D728F8"/>
    <w:rsid w:val="00D72B4B"/>
    <w:rsid w:val="00D73462"/>
    <w:rsid w:val="00D739FB"/>
    <w:rsid w:val="00D73BC7"/>
    <w:rsid w:val="00D74023"/>
    <w:rsid w:val="00D74560"/>
    <w:rsid w:val="00D7476B"/>
    <w:rsid w:val="00D7527C"/>
    <w:rsid w:val="00D754A0"/>
    <w:rsid w:val="00D75615"/>
    <w:rsid w:val="00D75693"/>
    <w:rsid w:val="00D756EA"/>
    <w:rsid w:val="00D7585D"/>
    <w:rsid w:val="00D75AFB"/>
    <w:rsid w:val="00D75DBF"/>
    <w:rsid w:val="00D76890"/>
    <w:rsid w:val="00D76921"/>
    <w:rsid w:val="00D76A36"/>
    <w:rsid w:val="00D76E14"/>
    <w:rsid w:val="00D7730D"/>
    <w:rsid w:val="00D779C1"/>
    <w:rsid w:val="00D77C35"/>
    <w:rsid w:val="00D77CCB"/>
    <w:rsid w:val="00D80026"/>
    <w:rsid w:val="00D80096"/>
    <w:rsid w:val="00D8074E"/>
    <w:rsid w:val="00D813EC"/>
    <w:rsid w:val="00D8194F"/>
    <w:rsid w:val="00D820AE"/>
    <w:rsid w:val="00D820EA"/>
    <w:rsid w:val="00D82568"/>
    <w:rsid w:val="00D8279E"/>
    <w:rsid w:val="00D82823"/>
    <w:rsid w:val="00D828CA"/>
    <w:rsid w:val="00D829B2"/>
    <w:rsid w:val="00D82C76"/>
    <w:rsid w:val="00D833AA"/>
    <w:rsid w:val="00D83FF5"/>
    <w:rsid w:val="00D857DF"/>
    <w:rsid w:val="00D85ADD"/>
    <w:rsid w:val="00D8620C"/>
    <w:rsid w:val="00D86639"/>
    <w:rsid w:val="00D869EE"/>
    <w:rsid w:val="00D86A84"/>
    <w:rsid w:val="00D86AA2"/>
    <w:rsid w:val="00D86AE0"/>
    <w:rsid w:val="00D86E05"/>
    <w:rsid w:val="00D86F25"/>
    <w:rsid w:val="00D874E8"/>
    <w:rsid w:val="00D8770E"/>
    <w:rsid w:val="00D8773F"/>
    <w:rsid w:val="00D877E4"/>
    <w:rsid w:val="00D87D00"/>
    <w:rsid w:val="00D90055"/>
    <w:rsid w:val="00D91543"/>
    <w:rsid w:val="00D915ED"/>
    <w:rsid w:val="00D917BF"/>
    <w:rsid w:val="00D917EE"/>
    <w:rsid w:val="00D91883"/>
    <w:rsid w:val="00D91CED"/>
    <w:rsid w:val="00D92819"/>
    <w:rsid w:val="00D92A11"/>
    <w:rsid w:val="00D92EBB"/>
    <w:rsid w:val="00D931A4"/>
    <w:rsid w:val="00D93208"/>
    <w:rsid w:val="00D9364F"/>
    <w:rsid w:val="00D938F6"/>
    <w:rsid w:val="00D93C29"/>
    <w:rsid w:val="00D94273"/>
    <w:rsid w:val="00D94446"/>
    <w:rsid w:val="00D945D0"/>
    <w:rsid w:val="00D94F61"/>
    <w:rsid w:val="00D95568"/>
    <w:rsid w:val="00D95598"/>
    <w:rsid w:val="00D95B5F"/>
    <w:rsid w:val="00D96302"/>
    <w:rsid w:val="00D9635D"/>
    <w:rsid w:val="00D96BF7"/>
    <w:rsid w:val="00D9725A"/>
    <w:rsid w:val="00D977A9"/>
    <w:rsid w:val="00D9784C"/>
    <w:rsid w:val="00D97BD5"/>
    <w:rsid w:val="00DA0E5B"/>
    <w:rsid w:val="00DA104B"/>
    <w:rsid w:val="00DA1997"/>
    <w:rsid w:val="00DA1B65"/>
    <w:rsid w:val="00DA21C7"/>
    <w:rsid w:val="00DA25C9"/>
    <w:rsid w:val="00DA2927"/>
    <w:rsid w:val="00DA2B28"/>
    <w:rsid w:val="00DA36AD"/>
    <w:rsid w:val="00DA3836"/>
    <w:rsid w:val="00DA3B6E"/>
    <w:rsid w:val="00DA3C01"/>
    <w:rsid w:val="00DA4C06"/>
    <w:rsid w:val="00DA50F6"/>
    <w:rsid w:val="00DA5EBA"/>
    <w:rsid w:val="00DA6723"/>
    <w:rsid w:val="00DA6DF7"/>
    <w:rsid w:val="00DA7699"/>
    <w:rsid w:val="00DA78C1"/>
    <w:rsid w:val="00DB004B"/>
    <w:rsid w:val="00DB00A7"/>
    <w:rsid w:val="00DB06F2"/>
    <w:rsid w:val="00DB077B"/>
    <w:rsid w:val="00DB0C4A"/>
    <w:rsid w:val="00DB0EB9"/>
    <w:rsid w:val="00DB108E"/>
    <w:rsid w:val="00DB1506"/>
    <w:rsid w:val="00DB1BC6"/>
    <w:rsid w:val="00DB1E70"/>
    <w:rsid w:val="00DB20D8"/>
    <w:rsid w:val="00DB2299"/>
    <w:rsid w:val="00DB2586"/>
    <w:rsid w:val="00DB291D"/>
    <w:rsid w:val="00DB2F87"/>
    <w:rsid w:val="00DB2FE9"/>
    <w:rsid w:val="00DB331E"/>
    <w:rsid w:val="00DB3363"/>
    <w:rsid w:val="00DB3CC2"/>
    <w:rsid w:val="00DB3F3B"/>
    <w:rsid w:val="00DB4996"/>
    <w:rsid w:val="00DB49DA"/>
    <w:rsid w:val="00DB4A48"/>
    <w:rsid w:val="00DB4DEC"/>
    <w:rsid w:val="00DB4ED9"/>
    <w:rsid w:val="00DB5514"/>
    <w:rsid w:val="00DB5856"/>
    <w:rsid w:val="00DB5E61"/>
    <w:rsid w:val="00DB6212"/>
    <w:rsid w:val="00DB63CE"/>
    <w:rsid w:val="00DB6585"/>
    <w:rsid w:val="00DB671E"/>
    <w:rsid w:val="00DB757E"/>
    <w:rsid w:val="00DB7685"/>
    <w:rsid w:val="00DC01A2"/>
    <w:rsid w:val="00DC051C"/>
    <w:rsid w:val="00DC06D2"/>
    <w:rsid w:val="00DC0CF7"/>
    <w:rsid w:val="00DC0EEB"/>
    <w:rsid w:val="00DC1395"/>
    <w:rsid w:val="00DC1754"/>
    <w:rsid w:val="00DC1B2A"/>
    <w:rsid w:val="00DC1C75"/>
    <w:rsid w:val="00DC2CCE"/>
    <w:rsid w:val="00DC30EB"/>
    <w:rsid w:val="00DC31D4"/>
    <w:rsid w:val="00DC3259"/>
    <w:rsid w:val="00DC32CE"/>
    <w:rsid w:val="00DC3392"/>
    <w:rsid w:val="00DC374F"/>
    <w:rsid w:val="00DC3A6F"/>
    <w:rsid w:val="00DC3AB6"/>
    <w:rsid w:val="00DC4BB7"/>
    <w:rsid w:val="00DC4E66"/>
    <w:rsid w:val="00DC4EA0"/>
    <w:rsid w:val="00DC50BB"/>
    <w:rsid w:val="00DC5872"/>
    <w:rsid w:val="00DC5C4F"/>
    <w:rsid w:val="00DC66CD"/>
    <w:rsid w:val="00DC671C"/>
    <w:rsid w:val="00DC7240"/>
    <w:rsid w:val="00DC739B"/>
    <w:rsid w:val="00DC77C3"/>
    <w:rsid w:val="00DC7BBA"/>
    <w:rsid w:val="00DC7E4A"/>
    <w:rsid w:val="00DC7EB3"/>
    <w:rsid w:val="00DC7F81"/>
    <w:rsid w:val="00DD009B"/>
    <w:rsid w:val="00DD06D0"/>
    <w:rsid w:val="00DD0C8C"/>
    <w:rsid w:val="00DD0D78"/>
    <w:rsid w:val="00DD1406"/>
    <w:rsid w:val="00DD15F6"/>
    <w:rsid w:val="00DD166F"/>
    <w:rsid w:val="00DD18F8"/>
    <w:rsid w:val="00DD1A24"/>
    <w:rsid w:val="00DD1DAF"/>
    <w:rsid w:val="00DD2267"/>
    <w:rsid w:val="00DD282B"/>
    <w:rsid w:val="00DD2A01"/>
    <w:rsid w:val="00DD34EA"/>
    <w:rsid w:val="00DD3A36"/>
    <w:rsid w:val="00DD42F3"/>
    <w:rsid w:val="00DD4382"/>
    <w:rsid w:val="00DD4F59"/>
    <w:rsid w:val="00DD564D"/>
    <w:rsid w:val="00DD571C"/>
    <w:rsid w:val="00DD59A6"/>
    <w:rsid w:val="00DD60C5"/>
    <w:rsid w:val="00DD6C22"/>
    <w:rsid w:val="00DD6E93"/>
    <w:rsid w:val="00DD71F7"/>
    <w:rsid w:val="00DD7354"/>
    <w:rsid w:val="00DE01EE"/>
    <w:rsid w:val="00DE039B"/>
    <w:rsid w:val="00DE0430"/>
    <w:rsid w:val="00DE0E5C"/>
    <w:rsid w:val="00DE1144"/>
    <w:rsid w:val="00DE1549"/>
    <w:rsid w:val="00DE1766"/>
    <w:rsid w:val="00DE1FDE"/>
    <w:rsid w:val="00DE2314"/>
    <w:rsid w:val="00DE2683"/>
    <w:rsid w:val="00DE3102"/>
    <w:rsid w:val="00DE32AF"/>
    <w:rsid w:val="00DE35EC"/>
    <w:rsid w:val="00DE3708"/>
    <w:rsid w:val="00DE3762"/>
    <w:rsid w:val="00DE3A37"/>
    <w:rsid w:val="00DE3FAB"/>
    <w:rsid w:val="00DE4130"/>
    <w:rsid w:val="00DE4556"/>
    <w:rsid w:val="00DE4B22"/>
    <w:rsid w:val="00DE4CDE"/>
    <w:rsid w:val="00DE51F1"/>
    <w:rsid w:val="00DE52DD"/>
    <w:rsid w:val="00DE530F"/>
    <w:rsid w:val="00DE552C"/>
    <w:rsid w:val="00DE58B8"/>
    <w:rsid w:val="00DE5A15"/>
    <w:rsid w:val="00DE5AAF"/>
    <w:rsid w:val="00DE5B16"/>
    <w:rsid w:val="00DE5C71"/>
    <w:rsid w:val="00DE60DC"/>
    <w:rsid w:val="00DE6429"/>
    <w:rsid w:val="00DE6511"/>
    <w:rsid w:val="00DE70BC"/>
    <w:rsid w:val="00DE73C9"/>
    <w:rsid w:val="00DE78EA"/>
    <w:rsid w:val="00DE7B00"/>
    <w:rsid w:val="00DF07A7"/>
    <w:rsid w:val="00DF095D"/>
    <w:rsid w:val="00DF0B22"/>
    <w:rsid w:val="00DF0E5E"/>
    <w:rsid w:val="00DF0EEC"/>
    <w:rsid w:val="00DF154B"/>
    <w:rsid w:val="00DF15C9"/>
    <w:rsid w:val="00DF1872"/>
    <w:rsid w:val="00DF1B21"/>
    <w:rsid w:val="00DF1B99"/>
    <w:rsid w:val="00DF2018"/>
    <w:rsid w:val="00DF214B"/>
    <w:rsid w:val="00DF246E"/>
    <w:rsid w:val="00DF2C3D"/>
    <w:rsid w:val="00DF35F7"/>
    <w:rsid w:val="00DF3956"/>
    <w:rsid w:val="00DF3EB7"/>
    <w:rsid w:val="00DF4057"/>
    <w:rsid w:val="00DF4D03"/>
    <w:rsid w:val="00DF4F2A"/>
    <w:rsid w:val="00DF6877"/>
    <w:rsid w:val="00DF6B33"/>
    <w:rsid w:val="00DF6C90"/>
    <w:rsid w:val="00DF73E2"/>
    <w:rsid w:val="00DF7546"/>
    <w:rsid w:val="00E006B5"/>
    <w:rsid w:val="00E00749"/>
    <w:rsid w:val="00E0096C"/>
    <w:rsid w:val="00E00B90"/>
    <w:rsid w:val="00E011FA"/>
    <w:rsid w:val="00E014B2"/>
    <w:rsid w:val="00E01715"/>
    <w:rsid w:val="00E01770"/>
    <w:rsid w:val="00E0197F"/>
    <w:rsid w:val="00E021C3"/>
    <w:rsid w:val="00E02938"/>
    <w:rsid w:val="00E0310E"/>
    <w:rsid w:val="00E03491"/>
    <w:rsid w:val="00E03697"/>
    <w:rsid w:val="00E051CE"/>
    <w:rsid w:val="00E05A50"/>
    <w:rsid w:val="00E05B83"/>
    <w:rsid w:val="00E063FD"/>
    <w:rsid w:val="00E064E1"/>
    <w:rsid w:val="00E07CD6"/>
    <w:rsid w:val="00E10172"/>
    <w:rsid w:val="00E103D2"/>
    <w:rsid w:val="00E1065A"/>
    <w:rsid w:val="00E10CA3"/>
    <w:rsid w:val="00E118EB"/>
    <w:rsid w:val="00E11BF8"/>
    <w:rsid w:val="00E11CAC"/>
    <w:rsid w:val="00E11DE4"/>
    <w:rsid w:val="00E12416"/>
    <w:rsid w:val="00E12488"/>
    <w:rsid w:val="00E125F7"/>
    <w:rsid w:val="00E12FD2"/>
    <w:rsid w:val="00E136B4"/>
    <w:rsid w:val="00E13876"/>
    <w:rsid w:val="00E139EE"/>
    <w:rsid w:val="00E13AA2"/>
    <w:rsid w:val="00E13B1C"/>
    <w:rsid w:val="00E14236"/>
    <w:rsid w:val="00E14534"/>
    <w:rsid w:val="00E15141"/>
    <w:rsid w:val="00E15315"/>
    <w:rsid w:val="00E153F6"/>
    <w:rsid w:val="00E156DD"/>
    <w:rsid w:val="00E15808"/>
    <w:rsid w:val="00E15A23"/>
    <w:rsid w:val="00E15A4A"/>
    <w:rsid w:val="00E16034"/>
    <w:rsid w:val="00E16212"/>
    <w:rsid w:val="00E16ABF"/>
    <w:rsid w:val="00E16B4A"/>
    <w:rsid w:val="00E17794"/>
    <w:rsid w:val="00E17C48"/>
    <w:rsid w:val="00E17DF2"/>
    <w:rsid w:val="00E2016D"/>
    <w:rsid w:val="00E2045A"/>
    <w:rsid w:val="00E204BE"/>
    <w:rsid w:val="00E204C7"/>
    <w:rsid w:val="00E209CA"/>
    <w:rsid w:val="00E20A93"/>
    <w:rsid w:val="00E211BE"/>
    <w:rsid w:val="00E21406"/>
    <w:rsid w:val="00E2141E"/>
    <w:rsid w:val="00E218FF"/>
    <w:rsid w:val="00E21FD0"/>
    <w:rsid w:val="00E221FB"/>
    <w:rsid w:val="00E22BFC"/>
    <w:rsid w:val="00E22C81"/>
    <w:rsid w:val="00E22DC3"/>
    <w:rsid w:val="00E22DE3"/>
    <w:rsid w:val="00E231AB"/>
    <w:rsid w:val="00E23698"/>
    <w:rsid w:val="00E23E5E"/>
    <w:rsid w:val="00E240CD"/>
    <w:rsid w:val="00E24170"/>
    <w:rsid w:val="00E242EF"/>
    <w:rsid w:val="00E2477D"/>
    <w:rsid w:val="00E248D7"/>
    <w:rsid w:val="00E2493A"/>
    <w:rsid w:val="00E24BBC"/>
    <w:rsid w:val="00E24D01"/>
    <w:rsid w:val="00E24F26"/>
    <w:rsid w:val="00E2539C"/>
    <w:rsid w:val="00E25749"/>
    <w:rsid w:val="00E26293"/>
    <w:rsid w:val="00E26CBA"/>
    <w:rsid w:val="00E26DB8"/>
    <w:rsid w:val="00E26E78"/>
    <w:rsid w:val="00E272B8"/>
    <w:rsid w:val="00E27899"/>
    <w:rsid w:val="00E27D90"/>
    <w:rsid w:val="00E27FDE"/>
    <w:rsid w:val="00E30D08"/>
    <w:rsid w:val="00E3121F"/>
    <w:rsid w:val="00E31445"/>
    <w:rsid w:val="00E31721"/>
    <w:rsid w:val="00E31BB6"/>
    <w:rsid w:val="00E31EB2"/>
    <w:rsid w:val="00E31EF2"/>
    <w:rsid w:val="00E3289C"/>
    <w:rsid w:val="00E32915"/>
    <w:rsid w:val="00E32975"/>
    <w:rsid w:val="00E32C9D"/>
    <w:rsid w:val="00E32E18"/>
    <w:rsid w:val="00E32EE9"/>
    <w:rsid w:val="00E3353B"/>
    <w:rsid w:val="00E33953"/>
    <w:rsid w:val="00E339E7"/>
    <w:rsid w:val="00E33ADE"/>
    <w:rsid w:val="00E33C79"/>
    <w:rsid w:val="00E345C5"/>
    <w:rsid w:val="00E346BB"/>
    <w:rsid w:val="00E34761"/>
    <w:rsid w:val="00E34A55"/>
    <w:rsid w:val="00E35CCE"/>
    <w:rsid w:val="00E35CD0"/>
    <w:rsid w:val="00E3660F"/>
    <w:rsid w:val="00E36DDC"/>
    <w:rsid w:val="00E37133"/>
    <w:rsid w:val="00E37889"/>
    <w:rsid w:val="00E37B10"/>
    <w:rsid w:val="00E404FE"/>
    <w:rsid w:val="00E41074"/>
    <w:rsid w:val="00E415EA"/>
    <w:rsid w:val="00E41B4D"/>
    <w:rsid w:val="00E41C5B"/>
    <w:rsid w:val="00E423A0"/>
    <w:rsid w:val="00E42842"/>
    <w:rsid w:val="00E42A87"/>
    <w:rsid w:val="00E42E00"/>
    <w:rsid w:val="00E42E61"/>
    <w:rsid w:val="00E4307A"/>
    <w:rsid w:val="00E44248"/>
    <w:rsid w:val="00E443B9"/>
    <w:rsid w:val="00E44BC7"/>
    <w:rsid w:val="00E44DBA"/>
    <w:rsid w:val="00E44DE8"/>
    <w:rsid w:val="00E45070"/>
    <w:rsid w:val="00E453E0"/>
    <w:rsid w:val="00E4593E"/>
    <w:rsid w:val="00E46349"/>
    <w:rsid w:val="00E46464"/>
    <w:rsid w:val="00E4672F"/>
    <w:rsid w:val="00E46916"/>
    <w:rsid w:val="00E47137"/>
    <w:rsid w:val="00E47673"/>
    <w:rsid w:val="00E47D0A"/>
    <w:rsid w:val="00E47D21"/>
    <w:rsid w:val="00E47D91"/>
    <w:rsid w:val="00E50618"/>
    <w:rsid w:val="00E510ED"/>
    <w:rsid w:val="00E517B9"/>
    <w:rsid w:val="00E51C36"/>
    <w:rsid w:val="00E51FA8"/>
    <w:rsid w:val="00E52779"/>
    <w:rsid w:val="00E52871"/>
    <w:rsid w:val="00E53824"/>
    <w:rsid w:val="00E546FB"/>
    <w:rsid w:val="00E54792"/>
    <w:rsid w:val="00E549C9"/>
    <w:rsid w:val="00E54D2E"/>
    <w:rsid w:val="00E54D97"/>
    <w:rsid w:val="00E55680"/>
    <w:rsid w:val="00E559B5"/>
    <w:rsid w:val="00E55F1B"/>
    <w:rsid w:val="00E565D9"/>
    <w:rsid w:val="00E567B2"/>
    <w:rsid w:val="00E56ACD"/>
    <w:rsid w:val="00E56B58"/>
    <w:rsid w:val="00E56BAA"/>
    <w:rsid w:val="00E56C00"/>
    <w:rsid w:val="00E5711E"/>
    <w:rsid w:val="00E5722C"/>
    <w:rsid w:val="00E573E3"/>
    <w:rsid w:val="00E574D5"/>
    <w:rsid w:val="00E577EB"/>
    <w:rsid w:val="00E57804"/>
    <w:rsid w:val="00E57B9A"/>
    <w:rsid w:val="00E57DE2"/>
    <w:rsid w:val="00E57FF8"/>
    <w:rsid w:val="00E6077C"/>
    <w:rsid w:val="00E60814"/>
    <w:rsid w:val="00E60D7C"/>
    <w:rsid w:val="00E60DCE"/>
    <w:rsid w:val="00E6116B"/>
    <w:rsid w:val="00E619E9"/>
    <w:rsid w:val="00E61CEC"/>
    <w:rsid w:val="00E61FF8"/>
    <w:rsid w:val="00E62117"/>
    <w:rsid w:val="00E621F2"/>
    <w:rsid w:val="00E62379"/>
    <w:rsid w:val="00E62EBC"/>
    <w:rsid w:val="00E63DBF"/>
    <w:rsid w:val="00E643B2"/>
    <w:rsid w:val="00E6465B"/>
    <w:rsid w:val="00E64767"/>
    <w:rsid w:val="00E64DA9"/>
    <w:rsid w:val="00E64EA6"/>
    <w:rsid w:val="00E65236"/>
    <w:rsid w:val="00E65694"/>
    <w:rsid w:val="00E65696"/>
    <w:rsid w:val="00E65F72"/>
    <w:rsid w:val="00E663BB"/>
    <w:rsid w:val="00E673A6"/>
    <w:rsid w:val="00E67911"/>
    <w:rsid w:val="00E67BC2"/>
    <w:rsid w:val="00E67F55"/>
    <w:rsid w:val="00E70416"/>
    <w:rsid w:val="00E70552"/>
    <w:rsid w:val="00E708BD"/>
    <w:rsid w:val="00E708E2"/>
    <w:rsid w:val="00E70C0E"/>
    <w:rsid w:val="00E70F43"/>
    <w:rsid w:val="00E71946"/>
    <w:rsid w:val="00E71B32"/>
    <w:rsid w:val="00E71B72"/>
    <w:rsid w:val="00E7257B"/>
    <w:rsid w:val="00E74712"/>
    <w:rsid w:val="00E74EF5"/>
    <w:rsid w:val="00E74EFE"/>
    <w:rsid w:val="00E75506"/>
    <w:rsid w:val="00E756AE"/>
    <w:rsid w:val="00E75C82"/>
    <w:rsid w:val="00E7634F"/>
    <w:rsid w:val="00E7668D"/>
    <w:rsid w:val="00E766F3"/>
    <w:rsid w:val="00E76882"/>
    <w:rsid w:val="00E76A41"/>
    <w:rsid w:val="00E7744C"/>
    <w:rsid w:val="00E77A48"/>
    <w:rsid w:val="00E77BDC"/>
    <w:rsid w:val="00E77CD0"/>
    <w:rsid w:val="00E80278"/>
    <w:rsid w:val="00E802F4"/>
    <w:rsid w:val="00E80325"/>
    <w:rsid w:val="00E811B5"/>
    <w:rsid w:val="00E81779"/>
    <w:rsid w:val="00E8187F"/>
    <w:rsid w:val="00E822B2"/>
    <w:rsid w:val="00E82637"/>
    <w:rsid w:val="00E82F13"/>
    <w:rsid w:val="00E83758"/>
    <w:rsid w:val="00E8399B"/>
    <w:rsid w:val="00E83C52"/>
    <w:rsid w:val="00E8410E"/>
    <w:rsid w:val="00E8453E"/>
    <w:rsid w:val="00E84612"/>
    <w:rsid w:val="00E84C5D"/>
    <w:rsid w:val="00E852FF"/>
    <w:rsid w:val="00E8535C"/>
    <w:rsid w:val="00E857F7"/>
    <w:rsid w:val="00E873EF"/>
    <w:rsid w:val="00E87F0F"/>
    <w:rsid w:val="00E90203"/>
    <w:rsid w:val="00E90298"/>
    <w:rsid w:val="00E90477"/>
    <w:rsid w:val="00E905D6"/>
    <w:rsid w:val="00E90CB2"/>
    <w:rsid w:val="00E9114D"/>
    <w:rsid w:val="00E91873"/>
    <w:rsid w:val="00E9187B"/>
    <w:rsid w:val="00E91E2E"/>
    <w:rsid w:val="00E91EB4"/>
    <w:rsid w:val="00E91FE6"/>
    <w:rsid w:val="00E92061"/>
    <w:rsid w:val="00E92496"/>
    <w:rsid w:val="00E92552"/>
    <w:rsid w:val="00E93112"/>
    <w:rsid w:val="00E93399"/>
    <w:rsid w:val="00E935C8"/>
    <w:rsid w:val="00E936B6"/>
    <w:rsid w:val="00E947C9"/>
    <w:rsid w:val="00E95160"/>
    <w:rsid w:val="00E954B6"/>
    <w:rsid w:val="00E95A4C"/>
    <w:rsid w:val="00E95A64"/>
    <w:rsid w:val="00E95DDE"/>
    <w:rsid w:val="00E95E4F"/>
    <w:rsid w:val="00E95FBE"/>
    <w:rsid w:val="00E96539"/>
    <w:rsid w:val="00E96C21"/>
    <w:rsid w:val="00E96C34"/>
    <w:rsid w:val="00E96F4E"/>
    <w:rsid w:val="00E97642"/>
    <w:rsid w:val="00E97EFD"/>
    <w:rsid w:val="00EA00F0"/>
    <w:rsid w:val="00EA0DB6"/>
    <w:rsid w:val="00EA1392"/>
    <w:rsid w:val="00EA14F4"/>
    <w:rsid w:val="00EA160A"/>
    <w:rsid w:val="00EA16D3"/>
    <w:rsid w:val="00EA1DAA"/>
    <w:rsid w:val="00EA2CB1"/>
    <w:rsid w:val="00EA31A3"/>
    <w:rsid w:val="00EA3DC8"/>
    <w:rsid w:val="00EA3E66"/>
    <w:rsid w:val="00EA49B6"/>
    <w:rsid w:val="00EA5460"/>
    <w:rsid w:val="00EA558A"/>
    <w:rsid w:val="00EA59A7"/>
    <w:rsid w:val="00EA5A3C"/>
    <w:rsid w:val="00EA5E45"/>
    <w:rsid w:val="00EA7B34"/>
    <w:rsid w:val="00EA7EC1"/>
    <w:rsid w:val="00EA7EC5"/>
    <w:rsid w:val="00EB00B4"/>
    <w:rsid w:val="00EB012F"/>
    <w:rsid w:val="00EB028A"/>
    <w:rsid w:val="00EB02C0"/>
    <w:rsid w:val="00EB04F2"/>
    <w:rsid w:val="00EB0786"/>
    <w:rsid w:val="00EB1D6D"/>
    <w:rsid w:val="00EB1FD2"/>
    <w:rsid w:val="00EB2111"/>
    <w:rsid w:val="00EB2138"/>
    <w:rsid w:val="00EB2CAB"/>
    <w:rsid w:val="00EB2D77"/>
    <w:rsid w:val="00EB2F77"/>
    <w:rsid w:val="00EB36AA"/>
    <w:rsid w:val="00EB36F1"/>
    <w:rsid w:val="00EB3BC5"/>
    <w:rsid w:val="00EB3CCE"/>
    <w:rsid w:val="00EB447E"/>
    <w:rsid w:val="00EB456C"/>
    <w:rsid w:val="00EB4594"/>
    <w:rsid w:val="00EB4E45"/>
    <w:rsid w:val="00EB4EDD"/>
    <w:rsid w:val="00EB5C28"/>
    <w:rsid w:val="00EB632F"/>
    <w:rsid w:val="00EB7130"/>
    <w:rsid w:val="00EB7F7C"/>
    <w:rsid w:val="00EC05BA"/>
    <w:rsid w:val="00EC112F"/>
    <w:rsid w:val="00EC206C"/>
    <w:rsid w:val="00EC208F"/>
    <w:rsid w:val="00EC21FC"/>
    <w:rsid w:val="00EC23EC"/>
    <w:rsid w:val="00EC2A7F"/>
    <w:rsid w:val="00EC3020"/>
    <w:rsid w:val="00EC3215"/>
    <w:rsid w:val="00EC3523"/>
    <w:rsid w:val="00EC3778"/>
    <w:rsid w:val="00EC3BCC"/>
    <w:rsid w:val="00EC43B9"/>
    <w:rsid w:val="00EC44C0"/>
    <w:rsid w:val="00EC5594"/>
    <w:rsid w:val="00EC55F5"/>
    <w:rsid w:val="00EC5E97"/>
    <w:rsid w:val="00EC6864"/>
    <w:rsid w:val="00EC6936"/>
    <w:rsid w:val="00EC69CB"/>
    <w:rsid w:val="00EC6FF5"/>
    <w:rsid w:val="00EC7021"/>
    <w:rsid w:val="00EC709B"/>
    <w:rsid w:val="00EC7473"/>
    <w:rsid w:val="00EC794A"/>
    <w:rsid w:val="00ED0016"/>
    <w:rsid w:val="00ED0310"/>
    <w:rsid w:val="00ED0847"/>
    <w:rsid w:val="00ED1A8C"/>
    <w:rsid w:val="00ED1B7F"/>
    <w:rsid w:val="00ED1BD1"/>
    <w:rsid w:val="00ED1BD8"/>
    <w:rsid w:val="00ED2358"/>
    <w:rsid w:val="00ED2401"/>
    <w:rsid w:val="00ED2AFF"/>
    <w:rsid w:val="00ED30C2"/>
    <w:rsid w:val="00ED47BD"/>
    <w:rsid w:val="00ED4AF2"/>
    <w:rsid w:val="00ED50C3"/>
    <w:rsid w:val="00ED5207"/>
    <w:rsid w:val="00ED59A9"/>
    <w:rsid w:val="00ED5FDA"/>
    <w:rsid w:val="00ED60C4"/>
    <w:rsid w:val="00ED65AC"/>
    <w:rsid w:val="00ED6795"/>
    <w:rsid w:val="00ED6AB3"/>
    <w:rsid w:val="00ED6C6C"/>
    <w:rsid w:val="00ED6E63"/>
    <w:rsid w:val="00ED7CC5"/>
    <w:rsid w:val="00EE024E"/>
    <w:rsid w:val="00EE0A01"/>
    <w:rsid w:val="00EE0B64"/>
    <w:rsid w:val="00EE0DDF"/>
    <w:rsid w:val="00EE1221"/>
    <w:rsid w:val="00EE162B"/>
    <w:rsid w:val="00EE2323"/>
    <w:rsid w:val="00EE2401"/>
    <w:rsid w:val="00EE3171"/>
    <w:rsid w:val="00EE39AB"/>
    <w:rsid w:val="00EE3B59"/>
    <w:rsid w:val="00EE3FC6"/>
    <w:rsid w:val="00EE421B"/>
    <w:rsid w:val="00EE421D"/>
    <w:rsid w:val="00EE43BE"/>
    <w:rsid w:val="00EE44C0"/>
    <w:rsid w:val="00EE44F9"/>
    <w:rsid w:val="00EE4767"/>
    <w:rsid w:val="00EE4FDC"/>
    <w:rsid w:val="00EE5768"/>
    <w:rsid w:val="00EE5F99"/>
    <w:rsid w:val="00EE65B5"/>
    <w:rsid w:val="00EE6698"/>
    <w:rsid w:val="00EE6868"/>
    <w:rsid w:val="00EE68DA"/>
    <w:rsid w:val="00EE7285"/>
    <w:rsid w:val="00EE7309"/>
    <w:rsid w:val="00EE77C4"/>
    <w:rsid w:val="00EE7998"/>
    <w:rsid w:val="00EF00D2"/>
    <w:rsid w:val="00EF06FB"/>
    <w:rsid w:val="00EF09D4"/>
    <w:rsid w:val="00EF0AC4"/>
    <w:rsid w:val="00EF0C09"/>
    <w:rsid w:val="00EF0D38"/>
    <w:rsid w:val="00EF17DE"/>
    <w:rsid w:val="00EF1991"/>
    <w:rsid w:val="00EF1CF4"/>
    <w:rsid w:val="00EF2307"/>
    <w:rsid w:val="00EF23BB"/>
    <w:rsid w:val="00EF2A00"/>
    <w:rsid w:val="00EF3225"/>
    <w:rsid w:val="00EF3CAA"/>
    <w:rsid w:val="00EF41CC"/>
    <w:rsid w:val="00EF4656"/>
    <w:rsid w:val="00EF6A1D"/>
    <w:rsid w:val="00EF6AFA"/>
    <w:rsid w:val="00EF6EB3"/>
    <w:rsid w:val="00EF7135"/>
    <w:rsid w:val="00EF730E"/>
    <w:rsid w:val="00EF737C"/>
    <w:rsid w:val="00EF7B61"/>
    <w:rsid w:val="00F00B17"/>
    <w:rsid w:val="00F014E1"/>
    <w:rsid w:val="00F015B0"/>
    <w:rsid w:val="00F017B1"/>
    <w:rsid w:val="00F02656"/>
    <w:rsid w:val="00F02AF8"/>
    <w:rsid w:val="00F02DA9"/>
    <w:rsid w:val="00F02E4E"/>
    <w:rsid w:val="00F03133"/>
    <w:rsid w:val="00F03298"/>
    <w:rsid w:val="00F032F6"/>
    <w:rsid w:val="00F03F67"/>
    <w:rsid w:val="00F0403B"/>
    <w:rsid w:val="00F043B7"/>
    <w:rsid w:val="00F04E15"/>
    <w:rsid w:val="00F04E27"/>
    <w:rsid w:val="00F04E2D"/>
    <w:rsid w:val="00F0553A"/>
    <w:rsid w:val="00F05AE0"/>
    <w:rsid w:val="00F05D80"/>
    <w:rsid w:val="00F05EFD"/>
    <w:rsid w:val="00F0623E"/>
    <w:rsid w:val="00F06493"/>
    <w:rsid w:val="00F06552"/>
    <w:rsid w:val="00F067E2"/>
    <w:rsid w:val="00F06961"/>
    <w:rsid w:val="00F06BE2"/>
    <w:rsid w:val="00F06C2F"/>
    <w:rsid w:val="00F06C7B"/>
    <w:rsid w:val="00F0754E"/>
    <w:rsid w:val="00F078B2"/>
    <w:rsid w:val="00F07B9F"/>
    <w:rsid w:val="00F07C9F"/>
    <w:rsid w:val="00F07FA9"/>
    <w:rsid w:val="00F106DC"/>
    <w:rsid w:val="00F10C09"/>
    <w:rsid w:val="00F113A4"/>
    <w:rsid w:val="00F114CF"/>
    <w:rsid w:val="00F114E5"/>
    <w:rsid w:val="00F11C21"/>
    <w:rsid w:val="00F12987"/>
    <w:rsid w:val="00F1298B"/>
    <w:rsid w:val="00F13437"/>
    <w:rsid w:val="00F13AF1"/>
    <w:rsid w:val="00F13FBF"/>
    <w:rsid w:val="00F157B6"/>
    <w:rsid w:val="00F15C38"/>
    <w:rsid w:val="00F15C94"/>
    <w:rsid w:val="00F1630B"/>
    <w:rsid w:val="00F16512"/>
    <w:rsid w:val="00F169EF"/>
    <w:rsid w:val="00F16A0F"/>
    <w:rsid w:val="00F16D31"/>
    <w:rsid w:val="00F1726F"/>
    <w:rsid w:val="00F1766C"/>
    <w:rsid w:val="00F17985"/>
    <w:rsid w:val="00F200B8"/>
    <w:rsid w:val="00F205C2"/>
    <w:rsid w:val="00F20925"/>
    <w:rsid w:val="00F20BF0"/>
    <w:rsid w:val="00F20DAC"/>
    <w:rsid w:val="00F210B6"/>
    <w:rsid w:val="00F213EC"/>
    <w:rsid w:val="00F214B7"/>
    <w:rsid w:val="00F21672"/>
    <w:rsid w:val="00F219A3"/>
    <w:rsid w:val="00F21C3A"/>
    <w:rsid w:val="00F21F46"/>
    <w:rsid w:val="00F224E6"/>
    <w:rsid w:val="00F22B83"/>
    <w:rsid w:val="00F232E8"/>
    <w:rsid w:val="00F2345C"/>
    <w:rsid w:val="00F239C7"/>
    <w:rsid w:val="00F23BE1"/>
    <w:rsid w:val="00F23CEA"/>
    <w:rsid w:val="00F240CA"/>
    <w:rsid w:val="00F243E9"/>
    <w:rsid w:val="00F24505"/>
    <w:rsid w:val="00F2465F"/>
    <w:rsid w:val="00F246E7"/>
    <w:rsid w:val="00F24732"/>
    <w:rsid w:val="00F248D9"/>
    <w:rsid w:val="00F24DF5"/>
    <w:rsid w:val="00F24E80"/>
    <w:rsid w:val="00F251F7"/>
    <w:rsid w:val="00F2550F"/>
    <w:rsid w:val="00F2570C"/>
    <w:rsid w:val="00F26102"/>
    <w:rsid w:val="00F261DF"/>
    <w:rsid w:val="00F26557"/>
    <w:rsid w:val="00F269F6"/>
    <w:rsid w:val="00F26B16"/>
    <w:rsid w:val="00F26C13"/>
    <w:rsid w:val="00F27492"/>
    <w:rsid w:val="00F2752A"/>
    <w:rsid w:val="00F2760E"/>
    <w:rsid w:val="00F278EF"/>
    <w:rsid w:val="00F27A02"/>
    <w:rsid w:val="00F27B75"/>
    <w:rsid w:val="00F27C1A"/>
    <w:rsid w:val="00F27CD0"/>
    <w:rsid w:val="00F300B0"/>
    <w:rsid w:val="00F30145"/>
    <w:rsid w:val="00F30339"/>
    <w:rsid w:val="00F30C47"/>
    <w:rsid w:val="00F30C70"/>
    <w:rsid w:val="00F31010"/>
    <w:rsid w:val="00F314B9"/>
    <w:rsid w:val="00F31A9E"/>
    <w:rsid w:val="00F31CC0"/>
    <w:rsid w:val="00F32464"/>
    <w:rsid w:val="00F33585"/>
    <w:rsid w:val="00F336A1"/>
    <w:rsid w:val="00F348F4"/>
    <w:rsid w:val="00F34BA8"/>
    <w:rsid w:val="00F34BAD"/>
    <w:rsid w:val="00F34D39"/>
    <w:rsid w:val="00F35052"/>
    <w:rsid w:val="00F3518C"/>
    <w:rsid w:val="00F3578A"/>
    <w:rsid w:val="00F35DD6"/>
    <w:rsid w:val="00F35E3B"/>
    <w:rsid w:val="00F364CA"/>
    <w:rsid w:val="00F376DA"/>
    <w:rsid w:val="00F37EDB"/>
    <w:rsid w:val="00F4077F"/>
    <w:rsid w:val="00F40BF5"/>
    <w:rsid w:val="00F40D8C"/>
    <w:rsid w:val="00F410AA"/>
    <w:rsid w:val="00F417F9"/>
    <w:rsid w:val="00F4200F"/>
    <w:rsid w:val="00F42566"/>
    <w:rsid w:val="00F42BA9"/>
    <w:rsid w:val="00F439E2"/>
    <w:rsid w:val="00F43D03"/>
    <w:rsid w:val="00F43D86"/>
    <w:rsid w:val="00F4462C"/>
    <w:rsid w:val="00F44652"/>
    <w:rsid w:val="00F44DAA"/>
    <w:rsid w:val="00F44FBF"/>
    <w:rsid w:val="00F45D52"/>
    <w:rsid w:val="00F46CFD"/>
    <w:rsid w:val="00F47C4F"/>
    <w:rsid w:val="00F47C5D"/>
    <w:rsid w:val="00F47F70"/>
    <w:rsid w:val="00F500AB"/>
    <w:rsid w:val="00F502C0"/>
    <w:rsid w:val="00F5044C"/>
    <w:rsid w:val="00F50592"/>
    <w:rsid w:val="00F506CE"/>
    <w:rsid w:val="00F508E5"/>
    <w:rsid w:val="00F50A8A"/>
    <w:rsid w:val="00F50CA8"/>
    <w:rsid w:val="00F520FD"/>
    <w:rsid w:val="00F5238B"/>
    <w:rsid w:val="00F52464"/>
    <w:rsid w:val="00F526D2"/>
    <w:rsid w:val="00F5284A"/>
    <w:rsid w:val="00F52F8A"/>
    <w:rsid w:val="00F53035"/>
    <w:rsid w:val="00F537D6"/>
    <w:rsid w:val="00F54064"/>
    <w:rsid w:val="00F5430D"/>
    <w:rsid w:val="00F54FBC"/>
    <w:rsid w:val="00F553CA"/>
    <w:rsid w:val="00F55465"/>
    <w:rsid w:val="00F556F2"/>
    <w:rsid w:val="00F558F1"/>
    <w:rsid w:val="00F55AF4"/>
    <w:rsid w:val="00F55C60"/>
    <w:rsid w:val="00F55DA1"/>
    <w:rsid w:val="00F5601C"/>
    <w:rsid w:val="00F5618E"/>
    <w:rsid w:val="00F56CCB"/>
    <w:rsid w:val="00F574EA"/>
    <w:rsid w:val="00F57915"/>
    <w:rsid w:val="00F57B46"/>
    <w:rsid w:val="00F57D16"/>
    <w:rsid w:val="00F57F38"/>
    <w:rsid w:val="00F60728"/>
    <w:rsid w:val="00F60744"/>
    <w:rsid w:val="00F6129B"/>
    <w:rsid w:val="00F6138A"/>
    <w:rsid w:val="00F6181D"/>
    <w:rsid w:val="00F61983"/>
    <w:rsid w:val="00F61A00"/>
    <w:rsid w:val="00F6242D"/>
    <w:rsid w:val="00F62793"/>
    <w:rsid w:val="00F62AA7"/>
    <w:rsid w:val="00F62BCB"/>
    <w:rsid w:val="00F635FE"/>
    <w:rsid w:val="00F636D9"/>
    <w:rsid w:val="00F637EE"/>
    <w:rsid w:val="00F63A00"/>
    <w:rsid w:val="00F64198"/>
    <w:rsid w:val="00F649E7"/>
    <w:rsid w:val="00F64A1C"/>
    <w:rsid w:val="00F64A3B"/>
    <w:rsid w:val="00F6535C"/>
    <w:rsid w:val="00F65D1F"/>
    <w:rsid w:val="00F6675A"/>
    <w:rsid w:val="00F66968"/>
    <w:rsid w:val="00F66ABD"/>
    <w:rsid w:val="00F67572"/>
    <w:rsid w:val="00F67E41"/>
    <w:rsid w:val="00F701A2"/>
    <w:rsid w:val="00F7026C"/>
    <w:rsid w:val="00F7088C"/>
    <w:rsid w:val="00F708A0"/>
    <w:rsid w:val="00F70E5B"/>
    <w:rsid w:val="00F70E76"/>
    <w:rsid w:val="00F71D38"/>
    <w:rsid w:val="00F724F1"/>
    <w:rsid w:val="00F72E71"/>
    <w:rsid w:val="00F73203"/>
    <w:rsid w:val="00F73F50"/>
    <w:rsid w:val="00F7454A"/>
    <w:rsid w:val="00F74E42"/>
    <w:rsid w:val="00F74EDD"/>
    <w:rsid w:val="00F7619F"/>
    <w:rsid w:val="00F7658B"/>
    <w:rsid w:val="00F769F1"/>
    <w:rsid w:val="00F76B31"/>
    <w:rsid w:val="00F76EE2"/>
    <w:rsid w:val="00F76F17"/>
    <w:rsid w:val="00F77160"/>
    <w:rsid w:val="00F778E3"/>
    <w:rsid w:val="00F77A47"/>
    <w:rsid w:val="00F80E0B"/>
    <w:rsid w:val="00F80EBD"/>
    <w:rsid w:val="00F80EE6"/>
    <w:rsid w:val="00F81309"/>
    <w:rsid w:val="00F81B5B"/>
    <w:rsid w:val="00F81CD8"/>
    <w:rsid w:val="00F81DC7"/>
    <w:rsid w:val="00F8286B"/>
    <w:rsid w:val="00F82CB9"/>
    <w:rsid w:val="00F82E42"/>
    <w:rsid w:val="00F8303D"/>
    <w:rsid w:val="00F831EE"/>
    <w:rsid w:val="00F8351E"/>
    <w:rsid w:val="00F83A13"/>
    <w:rsid w:val="00F83D06"/>
    <w:rsid w:val="00F83DA5"/>
    <w:rsid w:val="00F84299"/>
    <w:rsid w:val="00F84375"/>
    <w:rsid w:val="00F84531"/>
    <w:rsid w:val="00F8490C"/>
    <w:rsid w:val="00F85AE8"/>
    <w:rsid w:val="00F85C9B"/>
    <w:rsid w:val="00F85D5B"/>
    <w:rsid w:val="00F862CA"/>
    <w:rsid w:val="00F865EF"/>
    <w:rsid w:val="00F86A7F"/>
    <w:rsid w:val="00F87220"/>
    <w:rsid w:val="00F87870"/>
    <w:rsid w:val="00F901B8"/>
    <w:rsid w:val="00F9020A"/>
    <w:rsid w:val="00F9023F"/>
    <w:rsid w:val="00F9037C"/>
    <w:rsid w:val="00F905BA"/>
    <w:rsid w:val="00F90770"/>
    <w:rsid w:val="00F90A7C"/>
    <w:rsid w:val="00F90EAE"/>
    <w:rsid w:val="00F90FF3"/>
    <w:rsid w:val="00F911E6"/>
    <w:rsid w:val="00F916F2"/>
    <w:rsid w:val="00F920C5"/>
    <w:rsid w:val="00F9270A"/>
    <w:rsid w:val="00F9315E"/>
    <w:rsid w:val="00F93528"/>
    <w:rsid w:val="00F935AD"/>
    <w:rsid w:val="00F94673"/>
    <w:rsid w:val="00F94A93"/>
    <w:rsid w:val="00F94EF1"/>
    <w:rsid w:val="00F94FC0"/>
    <w:rsid w:val="00F95187"/>
    <w:rsid w:val="00F95B8E"/>
    <w:rsid w:val="00F96054"/>
    <w:rsid w:val="00F960E8"/>
    <w:rsid w:val="00F961D7"/>
    <w:rsid w:val="00F962E1"/>
    <w:rsid w:val="00F963A8"/>
    <w:rsid w:val="00F965F1"/>
    <w:rsid w:val="00F966F9"/>
    <w:rsid w:val="00F9677F"/>
    <w:rsid w:val="00F971E2"/>
    <w:rsid w:val="00F97240"/>
    <w:rsid w:val="00F975B6"/>
    <w:rsid w:val="00F975C6"/>
    <w:rsid w:val="00FA026B"/>
    <w:rsid w:val="00FA08A0"/>
    <w:rsid w:val="00FA090B"/>
    <w:rsid w:val="00FA0969"/>
    <w:rsid w:val="00FA0C46"/>
    <w:rsid w:val="00FA129B"/>
    <w:rsid w:val="00FA141D"/>
    <w:rsid w:val="00FA28C4"/>
    <w:rsid w:val="00FA2A28"/>
    <w:rsid w:val="00FA2C3E"/>
    <w:rsid w:val="00FA3EC4"/>
    <w:rsid w:val="00FA3FE1"/>
    <w:rsid w:val="00FA4396"/>
    <w:rsid w:val="00FA4C9E"/>
    <w:rsid w:val="00FA4E3A"/>
    <w:rsid w:val="00FA5F9F"/>
    <w:rsid w:val="00FA5FCF"/>
    <w:rsid w:val="00FA608F"/>
    <w:rsid w:val="00FA610E"/>
    <w:rsid w:val="00FA639F"/>
    <w:rsid w:val="00FA6474"/>
    <w:rsid w:val="00FA653D"/>
    <w:rsid w:val="00FA7ACF"/>
    <w:rsid w:val="00FA7CEE"/>
    <w:rsid w:val="00FB0033"/>
    <w:rsid w:val="00FB0118"/>
    <w:rsid w:val="00FB0779"/>
    <w:rsid w:val="00FB07CB"/>
    <w:rsid w:val="00FB0A29"/>
    <w:rsid w:val="00FB0B0F"/>
    <w:rsid w:val="00FB0BDC"/>
    <w:rsid w:val="00FB0DB6"/>
    <w:rsid w:val="00FB100F"/>
    <w:rsid w:val="00FB1069"/>
    <w:rsid w:val="00FB11F4"/>
    <w:rsid w:val="00FB1205"/>
    <w:rsid w:val="00FB1537"/>
    <w:rsid w:val="00FB18BA"/>
    <w:rsid w:val="00FB1DAE"/>
    <w:rsid w:val="00FB2016"/>
    <w:rsid w:val="00FB24D7"/>
    <w:rsid w:val="00FB281C"/>
    <w:rsid w:val="00FB2B8B"/>
    <w:rsid w:val="00FB2DAC"/>
    <w:rsid w:val="00FB2EF5"/>
    <w:rsid w:val="00FB3158"/>
    <w:rsid w:val="00FB346C"/>
    <w:rsid w:val="00FB361C"/>
    <w:rsid w:val="00FB3A63"/>
    <w:rsid w:val="00FB4946"/>
    <w:rsid w:val="00FB4BD1"/>
    <w:rsid w:val="00FB4CC9"/>
    <w:rsid w:val="00FB4D0C"/>
    <w:rsid w:val="00FB5947"/>
    <w:rsid w:val="00FB59BC"/>
    <w:rsid w:val="00FB5B09"/>
    <w:rsid w:val="00FB5CC3"/>
    <w:rsid w:val="00FB6265"/>
    <w:rsid w:val="00FB6A57"/>
    <w:rsid w:val="00FB6AB3"/>
    <w:rsid w:val="00FB6F17"/>
    <w:rsid w:val="00FB7078"/>
    <w:rsid w:val="00FB7462"/>
    <w:rsid w:val="00FB7534"/>
    <w:rsid w:val="00FB76BE"/>
    <w:rsid w:val="00FB76F7"/>
    <w:rsid w:val="00FB7A1C"/>
    <w:rsid w:val="00FB7B5E"/>
    <w:rsid w:val="00FB7BCF"/>
    <w:rsid w:val="00FB7BE6"/>
    <w:rsid w:val="00FB7FB7"/>
    <w:rsid w:val="00FC03B1"/>
    <w:rsid w:val="00FC08FE"/>
    <w:rsid w:val="00FC0E24"/>
    <w:rsid w:val="00FC1BEA"/>
    <w:rsid w:val="00FC1E21"/>
    <w:rsid w:val="00FC2CAC"/>
    <w:rsid w:val="00FC2CCD"/>
    <w:rsid w:val="00FC2D67"/>
    <w:rsid w:val="00FC3091"/>
    <w:rsid w:val="00FC3B60"/>
    <w:rsid w:val="00FC5119"/>
    <w:rsid w:val="00FC7016"/>
    <w:rsid w:val="00FC7690"/>
    <w:rsid w:val="00FC76A7"/>
    <w:rsid w:val="00FC7831"/>
    <w:rsid w:val="00FC7D00"/>
    <w:rsid w:val="00FC7D2A"/>
    <w:rsid w:val="00FC7D6C"/>
    <w:rsid w:val="00FD0226"/>
    <w:rsid w:val="00FD0CBF"/>
    <w:rsid w:val="00FD1631"/>
    <w:rsid w:val="00FD1CC5"/>
    <w:rsid w:val="00FD1E1A"/>
    <w:rsid w:val="00FD2BD9"/>
    <w:rsid w:val="00FD3471"/>
    <w:rsid w:val="00FD384C"/>
    <w:rsid w:val="00FD3C17"/>
    <w:rsid w:val="00FD3C87"/>
    <w:rsid w:val="00FD41BF"/>
    <w:rsid w:val="00FD53D8"/>
    <w:rsid w:val="00FD54DD"/>
    <w:rsid w:val="00FD5B8D"/>
    <w:rsid w:val="00FD6225"/>
    <w:rsid w:val="00FD6325"/>
    <w:rsid w:val="00FD657B"/>
    <w:rsid w:val="00FD6628"/>
    <w:rsid w:val="00FD67AB"/>
    <w:rsid w:val="00FD6A37"/>
    <w:rsid w:val="00FD70B4"/>
    <w:rsid w:val="00FD7891"/>
    <w:rsid w:val="00FD7DA0"/>
    <w:rsid w:val="00FE0174"/>
    <w:rsid w:val="00FE0296"/>
    <w:rsid w:val="00FE0327"/>
    <w:rsid w:val="00FE13FE"/>
    <w:rsid w:val="00FE1700"/>
    <w:rsid w:val="00FE18DA"/>
    <w:rsid w:val="00FE2153"/>
    <w:rsid w:val="00FE25FC"/>
    <w:rsid w:val="00FE2AB5"/>
    <w:rsid w:val="00FE2C01"/>
    <w:rsid w:val="00FE2E85"/>
    <w:rsid w:val="00FE36C0"/>
    <w:rsid w:val="00FE390E"/>
    <w:rsid w:val="00FE399A"/>
    <w:rsid w:val="00FE3C41"/>
    <w:rsid w:val="00FE57D6"/>
    <w:rsid w:val="00FE58DF"/>
    <w:rsid w:val="00FE61B0"/>
    <w:rsid w:val="00FE61F8"/>
    <w:rsid w:val="00FE6A52"/>
    <w:rsid w:val="00FE6DCA"/>
    <w:rsid w:val="00FE6E0D"/>
    <w:rsid w:val="00FE7592"/>
    <w:rsid w:val="00FE7A0C"/>
    <w:rsid w:val="00FF010B"/>
    <w:rsid w:val="00FF0456"/>
    <w:rsid w:val="00FF0496"/>
    <w:rsid w:val="00FF0A7D"/>
    <w:rsid w:val="00FF1238"/>
    <w:rsid w:val="00FF15BB"/>
    <w:rsid w:val="00FF19AF"/>
    <w:rsid w:val="00FF1CFB"/>
    <w:rsid w:val="00FF22EC"/>
    <w:rsid w:val="00FF28BF"/>
    <w:rsid w:val="00FF295C"/>
    <w:rsid w:val="00FF33EC"/>
    <w:rsid w:val="00FF38AA"/>
    <w:rsid w:val="00FF3C1D"/>
    <w:rsid w:val="00FF3D25"/>
    <w:rsid w:val="00FF3F7A"/>
    <w:rsid w:val="00FF437D"/>
    <w:rsid w:val="00FF43C1"/>
    <w:rsid w:val="00FF4780"/>
    <w:rsid w:val="00FF48CE"/>
    <w:rsid w:val="00FF4E48"/>
    <w:rsid w:val="00FF5264"/>
    <w:rsid w:val="00FF5CD4"/>
    <w:rsid w:val="00FF5D5D"/>
    <w:rsid w:val="00FF60B3"/>
    <w:rsid w:val="00FF6B0E"/>
    <w:rsid w:val="00FF6EF7"/>
    <w:rsid w:val="00FF74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416E4209"/>
  <w15:docId w15:val="{3BF8417D-B882-45DB-8A6A-FF6096E00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29A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Title"/>
    <w:next w:val="Normal"/>
    <w:link w:val="Heading1Char"/>
    <w:qFormat/>
    <w:rsid w:val="00D85ADD"/>
    <w:pPr>
      <w:spacing w:before="0"/>
      <w:ind w:left="0" w:right="-25"/>
      <w:jc w:val="left"/>
      <w:outlineLvl w:val="0"/>
    </w:pPr>
    <w:rPr>
      <w:rFonts w:ascii="Angsana New" w:hAnsi="Angsana New" w:cs="Angsana New"/>
      <w:b/>
      <w:bCs/>
      <w:sz w:val="32"/>
      <w:szCs w:val="32"/>
      <w:u w:val="none"/>
    </w:rPr>
  </w:style>
  <w:style w:type="paragraph" w:styleId="Heading2">
    <w:name w:val="heading 2"/>
    <w:basedOn w:val="ListParagraph"/>
    <w:next w:val="Normal"/>
    <w:link w:val="Heading2Char"/>
    <w:uiPriority w:val="99"/>
    <w:qFormat/>
    <w:rsid w:val="007E6F45"/>
    <w:pPr>
      <w:numPr>
        <w:numId w:val="20"/>
      </w:numPr>
      <w:tabs>
        <w:tab w:val="left" w:pos="540"/>
      </w:tabs>
      <w:ind w:right="-25"/>
      <w:jc w:val="both"/>
      <w:outlineLvl w:val="1"/>
    </w:pPr>
    <w:rPr>
      <w:rFonts w:asciiTheme="majorBidi" w:hAnsiTheme="majorBidi" w:cstheme="majorBidi"/>
      <w:b/>
      <w:bCs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0E4768"/>
    <w:pPr>
      <w:numPr>
        <w:numId w:val="18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25"/>
      <w:outlineLvl w:val="2"/>
    </w:pPr>
    <w:rPr>
      <w:rFonts w:asciiTheme="majorBidi" w:hAnsiTheme="majorBidi" w:cstheme="majorBidi"/>
      <w:b/>
      <w:bCs/>
      <w:i/>
      <w:iCs/>
      <w:sz w:val="30"/>
      <w:szCs w:val="30"/>
    </w:rPr>
  </w:style>
  <w:style w:type="paragraph" w:styleId="Heading4">
    <w:name w:val="heading 4"/>
    <w:basedOn w:val="Normal"/>
    <w:next w:val="Normal"/>
    <w:qFormat/>
    <w:rsid w:val="00214700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21470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21470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rsid w:val="0021470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21470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rsid w:val="0021470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85ADD"/>
    <w:rPr>
      <w:rFonts w:ascii="Angsana New" w:hAnsi="Angsana New"/>
      <w:b/>
      <w:bCs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rsid w:val="007E6F45"/>
    <w:rPr>
      <w:rFonts w:asciiTheme="majorBidi" w:eastAsia="Calibri" w:hAnsiTheme="majorBidi" w:cstheme="majorBidi"/>
      <w:b/>
      <w:bCs/>
      <w:sz w:val="30"/>
      <w:szCs w:val="30"/>
    </w:rPr>
  </w:style>
  <w:style w:type="character" w:customStyle="1" w:styleId="Heading3Char">
    <w:name w:val="Heading 3 Char"/>
    <w:basedOn w:val="BodyTextChar"/>
    <w:link w:val="Heading3"/>
    <w:rsid w:val="000E4768"/>
    <w:rPr>
      <w:rFonts w:asciiTheme="majorBidi" w:hAnsiTheme="majorBidi" w:cstheme="majorBidi"/>
      <w:b/>
      <w:bCs/>
      <w:i/>
      <w:iCs/>
      <w:sz w:val="30"/>
      <w:szCs w:val="30"/>
      <w:lang w:val="en-US" w:eastAsia="en-US" w:bidi="th-TH"/>
    </w:rPr>
  </w:style>
  <w:style w:type="character" w:customStyle="1" w:styleId="BodyTextChar">
    <w:name w:val="Body Text Char"/>
    <w:aliases w:val="bt Char,body text Char,Body Char,Body Char Char Char Char,Body Char Char Char1,Body Char Char1 Char,Body อักขระ อักขระ Char,Body อักขระ Char"/>
    <w:basedOn w:val="DefaultParagraphFont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Char Char Char,Body Char Char,Body Char Char1,Body อักขระ อักขระ,Body อักขระ"/>
    <w:basedOn w:val="Normal"/>
    <w:link w:val="BodyTextChar"/>
    <w:uiPriority w:val="99"/>
    <w:rsid w:val="00214700"/>
    <w:pPr>
      <w:spacing w:after="120"/>
    </w:pPr>
  </w:style>
  <w:style w:type="paragraph" w:styleId="Header">
    <w:name w:val="header"/>
    <w:basedOn w:val="Normal"/>
    <w:link w:val="HeaderChar"/>
    <w:uiPriority w:val="99"/>
    <w:rsid w:val="00214700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21470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21470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14700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214700"/>
    <w:rPr>
      <w:rFonts w:cs="Times New Roman"/>
      <w:b/>
      <w:bCs/>
    </w:rPr>
  </w:style>
  <w:style w:type="paragraph" w:styleId="ListBullet">
    <w:name w:val="List Bullet"/>
    <w:basedOn w:val="Normal"/>
    <w:rsid w:val="00214700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14700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14700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14700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rsid w:val="00214700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14700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14700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214700"/>
    <w:pPr>
      <w:ind w:left="284"/>
    </w:pPr>
  </w:style>
  <w:style w:type="paragraph" w:customStyle="1" w:styleId="AAFrameAddress">
    <w:name w:val="AA Frame Address"/>
    <w:basedOn w:val="Heading1"/>
    <w:rsid w:val="00214700"/>
    <w:pPr>
      <w:framePr w:w="2812" w:h="1701" w:hSpace="142" w:vSpace="142" w:wrap="around" w:vAnchor="page" w:hAnchor="page" w:x="8024" w:y="2723"/>
      <w:shd w:val="clear" w:color="FFFFFF" w:fill="auto"/>
      <w:spacing w:after="90"/>
    </w:pPr>
    <w:rPr>
      <w:noProof/>
    </w:rPr>
  </w:style>
  <w:style w:type="paragraph" w:styleId="ListNumber5">
    <w:name w:val="List Number 5"/>
    <w:basedOn w:val="Normal"/>
    <w:rsid w:val="00214700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214700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214700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14700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14700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214700"/>
    <w:pPr>
      <w:ind w:left="851" w:hanging="284"/>
    </w:pPr>
  </w:style>
  <w:style w:type="paragraph" w:styleId="Index4">
    <w:name w:val="index 4"/>
    <w:basedOn w:val="Normal"/>
    <w:next w:val="Normal"/>
    <w:semiHidden/>
    <w:rsid w:val="00214700"/>
    <w:pPr>
      <w:ind w:left="1135" w:hanging="284"/>
    </w:pPr>
  </w:style>
  <w:style w:type="paragraph" w:styleId="Index6">
    <w:name w:val="index 6"/>
    <w:basedOn w:val="Normal"/>
    <w:next w:val="Normal"/>
    <w:semiHidden/>
    <w:rsid w:val="00214700"/>
    <w:pPr>
      <w:ind w:left="1702" w:hanging="284"/>
    </w:pPr>
  </w:style>
  <w:style w:type="paragraph" w:styleId="Index5">
    <w:name w:val="index 5"/>
    <w:basedOn w:val="Normal"/>
    <w:next w:val="Normal"/>
    <w:semiHidden/>
    <w:rsid w:val="00214700"/>
    <w:pPr>
      <w:ind w:left="1418" w:hanging="284"/>
    </w:pPr>
  </w:style>
  <w:style w:type="paragraph" w:styleId="Index7">
    <w:name w:val="index 7"/>
    <w:basedOn w:val="Normal"/>
    <w:next w:val="Normal"/>
    <w:semiHidden/>
    <w:rsid w:val="00214700"/>
    <w:pPr>
      <w:ind w:left="1985" w:hanging="284"/>
    </w:pPr>
  </w:style>
  <w:style w:type="paragraph" w:styleId="Index8">
    <w:name w:val="index 8"/>
    <w:basedOn w:val="Normal"/>
    <w:next w:val="Normal"/>
    <w:semiHidden/>
    <w:rsid w:val="00214700"/>
    <w:pPr>
      <w:ind w:left="2269" w:hanging="284"/>
    </w:pPr>
  </w:style>
  <w:style w:type="paragraph" w:styleId="Index9">
    <w:name w:val="index 9"/>
    <w:basedOn w:val="Normal"/>
    <w:next w:val="Normal"/>
    <w:semiHidden/>
    <w:rsid w:val="00214700"/>
    <w:pPr>
      <w:ind w:left="2552" w:hanging="284"/>
    </w:pPr>
  </w:style>
  <w:style w:type="paragraph" w:styleId="TOC2">
    <w:name w:val="toc 2"/>
    <w:basedOn w:val="Normal"/>
    <w:next w:val="Normal"/>
    <w:semiHidden/>
    <w:rsid w:val="0021470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21470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14700"/>
    <w:pPr>
      <w:ind w:left="851"/>
    </w:pPr>
  </w:style>
  <w:style w:type="paragraph" w:styleId="TOC5">
    <w:name w:val="toc 5"/>
    <w:basedOn w:val="Normal"/>
    <w:next w:val="Normal"/>
    <w:semiHidden/>
    <w:rsid w:val="00214700"/>
    <w:pPr>
      <w:ind w:left="1134"/>
    </w:pPr>
  </w:style>
  <w:style w:type="paragraph" w:styleId="TOC6">
    <w:name w:val="toc 6"/>
    <w:basedOn w:val="Normal"/>
    <w:next w:val="Normal"/>
    <w:semiHidden/>
    <w:rsid w:val="00214700"/>
    <w:pPr>
      <w:ind w:left="1418"/>
    </w:pPr>
  </w:style>
  <w:style w:type="paragraph" w:styleId="TOC7">
    <w:name w:val="toc 7"/>
    <w:basedOn w:val="Normal"/>
    <w:next w:val="Normal"/>
    <w:semiHidden/>
    <w:rsid w:val="00214700"/>
    <w:pPr>
      <w:ind w:left="1701"/>
    </w:pPr>
  </w:style>
  <w:style w:type="paragraph" w:styleId="TOC8">
    <w:name w:val="toc 8"/>
    <w:basedOn w:val="Normal"/>
    <w:next w:val="Normal"/>
    <w:semiHidden/>
    <w:rsid w:val="00214700"/>
    <w:pPr>
      <w:ind w:left="1985"/>
    </w:pPr>
  </w:style>
  <w:style w:type="paragraph" w:styleId="TOC9">
    <w:name w:val="toc 9"/>
    <w:basedOn w:val="Normal"/>
    <w:next w:val="Normal"/>
    <w:semiHidden/>
    <w:rsid w:val="00214700"/>
    <w:pPr>
      <w:ind w:left="2268"/>
    </w:pPr>
  </w:style>
  <w:style w:type="paragraph" w:styleId="TableofFigures">
    <w:name w:val="table of figures"/>
    <w:basedOn w:val="Normal"/>
    <w:next w:val="Normal"/>
    <w:semiHidden/>
    <w:rsid w:val="00214700"/>
    <w:pPr>
      <w:ind w:left="567" w:hanging="567"/>
    </w:pPr>
  </w:style>
  <w:style w:type="paragraph" w:styleId="ListBullet5">
    <w:name w:val="List Bullet 5"/>
    <w:basedOn w:val="Normal"/>
    <w:rsid w:val="00214700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214700"/>
    <w:pPr>
      <w:ind w:firstLine="284"/>
    </w:pPr>
  </w:style>
  <w:style w:type="paragraph" w:styleId="BodyTextIndent">
    <w:name w:val="Body Text Indent"/>
    <w:aliases w:val="i"/>
    <w:basedOn w:val="Normal"/>
    <w:rsid w:val="00214700"/>
    <w:pPr>
      <w:spacing w:after="120"/>
      <w:ind w:left="283"/>
    </w:pPr>
  </w:style>
  <w:style w:type="paragraph" w:styleId="BodyTextFirstIndent2">
    <w:name w:val="Body Text First Indent 2"/>
    <w:basedOn w:val="BodyTextIndent"/>
    <w:rsid w:val="00214700"/>
    <w:pPr>
      <w:ind w:left="284" w:firstLine="284"/>
    </w:pPr>
  </w:style>
  <w:style w:type="character" w:styleId="Strong">
    <w:name w:val="Strong"/>
    <w:basedOn w:val="DefaultParagraphFont"/>
    <w:qFormat/>
    <w:rsid w:val="00214700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214700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14700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214700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214700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14700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21470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1470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14700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14700"/>
    <w:pPr>
      <w:framePr w:h="1054" w:wrap="around" w:y="5920"/>
    </w:pPr>
  </w:style>
  <w:style w:type="paragraph" w:customStyle="1" w:styleId="ReportHeading3">
    <w:name w:val="ReportHeading3"/>
    <w:basedOn w:val="ReportHeading2"/>
    <w:rsid w:val="00214700"/>
    <w:pPr>
      <w:framePr w:h="443" w:wrap="around" w:y="8223"/>
    </w:pPr>
  </w:style>
  <w:style w:type="paragraph" w:customStyle="1" w:styleId="a">
    <w:name w:val="¢éÍ¤ÇÒÁ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14700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214700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14700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14700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14700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14700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214700"/>
  </w:style>
  <w:style w:type="paragraph" w:customStyle="1" w:styleId="ASSETS">
    <w:name w:val="ASSETS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3F42B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7" w:right="-25"/>
      <w:jc w:val="thaiDistribute"/>
    </w:pPr>
    <w:rPr>
      <w:rFonts w:asciiTheme="majorBidi" w:hAnsiTheme="majorBidi" w:cstheme="majorBidi"/>
      <w:sz w:val="24"/>
      <w:szCs w:val="24"/>
      <w:lang w:val="th-TH"/>
    </w:rPr>
  </w:style>
  <w:style w:type="character" w:customStyle="1" w:styleId="AccPolicyHeadingChar">
    <w:name w:val="Acc Policy Heading Char"/>
    <w:basedOn w:val="DefaultParagraphFont"/>
    <w:link w:val="AccPolicyHeading"/>
    <w:rsid w:val="003F42B8"/>
    <w:rPr>
      <w:rFonts w:asciiTheme="majorBidi" w:hAnsiTheme="majorBidi" w:cstheme="majorBidi"/>
      <w:sz w:val="24"/>
      <w:szCs w:val="24"/>
      <w:lang w:val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,a4 + Angsana New,15 pt,Left:  -0.05&quot;,Right:  -0.05&quot;,Lin...,...,normal + Angsana New,Left,Before:  0 pt,Line spacing:  At least...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576"/>
        <w:tab w:val="num" w:pos="0"/>
        <w:tab w:val="num" w:pos="34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0B78AD"/>
    <w:rPr>
      <w:bCs/>
      <w:sz w:val="22"/>
      <w:szCs w:val="22"/>
      <w:lang w:val="en-US" w:eastAsia="en-GB" w:bidi="th-TH"/>
    </w:rPr>
  </w:style>
  <w:style w:type="paragraph" w:styleId="Title">
    <w:name w:val="Title"/>
    <w:basedOn w:val="Normal"/>
    <w:qFormat/>
    <w:rsid w:val="004C04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0" w:right="540"/>
      <w:jc w:val="center"/>
    </w:pPr>
    <w:rPr>
      <w:rFonts w:ascii="Cordia New" w:hAnsi="Cordia New" w:cs="Cordia New"/>
      <w:sz w:val="28"/>
      <w:szCs w:val="28"/>
      <w:u w:val="single"/>
    </w:rPr>
  </w:style>
  <w:style w:type="character" w:styleId="FootnoteReference">
    <w:name w:val="footnote reference"/>
    <w:basedOn w:val="DefaultParagraphFont"/>
    <w:uiPriority w:val="99"/>
    <w:semiHidden/>
    <w:rsid w:val="00B3171B"/>
    <w:rPr>
      <w:rFonts w:cs="New York"/>
      <w:vertAlign w:val="superscript"/>
    </w:rPr>
  </w:style>
  <w:style w:type="paragraph" w:styleId="BodyTextIndent3">
    <w:name w:val="Body Text Indent 3"/>
    <w:basedOn w:val="Normal"/>
    <w:rsid w:val="00753578"/>
    <w:pPr>
      <w:spacing w:after="120"/>
      <w:ind w:left="360"/>
    </w:pPr>
    <w:rPr>
      <w:sz w:val="16"/>
      <w:szCs w:val="16"/>
    </w:rPr>
  </w:style>
  <w:style w:type="paragraph" w:customStyle="1" w:styleId="zfaxdetails">
    <w:name w:val="zfax details"/>
    <w:basedOn w:val="Normal"/>
    <w:rsid w:val="0075357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36"/>
      </w:tabs>
      <w:spacing w:line="260" w:lineRule="atLeast"/>
    </w:pPr>
    <w:rPr>
      <w:rFonts w:ascii="Univers 55" w:hAnsi="Univers 55"/>
      <w:lang w:val="en-GB"/>
    </w:rPr>
  </w:style>
  <w:style w:type="paragraph" w:customStyle="1" w:styleId="Enclosures">
    <w:name w:val="Enclosures"/>
    <w:basedOn w:val="Normal"/>
    <w:next w:val="Normal"/>
    <w:rsid w:val="00216A4C"/>
    <w:pPr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20" w:line="240" w:lineRule="auto"/>
      <w:jc w:val="both"/>
    </w:pPr>
    <w:rPr>
      <w:rFonts w:ascii="Font2010" w:hAnsi="Font2010"/>
      <w:sz w:val="22"/>
      <w:szCs w:val="22"/>
      <w:lang w:val="th-TH"/>
    </w:rPr>
  </w:style>
  <w:style w:type="paragraph" w:customStyle="1" w:styleId="Documentname">
    <w:name w:val="Document name"/>
    <w:next w:val="Normal"/>
    <w:rsid w:val="000C0376"/>
    <w:pPr>
      <w:widowControl w:val="0"/>
      <w:spacing w:before="120"/>
      <w:jc w:val="right"/>
    </w:pPr>
    <w:rPr>
      <w:rFonts w:ascii="Arial" w:hAnsi="Arial"/>
      <w:noProof/>
      <w:sz w:val="24"/>
      <w:szCs w:val="24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E1248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eastAsia="Calibri" w:hAnsi="Calibri"/>
      <w:sz w:val="22"/>
      <w:szCs w:val="22"/>
    </w:rPr>
  </w:style>
  <w:style w:type="character" w:customStyle="1" w:styleId="Heading2Char1">
    <w:name w:val="Heading 2 Char1"/>
    <w:basedOn w:val="DefaultParagraphFont"/>
    <w:rsid w:val="00717E04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Default">
    <w:name w:val="Default"/>
    <w:rsid w:val="008D46D1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35389F"/>
    <w:rPr>
      <w:rFonts w:cs="EucrosiaUPC"/>
      <w:b/>
      <w:bCs/>
      <w:sz w:val="32"/>
      <w:szCs w:val="32"/>
    </w:rPr>
  </w:style>
  <w:style w:type="character" w:customStyle="1" w:styleId="HeaderChar">
    <w:name w:val="Header Char"/>
    <w:basedOn w:val="DefaultParagraphFont"/>
    <w:link w:val="Header"/>
    <w:uiPriority w:val="99"/>
    <w:rsid w:val="0063663D"/>
    <w:rPr>
      <w:rFonts w:ascii="Arial" w:hAnsi="Arial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A57EA6"/>
    <w:rPr>
      <w:rFonts w:ascii="Arial" w:hAnsi="Arial"/>
      <w:sz w:val="18"/>
      <w:szCs w:val="18"/>
    </w:rPr>
  </w:style>
  <w:style w:type="character" w:customStyle="1" w:styleId="Heading8Char">
    <w:name w:val="Heading 8 Char"/>
    <w:basedOn w:val="DefaultParagraphFont"/>
    <w:link w:val="Heading8"/>
    <w:rsid w:val="009B1424"/>
    <w:rPr>
      <w:rFonts w:cs="EucrosiaUPC"/>
      <w:b/>
      <w:bCs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4510DE"/>
    <w:rPr>
      <w:rFonts w:ascii="Book Antiqua" w:hAnsi="Book Antiqua"/>
      <w:sz w:val="22"/>
      <w:szCs w:val="22"/>
    </w:rPr>
  </w:style>
  <w:style w:type="paragraph" w:styleId="NormalWeb">
    <w:name w:val="Normal (Web)"/>
    <w:basedOn w:val="Normal"/>
    <w:uiPriority w:val="99"/>
    <w:unhideWhenUsed/>
    <w:rsid w:val="00FB0A2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7C0235"/>
    <w:rPr>
      <w:sz w:val="18"/>
      <w:lang w:val="en-GB" w:bidi="ar-SA"/>
    </w:rPr>
  </w:style>
  <w:style w:type="character" w:styleId="LineNumber">
    <w:name w:val="line number"/>
    <w:basedOn w:val="DefaultParagraphFont"/>
    <w:semiHidden/>
    <w:unhideWhenUsed/>
    <w:rsid w:val="00681CA1"/>
  </w:style>
  <w:style w:type="character" w:customStyle="1" w:styleId="apple-converted-space">
    <w:name w:val="apple-converted-space"/>
    <w:basedOn w:val="DefaultParagraphFont"/>
    <w:rsid w:val="00775CD8"/>
  </w:style>
  <w:style w:type="character" w:styleId="Emphasis">
    <w:name w:val="Emphasis"/>
    <w:basedOn w:val="DefaultParagraphFont"/>
    <w:uiPriority w:val="20"/>
    <w:qFormat/>
    <w:rsid w:val="00775CD8"/>
    <w:rPr>
      <w:i/>
      <w:iCs/>
    </w:rPr>
  </w:style>
  <w:style w:type="character" w:customStyle="1" w:styleId="BodyTextChar1">
    <w:name w:val="Body Text Char1"/>
    <w:aliases w:val="bt Char1,body text Char1,Body Char1"/>
    <w:uiPriority w:val="99"/>
    <w:rsid w:val="00804118"/>
    <w:rPr>
      <w:rFonts w:ascii="Arial" w:eastAsia="Times New Roman" w:hAnsi="Arial" w:cs="Angsana New"/>
      <w:szCs w:val="22"/>
      <w:lang w:val="x-none" w:eastAsia="x-none"/>
    </w:rPr>
  </w:style>
  <w:style w:type="paragraph" w:customStyle="1" w:styleId="FSContent">
    <w:name w:val="FS_Content"/>
    <w:basedOn w:val="Normal"/>
    <w:link w:val="FSContentChar"/>
    <w:qFormat/>
    <w:rsid w:val="00385A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/>
      <w:jc w:val="thaiDistribute"/>
    </w:pPr>
    <w:rPr>
      <w:rFonts w:ascii="Angsana New" w:hAnsi="Angsana New"/>
      <w:sz w:val="30"/>
      <w:szCs w:val="30"/>
      <w:lang w:val="x-none" w:eastAsia="x-none"/>
    </w:rPr>
  </w:style>
  <w:style w:type="paragraph" w:customStyle="1" w:styleId="FSBlank">
    <w:name w:val="FS_Blank"/>
    <w:basedOn w:val="Normal"/>
    <w:link w:val="FSBlankChar"/>
    <w:qFormat/>
    <w:rsid w:val="00385A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/>
      <w:jc w:val="thaiDistribute"/>
    </w:pPr>
    <w:rPr>
      <w:rFonts w:ascii="Angsana New" w:hAnsi="Angsana New"/>
      <w:sz w:val="20"/>
      <w:szCs w:val="20"/>
      <w:lang w:val="x-none" w:eastAsia="x-none"/>
    </w:rPr>
  </w:style>
  <w:style w:type="character" w:customStyle="1" w:styleId="FSContentChar">
    <w:name w:val="FS_Content Char"/>
    <w:link w:val="FSContent"/>
    <w:rsid w:val="00385A3B"/>
    <w:rPr>
      <w:rFonts w:ascii="Angsana New" w:hAnsi="Angsana New"/>
      <w:sz w:val="30"/>
      <w:szCs w:val="30"/>
      <w:lang w:val="x-none" w:eastAsia="x-none"/>
    </w:rPr>
  </w:style>
  <w:style w:type="character" w:customStyle="1" w:styleId="FSBlankChar">
    <w:name w:val="FS_Blank Char"/>
    <w:link w:val="FSBlank"/>
    <w:rsid w:val="00385A3B"/>
    <w:rPr>
      <w:rFonts w:ascii="Angsana New" w:hAnsi="Angsana New"/>
      <w:lang w:val="x-none" w:eastAsia="x-none"/>
    </w:rPr>
  </w:style>
  <w:style w:type="character" w:customStyle="1" w:styleId="Heading5Char1">
    <w:name w:val="Heading 5 Char1"/>
    <w:basedOn w:val="DefaultParagraphFont"/>
    <w:rsid w:val="007D5000"/>
    <w:rPr>
      <w:rFonts w:ascii="Times New Roman" w:eastAsia="Times New Roman" w:hAnsi="Times New Roman" w:cs="EucrosiaUPC"/>
      <w:b/>
      <w:bCs/>
      <w:sz w:val="32"/>
      <w:szCs w:val="32"/>
    </w:rPr>
  </w:style>
  <w:style w:type="character" w:styleId="CommentReference">
    <w:name w:val="annotation reference"/>
    <w:basedOn w:val="DefaultParagraphFont"/>
    <w:semiHidden/>
    <w:unhideWhenUsed/>
    <w:rsid w:val="00161137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161137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161137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6113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61137"/>
    <w:rPr>
      <w:rFonts w:ascii="Arial" w:hAnsi="Arial"/>
      <w:b/>
      <w:bCs/>
      <w:szCs w:val="25"/>
    </w:rPr>
  </w:style>
  <w:style w:type="character" w:customStyle="1" w:styleId="ListParagraphChar">
    <w:name w:val="List Paragraph Char"/>
    <w:link w:val="ListParagraph"/>
    <w:uiPriority w:val="34"/>
    <w:locked/>
    <w:rsid w:val="00B41D2F"/>
    <w:rPr>
      <w:rFonts w:ascii="Calibri" w:eastAsia="Calibri" w:hAnsi="Calibri"/>
      <w:sz w:val="22"/>
      <w:szCs w:val="22"/>
    </w:rPr>
  </w:style>
  <w:style w:type="character" w:customStyle="1" w:styleId="blockChar">
    <w:name w:val="block Char"/>
    <w:aliases w:val="b Char"/>
    <w:locked/>
    <w:rsid w:val="00B874AA"/>
    <w:rPr>
      <w:rFonts w:ascii="Times New Roman" w:hAnsi="Times New Roman"/>
      <w:sz w:val="22"/>
      <w:lang w:eastAsia="en-US" w:bidi="ar-SA"/>
    </w:rPr>
  </w:style>
  <w:style w:type="paragraph" w:customStyle="1" w:styleId="Pa18">
    <w:name w:val="Pa18"/>
    <w:basedOn w:val="Normal"/>
    <w:next w:val="Normal"/>
    <w:uiPriority w:val="99"/>
    <w:rsid w:val="00B874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styleId="NoSpacing">
    <w:name w:val="No Spacing"/>
    <w:uiPriority w:val="1"/>
    <w:qFormat/>
    <w:rsid w:val="00B874A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4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7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3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1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8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8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8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5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5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1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2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6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6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3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1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2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95AA72-4953-4D05-97F8-A808F6A06B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1E9ADD6-CA67-46E0-B827-47257C1C9251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182C7CA5-7152-4E68-8EF8-2CCCE8C2818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1120026-26EA-4220-B323-3E87BD6DF0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97</TotalTime>
  <Pages>55</Pages>
  <Words>12918</Words>
  <Characters>58653</Characters>
  <Application>Microsoft Office Word</Application>
  <DocSecurity>0</DocSecurity>
  <Lines>6517</Lines>
  <Paragraphs>2982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68589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dc:description/>
  <cp:lastModifiedBy>Kornsiri, Chongaksorn</cp:lastModifiedBy>
  <cp:revision>31</cp:revision>
  <cp:lastPrinted>2026-02-17T11:43:00Z</cp:lastPrinted>
  <dcterms:created xsi:type="dcterms:W3CDTF">2026-02-21T12:25:00Z</dcterms:created>
  <dcterms:modified xsi:type="dcterms:W3CDTF">2026-02-23T07:18:00Z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0x010100FC3C573FF70E394A86433F5E112C33AA</vt:lpwstr>
  </property>
  <property fmtid="{D5CDD505-2E9C-101B-9397-08002B2CF9AE}" pid="4" name="MediaServiceImageTags">
    <vt:lpwstr/>
  </property>
</Properties>
</file>