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13B18" w14:textId="4F4F4825" w:rsidR="00351805" w:rsidRPr="00AA6E98" w:rsidRDefault="00804B52" w:rsidP="005021D2">
      <w:pPr>
        <w:spacing w:line="240" w:lineRule="atLeast"/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</w:pPr>
      <w:r w:rsidRPr="005B2FA9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bookmarkStart w:id="0" w:name="_Hlk128574253"/>
      <w:r w:rsidRPr="005B2FA9">
        <w:rPr>
          <w:rFonts w:asciiTheme="majorBidi" w:hAnsiTheme="majorBidi" w:cstheme="majorBidi"/>
          <w:b/>
          <w:bCs/>
          <w:sz w:val="52"/>
          <w:szCs w:val="52"/>
          <w:cs/>
        </w:rPr>
        <w:t>เอ็นทีเอฟ อินเตอร์กรุ๊ป</w:t>
      </w:r>
      <w:r w:rsidR="00AA6E98">
        <w:rPr>
          <w:rFonts w:asciiTheme="majorBidi" w:hAnsiTheme="majorBidi" w:cstheme="majorBidi" w:hint="cs"/>
          <w:b/>
          <w:bCs/>
          <w:sz w:val="52"/>
          <w:szCs w:val="52"/>
          <w:cs/>
        </w:rPr>
        <w:t xml:space="preserve"> </w:t>
      </w:r>
      <w:r w:rsidRPr="005B2FA9">
        <w:rPr>
          <w:rFonts w:asciiTheme="majorBidi" w:hAnsiTheme="majorBidi" w:cstheme="majorBidi"/>
          <w:b/>
          <w:bCs/>
          <w:sz w:val="52"/>
          <w:szCs w:val="52"/>
          <w:cs/>
        </w:rPr>
        <w:t>(ประเทศไทย) จำกัด</w:t>
      </w:r>
      <w:bookmarkEnd w:id="0"/>
      <w:r w:rsidR="00AA6E98">
        <w:rPr>
          <w:rFonts w:asciiTheme="majorBidi" w:hAnsiTheme="majorBidi" w:cstheme="majorBidi"/>
          <w:b/>
          <w:bCs/>
          <w:sz w:val="52"/>
          <w:szCs w:val="52"/>
        </w:rPr>
        <w:t xml:space="preserve"> (</w:t>
      </w:r>
      <w:r w:rsidR="00AA6E98">
        <w:rPr>
          <w:rFonts w:asciiTheme="majorBidi" w:hAnsiTheme="majorBidi" w:cstheme="majorBidi" w:hint="cs"/>
          <w:b/>
          <w:bCs/>
          <w:sz w:val="52"/>
          <w:szCs w:val="52"/>
          <w:cs/>
        </w:rPr>
        <w:t>มหาชน</w:t>
      </w:r>
      <w:r w:rsidR="00AA6E98">
        <w:rPr>
          <w:rFonts w:asciiTheme="majorBidi" w:hAnsiTheme="majorBidi" w:cstheme="majorBidi"/>
          <w:b/>
          <w:bCs/>
          <w:sz w:val="52"/>
          <w:szCs w:val="52"/>
          <w:lang w:val="en-US"/>
        </w:rPr>
        <w:t>)</w:t>
      </w:r>
    </w:p>
    <w:p w14:paraId="0DE6A343" w14:textId="77777777" w:rsidR="00AA6E98" w:rsidRPr="004723F9" w:rsidRDefault="00AA6E98" w:rsidP="00AA6E98">
      <w:pPr>
        <w:spacing w:line="240" w:lineRule="atLeast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A10423">
        <w:rPr>
          <w:rFonts w:asciiTheme="majorBidi" w:hAnsiTheme="majorBidi" w:hint="cs"/>
          <w:b/>
          <w:bCs/>
          <w:sz w:val="52"/>
          <w:szCs w:val="52"/>
          <w:cs/>
        </w:rPr>
        <w:t xml:space="preserve">(เดิมชื่อ </w:t>
      </w:r>
      <w:r>
        <w:rPr>
          <w:rFonts w:asciiTheme="majorBidi" w:hAnsiTheme="majorBidi"/>
          <w:b/>
          <w:bCs/>
          <w:sz w:val="52"/>
          <w:szCs w:val="52"/>
          <w:lang w:val="en-US"/>
        </w:rPr>
        <w:t>“</w:t>
      </w:r>
      <w:r w:rsidRPr="00A10423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เอ็นทีเอฟ อินเตอร์กรุ๊ป(ประเทศไทย) จำกัด</w:t>
      </w:r>
      <w:r>
        <w:rPr>
          <w:rFonts w:asciiTheme="majorBidi" w:hAnsiTheme="majorBidi" w:cstheme="majorBidi"/>
          <w:b/>
          <w:bCs/>
          <w:sz w:val="52"/>
          <w:szCs w:val="52"/>
        </w:rPr>
        <w:t>”</w:t>
      </w:r>
      <w:r w:rsidRPr="00A10423">
        <w:rPr>
          <w:rFonts w:asciiTheme="majorBidi" w:hAnsiTheme="majorBidi" w:hint="cs"/>
          <w:b/>
          <w:bCs/>
          <w:sz w:val="52"/>
          <w:szCs w:val="52"/>
          <w:cs/>
        </w:rPr>
        <w:t>)</w:t>
      </w:r>
    </w:p>
    <w:p w14:paraId="47C4CC6E" w14:textId="77777777" w:rsidR="00413570" w:rsidRPr="005B2FA9" w:rsidRDefault="00413570" w:rsidP="005021D2">
      <w:pPr>
        <w:spacing w:line="240" w:lineRule="atLeast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3E36117" w14:textId="296D5DF9" w:rsidR="00C01743" w:rsidRPr="005B2FA9" w:rsidRDefault="002C3034" w:rsidP="005021D2">
      <w:pPr>
        <w:spacing w:line="24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5B2FA9">
        <w:rPr>
          <w:rFonts w:asciiTheme="majorBidi" w:hAnsiTheme="majorBidi" w:cstheme="majorBidi"/>
          <w:sz w:val="32"/>
          <w:szCs w:val="32"/>
          <w:cs/>
        </w:rPr>
        <w:t>งบการเงิ</w:t>
      </w:r>
      <w:r w:rsidRPr="005B2FA9">
        <w:rPr>
          <w:rFonts w:asciiTheme="majorBidi" w:hAnsiTheme="majorBidi" w:cstheme="majorBidi"/>
          <w:sz w:val="32"/>
          <w:szCs w:val="32"/>
          <w:cs/>
          <w:lang w:val="en-US"/>
        </w:rPr>
        <w:t>น</w:t>
      </w:r>
      <w:r w:rsidRPr="005B2FA9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803259" w:rsidRPr="005B2FA9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A69F7" w:rsidRPr="005B2FA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03259" w:rsidRPr="005B2FA9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AA6E98">
        <w:rPr>
          <w:rFonts w:asciiTheme="majorBidi" w:hAnsiTheme="majorBidi" w:cstheme="majorBidi"/>
          <w:sz w:val="32"/>
          <w:szCs w:val="32"/>
          <w:lang w:val="en-US"/>
        </w:rPr>
        <w:t>8</w:t>
      </w:r>
    </w:p>
    <w:p w14:paraId="251093FC" w14:textId="77777777" w:rsidR="00C01743" w:rsidRPr="005B2FA9" w:rsidRDefault="00C01743" w:rsidP="005021D2">
      <w:pPr>
        <w:spacing w:line="240" w:lineRule="atLeast"/>
        <w:jc w:val="center"/>
        <w:rPr>
          <w:rFonts w:asciiTheme="majorBidi" w:hAnsiTheme="majorBidi" w:cstheme="majorBidi"/>
          <w:sz w:val="32"/>
          <w:szCs w:val="32"/>
          <w:cs/>
        </w:rPr>
      </w:pPr>
      <w:r w:rsidRPr="005B2FA9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080A0237" w14:textId="77777777" w:rsidR="00C01743" w:rsidRPr="005B2FA9" w:rsidRDefault="00C01743" w:rsidP="005021D2">
      <w:pPr>
        <w:spacing w:line="240" w:lineRule="atLeast"/>
        <w:jc w:val="center"/>
        <w:rPr>
          <w:rFonts w:asciiTheme="majorBidi" w:hAnsiTheme="majorBidi" w:cstheme="majorBidi"/>
          <w:sz w:val="32"/>
          <w:szCs w:val="32"/>
          <w:lang w:val="en-US"/>
        </w:rPr>
      </w:pPr>
      <w:r w:rsidRPr="005B2FA9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0303BF64" w14:textId="77777777" w:rsidR="00C01743" w:rsidRPr="005B2FA9" w:rsidRDefault="00C01743" w:rsidP="005021D2">
      <w:pPr>
        <w:spacing w:line="24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1D216C6" w14:textId="77777777" w:rsidR="00C01743" w:rsidRPr="005B2FA9" w:rsidRDefault="002C3034" w:rsidP="005021D2">
      <w:pPr>
        <w:spacing w:line="24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5B2FA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3C093A8" w14:textId="77777777" w:rsidR="00E86EE6" w:rsidRPr="005B2FA9" w:rsidRDefault="00E86EE6" w:rsidP="005021D2">
      <w:pPr>
        <w:pStyle w:val="Title"/>
        <w:spacing w:line="240" w:lineRule="atLeast"/>
        <w:ind w:left="0" w:right="0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  <w:sectPr w:rsidR="00E86EE6" w:rsidRPr="005B2FA9" w:rsidSect="00007EA9">
          <w:headerReference w:type="default" r:id="rId10"/>
          <w:footerReference w:type="even" r:id="rId11"/>
          <w:footerReference w:type="default" r:id="rId12"/>
          <w:headerReference w:type="first" r:id="rId13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  <w:docGrid w:linePitch="299"/>
        </w:sectPr>
      </w:pPr>
    </w:p>
    <w:p w14:paraId="448387DA" w14:textId="77777777" w:rsidR="00963B70" w:rsidRPr="005B2FA9" w:rsidRDefault="00963B70" w:rsidP="005021D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5B2FA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04FF8C97" w14:textId="77777777" w:rsidR="00963B70" w:rsidRPr="00A07CF4" w:rsidRDefault="00963B70" w:rsidP="005021D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p w14:paraId="7A7B00CC" w14:textId="686DDEC5" w:rsidR="00F5611A" w:rsidRDefault="00F5611A" w:rsidP="00F5611A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10A7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96335C">
        <w:rPr>
          <w:rFonts w:asciiTheme="majorBidi" w:hAnsiTheme="majorBidi" w:cstheme="majorBidi" w:hint="cs"/>
          <w:b/>
          <w:bCs/>
          <w:sz w:val="30"/>
          <w:szCs w:val="30"/>
          <w:cs/>
        </w:rPr>
        <w:t>ผู้ถือหุ้น</w:t>
      </w:r>
      <w:r w:rsidRPr="00010A74">
        <w:rPr>
          <w:rFonts w:asciiTheme="majorBidi" w:hAnsiTheme="majorBidi" w:cstheme="majorBidi"/>
          <w:b/>
          <w:bCs/>
          <w:sz w:val="30"/>
          <w:szCs w:val="30"/>
          <w:cs/>
        </w:rPr>
        <w:t>บริษัท</w:t>
      </w:r>
      <w:r w:rsidRPr="00010A74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010A74">
        <w:rPr>
          <w:rFonts w:asciiTheme="majorBidi" w:hAnsiTheme="majorBidi" w:cstheme="majorBidi"/>
          <w:b/>
          <w:bCs/>
          <w:sz w:val="30"/>
          <w:szCs w:val="30"/>
          <w:cs/>
        </w:rPr>
        <w:t>เอ็นทีเอฟ อินเตอร์กรุ๊ป</w:t>
      </w:r>
      <w:r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010A74">
        <w:rPr>
          <w:rFonts w:asciiTheme="majorBidi" w:hAnsiTheme="majorBidi" w:cstheme="majorBidi"/>
          <w:b/>
          <w:bCs/>
          <w:sz w:val="30"/>
          <w:szCs w:val="30"/>
          <w:cs/>
        </w:rPr>
        <w:t>(ประเทศไทย) จำกัด</w:t>
      </w:r>
      <w:r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(มหาชน)</w:t>
      </w:r>
    </w:p>
    <w:p w14:paraId="5BDA935C" w14:textId="77777777" w:rsidR="00F5611A" w:rsidRPr="009E0B51" w:rsidRDefault="00F5611A" w:rsidP="00F5611A">
      <w:pPr>
        <w:spacing w:line="240" w:lineRule="auto"/>
        <w:ind w:left="180" w:right="389" w:hanging="180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9E0B51">
        <w:rPr>
          <w:rFonts w:ascii="Angsana New" w:hAnsi="Angsana New"/>
          <w:b/>
          <w:bCs/>
          <w:sz w:val="30"/>
          <w:szCs w:val="30"/>
        </w:rPr>
        <w:t>(</w:t>
      </w:r>
      <w:r w:rsidRPr="009E0B51">
        <w:rPr>
          <w:rFonts w:ascii="Angsana New" w:hAnsi="Angsana New" w:hint="cs"/>
          <w:b/>
          <w:bCs/>
          <w:sz w:val="30"/>
          <w:szCs w:val="30"/>
          <w:cs/>
        </w:rPr>
        <w:t xml:space="preserve">เดิมชื่อ </w:t>
      </w:r>
      <w:r w:rsidRPr="009E0B51">
        <w:rPr>
          <w:rFonts w:ascii="Angsana New" w:hAnsi="Angsana New"/>
          <w:b/>
          <w:bCs/>
          <w:sz w:val="30"/>
          <w:szCs w:val="30"/>
          <w:lang w:val="en-US"/>
        </w:rPr>
        <w:t>“</w:t>
      </w:r>
      <w:r w:rsidRPr="009E0B51">
        <w:rPr>
          <w:rFonts w:ascii="Angsana New" w:hAnsi="Angsana New" w:hint="cs"/>
          <w:b/>
          <w:bCs/>
          <w:sz w:val="30"/>
          <w:szCs w:val="30"/>
          <w:cs/>
          <w:lang w:val="en-US"/>
        </w:rPr>
        <w:t>บริษัท เอ็นทีเอฟ อินเตอร์กรุ๊ป(ประเทศไทย) จำกัด</w:t>
      </w:r>
      <w:r w:rsidRPr="009E0B51">
        <w:rPr>
          <w:rFonts w:ascii="Angsana New" w:hAnsi="Angsana New"/>
          <w:b/>
          <w:bCs/>
          <w:sz w:val="30"/>
          <w:szCs w:val="30"/>
          <w:lang w:val="en-US"/>
        </w:rPr>
        <w:t>”</w:t>
      </w:r>
      <w:r w:rsidRPr="009E0B51">
        <w:rPr>
          <w:rFonts w:ascii="Angsana New" w:hAnsi="Angsana New" w:hint="cs"/>
          <w:b/>
          <w:bCs/>
          <w:sz w:val="30"/>
          <w:szCs w:val="30"/>
          <w:cs/>
          <w:lang w:val="en-US"/>
        </w:rPr>
        <w:t>)</w:t>
      </w:r>
    </w:p>
    <w:p w14:paraId="42E341F8" w14:textId="77777777" w:rsidR="008D7406" w:rsidRPr="00A07CF4" w:rsidRDefault="008D7406" w:rsidP="005021D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6"/>
          <w:szCs w:val="26"/>
          <w:rtl/>
          <w:cs/>
        </w:rPr>
      </w:pPr>
    </w:p>
    <w:p w14:paraId="2366AA73" w14:textId="77777777" w:rsidR="00726E90" w:rsidRPr="005B2FA9" w:rsidRDefault="00726E90" w:rsidP="005021D2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5B2FA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34A5D213" w14:textId="77777777" w:rsidR="00F15AE2" w:rsidRPr="00A07CF4" w:rsidRDefault="00F15AE2" w:rsidP="005021D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26"/>
          <w:szCs w:val="26"/>
        </w:rPr>
      </w:pPr>
    </w:p>
    <w:p w14:paraId="5878E3A4" w14:textId="0F66DAE4" w:rsidR="00726E90" w:rsidRPr="005B2FA9" w:rsidRDefault="00726E90" w:rsidP="008C032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5B2FA9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</w:t>
      </w:r>
      <w:r w:rsidRPr="005B2FA9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Pr="005B2FA9">
        <w:rPr>
          <w:rFonts w:asciiTheme="majorBidi" w:eastAsia="Calibri" w:hAnsiTheme="majorBidi" w:cstheme="majorBidi"/>
          <w:sz w:val="30"/>
          <w:szCs w:val="30"/>
          <w:cs/>
        </w:rPr>
        <w:t>ของบริษัท</w:t>
      </w:r>
      <w:r w:rsidR="008D7406" w:rsidRPr="005B2FA9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F1489B" w:rsidRPr="005B2FA9">
        <w:rPr>
          <w:rFonts w:asciiTheme="majorBidi" w:eastAsia="Calibri" w:hAnsiTheme="majorBidi" w:cstheme="majorBidi"/>
          <w:sz w:val="30"/>
          <w:szCs w:val="30"/>
          <w:cs/>
        </w:rPr>
        <w:t>เอ็นทีเอฟ อินเตอร์กรุ๊ป</w:t>
      </w:r>
      <w:r w:rsidR="0096335C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F1489B" w:rsidRPr="005B2FA9">
        <w:rPr>
          <w:rFonts w:asciiTheme="majorBidi" w:eastAsia="Calibri" w:hAnsiTheme="majorBidi" w:cstheme="majorBidi"/>
          <w:sz w:val="30"/>
          <w:szCs w:val="30"/>
          <w:cs/>
        </w:rPr>
        <w:t>(ประเทศไทย) จำกัด</w:t>
      </w:r>
      <w:r w:rsidR="0096335C">
        <w:rPr>
          <w:rFonts w:asciiTheme="majorBidi" w:eastAsia="Calibri" w:hAnsiTheme="majorBidi" w:cstheme="majorBidi" w:hint="cs"/>
          <w:sz w:val="30"/>
          <w:szCs w:val="30"/>
          <w:cs/>
        </w:rPr>
        <w:t xml:space="preserve"> (มหาชน)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B2FA9">
        <w:rPr>
          <w:rFonts w:asciiTheme="majorBidi" w:eastAsia="Calibri" w:hAnsiTheme="majorBidi" w:cstheme="majorBidi"/>
          <w:sz w:val="30"/>
          <w:szCs w:val="30"/>
          <w:cs/>
        </w:rPr>
        <w:t>ซึ</w:t>
      </w:r>
      <w:r w:rsidR="008C0325" w:rsidRPr="005B2FA9">
        <w:rPr>
          <w:rFonts w:asciiTheme="majorBidi" w:eastAsia="Calibri" w:hAnsiTheme="majorBidi" w:cstheme="majorBidi" w:hint="cs"/>
          <w:sz w:val="30"/>
          <w:szCs w:val="30"/>
          <w:cs/>
        </w:rPr>
        <w:t>่</w:t>
      </w:r>
      <w:r w:rsidRPr="005B2FA9">
        <w:rPr>
          <w:rFonts w:asciiTheme="majorBidi" w:eastAsia="Calibri" w:hAnsiTheme="majorBidi" w:cstheme="majorBidi"/>
          <w:sz w:val="30"/>
          <w:szCs w:val="30"/>
          <w:cs/>
        </w:rPr>
        <w:t>งประกอบด้วย</w:t>
      </w:r>
      <w:r w:rsidR="0096335C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5B2FA9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="009633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ณ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803259" w:rsidRPr="005B2FA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="00803259" w:rsidRPr="005B2FA9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5611A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 และงบกระแสเงินสด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สำหรับปีสิ้นสุดวันเดียวกัน </w:t>
      </w:r>
      <w:r w:rsidR="00B23474" w:rsidRPr="005B2FA9">
        <w:rPr>
          <w:rFonts w:asciiTheme="majorBidi" w:hAnsiTheme="majorBidi" w:cstheme="majorBidi" w:hint="cs"/>
          <w:sz w:val="30"/>
          <w:szCs w:val="30"/>
          <w:cs/>
          <w:lang w:val="en-US"/>
        </w:rPr>
        <w:t>และ</w:t>
      </w:r>
      <w:r w:rsidRPr="005B2FA9">
        <w:rPr>
          <w:rFonts w:asciiTheme="majorBidi" w:eastAsia="Calibri" w:hAnsiTheme="majorBidi" w:cstheme="majorBidi"/>
          <w:sz w:val="30"/>
          <w:szCs w:val="30"/>
          <w:cs/>
        </w:rPr>
        <w:t>หมายเหตุ</w:t>
      </w:r>
      <w:r w:rsidR="005F2B8B" w:rsidRPr="005B2FA9">
        <w:rPr>
          <w:rFonts w:asciiTheme="majorBidi" w:eastAsia="Calibri" w:hAnsiTheme="majorBidi" w:cstheme="majorBidi" w:hint="cs"/>
          <w:sz w:val="30"/>
          <w:szCs w:val="30"/>
          <w:cs/>
        </w:rPr>
        <w:t>ประกอบงบการเงิน</w:t>
      </w:r>
      <w:r w:rsidRPr="005B2FA9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ซึ่งประกอบด้วยสรุปนโยบายการบัญชี</w:t>
      </w:r>
      <w:r w:rsidR="00E0604C" w:rsidRPr="005B2FA9">
        <w:rPr>
          <w:rFonts w:asciiTheme="majorBidi" w:eastAsia="Calibri" w:hAnsiTheme="majorBidi" w:cstheme="majorBidi" w:hint="cs"/>
          <w:sz w:val="30"/>
          <w:szCs w:val="30"/>
          <w:cs/>
        </w:rPr>
        <w:t>และข้อมูลอธิบายอื่นที่มีสาระสำคัญ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0C1E205" w14:textId="77777777" w:rsidR="00726E90" w:rsidRPr="00A07CF4" w:rsidRDefault="00726E90" w:rsidP="005021D2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1908B2AF" w14:textId="31AB02C0" w:rsidR="00726E90" w:rsidRPr="005B2FA9" w:rsidRDefault="00726E90" w:rsidP="006B68EF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ข้าพเจ้าเห็นว่า งบการเงินข้างต้นนี้</w:t>
      </w:r>
      <w:r w:rsidR="00E0604C" w:rsidRPr="005B2FA9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5B2FA9">
        <w:rPr>
          <w:rFonts w:asciiTheme="majorBidi" w:hAnsiTheme="majorBidi" w:cstheme="majorBidi"/>
          <w:sz w:val="30"/>
          <w:szCs w:val="30"/>
          <w:cs/>
        </w:rPr>
        <w:t>ฐานะการเงิน</w:t>
      </w:r>
      <w:r w:rsidR="00DA0B2C" w:rsidRPr="005B2FA9">
        <w:rPr>
          <w:rFonts w:asciiTheme="majorBidi" w:hAnsiTheme="majorBidi" w:cstheme="majorBidi"/>
          <w:sz w:val="30"/>
          <w:szCs w:val="30"/>
          <w:cs/>
        </w:rPr>
        <w:t>ของ</w:t>
      </w:r>
      <w:r w:rsidRPr="005B2FA9">
        <w:rPr>
          <w:rFonts w:asciiTheme="majorBidi" w:hAnsiTheme="majorBidi" w:cstheme="majorBidi"/>
          <w:sz w:val="30"/>
          <w:szCs w:val="30"/>
          <w:cs/>
        </w:rPr>
        <w:t>บริษัท ณ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="00803259" w:rsidRPr="005B2FA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03259" w:rsidRPr="005B2FA9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5611A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FE3C0B"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ผลการดำเนินงา</w:t>
      </w:r>
      <w:r w:rsidR="00033893" w:rsidRPr="005B2FA9">
        <w:rPr>
          <w:rFonts w:asciiTheme="majorBidi" w:hAnsiTheme="majorBidi" w:cstheme="majorBidi"/>
          <w:sz w:val="30"/>
          <w:szCs w:val="30"/>
          <w:cs/>
        </w:rPr>
        <w:t>น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127F8" w:rsidRPr="005B2FA9">
        <w:rPr>
          <w:rFonts w:asciiTheme="majorBidi" w:hAnsiTheme="majorBidi" w:cstheme="majorBidi"/>
          <w:sz w:val="30"/>
          <w:szCs w:val="30"/>
          <w:cs/>
        </w:rPr>
        <w:br/>
      </w:r>
      <w:r w:rsidRPr="005B2FA9">
        <w:rPr>
          <w:rFonts w:asciiTheme="majorBidi" w:hAnsiTheme="majorBidi" w:cstheme="majorBidi"/>
          <w:sz w:val="30"/>
          <w:szCs w:val="30"/>
          <w:cs/>
        </w:rPr>
        <w:t>และกระแสเงินสด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7DBBA762" w14:textId="77777777" w:rsidR="00DF269D" w:rsidRPr="00A07CF4" w:rsidRDefault="00DF269D" w:rsidP="005021D2">
      <w:pPr>
        <w:spacing w:line="259" w:lineRule="auto"/>
        <w:rPr>
          <w:rFonts w:asciiTheme="majorBidi" w:eastAsia="Calibri" w:hAnsiTheme="majorBidi" w:cstheme="majorBidi"/>
          <w:i/>
          <w:iCs/>
          <w:sz w:val="26"/>
          <w:szCs w:val="26"/>
        </w:rPr>
      </w:pPr>
    </w:p>
    <w:p w14:paraId="23114334" w14:textId="77777777" w:rsidR="00726E90" w:rsidRPr="005B2FA9" w:rsidRDefault="00726E90" w:rsidP="005021D2">
      <w:pPr>
        <w:spacing w:line="259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5B2FA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684BEB3E" w14:textId="77777777" w:rsidR="00726E90" w:rsidRPr="00A07CF4" w:rsidRDefault="00726E90" w:rsidP="005021D2">
      <w:pPr>
        <w:jc w:val="thaiDistribute"/>
        <w:rPr>
          <w:rFonts w:asciiTheme="majorBidi" w:eastAsia="Calibri" w:hAnsiTheme="majorBidi" w:cstheme="majorBidi"/>
          <w:b/>
          <w:bCs/>
          <w:sz w:val="26"/>
          <w:szCs w:val="26"/>
        </w:rPr>
      </w:pPr>
    </w:p>
    <w:p w14:paraId="518BCDC3" w14:textId="77777777" w:rsidR="00991416" w:rsidRPr="00010A74" w:rsidRDefault="00991416" w:rsidP="00991416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3C50D6">
        <w:rPr>
          <w:rFonts w:asciiTheme="majorBidi" w:hAnsiTheme="majorBidi" w:cstheme="majorBidi"/>
          <w:sz w:val="30"/>
          <w:szCs w:val="30"/>
          <w:cs/>
          <w:lang w:val="en-US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3C50D6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ความรับผิดชอบของผู้สอบบัญชีต่อการตรวจสอบงบการเงิน</w:t>
      </w:r>
      <w:r w:rsidRPr="003C50D6">
        <w:rPr>
          <w:rFonts w:asciiTheme="majorBidi" w:hAnsiTheme="majorBidi" w:cstheme="majorBidi"/>
          <w:sz w:val="30"/>
          <w:szCs w:val="30"/>
          <w:cs/>
          <w:lang w:val="en-US"/>
        </w:rPr>
        <w:t>ในรายงานของข้าพเจ้า ข้าพเจ้ามีความเป็นอิสระจากบริษัทตาม</w:t>
      </w:r>
      <w:r w:rsidRPr="003C50D6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3C50D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Pr="003C50D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3C50D6">
        <w:rPr>
          <w:rFonts w:asciiTheme="majorBidi" w:hAnsiTheme="majorBidi" w:cstheme="majorBidi"/>
          <w:sz w:val="30"/>
          <w:szCs w:val="30"/>
          <w:cs/>
          <w:lang w:val="en-US"/>
        </w:rPr>
        <w:t>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55841C2" w14:textId="6F2C07E9" w:rsidR="00726E90" w:rsidRPr="00A07CF4" w:rsidRDefault="00726E90" w:rsidP="005021D2">
      <w:pPr>
        <w:snapToGrid w:val="0"/>
        <w:spacing w:after="120"/>
        <w:jc w:val="thaiDistribute"/>
        <w:rPr>
          <w:rFonts w:asciiTheme="majorBidi" w:hAnsiTheme="majorBidi" w:cstheme="majorBidi"/>
          <w:sz w:val="26"/>
          <w:szCs w:val="26"/>
        </w:rPr>
      </w:pPr>
    </w:p>
    <w:p w14:paraId="6A866C3E" w14:textId="77777777" w:rsidR="005F4EFC" w:rsidRDefault="005F4EFC" w:rsidP="00991416">
      <w:pPr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5F4EFC" w:rsidSect="00761BC2">
          <w:headerReference w:type="default" r:id="rId14"/>
          <w:footerReference w:type="default" r:id="rId15"/>
          <w:pgSz w:w="11907" w:h="16840" w:code="9"/>
          <w:pgMar w:top="691" w:right="1152" w:bottom="540" w:left="1152" w:header="720" w:footer="720" w:gutter="0"/>
          <w:cols w:space="737"/>
        </w:sectPr>
      </w:pPr>
    </w:p>
    <w:p w14:paraId="05D52F41" w14:textId="1EA23DA6" w:rsidR="00991416" w:rsidRPr="00C101D5" w:rsidRDefault="00991416" w:rsidP="00991416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5E827254" w14:textId="77777777" w:rsidR="00991416" w:rsidRPr="00A07CF4" w:rsidRDefault="00991416" w:rsidP="00991416">
      <w:pPr>
        <w:snapToGrid w:val="0"/>
        <w:spacing w:after="120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4D68F6AD" w14:textId="77777777" w:rsidR="00991416" w:rsidRPr="007D3B61" w:rsidRDefault="00991416" w:rsidP="00991416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9D326D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9D326D">
        <w:rPr>
          <w:rFonts w:asciiTheme="majorBidi" w:eastAsia="Calibri" w:hAnsiTheme="majorBidi" w:cstheme="majorBidi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ECC35D8" w14:textId="77777777" w:rsidR="00991416" w:rsidRPr="00A07CF4" w:rsidRDefault="00991416" w:rsidP="00991416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tbl>
      <w:tblPr>
        <w:tblStyle w:val="TableGrid"/>
        <w:tblpPr w:leftFromText="180" w:rightFromText="180" w:vertAnchor="text" w:tblpY="1"/>
        <w:tblOverlap w:val="never"/>
        <w:tblW w:w="9625" w:type="dxa"/>
        <w:tblLook w:val="04A0" w:firstRow="1" w:lastRow="0" w:firstColumn="1" w:lastColumn="0" w:noHBand="0" w:noVBand="1"/>
      </w:tblPr>
      <w:tblGrid>
        <w:gridCol w:w="4675"/>
        <w:gridCol w:w="4950"/>
      </w:tblGrid>
      <w:tr w:rsidR="00991416" w:rsidRPr="00AE6205" w14:paraId="5F800406" w14:textId="77777777" w:rsidTr="00AE6205">
        <w:trPr>
          <w:tblHeader/>
        </w:trPr>
        <w:tc>
          <w:tcPr>
            <w:tcW w:w="9625" w:type="dxa"/>
            <w:gridSpan w:val="2"/>
          </w:tcPr>
          <w:p w14:paraId="0B3A87FF" w14:textId="77777777" w:rsidR="00991416" w:rsidRPr="00AE6205" w:rsidRDefault="00991416" w:rsidP="008F309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6205">
              <w:rPr>
                <w:rFonts w:ascii="Angsana New" w:hAnsi="Angsana New"/>
                <w:sz w:val="30"/>
                <w:szCs w:val="30"/>
                <w:cs/>
              </w:rPr>
              <w:t xml:space="preserve">การวัดมูลค่าผลขาดทุนด้านเครดิตที่คาดว่าจะเกิดขึ้นของลูกหนี้การค้า </w:t>
            </w:r>
          </w:p>
        </w:tc>
      </w:tr>
      <w:tr w:rsidR="00991416" w:rsidRPr="00AE6205" w14:paraId="73A1B9E2" w14:textId="77777777" w:rsidTr="00AE6205">
        <w:trPr>
          <w:tblHeader/>
        </w:trPr>
        <w:tc>
          <w:tcPr>
            <w:tcW w:w="9625" w:type="dxa"/>
            <w:gridSpan w:val="2"/>
          </w:tcPr>
          <w:p w14:paraId="4D273178" w14:textId="6B63197E" w:rsidR="00991416" w:rsidRPr="00AE6205" w:rsidRDefault="00991416" w:rsidP="008F309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6205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อ้างถึงหมายเหตุข้อ </w:t>
            </w:r>
            <w:r w:rsidR="007056CB">
              <w:rPr>
                <w:rFonts w:ascii="Angsana New" w:hAnsi="Angsana New"/>
                <w:sz w:val="30"/>
                <w:szCs w:val="30"/>
              </w:rPr>
              <w:t>3</w:t>
            </w:r>
            <w:r w:rsidRPr="00AE6205">
              <w:rPr>
                <w:rFonts w:ascii="Angsana New" w:hAnsi="Angsana New"/>
                <w:sz w:val="30"/>
                <w:szCs w:val="30"/>
              </w:rPr>
              <w:t>(</w:t>
            </w:r>
            <w:r w:rsidR="007056CB">
              <w:rPr>
                <w:rFonts w:ascii="Angsana New" w:hAnsi="Angsana New" w:hint="cs"/>
                <w:sz w:val="30"/>
                <w:szCs w:val="30"/>
                <w:cs/>
              </w:rPr>
              <w:t>จ</w:t>
            </w:r>
            <w:r w:rsidRPr="00AE6205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AE6205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="007056C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AE6205">
              <w:rPr>
                <w:rFonts w:ascii="Angsana New" w:hAnsi="Angsana New"/>
                <w:sz w:val="30"/>
                <w:szCs w:val="30"/>
                <w:cs/>
              </w:rPr>
              <w:t xml:space="preserve"> ของงบการเงิน </w:t>
            </w:r>
          </w:p>
        </w:tc>
      </w:tr>
      <w:tr w:rsidR="00991416" w:rsidRPr="00AE6205" w14:paraId="7D0A0F1A" w14:textId="77777777" w:rsidTr="00AE6205">
        <w:trPr>
          <w:tblHeader/>
        </w:trPr>
        <w:tc>
          <w:tcPr>
            <w:tcW w:w="4675" w:type="dxa"/>
          </w:tcPr>
          <w:p w14:paraId="1E650585" w14:textId="77777777" w:rsidR="00991416" w:rsidRPr="00AE6205" w:rsidRDefault="00991416" w:rsidP="008F309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62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</w:tcPr>
          <w:p w14:paraId="249180E1" w14:textId="77777777" w:rsidR="00991416" w:rsidRPr="00AE6205" w:rsidRDefault="00991416" w:rsidP="008F309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62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991416" w:rsidRPr="00AE6205" w14:paraId="16033F00" w14:textId="77777777" w:rsidTr="00AE6205">
        <w:tc>
          <w:tcPr>
            <w:tcW w:w="4675" w:type="dxa"/>
          </w:tcPr>
          <w:p w14:paraId="05F250B6" w14:textId="6906C636" w:rsidR="00991416" w:rsidRPr="00AE6205" w:rsidRDefault="00991416" w:rsidP="008F309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6205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="00A07CF4" w:rsidRPr="00AE6205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AE620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A07CF4" w:rsidRPr="00AE6205">
              <w:rPr>
                <w:rFonts w:ascii="Angsana New" w:hAnsi="Angsana New"/>
                <w:sz w:val="30"/>
                <w:szCs w:val="30"/>
              </w:rPr>
              <w:t>2568</w:t>
            </w:r>
            <w:r w:rsidRPr="00AE6205">
              <w:rPr>
                <w:rFonts w:ascii="Angsana New" w:hAnsi="Angsana New"/>
                <w:sz w:val="30"/>
                <w:szCs w:val="30"/>
                <w:cs/>
              </w:rPr>
              <w:t xml:space="preserve"> มูลค่าตามบัญชีสุทธิของลูกหนี้การค้าของบริษัทเป็นจำนวนเงิน </w:t>
            </w:r>
            <w:r w:rsidR="00455372" w:rsidRPr="00AE6205">
              <w:rPr>
                <w:rFonts w:ascii="Angsana New" w:hAnsi="Angsana New"/>
                <w:sz w:val="30"/>
                <w:szCs w:val="30"/>
              </w:rPr>
              <w:t>381</w:t>
            </w:r>
            <w:r w:rsidRPr="00AE6205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ซึ่งคิดเป็นร้อยละ </w:t>
            </w:r>
            <w:r w:rsidR="00455372" w:rsidRPr="00AE6205">
              <w:rPr>
                <w:rFonts w:ascii="Angsana New" w:hAnsi="Angsana New"/>
                <w:sz w:val="30"/>
                <w:szCs w:val="30"/>
              </w:rPr>
              <w:t>54</w:t>
            </w:r>
            <w:r w:rsidRPr="00AE620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E6205">
              <w:rPr>
                <w:rFonts w:ascii="Angsana New" w:hAnsi="Angsana New"/>
                <w:sz w:val="30"/>
                <w:szCs w:val="30"/>
                <w:cs/>
              </w:rPr>
              <w:t>ของสินทรัพย์ทั้งหมดของบริษัท</w:t>
            </w:r>
          </w:p>
          <w:p w14:paraId="3C0EF7C3" w14:textId="77777777" w:rsidR="00991416" w:rsidRPr="00AE6205" w:rsidRDefault="00991416" w:rsidP="008F309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2543BCAC" w14:textId="77777777" w:rsidR="00991416" w:rsidRPr="00AE6205" w:rsidRDefault="00991416" w:rsidP="008F309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6205">
              <w:rPr>
                <w:rFonts w:ascii="Angsana New" w:hAnsi="Angsana New"/>
                <w:sz w:val="30"/>
                <w:szCs w:val="30"/>
                <w:cs/>
              </w:rPr>
              <w:t xml:space="preserve">บริษัทวัดมูลค่าผลขาดทุนด้านเครดิตที่คาดว่าจะเกิดขึ้นของลูกหนี้การค้าจากการประมาณผลขาดทุนด้านเครดิตที่คาดว่าจะเกิดขึ้นตลอดอายุโดยผู้บริหาร ซึ่งประมาณการโดยการใช้ข้อมูลด้านเครดิตในอดีตของลูกค้าของบริษัท สภาวการณ์ของตลาดในปัจจุบันและอนาคต </w:t>
            </w:r>
          </w:p>
          <w:p w14:paraId="32A9DB3E" w14:textId="77777777" w:rsidR="00991416" w:rsidRPr="00AE6205" w:rsidRDefault="00991416" w:rsidP="008F309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394C9B50" w14:textId="77777777" w:rsidR="00991416" w:rsidRPr="00AE6205" w:rsidRDefault="00991416" w:rsidP="008F309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6205">
              <w:rPr>
                <w:rFonts w:ascii="Angsana New" w:hAnsi="Angsana New"/>
                <w:sz w:val="30"/>
                <w:szCs w:val="30"/>
                <w:cs/>
              </w:rPr>
              <w:t>ข้าพเจ้าระบุให้การวัดมูลค่าผลขาดทุนด้านเครดิตที่คาดว่าจะเกิดขึ้นเป็นเรื่องสำคัญในการตรวจสอบเนื่องจากลูกหนี้การค้ามีสาระสำคัญต่อบริษัทและการรับรู้ผลขาดทุนด้านเครดิตที่คาดว่าจะเกิดขึ้นนั้นต้องใช้ดุลยพินิจที่สำคัญของผู้บริหาร</w:t>
            </w:r>
          </w:p>
          <w:p w14:paraId="4AEF11F8" w14:textId="77777777" w:rsidR="00991416" w:rsidRPr="00AE6205" w:rsidRDefault="00991416" w:rsidP="008F309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09142FD" w14:textId="77777777" w:rsidR="00991416" w:rsidRPr="00AE6205" w:rsidRDefault="00991416" w:rsidP="008F3093">
            <w:pPr>
              <w:spacing w:after="2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</w:tcPr>
          <w:p w14:paraId="6FC3D353" w14:textId="77777777" w:rsidR="00991416" w:rsidRPr="00AE6205" w:rsidRDefault="00991416" w:rsidP="008F3093">
            <w:pPr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AE6205">
              <w:rPr>
                <w:rFonts w:ascii="Angsana New" w:eastAsia="Arial" w:hAnsi="Angsana New"/>
                <w:sz w:val="30"/>
                <w:szCs w:val="30"/>
                <w:cs/>
              </w:rPr>
              <w:t xml:space="preserve">วิธีการตรวจสอบของข้าพเจ้าในการประเมินการวัดมูลค่าผลขาดทุนด้านเครดิตที่คาดว่าจะเกิดขึ้นของลูกหนี้การค้า รวมถึง </w:t>
            </w:r>
          </w:p>
          <w:p w14:paraId="468F1B2D" w14:textId="2CFC31CB" w:rsidR="00991416" w:rsidRPr="00AE6205" w:rsidRDefault="00991416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680"/>
                <w:tab w:val="left" w:pos="360"/>
                <w:tab w:val="left" w:pos="720"/>
              </w:tabs>
              <w:ind w:left="360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AE6205">
              <w:rPr>
                <w:rFonts w:ascii="Angsana New" w:eastAsia="Arial" w:hAnsi="Angsana New"/>
                <w:sz w:val="30"/>
                <w:szCs w:val="30"/>
                <w:cs/>
              </w:rPr>
              <w:t xml:space="preserve">การทำความเข้าใจและประเมินการออกแบบ การนำมาถือปฏิบัติของการควบคุมภายในหลักของการวัดมูลค่าผลขาดทุนด้านเครดิตที่คาดว่าจะเกิดขึ้นของลูกหนี้การค้า ซึ่งรวมถึง การอนุมัติและการติดตามสินเชื่อ </w:t>
            </w:r>
            <w:r w:rsidR="00A07CF4" w:rsidRPr="00AE6205">
              <w:rPr>
                <w:rFonts w:ascii="Angsana New" w:eastAsia="Arial" w:hAnsi="Angsana New"/>
                <w:sz w:val="30"/>
                <w:szCs w:val="30"/>
              </w:rPr>
              <w:br/>
            </w:r>
            <w:r w:rsidRPr="00AE6205">
              <w:rPr>
                <w:rFonts w:ascii="Angsana New" w:eastAsia="Arial" w:hAnsi="Angsana New"/>
                <w:sz w:val="30"/>
                <w:szCs w:val="30"/>
                <w:cs/>
              </w:rPr>
              <w:t>การทบทวนการวิเคราะห์อายุลูกหนี้ การคาดการณ์ไปในอนาคต และการประมาณการค่าเผื่อผลขาดทุนด้านเครดิตที่คาดว่าจะเกิดขึ้น</w:t>
            </w:r>
          </w:p>
          <w:p w14:paraId="7B126948" w14:textId="77777777" w:rsidR="00991416" w:rsidRPr="00AE6205" w:rsidRDefault="00991416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680"/>
                <w:tab w:val="left" w:pos="360"/>
                <w:tab w:val="left" w:pos="720"/>
              </w:tabs>
              <w:ind w:left="360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AE6205">
              <w:rPr>
                <w:rFonts w:ascii="Angsana New" w:eastAsia="Arial" w:hAnsi="Angsana New"/>
                <w:sz w:val="30"/>
                <w:szCs w:val="30"/>
                <w:cs/>
              </w:rPr>
              <w:t>ทดสอบข้อมูลการผิดนัดชำระหนี้ด้วยการประเมินการจัดประเภทอายุลูกหนี้ในรายงานจำแนกอายุลูกหนี้การค้า โดยการสุ่มตัวอย่างลูกหนี้เปรียบเทียบกับเอกสารที่เกี่ยวข้อง</w:t>
            </w:r>
            <w:r w:rsidRPr="00AE6205">
              <w:rPr>
                <w:rFonts w:ascii="Angsana New" w:eastAsia="Arial" w:hAnsi="Angsana New"/>
                <w:sz w:val="30"/>
                <w:szCs w:val="30"/>
              </w:rPr>
              <w:t xml:space="preserve"> </w:t>
            </w:r>
            <w:r w:rsidRPr="00AE6205">
              <w:rPr>
                <w:rFonts w:ascii="Angsana New" w:eastAsia="Arial" w:hAnsi="Angsana New"/>
                <w:sz w:val="30"/>
                <w:szCs w:val="30"/>
                <w:cs/>
              </w:rPr>
              <w:t>และสุ่มทดสอบรายการการรับเงินจากลูกหนี้ภายหลังวันสิ้นรอบระยะเวลารายงาน</w:t>
            </w:r>
          </w:p>
          <w:p w14:paraId="0C5DEA7E" w14:textId="77777777" w:rsidR="00991416" w:rsidRPr="00AE6205" w:rsidRDefault="00991416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430"/>
                <w:tab w:val="left" w:pos="720"/>
                <w:tab w:val="left" w:pos="916"/>
              </w:tabs>
              <w:ind w:left="360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AE6205">
              <w:rPr>
                <w:rFonts w:ascii="Angsana New" w:eastAsia="Arial" w:hAnsi="Angsana New"/>
                <w:sz w:val="30"/>
                <w:szCs w:val="30"/>
                <w:cs/>
              </w:rPr>
              <w:t>ประเมินความเหมาะสมของสมมติฐานและตัวแปรในทางเศรษฐกิจที่ผู้บริหารใช้ในโมเดล</w:t>
            </w:r>
            <w:r w:rsidRPr="00AE6205">
              <w:rPr>
                <w:rFonts w:ascii="Angsana New" w:eastAsia="Arial" w:hAnsi="Angsana New"/>
                <w:sz w:val="30"/>
                <w:szCs w:val="30"/>
              </w:rPr>
              <w:t xml:space="preserve"> </w:t>
            </w:r>
            <w:r w:rsidRPr="00AE6205">
              <w:rPr>
                <w:rFonts w:ascii="Angsana New" w:eastAsia="Arial" w:hAnsi="Angsana New"/>
                <w:sz w:val="30"/>
                <w:szCs w:val="30"/>
                <w:cs/>
              </w:rPr>
              <w:t>การปรับปรุงอัตราการสูญเสียด้วยสถานการณ์เศรษฐกิจในปัจจุบันและข้อมูลที่คาดการณ์ไปในอนาคตโดยการเปรียบเทียบกับข้อมูลในตลาดที่เกี่ยวข้อง</w:t>
            </w:r>
          </w:p>
          <w:p w14:paraId="09F996A7" w14:textId="1EBBFD96" w:rsidR="00991416" w:rsidRPr="00AE6205" w:rsidRDefault="00991416">
            <w:pPr>
              <w:pStyle w:val="ListParagraph"/>
              <w:numPr>
                <w:ilvl w:val="0"/>
                <w:numId w:val="14"/>
              </w:numPr>
              <w:shd w:val="clear" w:color="auto" w:fill="FFFFFF"/>
              <w:tabs>
                <w:tab w:val="clear" w:pos="227"/>
                <w:tab w:val="clear" w:pos="680"/>
                <w:tab w:val="clear" w:pos="4451"/>
                <w:tab w:val="left" w:pos="1832"/>
                <w:tab w:val="left" w:pos="2748"/>
                <w:tab w:val="left" w:pos="3664"/>
                <w:tab w:val="left" w:pos="4303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AE6205">
              <w:rPr>
                <w:rFonts w:ascii="Angsana New" w:eastAsia="Arial" w:hAnsi="Angsana New"/>
                <w:sz w:val="30"/>
                <w:szCs w:val="30"/>
                <w:cs/>
              </w:rPr>
              <w:t>ทดสอบการคำนวณผลขาดทุนด้านเครดิตที่คาดว่าจะเกิดขึ้นของลูกหนี้การค้า</w:t>
            </w:r>
          </w:p>
          <w:p w14:paraId="471544F5" w14:textId="77777777" w:rsidR="00991416" w:rsidRPr="00AE6205" w:rsidRDefault="00991416">
            <w:pPr>
              <w:pStyle w:val="ListParagraph"/>
              <w:numPr>
                <w:ilvl w:val="0"/>
                <w:numId w:val="14"/>
              </w:numPr>
              <w:shd w:val="clear" w:color="auto" w:fill="FFFFFF"/>
              <w:tabs>
                <w:tab w:val="clear" w:pos="227"/>
                <w:tab w:val="clear" w:pos="680"/>
                <w:tab w:val="clear" w:pos="4451"/>
                <w:tab w:val="left" w:pos="1832"/>
                <w:tab w:val="left" w:pos="2748"/>
                <w:tab w:val="left" w:pos="3664"/>
                <w:tab w:val="left" w:pos="4303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AE6205">
              <w:rPr>
                <w:rFonts w:ascii="Angsana New" w:eastAsia="Arial" w:hAnsi="Angsana New"/>
                <w:sz w:val="30"/>
                <w:szCs w:val="30"/>
                <w:cs/>
              </w:rPr>
              <w:t>พิจารณาความเพียงพอในการเปิดเผยข้อมูลตามข้อกำหนดของมาตรฐานการรายงานทางการเงิน</w:t>
            </w:r>
          </w:p>
        </w:tc>
      </w:tr>
    </w:tbl>
    <w:p w14:paraId="6536E0DC" w14:textId="3477CBF7" w:rsidR="00991416" w:rsidRPr="008B0FA7" w:rsidRDefault="00991416" w:rsidP="00FE67FE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  <w:r w:rsidRPr="008B0FA7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055D4F36" w14:textId="77777777" w:rsidR="00991416" w:rsidRPr="006A12CE" w:rsidRDefault="00991416" w:rsidP="00FE67FE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20"/>
          <w:szCs w:val="20"/>
        </w:rPr>
      </w:pPr>
    </w:p>
    <w:p w14:paraId="67B49026" w14:textId="77777777" w:rsidR="00991416" w:rsidRPr="008B0FA7" w:rsidRDefault="00991416" w:rsidP="00FE67FE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8B0FA7">
        <w:rPr>
          <w:rFonts w:ascii="Angsana New" w:eastAsiaTheme="minorHAns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8B0FA7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8B0FA7">
        <w:rPr>
          <w:rFonts w:ascii="Angsana New" w:eastAsiaTheme="minorHAns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8B0FA7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8B0FA7">
        <w:rPr>
          <w:rFonts w:ascii="Angsana New" w:eastAsiaTheme="minorHAnsi" w:hAnsi="Angsana New"/>
          <w:color w:val="000000"/>
          <w:sz w:val="30"/>
          <w:szCs w:val="30"/>
          <w:cs/>
        </w:rPr>
        <w:t>แต่ไม่รวมถึงงบการเงินและรายงานของผู้สอบบัญชีที่อยู่ในรายงานนั้น</w:t>
      </w:r>
      <w:r w:rsidRPr="008B0FA7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25687A">
        <w:rPr>
          <w:rFonts w:ascii="Angsana New" w:eastAsiaTheme="minorHAns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</w:t>
      </w:r>
      <w:r w:rsidRPr="008B0FA7">
        <w:rPr>
          <w:rFonts w:ascii="Angsana New" w:eastAsiaTheme="minorHAnsi" w:hAnsi="Angsana New"/>
          <w:color w:val="000000"/>
          <w:sz w:val="30"/>
          <w:szCs w:val="30"/>
          <w:cs/>
        </w:rPr>
        <w:t>ภายหลังวันที่ในรายงานของผู้สอบบัญชีนี้</w:t>
      </w:r>
    </w:p>
    <w:p w14:paraId="150AF13A" w14:textId="77777777" w:rsidR="00991416" w:rsidRPr="006A12CE" w:rsidRDefault="00991416" w:rsidP="00FE67FE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20"/>
          <w:szCs w:val="20"/>
        </w:rPr>
      </w:pPr>
    </w:p>
    <w:p w14:paraId="5FD4F55E" w14:textId="77777777" w:rsidR="00991416" w:rsidRPr="008B0FA7" w:rsidRDefault="00991416" w:rsidP="00FE67FE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8B0FA7">
        <w:rPr>
          <w:rFonts w:ascii="Angsana New" w:eastAsiaTheme="minorHAnsi" w:hAnsi="Angsana New"/>
          <w:color w:val="000000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8B0FA7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</w:p>
    <w:p w14:paraId="07D5F2F0" w14:textId="77777777" w:rsidR="00991416" w:rsidRPr="006A12CE" w:rsidRDefault="00991416" w:rsidP="00FE67FE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20"/>
          <w:szCs w:val="20"/>
        </w:rPr>
      </w:pPr>
    </w:p>
    <w:p w14:paraId="35D5A838" w14:textId="77777777" w:rsidR="00991416" w:rsidRPr="008B0FA7" w:rsidRDefault="00991416" w:rsidP="00FE67FE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8B0FA7">
        <w:rPr>
          <w:rFonts w:ascii="Angsana New" w:eastAsiaTheme="minorHAns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8B0FA7">
        <w:rPr>
          <w:rFonts w:ascii="Angsana New" w:hAnsi="Angsana New"/>
          <w:color w:val="0000FF"/>
          <w:sz w:val="30"/>
          <w:szCs w:val="30"/>
          <w:cs/>
        </w:rPr>
        <w:t xml:space="preserve"> </w:t>
      </w:r>
      <w:r w:rsidRPr="008B0FA7">
        <w:rPr>
          <w:rFonts w:ascii="Angsana New" w:eastAsiaTheme="minorHAnsi" w:hAnsi="Angsana New"/>
          <w:color w:val="000000"/>
          <w:sz w:val="30"/>
          <w:szCs w:val="30"/>
          <w:cs/>
        </w:rPr>
        <w:t>คือ</w:t>
      </w:r>
      <w:r w:rsidRPr="008B0FA7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8B0FA7">
        <w:rPr>
          <w:rFonts w:ascii="Angsana New" w:eastAsiaTheme="minorHAnsi" w:hAnsi="Angsana New"/>
          <w:color w:val="000000"/>
          <w:sz w:val="30"/>
          <w:szCs w:val="30"/>
          <w:cs/>
        </w:rPr>
        <w:t>การอ่าน</w:t>
      </w:r>
      <w:r w:rsidRPr="008B0FA7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8B0FA7">
        <w:rPr>
          <w:rFonts w:ascii="Angsana New" w:eastAsiaTheme="minorHAnsi" w:hAnsi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8B0FA7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8B0FA7">
        <w:rPr>
          <w:rFonts w:ascii="Angsana New" w:eastAsiaTheme="minorHAns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8B0FA7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</w:p>
    <w:p w14:paraId="60A34DAD" w14:textId="77777777" w:rsidR="00991416" w:rsidRPr="006A12CE" w:rsidRDefault="00991416" w:rsidP="00FE67FE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14:paraId="73E7BDD0" w14:textId="77777777" w:rsidR="00991416" w:rsidRDefault="00991416" w:rsidP="00FE67FE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B25235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C69B7D8" w14:textId="77777777" w:rsidR="00991416" w:rsidRPr="006A12CE" w:rsidRDefault="00991416" w:rsidP="00FE67FE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14:paraId="1EBEA6DF" w14:textId="77777777" w:rsidR="00991416" w:rsidRPr="00C50F87" w:rsidRDefault="00991416" w:rsidP="00FE67FE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highlight w:val="yellow"/>
        </w:rPr>
      </w:pPr>
      <w:r w:rsidRPr="008B0FA7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131484D8" w14:textId="77777777" w:rsidR="00991416" w:rsidRPr="006A12CE" w:rsidRDefault="00991416" w:rsidP="00FE67FE">
      <w:pPr>
        <w:jc w:val="thaiDistribute"/>
        <w:rPr>
          <w:rFonts w:asciiTheme="majorBidi" w:eastAsia="Calibri" w:hAnsiTheme="majorBidi" w:cstheme="majorBidi"/>
          <w:sz w:val="20"/>
          <w:szCs w:val="20"/>
          <w:highlight w:val="yellow"/>
          <w:lang w:val="en-US"/>
        </w:rPr>
      </w:pPr>
    </w:p>
    <w:p w14:paraId="1538FF0E" w14:textId="77777777" w:rsidR="00991416" w:rsidRPr="003C50D6" w:rsidRDefault="00991416" w:rsidP="00FE67F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C50D6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</w:t>
      </w:r>
      <w:r w:rsidRPr="003C50D6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Pr="003C50D6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3C50D6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Pr="003C50D6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69D727C" w14:textId="77777777" w:rsidR="00991416" w:rsidRPr="006A12CE" w:rsidRDefault="00991416" w:rsidP="00FE67FE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213DD3F1" w14:textId="77777777" w:rsidR="00991416" w:rsidRPr="003C50D6" w:rsidRDefault="00991416" w:rsidP="00FE67F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C50D6">
        <w:rPr>
          <w:rFonts w:asciiTheme="majorBidi" w:eastAsia="Calibri" w:hAnsiTheme="majorBidi" w:cstheme="majorBidi"/>
          <w:sz w:val="30"/>
          <w:szCs w:val="30"/>
          <w:cs/>
        </w:rPr>
        <w:t>ในการจัดทำ</w:t>
      </w:r>
      <w:r w:rsidRPr="003C50D6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Pr="003C50D6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5BF896AC" w14:textId="77777777" w:rsidR="00991416" w:rsidRPr="006A12CE" w:rsidRDefault="00991416" w:rsidP="00FE67FE">
      <w:pPr>
        <w:spacing w:line="259" w:lineRule="auto"/>
        <w:rPr>
          <w:rFonts w:asciiTheme="majorBidi" w:hAnsiTheme="majorBidi" w:cstheme="majorBidi"/>
          <w:i/>
          <w:iCs/>
          <w:sz w:val="20"/>
          <w:szCs w:val="20"/>
          <w:highlight w:val="yellow"/>
        </w:rPr>
      </w:pPr>
    </w:p>
    <w:p w14:paraId="57D73983" w14:textId="39530452" w:rsidR="001D5B10" w:rsidRDefault="001D5B10" w:rsidP="00FE67FE">
      <w:pPr>
        <w:spacing w:line="259" w:lineRule="auto"/>
        <w:rPr>
          <w:rFonts w:asciiTheme="majorBidi" w:hAnsiTheme="majorBidi" w:cstheme="majorBidi"/>
          <w:i/>
          <w:iCs/>
          <w:sz w:val="24"/>
          <w:szCs w:val="24"/>
          <w:highlight w:val="yellow"/>
        </w:rPr>
      </w:pPr>
      <w:r w:rsidRPr="00D57BA2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D57BA2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2B344988" w14:textId="77777777" w:rsidR="001D5B10" w:rsidRPr="006A12CE" w:rsidRDefault="001D5B10" w:rsidP="00FE67FE">
      <w:pPr>
        <w:spacing w:line="259" w:lineRule="auto"/>
        <w:rPr>
          <w:rFonts w:asciiTheme="majorBidi" w:hAnsiTheme="majorBidi" w:cstheme="majorBidi"/>
          <w:i/>
          <w:iCs/>
          <w:sz w:val="20"/>
          <w:szCs w:val="20"/>
          <w:highlight w:val="yellow"/>
        </w:rPr>
      </w:pPr>
    </w:p>
    <w:p w14:paraId="6AB92151" w14:textId="77777777" w:rsidR="00991416" w:rsidRPr="00315C9B" w:rsidRDefault="00991416" w:rsidP="00FE67FE">
      <w:pPr>
        <w:spacing w:line="259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315C9B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5B4022A6" w14:textId="77777777" w:rsidR="00991416" w:rsidRPr="006A12CE" w:rsidRDefault="00991416" w:rsidP="00FE67FE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7DE901C9" w14:textId="6EF66597" w:rsidR="00FE67FE" w:rsidRDefault="00991416" w:rsidP="00FE67FE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15C9B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Pr="00315C9B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Pr="00315C9B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315C9B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  <w:r w:rsidR="00FE67FE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1AB1C39" w14:textId="77777777" w:rsidR="00991416" w:rsidRPr="00FE67FE" w:rsidRDefault="00991416" w:rsidP="00FE67F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E67FE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C66702E" w14:textId="77777777" w:rsidR="00991416" w:rsidRPr="00FE67FE" w:rsidRDefault="00991416" w:rsidP="00FE67F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0EA5468" w14:textId="77777777" w:rsidR="00991416" w:rsidRPr="00FE67FE" w:rsidRDefault="00991416" w:rsidP="00FE67FE">
      <w:pPr>
        <w:numPr>
          <w:ilvl w:val="0"/>
          <w:numId w:val="7"/>
        </w:numPr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FE67FE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Pr="00FE67FE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Pr="00FE67FE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FE67F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E67FE">
        <w:rPr>
          <w:rFonts w:asciiTheme="majorBidi" w:eastAsia="Calibri" w:hAnsiTheme="majorBidi" w:cstheme="majorBidi"/>
          <w:sz w:val="30"/>
          <w:szCs w:val="30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FE67FE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58B4CD08" w14:textId="77777777" w:rsidR="00991416" w:rsidRPr="00FE67FE" w:rsidRDefault="00991416" w:rsidP="00FE67FE">
      <w:pPr>
        <w:numPr>
          <w:ilvl w:val="0"/>
          <w:numId w:val="7"/>
        </w:numPr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FE67FE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FE67FE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2B2A8F0A" w14:textId="77777777" w:rsidR="00991416" w:rsidRPr="00FE67FE" w:rsidRDefault="00991416" w:rsidP="00FE67FE">
      <w:pPr>
        <w:numPr>
          <w:ilvl w:val="0"/>
          <w:numId w:val="7"/>
        </w:numPr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FE67FE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FE67FE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ABE3206" w14:textId="77777777" w:rsidR="00991416" w:rsidRPr="00FE67FE" w:rsidRDefault="00991416" w:rsidP="00FE67FE">
      <w:pPr>
        <w:numPr>
          <w:ilvl w:val="0"/>
          <w:numId w:val="7"/>
        </w:numPr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FE67FE">
        <w:rPr>
          <w:rFonts w:asciiTheme="majorBidi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0D91DD49" w14:textId="77777777" w:rsidR="00991416" w:rsidRPr="00FE67FE" w:rsidRDefault="00991416" w:rsidP="00FE67FE">
      <w:pPr>
        <w:numPr>
          <w:ilvl w:val="0"/>
          <w:numId w:val="7"/>
        </w:numPr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FE67FE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2FE2E97A" w14:textId="77777777" w:rsidR="00991416" w:rsidRPr="00FE67FE" w:rsidRDefault="00991416" w:rsidP="00FE67FE">
      <w:pPr>
        <w:jc w:val="thaiDistribute"/>
        <w:rPr>
          <w:rFonts w:asciiTheme="majorBidi" w:eastAsia="Calibri" w:hAnsiTheme="majorBidi" w:cstheme="majorBidi"/>
          <w:sz w:val="30"/>
          <w:szCs w:val="30"/>
          <w:highlight w:val="yellow"/>
        </w:rPr>
      </w:pPr>
    </w:p>
    <w:p w14:paraId="2F23AA63" w14:textId="77777777" w:rsidR="00991416" w:rsidRPr="00FE67FE" w:rsidRDefault="00991416" w:rsidP="00FE67FE">
      <w:pPr>
        <w:jc w:val="thaiDistribute"/>
        <w:rPr>
          <w:rFonts w:ascii="Angsana New" w:hAnsi="Angsana New"/>
          <w:sz w:val="30"/>
          <w:szCs w:val="30"/>
        </w:rPr>
      </w:pPr>
      <w:r w:rsidRPr="00FE67FE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FE67FE">
        <w:rPr>
          <w:rFonts w:ascii="Angsana New" w:eastAsia="Calibri" w:hAnsi="Angsana New" w:hint="cs"/>
          <w:sz w:val="30"/>
          <w:szCs w:val="30"/>
          <w:cs/>
        </w:rPr>
        <w:t>ในเรื่องต่าง ๆ ที่สำคัญซึ่งรวมถึง</w:t>
      </w:r>
      <w:r w:rsidRPr="00FE67FE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FE67FE">
        <w:rPr>
          <w:rFonts w:ascii="Angsana New" w:hAnsi="Angsana New"/>
          <w:sz w:val="30"/>
          <w:szCs w:val="30"/>
          <w:cs/>
        </w:rPr>
        <w:t>งข้าพเจ้า</w:t>
      </w:r>
    </w:p>
    <w:p w14:paraId="238B1F98" w14:textId="77777777" w:rsidR="00FE67FE" w:rsidRDefault="00FE67FE">
      <w:pPr>
        <w:spacing w:line="240" w:lineRule="auto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</w:rPr>
        <w:br w:type="page"/>
      </w:r>
    </w:p>
    <w:p w14:paraId="3DED5B0D" w14:textId="7DA44F82" w:rsidR="00991416" w:rsidRDefault="00991416" w:rsidP="00FE67FE">
      <w:pPr>
        <w:jc w:val="thaiDistribute"/>
        <w:rPr>
          <w:rFonts w:ascii="Angsana New" w:eastAsia="Calibri" w:hAnsi="Angsana New"/>
          <w:sz w:val="30"/>
          <w:szCs w:val="30"/>
        </w:rPr>
      </w:pPr>
      <w:r w:rsidRPr="00FE67FE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7F0230C2" w14:textId="77777777" w:rsidR="00FE67FE" w:rsidRPr="00FE67FE" w:rsidRDefault="00FE67FE" w:rsidP="00FE67FE">
      <w:pPr>
        <w:jc w:val="thaiDistribute"/>
        <w:rPr>
          <w:rFonts w:ascii="Angsana New" w:hAnsi="Angsana New"/>
          <w:sz w:val="30"/>
          <w:szCs w:val="30"/>
        </w:rPr>
      </w:pPr>
    </w:p>
    <w:p w14:paraId="55CAD98A" w14:textId="1215757F" w:rsidR="00991416" w:rsidRPr="008B0FA7" w:rsidRDefault="00991416" w:rsidP="00FE67FE">
      <w:pPr>
        <w:jc w:val="thaiDistribute"/>
        <w:rPr>
          <w:rFonts w:ascii="Angsana New" w:hAnsi="Angsana New"/>
          <w:sz w:val="30"/>
          <w:szCs w:val="30"/>
        </w:rPr>
      </w:pPr>
      <w:r w:rsidRPr="0046162D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</w:t>
      </w:r>
      <w:r w:rsidRPr="008B0FA7">
        <w:rPr>
          <w:rFonts w:ascii="Angsana New" w:hAnsi="Angsana New"/>
          <w:sz w:val="30"/>
          <w:szCs w:val="30"/>
          <w:cs/>
        </w:rPr>
        <w:t xml:space="preserve">อสารดังกล่าว </w:t>
      </w:r>
    </w:p>
    <w:p w14:paraId="62085879" w14:textId="77777777" w:rsidR="00991416" w:rsidRPr="00900B93" w:rsidRDefault="00991416" w:rsidP="00991416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53715E3" w14:textId="77777777" w:rsidR="00991416" w:rsidRPr="00900B93" w:rsidRDefault="00991416" w:rsidP="00991416">
      <w:pPr>
        <w:spacing w:line="240" w:lineRule="auto"/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5D4F8FF0" w14:textId="77777777" w:rsidR="00991416" w:rsidRPr="00900B93" w:rsidRDefault="00991416" w:rsidP="00991416">
      <w:pPr>
        <w:spacing w:line="240" w:lineRule="auto"/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5051C85F" w14:textId="77777777" w:rsidR="00991416" w:rsidRPr="00900B93" w:rsidRDefault="00991416" w:rsidP="00991416">
      <w:pPr>
        <w:spacing w:line="240" w:lineRule="auto"/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6C80CAB6" w14:textId="77777777" w:rsidR="00991416" w:rsidRPr="00900B93" w:rsidRDefault="00991416" w:rsidP="00991416">
      <w:pPr>
        <w:tabs>
          <w:tab w:val="center" w:pos="68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900B93">
        <w:rPr>
          <w:rFonts w:asciiTheme="majorBidi" w:hAnsiTheme="majorBidi" w:cstheme="majorBidi"/>
          <w:sz w:val="30"/>
          <w:szCs w:val="30"/>
          <w:cs/>
          <w:lang w:val="th-TH"/>
        </w:rPr>
        <w:t>(วัยวัฒน์ กอสมานชัยกิจ)</w:t>
      </w:r>
    </w:p>
    <w:p w14:paraId="23ED9F08" w14:textId="77777777" w:rsidR="00991416" w:rsidRPr="00900B93" w:rsidRDefault="00991416" w:rsidP="00991416">
      <w:pPr>
        <w:tabs>
          <w:tab w:val="center" w:pos="68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900B93">
        <w:rPr>
          <w:rFonts w:asciiTheme="majorBidi" w:hAnsiTheme="majorBidi" w:cstheme="majorBidi"/>
          <w:sz w:val="30"/>
          <w:szCs w:val="30"/>
          <w:cs/>
        </w:rPr>
        <w:t xml:space="preserve">ผู้สอบบัญชีรับอนุญาต </w:t>
      </w:r>
    </w:p>
    <w:p w14:paraId="6DFAB392" w14:textId="77777777" w:rsidR="00991416" w:rsidRPr="00900B93" w:rsidRDefault="00991416" w:rsidP="00991416">
      <w:pPr>
        <w:tabs>
          <w:tab w:val="center" w:pos="68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900B93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900B93">
        <w:rPr>
          <w:rFonts w:asciiTheme="majorBidi" w:hAnsiTheme="majorBidi" w:cstheme="majorBidi"/>
          <w:sz w:val="30"/>
          <w:szCs w:val="30"/>
          <w:lang w:val="en-US"/>
        </w:rPr>
        <w:t>6333</w:t>
      </w:r>
    </w:p>
    <w:p w14:paraId="45C7D4AF" w14:textId="77777777" w:rsidR="00991416" w:rsidRPr="00900B93" w:rsidRDefault="00991416" w:rsidP="00991416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E37261A" w14:textId="77777777" w:rsidR="00991416" w:rsidRPr="00900B93" w:rsidRDefault="00991416" w:rsidP="00991416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00B9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4BD75D5" w14:textId="77777777" w:rsidR="00991416" w:rsidRPr="00900B93" w:rsidRDefault="00991416" w:rsidP="00991416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00B93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335E43AC" w14:textId="597B6810" w:rsidR="00991416" w:rsidRPr="00900B93" w:rsidRDefault="00EB1B3F" w:rsidP="00991416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00B93">
        <w:rPr>
          <w:rFonts w:asciiTheme="majorBidi" w:hAnsiTheme="majorBidi" w:cstheme="majorBidi"/>
          <w:sz w:val="30"/>
          <w:szCs w:val="30"/>
        </w:rPr>
        <w:t>23</w:t>
      </w:r>
      <w:r w:rsidR="00991416" w:rsidRPr="00900B93">
        <w:rPr>
          <w:rFonts w:asciiTheme="majorBidi" w:hAnsiTheme="majorBidi" w:cstheme="majorBidi"/>
          <w:sz w:val="30"/>
          <w:szCs w:val="30"/>
        </w:rPr>
        <w:t xml:space="preserve"> </w:t>
      </w:r>
      <w:r w:rsidR="00991416" w:rsidRPr="00900B93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="00991416" w:rsidRPr="00900B9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991416" w:rsidRPr="00900B93">
        <w:rPr>
          <w:rFonts w:asciiTheme="majorBidi" w:hAnsiTheme="majorBidi" w:cstheme="majorBidi"/>
          <w:sz w:val="30"/>
          <w:szCs w:val="30"/>
          <w:lang w:val="en-US"/>
        </w:rPr>
        <w:t>2569</w:t>
      </w:r>
    </w:p>
    <w:p w14:paraId="1CEDF360" w14:textId="77777777" w:rsidR="00B67FD9" w:rsidRPr="005B2FA9" w:rsidRDefault="00B67FD9" w:rsidP="005021D2">
      <w:pPr>
        <w:spacing w:line="240" w:lineRule="auto"/>
        <w:jc w:val="both"/>
        <w:rPr>
          <w:rFonts w:asciiTheme="majorBidi" w:hAnsiTheme="majorBidi" w:cstheme="majorBidi"/>
        </w:rPr>
      </w:pPr>
    </w:p>
    <w:p w14:paraId="2197C5EE" w14:textId="77777777" w:rsidR="00276634" w:rsidRPr="00562111" w:rsidRDefault="00276634" w:rsidP="00562111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sectPr w:rsidR="00276634" w:rsidRPr="00562111" w:rsidSect="00761BC2">
      <w:headerReference w:type="default" r:id="rId16"/>
      <w:footerReference w:type="default" r:id="rId17"/>
      <w:pgSz w:w="11907" w:h="16840" w:code="9"/>
      <w:pgMar w:top="691" w:right="1152" w:bottom="540" w:left="1152" w:header="720" w:footer="720" w:gutter="0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7AD93" w14:textId="77777777" w:rsidR="00D97A8F" w:rsidRDefault="00D97A8F">
      <w:r>
        <w:separator/>
      </w:r>
    </w:p>
  </w:endnote>
  <w:endnote w:type="continuationSeparator" w:id="0">
    <w:p w14:paraId="31C44DB2" w14:textId="77777777" w:rsidR="00D97A8F" w:rsidRDefault="00D97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ont2010">
    <w:altName w:val="Calibri"/>
    <w:panose1 w:val="00000000000000000000"/>
    <w:charset w:val="4D"/>
    <w:family w:val="auto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altName w:val="Corbel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35E33" w14:textId="4FFBEBF4" w:rsidR="009B109F" w:rsidRDefault="009B109F" w:rsidP="004135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 w:rsidR="00803259" w:rsidRPr="00803259">
      <w:rPr>
        <w:rStyle w:val="PageNumber"/>
        <w:noProof/>
        <w:lang w:val="en-US"/>
      </w:rPr>
      <w:t>5</w:t>
    </w:r>
    <w:r>
      <w:rPr>
        <w:rStyle w:val="PageNumber"/>
      </w:rPr>
      <w:fldChar w:fldCharType="end"/>
    </w:r>
  </w:p>
  <w:p w14:paraId="4291A677" w14:textId="77777777" w:rsidR="009B109F" w:rsidRDefault="009B109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D959E" w14:textId="6FAE5262" w:rsidR="009B109F" w:rsidRPr="007A17E1" w:rsidRDefault="009B109F" w:rsidP="007A17E1">
    <w:pPr>
      <w:pStyle w:val="Footer"/>
      <w:framePr w:w="422" w:h="449" w:hRule="exact" w:wrap="around" w:vAnchor="text" w:hAnchor="page" w:x="5884" w:y="-13"/>
      <w:rPr>
        <w:rStyle w:val="PageNumber"/>
        <w:rFonts w:ascii="Angsana New" w:hAnsi="Angsana New" w:cs="Angsana New"/>
        <w:sz w:val="30"/>
        <w:szCs w:val="30"/>
      </w:rPr>
    </w:pPr>
    <w:r w:rsidRPr="007A17E1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7A17E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7A17E1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="00803259" w:rsidRPr="00803259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7A17E1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2941A71E" w14:textId="137A1016" w:rsidR="009B109F" w:rsidRPr="00B67FD9" w:rsidRDefault="009B109F">
    <w:pPr>
      <w:pStyle w:val="Footer"/>
      <w:ind w:right="360"/>
      <w:rPr>
        <w:rFonts w:ascii="Angsana New" w:hAnsi="Angsana New"/>
        <w:i/>
        <w:iCs/>
        <w:sz w:val="30"/>
        <w:szCs w:val="30"/>
      </w:rPr>
    </w:pPr>
    <w:r w:rsidRPr="00B67FD9">
      <w:rPr>
        <w:rFonts w:ascii="Angsana New" w:hAnsi="Angsana New"/>
        <w:i/>
        <w:iCs/>
        <w:sz w:val="30"/>
        <w:szCs w:val="30"/>
      </w:rPr>
      <w:fldChar w:fldCharType="begin"/>
    </w:r>
    <w:r w:rsidRPr="00B67FD9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B67FD9">
      <w:rPr>
        <w:rFonts w:ascii="Angsana New" w:hAnsi="Angsana New"/>
        <w:i/>
        <w:iCs/>
        <w:sz w:val="30"/>
        <w:szCs w:val="30"/>
      </w:rPr>
      <w:fldChar w:fldCharType="separate"/>
    </w:r>
    <w:r w:rsidR="00330B90">
      <w:rPr>
        <w:rFonts w:ascii="Angsana New" w:hAnsi="Angsana New"/>
        <w:i/>
        <w:iCs/>
        <w:noProof/>
        <w:sz w:val="30"/>
        <w:szCs w:val="30"/>
      </w:rPr>
      <w:t>NTF Intergroupt1-YE'25-set</w:t>
    </w:r>
    <w:r w:rsidRPr="00B67FD9">
      <w:rPr>
        <w:rFonts w:ascii="Angsana New" w:hAnsi="Angsana New"/>
        <w:i/>
        <w:iCs/>
        <w:sz w:val="30"/>
        <w:szCs w:val="30"/>
      </w:rPr>
      <w:fldChar w:fldCharType="end"/>
    </w:r>
    <w:r w:rsidRPr="00B67FD9">
      <w:rPr>
        <w:rFonts w:ascii="Angsana New" w:hAnsi="Angsana New"/>
        <w:i/>
        <w:iCs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68598" w14:textId="53BDBC0F" w:rsidR="009B109F" w:rsidRPr="002D6D5E" w:rsidRDefault="009B109F" w:rsidP="002D6D5E">
    <w:pPr>
      <w:pStyle w:val="Footer"/>
      <w:jc w:val="center"/>
      <w:rPr>
        <w:rFonts w:ascii="Angsana New" w:hAnsi="Angsana New"/>
        <w:sz w:val="30"/>
        <w:szCs w:val="30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2014972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1E6315AC" w14:textId="77777777" w:rsidR="00FB5C92" w:rsidRPr="002D6D5E" w:rsidRDefault="00FB5C92" w:rsidP="002D6D5E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 w:rsidRPr="002D6D5E">
          <w:rPr>
            <w:rFonts w:ascii="Angsana New" w:hAnsi="Angsana New"/>
            <w:sz w:val="30"/>
            <w:szCs w:val="30"/>
          </w:rPr>
          <w:fldChar w:fldCharType="begin"/>
        </w:r>
        <w:r w:rsidRPr="002D6D5E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2D6D5E">
          <w:rPr>
            <w:rFonts w:ascii="Angsana New" w:hAnsi="Angsana New"/>
            <w:sz w:val="30"/>
            <w:szCs w:val="30"/>
          </w:rPr>
          <w:fldChar w:fldCharType="separate"/>
        </w:r>
        <w:r w:rsidRPr="002D6D5E">
          <w:rPr>
            <w:rFonts w:ascii="Angsana New" w:hAnsi="Angsana New"/>
            <w:noProof/>
            <w:sz w:val="30"/>
            <w:szCs w:val="30"/>
          </w:rPr>
          <w:t>2</w:t>
        </w:r>
        <w:r w:rsidRPr="002D6D5E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0EC78" w14:textId="77777777" w:rsidR="00D97A8F" w:rsidRDefault="00D97A8F">
      <w:r>
        <w:separator/>
      </w:r>
    </w:p>
  </w:footnote>
  <w:footnote w:type="continuationSeparator" w:id="0">
    <w:p w14:paraId="7709DC7C" w14:textId="77777777" w:rsidR="00D97A8F" w:rsidRDefault="00D97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0C7FE" w14:textId="77777777" w:rsidR="009B109F" w:rsidRPr="00D27106" w:rsidRDefault="009B109F" w:rsidP="001725C8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>วีเอสที อีซีเอส (ประเทศไทย)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F0564D7" w14:textId="77777777" w:rsidR="009B109F" w:rsidRDefault="009B109F" w:rsidP="001725C8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0CFA78D4" w14:textId="77777777" w:rsidR="009B109F" w:rsidRPr="00BC4341" w:rsidRDefault="009B109F" w:rsidP="00BC4341">
    <w:pPr>
      <w:pStyle w:val="Header"/>
      <w:spacing w:line="240" w:lineRule="auto"/>
      <w:jc w:val="left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1FA92" w14:textId="77777777" w:rsidR="009625AF" w:rsidRDefault="009625AF" w:rsidP="005F4EFC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  <w:lang w:val="en-US"/>
      </w:rPr>
    </w:pPr>
  </w:p>
  <w:p w14:paraId="1F1F2F05" w14:textId="77777777" w:rsidR="005F4EFC" w:rsidRDefault="005F4EFC" w:rsidP="005F4EFC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  <w:lang w:val="en-US"/>
      </w:rPr>
    </w:pPr>
  </w:p>
  <w:p w14:paraId="74725A75" w14:textId="77777777" w:rsidR="005F4EFC" w:rsidRDefault="005F4EFC" w:rsidP="005F4EFC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  <w:lang w:val="en-US"/>
      </w:rPr>
    </w:pPr>
  </w:p>
  <w:p w14:paraId="7D5C66EA" w14:textId="77777777" w:rsidR="005F4EFC" w:rsidRDefault="005F4EFC" w:rsidP="005F4EFC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  <w:lang w:val="en-US"/>
      </w:rPr>
    </w:pPr>
  </w:p>
  <w:p w14:paraId="5C4753CF" w14:textId="77777777" w:rsidR="005F4EFC" w:rsidRDefault="005F4EFC" w:rsidP="005F4EFC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  <w:lang w:val="en-US"/>
      </w:rPr>
    </w:pPr>
  </w:p>
  <w:p w14:paraId="0919FFE2" w14:textId="77777777" w:rsidR="005F4EFC" w:rsidRPr="005F4EFC" w:rsidRDefault="005F4EFC" w:rsidP="005F4EFC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91B64" w14:textId="77777777" w:rsidR="009B109F" w:rsidRDefault="009B109F" w:rsidP="00CA3D6B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  <w:p w14:paraId="20C7BE8A" w14:textId="77777777" w:rsidR="005F4EFC" w:rsidRDefault="005F4EFC" w:rsidP="00CA3D6B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  <w:p w14:paraId="64007819" w14:textId="0C477E4A" w:rsidR="005F4EFC" w:rsidRDefault="005F4EFC" w:rsidP="00CA3D6B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  <w:p w14:paraId="6B97ABED" w14:textId="77777777" w:rsidR="002D6D5E" w:rsidRDefault="002D6D5E" w:rsidP="00CA3D6B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  <w:p w14:paraId="32776E6A" w14:textId="77777777" w:rsidR="002D6D5E" w:rsidRDefault="002D6D5E" w:rsidP="00CA3D6B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  <w:p w14:paraId="4C085C0B" w14:textId="77777777" w:rsidR="005F4EFC" w:rsidRDefault="005F4EFC" w:rsidP="00CA3D6B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  <w:p w14:paraId="5076DF50" w14:textId="77777777" w:rsidR="005F4EFC" w:rsidRDefault="005F4EFC" w:rsidP="00CA3D6B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  <w:p w14:paraId="733F0C9B" w14:textId="77777777" w:rsidR="005F4EFC" w:rsidRDefault="005F4EFC" w:rsidP="00CA3D6B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  <w:p w14:paraId="523C889D" w14:textId="77777777" w:rsidR="005F4EFC" w:rsidRPr="00DD3E61" w:rsidRDefault="005F4EFC" w:rsidP="00CA3D6B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EB402" w14:textId="77777777" w:rsidR="005F4EFC" w:rsidRDefault="005F4EFC" w:rsidP="00CA3D6B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  <w:p w14:paraId="51EEAC2A" w14:textId="77777777" w:rsidR="005F4EFC" w:rsidRDefault="005F4EFC" w:rsidP="00CA3D6B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  <w:p w14:paraId="4C4FADFC" w14:textId="77777777" w:rsidR="005F4EFC" w:rsidRPr="00DD3E61" w:rsidRDefault="005F4EFC" w:rsidP="00CA3D6B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9A6BF0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7476A65"/>
    <w:multiLevelType w:val="multilevel"/>
    <w:tmpl w:val="41D2A1B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A051777"/>
    <w:multiLevelType w:val="hybridMultilevel"/>
    <w:tmpl w:val="2C2ABB5A"/>
    <w:lvl w:ilvl="0" w:tplc="E3F618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B3284"/>
    <w:multiLevelType w:val="hybridMultilevel"/>
    <w:tmpl w:val="F2CAD0E6"/>
    <w:lvl w:ilvl="0" w:tplc="064040A2">
      <w:start w:val="121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373EBAC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 w15:restartNumberingAfterBreak="0">
    <w:nsid w:val="185C3160"/>
    <w:multiLevelType w:val="multilevel"/>
    <w:tmpl w:val="9B2202F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878"/>
        </w:tabs>
        <w:ind w:left="87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C146537"/>
    <w:multiLevelType w:val="multilevel"/>
    <w:tmpl w:val="83FAAE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0" w15:restartNumberingAfterBreak="0">
    <w:nsid w:val="4D784B27"/>
    <w:multiLevelType w:val="hybridMultilevel"/>
    <w:tmpl w:val="31FC0D8C"/>
    <w:lvl w:ilvl="0" w:tplc="0409000F">
      <w:start w:val="1"/>
      <w:numFmt w:val="decimal"/>
      <w:lvlText w:val="%1"/>
      <w:lvlJc w:val="left"/>
      <w:pPr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 w15:restartNumberingAfterBreak="0">
    <w:nsid w:val="709254CC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7CD1352A"/>
    <w:multiLevelType w:val="hybridMultilevel"/>
    <w:tmpl w:val="3230D6B8"/>
    <w:lvl w:ilvl="0" w:tplc="F5F6988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D42A0E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B011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8217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0C48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0064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4828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D48A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505F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 w16cid:durableId="1521045205">
    <w:abstractNumId w:val="6"/>
  </w:num>
  <w:num w:numId="2" w16cid:durableId="1062096752">
    <w:abstractNumId w:val="11"/>
  </w:num>
  <w:num w:numId="3" w16cid:durableId="2046253735">
    <w:abstractNumId w:val="7"/>
  </w:num>
  <w:num w:numId="4" w16cid:durableId="1302154899">
    <w:abstractNumId w:val="13"/>
  </w:num>
  <w:num w:numId="5" w16cid:durableId="1330258306">
    <w:abstractNumId w:val="0"/>
  </w:num>
  <w:num w:numId="6" w16cid:durableId="2080050631">
    <w:abstractNumId w:val="10"/>
  </w:num>
  <w:num w:numId="7" w16cid:durableId="1326518363">
    <w:abstractNumId w:val="4"/>
  </w:num>
  <w:num w:numId="8" w16cid:durableId="1408843558">
    <w:abstractNumId w:val="14"/>
  </w:num>
  <w:num w:numId="9" w16cid:durableId="1155335063">
    <w:abstractNumId w:val="8"/>
  </w:num>
  <w:num w:numId="10" w16cid:durableId="926233787">
    <w:abstractNumId w:val="1"/>
  </w:num>
  <w:num w:numId="11" w16cid:durableId="466122047">
    <w:abstractNumId w:val="9"/>
  </w:num>
  <w:num w:numId="12" w16cid:durableId="1510369478">
    <w:abstractNumId w:val="3"/>
  </w:num>
  <w:num w:numId="13" w16cid:durableId="247277047">
    <w:abstractNumId w:val="5"/>
  </w:num>
  <w:num w:numId="14" w16cid:durableId="902135220">
    <w:abstractNumId w:val="12"/>
  </w:num>
  <w:num w:numId="15" w16cid:durableId="1581330143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681"/>
    <w:rsid w:val="00000398"/>
    <w:rsid w:val="000004A7"/>
    <w:rsid w:val="000004E1"/>
    <w:rsid w:val="00000AD5"/>
    <w:rsid w:val="000010FF"/>
    <w:rsid w:val="00001168"/>
    <w:rsid w:val="000015A5"/>
    <w:rsid w:val="000016E3"/>
    <w:rsid w:val="00001C47"/>
    <w:rsid w:val="00001F20"/>
    <w:rsid w:val="0000253A"/>
    <w:rsid w:val="00002A77"/>
    <w:rsid w:val="00002B5B"/>
    <w:rsid w:val="00002BA3"/>
    <w:rsid w:val="00003850"/>
    <w:rsid w:val="000039D3"/>
    <w:rsid w:val="00003A0C"/>
    <w:rsid w:val="00003C1F"/>
    <w:rsid w:val="00003DCB"/>
    <w:rsid w:val="00003E5A"/>
    <w:rsid w:val="0000455C"/>
    <w:rsid w:val="00004588"/>
    <w:rsid w:val="00004A2E"/>
    <w:rsid w:val="00004B5A"/>
    <w:rsid w:val="000053AE"/>
    <w:rsid w:val="00005528"/>
    <w:rsid w:val="00005B84"/>
    <w:rsid w:val="000062F6"/>
    <w:rsid w:val="00006F96"/>
    <w:rsid w:val="000074CE"/>
    <w:rsid w:val="00007EA9"/>
    <w:rsid w:val="00010922"/>
    <w:rsid w:val="00010A74"/>
    <w:rsid w:val="00010B54"/>
    <w:rsid w:val="00010CFC"/>
    <w:rsid w:val="0001113D"/>
    <w:rsid w:val="00011945"/>
    <w:rsid w:val="00011ADA"/>
    <w:rsid w:val="00012042"/>
    <w:rsid w:val="0001259E"/>
    <w:rsid w:val="00012CE6"/>
    <w:rsid w:val="00012FDB"/>
    <w:rsid w:val="000134CD"/>
    <w:rsid w:val="000135FA"/>
    <w:rsid w:val="000136A6"/>
    <w:rsid w:val="00013905"/>
    <w:rsid w:val="00013F82"/>
    <w:rsid w:val="000140E3"/>
    <w:rsid w:val="00014C24"/>
    <w:rsid w:val="00014C4C"/>
    <w:rsid w:val="0001580D"/>
    <w:rsid w:val="00015855"/>
    <w:rsid w:val="000159B9"/>
    <w:rsid w:val="00015E94"/>
    <w:rsid w:val="000165F9"/>
    <w:rsid w:val="00017FD4"/>
    <w:rsid w:val="000208AC"/>
    <w:rsid w:val="00020F66"/>
    <w:rsid w:val="0002216F"/>
    <w:rsid w:val="0002217D"/>
    <w:rsid w:val="000225D8"/>
    <w:rsid w:val="00022770"/>
    <w:rsid w:val="00022842"/>
    <w:rsid w:val="00022C66"/>
    <w:rsid w:val="0002437A"/>
    <w:rsid w:val="0002440B"/>
    <w:rsid w:val="0002469B"/>
    <w:rsid w:val="00024995"/>
    <w:rsid w:val="00024C2D"/>
    <w:rsid w:val="00024D83"/>
    <w:rsid w:val="00024DB0"/>
    <w:rsid w:val="0002540F"/>
    <w:rsid w:val="000257BB"/>
    <w:rsid w:val="00025B26"/>
    <w:rsid w:val="000267B9"/>
    <w:rsid w:val="00026E71"/>
    <w:rsid w:val="00027000"/>
    <w:rsid w:val="00027E7A"/>
    <w:rsid w:val="00027FEA"/>
    <w:rsid w:val="0003030F"/>
    <w:rsid w:val="00030397"/>
    <w:rsid w:val="000304B8"/>
    <w:rsid w:val="00030FD8"/>
    <w:rsid w:val="00031489"/>
    <w:rsid w:val="0003192C"/>
    <w:rsid w:val="00032CAF"/>
    <w:rsid w:val="000332DF"/>
    <w:rsid w:val="00033893"/>
    <w:rsid w:val="00033DD0"/>
    <w:rsid w:val="00034259"/>
    <w:rsid w:val="00034683"/>
    <w:rsid w:val="00034751"/>
    <w:rsid w:val="00034BD0"/>
    <w:rsid w:val="000350E3"/>
    <w:rsid w:val="0003536A"/>
    <w:rsid w:val="000354C8"/>
    <w:rsid w:val="00035666"/>
    <w:rsid w:val="00035699"/>
    <w:rsid w:val="0003624E"/>
    <w:rsid w:val="0003652A"/>
    <w:rsid w:val="0003666A"/>
    <w:rsid w:val="00036A44"/>
    <w:rsid w:val="00036B39"/>
    <w:rsid w:val="00036C77"/>
    <w:rsid w:val="00036DF5"/>
    <w:rsid w:val="00037107"/>
    <w:rsid w:val="00037536"/>
    <w:rsid w:val="00037866"/>
    <w:rsid w:val="000401B2"/>
    <w:rsid w:val="00042ED2"/>
    <w:rsid w:val="000435A1"/>
    <w:rsid w:val="00043BCD"/>
    <w:rsid w:val="00044572"/>
    <w:rsid w:val="00044771"/>
    <w:rsid w:val="0004482F"/>
    <w:rsid w:val="00044ABE"/>
    <w:rsid w:val="00044E62"/>
    <w:rsid w:val="00045045"/>
    <w:rsid w:val="0004552A"/>
    <w:rsid w:val="0004590E"/>
    <w:rsid w:val="00045E04"/>
    <w:rsid w:val="00046341"/>
    <w:rsid w:val="0004645F"/>
    <w:rsid w:val="00046C01"/>
    <w:rsid w:val="000476BE"/>
    <w:rsid w:val="00047968"/>
    <w:rsid w:val="00047B0C"/>
    <w:rsid w:val="00047B99"/>
    <w:rsid w:val="00050676"/>
    <w:rsid w:val="00050B9A"/>
    <w:rsid w:val="000513C6"/>
    <w:rsid w:val="000518D4"/>
    <w:rsid w:val="00051BE4"/>
    <w:rsid w:val="000526EC"/>
    <w:rsid w:val="000529D3"/>
    <w:rsid w:val="00052B46"/>
    <w:rsid w:val="00052D2F"/>
    <w:rsid w:val="00052ED9"/>
    <w:rsid w:val="0005426E"/>
    <w:rsid w:val="0005458B"/>
    <w:rsid w:val="00054A08"/>
    <w:rsid w:val="00054B8A"/>
    <w:rsid w:val="00054C73"/>
    <w:rsid w:val="00054D4D"/>
    <w:rsid w:val="00054D6D"/>
    <w:rsid w:val="00054DA3"/>
    <w:rsid w:val="00055EF0"/>
    <w:rsid w:val="00055F94"/>
    <w:rsid w:val="000568AD"/>
    <w:rsid w:val="00056A27"/>
    <w:rsid w:val="00056D1F"/>
    <w:rsid w:val="00056EC1"/>
    <w:rsid w:val="00057143"/>
    <w:rsid w:val="00057408"/>
    <w:rsid w:val="0005761F"/>
    <w:rsid w:val="00057913"/>
    <w:rsid w:val="00057C01"/>
    <w:rsid w:val="00057D33"/>
    <w:rsid w:val="00057FAA"/>
    <w:rsid w:val="0006038E"/>
    <w:rsid w:val="00060444"/>
    <w:rsid w:val="00060C29"/>
    <w:rsid w:val="00061425"/>
    <w:rsid w:val="00061982"/>
    <w:rsid w:val="00061AFD"/>
    <w:rsid w:val="00061EA9"/>
    <w:rsid w:val="0006239F"/>
    <w:rsid w:val="000625D9"/>
    <w:rsid w:val="00062884"/>
    <w:rsid w:val="00062A2E"/>
    <w:rsid w:val="000632F5"/>
    <w:rsid w:val="00063F67"/>
    <w:rsid w:val="000643B5"/>
    <w:rsid w:val="00064879"/>
    <w:rsid w:val="00064882"/>
    <w:rsid w:val="00064AAB"/>
    <w:rsid w:val="00064E57"/>
    <w:rsid w:val="00065071"/>
    <w:rsid w:val="00065195"/>
    <w:rsid w:val="00065353"/>
    <w:rsid w:val="0006535F"/>
    <w:rsid w:val="00065532"/>
    <w:rsid w:val="000657DE"/>
    <w:rsid w:val="00065B89"/>
    <w:rsid w:val="00065F0D"/>
    <w:rsid w:val="0006625A"/>
    <w:rsid w:val="00066349"/>
    <w:rsid w:val="00067787"/>
    <w:rsid w:val="00067D9F"/>
    <w:rsid w:val="00067F56"/>
    <w:rsid w:val="000707CE"/>
    <w:rsid w:val="00070F88"/>
    <w:rsid w:val="00071FAD"/>
    <w:rsid w:val="000724BB"/>
    <w:rsid w:val="0007279C"/>
    <w:rsid w:val="00072876"/>
    <w:rsid w:val="00072A8F"/>
    <w:rsid w:val="00072A91"/>
    <w:rsid w:val="00072CD2"/>
    <w:rsid w:val="00073072"/>
    <w:rsid w:val="000730B5"/>
    <w:rsid w:val="000731AB"/>
    <w:rsid w:val="00073211"/>
    <w:rsid w:val="0007431F"/>
    <w:rsid w:val="00074F37"/>
    <w:rsid w:val="000753F2"/>
    <w:rsid w:val="000754EF"/>
    <w:rsid w:val="0007591A"/>
    <w:rsid w:val="00075A68"/>
    <w:rsid w:val="00075B59"/>
    <w:rsid w:val="0007639D"/>
    <w:rsid w:val="00076E57"/>
    <w:rsid w:val="00077850"/>
    <w:rsid w:val="00077AA4"/>
    <w:rsid w:val="00077AB0"/>
    <w:rsid w:val="00077D1A"/>
    <w:rsid w:val="000801AB"/>
    <w:rsid w:val="0008058A"/>
    <w:rsid w:val="00080AAC"/>
    <w:rsid w:val="00080C24"/>
    <w:rsid w:val="00080C40"/>
    <w:rsid w:val="00080CF6"/>
    <w:rsid w:val="00080FFD"/>
    <w:rsid w:val="00081120"/>
    <w:rsid w:val="000813D9"/>
    <w:rsid w:val="000813F1"/>
    <w:rsid w:val="000818E0"/>
    <w:rsid w:val="00081A53"/>
    <w:rsid w:val="00081A7B"/>
    <w:rsid w:val="00081C5A"/>
    <w:rsid w:val="00081EB1"/>
    <w:rsid w:val="00081FFF"/>
    <w:rsid w:val="000823E0"/>
    <w:rsid w:val="00082444"/>
    <w:rsid w:val="00082A38"/>
    <w:rsid w:val="0008308C"/>
    <w:rsid w:val="00083D77"/>
    <w:rsid w:val="00084379"/>
    <w:rsid w:val="0008446F"/>
    <w:rsid w:val="000847DD"/>
    <w:rsid w:val="00084E7B"/>
    <w:rsid w:val="0008515E"/>
    <w:rsid w:val="00085676"/>
    <w:rsid w:val="000858D7"/>
    <w:rsid w:val="00085A41"/>
    <w:rsid w:val="00085B3A"/>
    <w:rsid w:val="00085B92"/>
    <w:rsid w:val="00085D76"/>
    <w:rsid w:val="00086115"/>
    <w:rsid w:val="000861F8"/>
    <w:rsid w:val="00086698"/>
    <w:rsid w:val="000871DD"/>
    <w:rsid w:val="00087399"/>
    <w:rsid w:val="00087458"/>
    <w:rsid w:val="000874BF"/>
    <w:rsid w:val="00087A4E"/>
    <w:rsid w:val="00087DE9"/>
    <w:rsid w:val="00090025"/>
    <w:rsid w:val="00090147"/>
    <w:rsid w:val="0009052F"/>
    <w:rsid w:val="00090689"/>
    <w:rsid w:val="00090707"/>
    <w:rsid w:val="000907E7"/>
    <w:rsid w:val="00090C4A"/>
    <w:rsid w:val="000917B7"/>
    <w:rsid w:val="00091F5D"/>
    <w:rsid w:val="0009232D"/>
    <w:rsid w:val="00092AE4"/>
    <w:rsid w:val="00092C2A"/>
    <w:rsid w:val="00093026"/>
    <w:rsid w:val="000933B8"/>
    <w:rsid w:val="000934D1"/>
    <w:rsid w:val="0009366C"/>
    <w:rsid w:val="00093701"/>
    <w:rsid w:val="0009370E"/>
    <w:rsid w:val="000945FF"/>
    <w:rsid w:val="00094BDC"/>
    <w:rsid w:val="0009512E"/>
    <w:rsid w:val="0009562C"/>
    <w:rsid w:val="00095BC3"/>
    <w:rsid w:val="00095BD6"/>
    <w:rsid w:val="00095DA9"/>
    <w:rsid w:val="0009634E"/>
    <w:rsid w:val="00096706"/>
    <w:rsid w:val="0009679B"/>
    <w:rsid w:val="00097863"/>
    <w:rsid w:val="00097DFE"/>
    <w:rsid w:val="00097E41"/>
    <w:rsid w:val="00097F64"/>
    <w:rsid w:val="000A0AB2"/>
    <w:rsid w:val="000A1525"/>
    <w:rsid w:val="000A1575"/>
    <w:rsid w:val="000A1A28"/>
    <w:rsid w:val="000A1B6F"/>
    <w:rsid w:val="000A1FAE"/>
    <w:rsid w:val="000A29FA"/>
    <w:rsid w:val="000A2D43"/>
    <w:rsid w:val="000A338E"/>
    <w:rsid w:val="000A3FF3"/>
    <w:rsid w:val="000A4138"/>
    <w:rsid w:val="000A4275"/>
    <w:rsid w:val="000A48F7"/>
    <w:rsid w:val="000A4C93"/>
    <w:rsid w:val="000A51A8"/>
    <w:rsid w:val="000A51E2"/>
    <w:rsid w:val="000A6222"/>
    <w:rsid w:val="000A62D5"/>
    <w:rsid w:val="000A6D34"/>
    <w:rsid w:val="000B03D2"/>
    <w:rsid w:val="000B066A"/>
    <w:rsid w:val="000B0704"/>
    <w:rsid w:val="000B0CFD"/>
    <w:rsid w:val="000B0D7B"/>
    <w:rsid w:val="000B0F15"/>
    <w:rsid w:val="000B10AE"/>
    <w:rsid w:val="000B1211"/>
    <w:rsid w:val="000B12D8"/>
    <w:rsid w:val="000B1413"/>
    <w:rsid w:val="000B16B1"/>
    <w:rsid w:val="000B1BB4"/>
    <w:rsid w:val="000B1CD6"/>
    <w:rsid w:val="000B2219"/>
    <w:rsid w:val="000B226E"/>
    <w:rsid w:val="000B2426"/>
    <w:rsid w:val="000B2629"/>
    <w:rsid w:val="000B275C"/>
    <w:rsid w:val="000B329F"/>
    <w:rsid w:val="000B399D"/>
    <w:rsid w:val="000B3AF9"/>
    <w:rsid w:val="000B4381"/>
    <w:rsid w:val="000B4D39"/>
    <w:rsid w:val="000B570F"/>
    <w:rsid w:val="000B57C7"/>
    <w:rsid w:val="000B5B15"/>
    <w:rsid w:val="000B6282"/>
    <w:rsid w:val="000B62CC"/>
    <w:rsid w:val="000B636F"/>
    <w:rsid w:val="000B6998"/>
    <w:rsid w:val="000B6BA7"/>
    <w:rsid w:val="000B7329"/>
    <w:rsid w:val="000B73C6"/>
    <w:rsid w:val="000B7ADF"/>
    <w:rsid w:val="000B7AF3"/>
    <w:rsid w:val="000C0051"/>
    <w:rsid w:val="000C0160"/>
    <w:rsid w:val="000C04EE"/>
    <w:rsid w:val="000C0D59"/>
    <w:rsid w:val="000C1014"/>
    <w:rsid w:val="000C101A"/>
    <w:rsid w:val="000C1080"/>
    <w:rsid w:val="000C1265"/>
    <w:rsid w:val="000C1E45"/>
    <w:rsid w:val="000C227B"/>
    <w:rsid w:val="000C2946"/>
    <w:rsid w:val="000C2CBC"/>
    <w:rsid w:val="000C3115"/>
    <w:rsid w:val="000C347F"/>
    <w:rsid w:val="000C3681"/>
    <w:rsid w:val="000C3743"/>
    <w:rsid w:val="000C3D49"/>
    <w:rsid w:val="000C434A"/>
    <w:rsid w:val="000C43CD"/>
    <w:rsid w:val="000C463A"/>
    <w:rsid w:val="000C4B41"/>
    <w:rsid w:val="000C588E"/>
    <w:rsid w:val="000C598C"/>
    <w:rsid w:val="000C5E9F"/>
    <w:rsid w:val="000C617F"/>
    <w:rsid w:val="000C620A"/>
    <w:rsid w:val="000C6923"/>
    <w:rsid w:val="000C7790"/>
    <w:rsid w:val="000C79EA"/>
    <w:rsid w:val="000C7E74"/>
    <w:rsid w:val="000D0168"/>
    <w:rsid w:val="000D028C"/>
    <w:rsid w:val="000D02E1"/>
    <w:rsid w:val="000D03FF"/>
    <w:rsid w:val="000D05BF"/>
    <w:rsid w:val="000D0D1E"/>
    <w:rsid w:val="000D0EF9"/>
    <w:rsid w:val="000D10C2"/>
    <w:rsid w:val="000D16EE"/>
    <w:rsid w:val="000D1715"/>
    <w:rsid w:val="000D17D7"/>
    <w:rsid w:val="000D214C"/>
    <w:rsid w:val="000D2392"/>
    <w:rsid w:val="000D25BE"/>
    <w:rsid w:val="000D2CBF"/>
    <w:rsid w:val="000D2F5B"/>
    <w:rsid w:val="000D3B07"/>
    <w:rsid w:val="000D3E13"/>
    <w:rsid w:val="000D4A0F"/>
    <w:rsid w:val="000D4A8E"/>
    <w:rsid w:val="000D4AC3"/>
    <w:rsid w:val="000D4ADB"/>
    <w:rsid w:val="000D4F88"/>
    <w:rsid w:val="000D5E09"/>
    <w:rsid w:val="000D607A"/>
    <w:rsid w:val="000D628E"/>
    <w:rsid w:val="000D6DB3"/>
    <w:rsid w:val="000D6F23"/>
    <w:rsid w:val="000D6F9B"/>
    <w:rsid w:val="000D70B8"/>
    <w:rsid w:val="000D76AB"/>
    <w:rsid w:val="000E0524"/>
    <w:rsid w:val="000E0674"/>
    <w:rsid w:val="000E0A5C"/>
    <w:rsid w:val="000E12A6"/>
    <w:rsid w:val="000E1813"/>
    <w:rsid w:val="000E1975"/>
    <w:rsid w:val="000E1FC8"/>
    <w:rsid w:val="000E2BF6"/>
    <w:rsid w:val="000E3135"/>
    <w:rsid w:val="000E3802"/>
    <w:rsid w:val="000E48C5"/>
    <w:rsid w:val="000E4DF0"/>
    <w:rsid w:val="000E561B"/>
    <w:rsid w:val="000E65B6"/>
    <w:rsid w:val="000E697E"/>
    <w:rsid w:val="000E69EB"/>
    <w:rsid w:val="000E6E85"/>
    <w:rsid w:val="000E7FF8"/>
    <w:rsid w:val="000F01FB"/>
    <w:rsid w:val="000F090F"/>
    <w:rsid w:val="000F0A15"/>
    <w:rsid w:val="000F0A88"/>
    <w:rsid w:val="000F1624"/>
    <w:rsid w:val="000F163E"/>
    <w:rsid w:val="000F2340"/>
    <w:rsid w:val="000F2576"/>
    <w:rsid w:val="000F259A"/>
    <w:rsid w:val="000F2821"/>
    <w:rsid w:val="000F2832"/>
    <w:rsid w:val="000F356A"/>
    <w:rsid w:val="000F36C8"/>
    <w:rsid w:val="000F394D"/>
    <w:rsid w:val="000F3CBC"/>
    <w:rsid w:val="000F3D4F"/>
    <w:rsid w:val="000F4036"/>
    <w:rsid w:val="000F4201"/>
    <w:rsid w:val="000F4602"/>
    <w:rsid w:val="000F4797"/>
    <w:rsid w:val="000F4F69"/>
    <w:rsid w:val="000F58C8"/>
    <w:rsid w:val="000F65FE"/>
    <w:rsid w:val="000F66A9"/>
    <w:rsid w:val="000F66C3"/>
    <w:rsid w:val="000F6DCA"/>
    <w:rsid w:val="000F6EC6"/>
    <w:rsid w:val="000F7A67"/>
    <w:rsid w:val="00100071"/>
    <w:rsid w:val="0010020F"/>
    <w:rsid w:val="00100285"/>
    <w:rsid w:val="00101344"/>
    <w:rsid w:val="0010141A"/>
    <w:rsid w:val="001015E9"/>
    <w:rsid w:val="001019E3"/>
    <w:rsid w:val="001021AF"/>
    <w:rsid w:val="001023AF"/>
    <w:rsid w:val="00102ADE"/>
    <w:rsid w:val="00102B7E"/>
    <w:rsid w:val="00102E81"/>
    <w:rsid w:val="001030D7"/>
    <w:rsid w:val="0010377A"/>
    <w:rsid w:val="00103E7F"/>
    <w:rsid w:val="00103F2B"/>
    <w:rsid w:val="00103F36"/>
    <w:rsid w:val="001041B9"/>
    <w:rsid w:val="00104724"/>
    <w:rsid w:val="00104987"/>
    <w:rsid w:val="00104C6E"/>
    <w:rsid w:val="00105985"/>
    <w:rsid w:val="00105C5B"/>
    <w:rsid w:val="0010610E"/>
    <w:rsid w:val="00106A5B"/>
    <w:rsid w:val="00106C24"/>
    <w:rsid w:val="00106F5E"/>
    <w:rsid w:val="0010707A"/>
    <w:rsid w:val="00107310"/>
    <w:rsid w:val="0010774F"/>
    <w:rsid w:val="00107835"/>
    <w:rsid w:val="00110434"/>
    <w:rsid w:val="001105FF"/>
    <w:rsid w:val="0011099C"/>
    <w:rsid w:val="00110A36"/>
    <w:rsid w:val="00110A86"/>
    <w:rsid w:val="00110E48"/>
    <w:rsid w:val="00111261"/>
    <w:rsid w:val="001114C6"/>
    <w:rsid w:val="00111C3F"/>
    <w:rsid w:val="00111D6C"/>
    <w:rsid w:val="00112797"/>
    <w:rsid w:val="00112803"/>
    <w:rsid w:val="001136D9"/>
    <w:rsid w:val="001143E6"/>
    <w:rsid w:val="0011440B"/>
    <w:rsid w:val="001148C2"/>
    <w:rsid w:val="00114AAC"/>
    <w:rsid w:val="0011596F"/>
    <w:rsid w:val="00115CD7"/>
    <w:rsid w:val="001161E4"/>
    <w:rsid w:val="0011633B"/>
    <w:rsid w:val="0011687C"/>
    <w:rsid w:val="00116A87"/>
    <w:rsid w:val="00116BAE"/>
    <w:rsid w:val="00116C12"/>
    <w:rsid w:val="00116D7C"/>
    <w:rsid w:val="00116F6B"/>
    <w:rsid w:val="00117087"/>
    <w:rsid w:val="001178E5"/>
    <w:rsid w:val="0011793F"/>
    <w:rsid w:val="00117A1A"/>
    <w:rsid w:val="00120181"/>
    <w:rsid w:val="001206B6"/>
    <w:rsid w:val="00120795"/>
    <w:rsid w:val="00121192"/>
    <w:rsid w:val="001217F4"/>
    <w:rsid w:val="0012181A"/>
    <w:rsid w:val="00121A84"/>
    <w:rsid w:val="00121BCF"/>
    <w:rsid w:val="001222A8"/>
    <w:rsid w:val="001223E8"/>
    <w:rsid w:val="00122B22"/>
    <w:rsid w:val="00122DB3"/>
    <w:rsid w:val="00122F95"/>
    <w:rsid w:val="001231F0"/>
    <w:rsid w:val="001236D7"/>
    <w:rsid w:val="00123732"/>
    <w:rsid w:val="00123977"/>
    <w:rsid w:val="00123AA8"/>
    <w:rsid w:val="001247B0"/>
    <w:rsid w:val="00124EE9"/>
    <w:rsid w:val="0012541F"/>
    <w:rsid w:val="001254DA"/>
    <w:rsid w:val="0012556C"/>
    <w:rsid w:val="00125BD2"/>
    <w:rsid w:val="00125CC1"/>
    <w:rsid w:val="001261C8"/>
    <w:rsid w:val="001263A8"/>
    <w:rsid w:val="001265BA"/>
    <w:rsid w:val="001267DD"/>
    <w:rsid w:val="00127397"/>
    <w:rsid w:val="001276C9"/>
    <w:rsid w:val="00127950"/>
    <w:rsid w:val="00130B3A"/>
    <w:rsid w:val="00130CBF"/>
    <w:rsid w:val="00130F7B"/>
    <w:rsid w:val="00131074"/>
    <w:rsid w:val="0013108A"/>
    <w:rsid w:val="0013158B"/>
    <w:rsid w:val="001317E5"/>
    <w:rsid w:val="00131AA2"/>
    <w:rsid w:val="00132449"/>
    <w:rsid w:val="0013259A"/>
    <w:rsid w:val="00132653"/>
    <w:rsid w:val="001326DB"/>
    <w:rsid w:val="00133D0B"/>
    <w:rsid w:val="00135865"/>
    <w:rsid w:val="0013639C"/>
    <w:rsid w:val="001364D3"/>
    <w:rsid w:val="00136525"/>
    <w:rsid w:val="00137148"/>
    <w:rsid w:val="00137E55"/>
    <w:rsid w:val="001400DC"/>
    <w:rsid w:val="00140489"/>
    <w:rsid w:val="0014149B"/>
    <w:rsid w:val="001416D8"/>
    <w:rsid w:val="00141CD6"/>
    <w:rsid w:val="001424CF"/>
    <w:rsid w:val="00142BD6"/>
    <w:rsid w:val="00143569"/>
    <w:rsid w:val="00143D20"/>
    <w:rsid w:val="00144132"/>
    <w:rsid w:val="00144707"/>
    <w:rsid w:val="00146416"/>
    <w:rsid w:val="0014707E"/>
    <w:rsid w:val="0014746C"/>
    <w:rsid w:val="00147702"/>
    <w:rsid w:val="00147836"/>
    <w:rsid w:val="00147F08"/>
    <w:rsid w:val="00147F33"/>
    <w:rsid w:val="0015052A"/>
    <w:rsid w:val="001505FF"/>
    <w:rsid w:val="00150760"/>
    <w:rsid w:val="00150AF6"/>
    <w:rsid w:val="00150B20"/>
    <w:rsid w:val="001512CF"/>
    <w:rsid w:val="0015198F"/>
    <w:rsid w:val="001519C1"/>
    <w:rsid w:val="00152030"/>
    <w:rsid w:val="001528C7"/>
    <w:rsid w:val="001536DA"/>
    <w:rsid w:val="001536F7"/>
    <w:rsid w:val="001537C2"/>
    <w:rsid w:val="00153A83"/>
    <w:rsid w:val="00153AAA"/>
    <w:rsid w:val="00153E28"/>
    <w:rsid w:val="00153E61"/>
    <w:rsid w:val="001542A4"/>
    <w:rsid w:val="00155478"/>
    <w:rsid w:val="001557B6"/>
    <w:rsid w:val="0015689C"/>
    <w:rsid w:val="00156AD5"/>
    <w:rsid w:val="00156B54"/>
    <w:rsid w:val="00156C19"/>
    <w:rsid w:val="00156C7A"/>
    <w:rsid w:val="00157123"/>
    <w:rsid w:val="00157486"/>
    <w:rsid w:val="001575D6"/>
    <w:rsid w:val="00157BE5"/>
    <w:rsid w:val="00157C43"/>
    <w:rsid w:val="00157CAF"/>
    <w:rsid w:val="001603BA"/>
    <w:rsid w:val="001609D7"/>
    <w:rsid w:val="00161216"/>
    <w:rsid w:val="00161DC2"/>
    <w:rsid w:val="001620F8"/>
    <w:rsid w:val="0016236F"/>
    <w:rsid w:val="001625C6"/>
    <w:rsid w:val="001625CA"/>
    <w:rsid w:val="00163DB6"/>
    <w:rsid w:val="0016423E"/>
    <w:rsid w:val="001645D1"/>
    <w:rsid w:val="001647C3"/>
    <w:rsid w:val="0016482C"/>
    <w:rsid w:val="00164D40"/>
    <w:rsid w:val="00165C14"/>
    <w:rsid w:val="00165E9D"/>
    <w:rsid w:val="00166203"/>
    <w:rsid w:val="00166748"/>
    <w:rsid w:val="001667C1"/>
    <w:rsid w:val="00166E57"/>
    <w:rsid w:val="0016788D"/>
    <w:rsid w:val="00167BF4"/>
    <w:rsid w:val="00167DCE"/>
    <w:rsid w:val="00171046"/>
    <w:rsid w:val="0017140B"/>
    <w:rsid w:val="00171532"/>
    <w:rsid w:val="00171A56"/>
    <w:rsid w:val="00171B80"/>
    <w:rsid w:val="00171D50"/>
    <w:rsid w:val="00172425"/>
    <w:rsid w:val="00172502"/>
    <w:rsid w:val="001725C8"/>
    <w:rsid w:val="0017272E"/>
    <w:rsid w:val="00172A3C"/>
    <w:rsid w:val="00172E3B"/>
    <w:rsid w:val="00173056"/>
    <w:rsid w:val="001738E7"/>
    <w:rsid w:val="001739E0"/>
    <w:rsid w:val="00173E4E"/>
    <w:rsid w:val="00174331"/>
    <w:rsid w:val="0017441B"/>
    <w:rsid w:val="001746F1"/>
    <w:rsid w:val="00175062"/>
    <w:rsid w:val="001761E6"/>
    <w:rsid w:val="001765F3"/>
    <w:rsid w:val="00176624"/>
    <w:rsid w:val="0017667C"/>
    <w:rsid w:val="00176BAE"/>
    <w:rsid w:val="00176FBC"/>
    <w:rsid w:val="00177A78"/>
    <w:rsid w:val="00177D11"/>
    <w:rsid w:val="00177E27"/>
    <w:rsid w:val="00177F50"/>
    <w:rsid w:val="0018098F"/>
    <w:rsid w:val="00180C82"/>
    <w:rsid w:val="00180E6A"/>
    <w:rsid w:val="0018191A"/>
    <w:rsid w:val="0018285A"/>
    <w:rsid w:val="001829E8"/>
    <w:rsid w:val="00182CFB"/>
    <w:rsid w:val="00182F04"/>
    <w:rsid w:val="0018319F"/>
    <w:rsid w:val="001832A2"/>
    <w:rsid w:val="001835DD"/>
    <w:rsid w:val="00183666"/>
    <w:rsid w:val="00184255"/>
    <w:rsid w:val="001845E2"/>
    <w:rsid w:val="00184861"/>
    <w:rsid w:val="00184C34"/>
    <w:rsid w:val="00185396"/>
    <w:rsid w:val="00185EFF"/>
    <w:rsid w:val="00186124"/>
    <w:rsid w:val="0018612B"/>
    <w:rsid w:val="001861FB"/>
    <w:rsid w:val="00186533"/>
    <w:rsid w:val="00186930"/>
    <w:rsid w:val="001869B0"/>
    <w:rsid w:val="00186B61"/>
    <w:rsid w:val="00186DB6"/>
    <w:rsid w:val="001871B6"/>
    <w:rsid w:val="0018760A"/>
    <w:rsid w:val="0018789E"/>
    <w:rsid w:val="00190EEA"/>
    <w:rsid w:val="00191362"/>
    <w:rsid w:val="0019170A"/>
    <w:rsid w:val="00191CD4"/>
    <w:rsid w:val="001922C8"/>
    <w:rsid w:val="001924AC"/>
    <w:rsid w:val="00192B7D"/>
    <w:rsid w:val="00192E1F"/>
    <w:rsid w:val="001933EA"/>
    <w:rsid w:val="00193B6D"/>
    <w:rsid w:val="00193DAD"/>
    <w:rsid w:val="0019444D"/>
    <w:rsid w:val="001951AB"/>
    <w:rsid w:val="00195C32"/>
    <w:rsid w:val="00195F77"/>
    <w:rsid w:val="0019631C"/>
    <w:rsid w:val="001967CE"/>
    <w:rsid w:val="0019704D"/>
    <w:rsid w:val="001971F7"/>
    <w:rsid w:val="00197B77"/>
    <w:rsid w:val="00197E0E"/>
    <w:rsid w:val="00197E87"/>
    <w:rsid w:val="001A01D4"/>
    <w:rsid w:val="001A0643"/>
    <w:rsid w:val="001A0AFE"/>
    <w:rsid w:val="001A130E"/>
    <w:rsid w:val="001A1530"/>
    <w:rsid w:val="001A29AF"/>
    <w:rsid w:val="001A29D0"/>
    <w:rsid w:val="001A381E"/>
    <w:rsid w:val="001A3C25"/>
    <w:rsid w:val="001A3C32"/>
    <w:rsid w:val="001A3D2A"/>
    <w:rsid w:val="001A4067"/>
    <w:rsid w:val="001A4195"/>
    <w:rsid w:val="001A498D"/>
    <w:rsid w:val="001A4E56"/>
    <w:rsid w:val="001A5126"/>
    <w:rsid w:val="001A5280"/>
    <w:rsid w:val="001A5D1F"/>
    <w:rsid w:val="001A6853"/>
    <w:rsid w:val="001A6C6F"/>
    <w:rsid w:val="001A73E7"/>
    <w:rsid w:val="001A78FE"/>
    <w:rsid w:val="001A7B41"/>
    <w:rsid w:val="001A7CDB"/>
    <w:rsid w:val="001B0BF7"/>
    <w:rsid w:val="001B0CC6"/>
    <w:rsid w:val="001B1162"/>
    <w:rsid w:val="001B1C0E"/>
    <w:rsid w:val="001B1D67"/>
    <w:rsid w:val="001B239B"/>
    <w:rsid w:val="001B2BB9"/>
    <w:rsid w:val="001B2F09"/>
    <w:rsid w:val="001B472B"/>
    <w:rsid w:val="001B4910"/>
    <w:rsid w:val="001B49B3"/>
    <w:rsid w:val="001B4A27"/>
    <w:rsid w:val="001B4C00"/>
    <w:rsid w:val="001B4DDE"/>
    <w:rsid w:val="001B5409"/>
    <w:rsid w:val="001B5A81"/>
    <w:rsid w:val="001B5D6B"/>
    <w:rsid w:val="001B6183"/>
    <w:rsid w:val="001B67C3"/>
    <w:rsid w:val="001B6ADE"/>
    <w:rsid w:val="001B6BE1"/>
    <w:rsid w:val="001B6CA6"/>
    <w:rsid w:val="001B6D6F"/>
    <w:rsid w:val="001B7031"/>
    <w:rsid w:val="001B7B58"/>
    <w:rsid w:val="001B7DA6"/>
    <w:rsid w:val="001C04AD"/>
    <w:rsid w:val="001C0F99"/>
    <w:rsid w:val="001C1018"/>
    <w:rsid w:val="001C11A1"/>
    <w:rsid w:val="001C16EA"/>
    <w:rsid w:val="001C1D1F"/>
    <w:rsid w:val="001C2013"/>
    <w:rsid w:val="001C207A"/>
    <w:rsid w:val="001C2366"/>
    <w:rsid w:val="001C29D9"/>
    <w:rsid w:val="001C32B8"/>
    <w:rsid w:val="001C330E"/>
    <w:rsid w:val="001C361B"/>
    <w:rsid w:val="001C3C94"/>
    <w:rsid w:val="001C3DD1"/>
    <w:rsid w:val="001C515F"/>
    <w:rsid w:val="001C5397"/>
    <w:rsid w:val="001C5B5E"/>
    <w:rsid w:val="001C6011"/>
    <w:rsid w:val="001C6650"/>
    <w:rsid w:val="001C7334"/>
    <w:rsid w:val="001D004D"/>
    <w:rsid w:val="001D00F0"/>
    <w:rsid w:val="001D0202"/>
    <w:rsid w:val="001D039B"/>
    <w:rsid w:val="001D03DC"/>
    <w:rsid w:val="001D096B"/>
    <w:rsid w:val="001D0A59"/>
    <w:rsid w:val="001D0D4A"/>
    <w:rsid w:val="001D143D"/>
    <w:rsid w:val="001D1936"/>
    <w:rsid w:val="001D1BCD"/>
    <w:rsid w:val="001D255D"/>
    <w:rsid w:val="001D2F2A"/>
    <w:rsid w:val="001D31C4"/>
    <w:rsid w:val="001D33B0"/>
    <w:rsid w:val="001D33C2"/>
    <w:rsid w:val="001D3A03"/>
    <w:rsid w:val="001D3D37"/>
    <w:rsid w:val="001D3D46"/>
    <w:rsid w:val="001D3D64"/>
    <w:rsid w:val="001D43D4"/>
    <w:rsid w:val="001D46D7"/>
    <w:rsid w:val="001D5096"/>
    <w:rsid w:val="001D53EE"/>
    <w:rsid w:val="001D592A"/>
    <w:rsid w:val="001D5B10"/>
    <w:rsid w:val="001D5ED7"/>
    <w:rsid w:val="001D67D8"/>
    <w:rsid w:val="001D6E01"/>
    <w:rsid w:val="001D70FC"/>
    <w:rsid w:val="001D7BC9"/>
    <w:rsid w:val="001D7F4E"/>
    <w:rsid w:val="001E03FD"/>
    <w:rsid w:val="001E1036"/>
    <w:rsid w:val="001E16E2"/>
    <w:rsid w:val="001E1DC6"/>
    <w:rsid w:val="001E1E26"/>
    <w:rsid w:val="001E2870"/>
    <w:rsid w:val="001E2959"/>
    <w:rsid w:val="001E3386"/>
    <w:rsid w:val="001E36BE"/>
    <w:rsid w:val="001E37E8"/>
    <w:rsid w:val="001E3DD9"/>
    <w:rsid w:val="001E411A"/>
    <w:rsid w:val="001E4171"/>
    <w:rsid w:val="001E468C"/>
    <w:rsid w:val="001E4B03"/>
    <w:rsid w:val="001E511D"/>
    <w:rsid w:val="001E56CC"/>
    <w:rsid w:val="001E62D4"/>
    <w:rsid w:val="001E66E8"/>
    <w:rsid w:val="001E6B18"/>
    <w:rsid w:val="001E6EE0"/>
    <w:rsid w:val="001E7082"/>
    <w:rsid w:val="001E723E"/>
    <w:rsid w:val="001E79C0"/>
    <w:rsid w:val="001E7A56"/>
    <w:rsid w:val="001E7AF8"/>
    <w:rsid w:val="001F0769"/>
    <w:rsid w:val="001F1197"/>
    <w:rsid w:val="001F1466"/>
    <w:rsid w:val="001F17AE"/>
    <w:rsid w:val="001F1A4E"/>
    <w:rsid w:val="001F21B0"/>
    <w:rsid w:val="001F231A"/>
    <w:rsid w:val="001F2341"/>
    <w:rsid w:val="001F369A"/>
    <w:rsid w:val="001F489C"/>
    <w:rsid w:val="001F49FF"/>
    <w:rsid w:val="001F4B5D"/>
    <w:rsid w:val="001F4F42"/>
    <w:rsid w:val="001F5147"/>
    <w:rsid w:val="001F55F5"/>
    <w:rsid w:val="001F5988"/>
    <w:rsid w:val="001F5CD4"/>
    <w:rsid w:val="001F60E5"/>
    <w:rsid w:val="001F743F"/>
    <w:rsid w:val="001F77A2"/>
    <w:rsid w:val="001F7902"/>
    <w:rsid w:val="001F7E5E"/>
    <w:rsid w:val="00200329"/>
    <w:rsid w:val="002003A5"/>
    <w:rsid w:val="00200593"/>
    <w:rsid w:val="002007D7"/>
    <w:rsid w:val="00200BD1"/>
    <w:rsid w:val="00201485"/>
    <w:rsid w:val="00201857"/>
    <w:rsid w:val="00202237"/>
    <w:rsid w:val="002022B5"/>
    <w:rsid w:val="00202704"/>
    <w:rsid w:val="00202D1F"/>
    <w:rsid w:val="002030E3"/>
    <w:rsid w:val="0020356B"/>
    <w:rsid w:val="00203A7F"/>
    <w:rsid w:val="002040D7"/>
    <w:rsid w:val="0020454D"/>
    <w:rsid w:val="00204868"/>
    <w:rsid w:val="00204E28"/>
    <w:rsid w:val="0020576D"/>
    <w:rsid w:val="00205876"/>
    <w:rsid w:val="00205D48"/>
    <w:rsid w:val="002065CF"/>
    <w:rsid w:val="00206C6E"/>
    <w:rsid w:val="00206ECE"/>
    <w:rsid w:val="002070BD"/>
    <w:rsid w:val="00207244"/>
    <w:rsid w:val="00207629"/>
    <w:rsid w:val="00207C78"/>
    <w:rsid w:val="00210205"/>
    <w:rsid w:val="002105F7"/>
    <w:rsid w:val="0021076A"/>
    <w:rsid w:val="00210B33"/>
    <w:rsid w:val="00211254"/>
    <w:rsid w:val="0021259B"/>
    <w:rsid w:val="002127F8"/>
    <w:rsid w:val="00212BAF"/>
    <w:rsid w:val="00212D58"/>
    <w:rsid w:val="00212ED5"/>
    <w:rsid w:val="00213101"/>
    <w:rsid w:val="0021359C"/>
    <w:rsid w:val="002137DA"/>
    <w:rsid w:val="00213BFF"/>
    <w:rsid w:val="002140AF"/>
    <w:rsid w:val="00214181"/>
    <w:rsid w:val="00214230"/>
    <w:rsid w:val="002146E1"/>
    <w:rsid w:val="00214BD8"/>
    <w:rsid w:val="00214D04"/>
    <w:rsid w:val="00214D67"/>
    <w:rsid w:val="00214F5C"/>
    <w:rsid w:val="002151F6"/>
    <w:rsid w:val="002151FE"/>
    <w:rsid w:val="00215204"/>
    <w:rsid w:val="00215558"/>
    <w:rsid w:val="00215665"/>
    <w:rsid w:val="0021575D"/>
    <w:rsid w:val="002162FB"/>
    <w:rsid w:val="00216FEA"/>
    <w:rsid w:val="0021734D"/>
    <w:rsid w:val="00217EA6"/>
    <w:rsid w:val="002200C8"/>
    <w:rsid w:val="0022024A"/>
    <w:rsid w:val="00220AAE"/>
    <w:rsid w:val="00220AB7"/>
    <w:rsid w:val="00220EDE"/>
    <w:rsid w:val="002213ED"/>
    <w:rsid w:val="002214E2"/>
    <w:rsid w:val="002214E4"/>
    <w:rsid w:val="00221681"/>
    <w:rsid w:val="002221D2"/>
    <w:rsid w:val="00222646"/>
    <w:rsid w:val="0022280E"/>
    <w:rsid w:val="00222B67"/>
    <w:rsid w:val="002230E6"/>
    <w:rsid w:val="002235D4"/>
    <w:rsid w:val="00223AE1"/>
    <w:rsid w:val="002240C7"/>
    <w:rsid w:val="00224894"/>
    <w:rsid w:val="00224EF4"/>
    <w:rsid w:val="00225118"/>
    <w:rsid w:val="002253AE"/>
    <w:rsid w:val="0022545F"/>
    <w:rsid w:val="00225542"/>
    <w:rsid w:val="00225765"/>
    <w:rsid w:val="002260D2"/>
    <w:rsid w:val="0022628B"/>
    <w:rsid w:val="002263E3"/>
    <w:rsid w:val="002266A9"/>
    <w:rsid w:val="0022687E"/>
    <w:rsid w:val="00227004"/>
    <w:rsid w:val="00227148"/>
    <w:rsid w:val="00227DB8"/>
    <w:rsid w:val="00227EB5"/>
    <w:rsid w:val="002301F0"/>
    <w:rsid w:val="002303A1"/>
    <w:rsid w:val="0023044C"/>
    <w:rsid w:val="00230715"/>
    <w:rsid w:val="00231105"/>
    <w:rsid w:val="0023166E"/>
    <w:rsid w:val="00232098"/>
    <w:rsid w:val="002327CC"/>
    <w:rsid w:val="002328EF"/>
    <w:rsid w:val="00232B9E"/>
    <w:rsid w:val="00233541"/>
    <w:rsid w:val="00233658"/>
    <w:rsid w:val="0023368D"/>
    <w:rsid w:val="0023377E"/>
    <w:rsid w:val="00234091"/>
    <w:rsid w:val="0023446E"/>
    <w:rsid w:val="00234D43"/>
    <w:rsid w:val="00234ED2"/>
    <w:rsid w:val="00235680"/>
    <w:rsid w:val="00235720"/>
    <w:rsid w:val="002359CE"/>
    <w:rsid w:val="00236029"/>
    <w:rsid w:val="00236313"/>
    <w:rsid w:val="0023654C"/>
    <w:rsid w:val="0023699D"/>
    <w:rsid w:val="00237A02"/>
    <w:rsid w:val="00237F92"/>
    <w:rsid w:val="002406F0"/>
    <w:rsid w:val="002409E3"/>
    <w:rsid w:val="00240F73"/>
    <w:rsid w:val="002411B5"/>
    <w:rsid w:val="0024143C"/>
    <w:rsid w:val="002416A9"/>
    <w:rsid w:val="00241753"/>
    <w:rsid w:val="00241CD8"/>
    <w:rsid w:val="00241E8E"/>
    <w:rsid w:val="00242458"/>
    <w:rsid w:val="0024267D"/>
    <w:rsid w:val="002428ED"/>
    <w:rsid w:val="00242AF1"/>
    <w:rsid w:val="002438EC"/>
    <w:rsid w:val="00243915"/>
    <w:rsid w:val="00243B70"/>
    <w:rsid w:val="00243DDB"/>
    <w:rsid w:val="00243E3A"/>
    <w:rsid w:val="00243E66"/>
    <w:rsid w:val="0024423D"/>
    <w:rsid w:val="00244419"/>
    <w:rsid w:val="0024451C"/>
    <w:rsid w:val="0024465F"/>
    <w:rsid w:val="00244C5D"/>
    <w:rsid w:val="00244D0C"/>
    <w:rsid w:val="00244F97"/>
    <w:rsid w:val="00245099"/>
    <w:rsid w:val="00245346"/>
    <w:rsid w:val="002453DE"/>
    <w:rsid w:val="00245808"/>
    <w:rsid w:val="00245849"/>
    <w:rsid w:val="00245854"/>
    <w:rsid w:val="00245996"/>
    <w:rsid w:val="00245E76"/>
    <w:rsid w:val="00246365"/>
    <w:rsid w:val="00246391"/>
    <w:rsid w:val="00246ECF"/>
    <w:rsid w:val="002470F5"/>
    <w:rsid w:val="00250761"/>
    <w:rsid w:val="00250854"/>
    <w:rsid w:val="00250C20"/>
    <w:rsid w:val="00250C21"/>
    <w:rsid w:val="00250C43"/>
    <w:rsid w:val="00250D2E"/>
    <w:rsid w:val="002512A5"/>
    <w:rsid w:val="00251663"/>
    <w:rsid w:val="00251C02"/>
    <w:rsid w:val="002529AE"/>
    <w:rsid w:val="00252D41"/>
    <w:rsid w:val="00254133"/>
    <w:rsid w:val="002552EC"/>
    <w:rsid w:val="00255A74"/>
    <w:rsid w:val="00255B0B"/>
    <w:rsid w:val="00255D1B"/>
    <w:rsid w:val="00255FBF"/>
    <w:rsid w:val="0025600B"/>
    <w:rsid w:val="002564A7"/>
    <w:rsid w:val="00256664"/>
    <w:rsid w:val="002567E5"/>
    <w:rsid w:val="00256B24"/>
    <w:rsid w:val="00256C5F"/>
    <w:rsid w:val="00256D3C"/>
    <w:rsid w:val="00257359"/>
    <w:rsid w:val="00257441"/>
    <w:rsid w:val="002602CE"/>
    <w:rsid w:val="002616AF"/>
    <w:rsid w:val="00261792"/>
    <w:rsid w:val="00261816"/>
    <w:rsid w:val="00261D82"/>
    <w:rsid w:val="00261DD6"/>
    <w:rsid w:val="002623EC"/>
    <w:rsid w:val="00262F58"/>
    <w:rsid w:val="00263A88"/>
    <w:rsid w:val="0026441F"/>
    <w:rsid w:val="0026458D"/>
    <w:rsid w:val="00264682"/>
    <w:rsid w:val="00264F39"/>
    <w:rsid w:val="00265002"/>
    <w:rsid w:val="00265A0C"/>
    <w:rsid w:val="00265D48"/>
    <w:rsid w:val="00265E2B"/>
    <w:rsid w:val="00265F78"/>
    <w:rsid w:val="00265FCD"/>
    <w:rsid w:val="0026605D"/>
    <w:rsid w:val="00266236"/>
    <w:rsid w:val="00266740"/>
    <w:rsid w:val="00266A52"/>
    <w:rsid w:val="00266E36"/>
    <w:rsid w:val="002670D9"/>
    <w:rsid w:val="00267E3D"/>
    <w:rsid w:val="00270311"/>
    <w:rsid w:val="0027032F"/>
    <w:rsid w:val="00270475"/>
    <w:rsid w:val="002705C7"/>
    <w:rsid w:val="00270B6C"/>
    <w:rsid w:val="002710CD"/>
    <w:rsid w:val="00271441"/>
    <w:rsid w:val="0027164B"/>
    <w:rsid w:val="00271D8C"/>
    <w:rsid w:val="0027206F"/>
    <w:rsid w:val="002726F1"/>
    <w:rsid w:val="002727CC"/>
    <w:rsid w:val="0027295F"/>
    <w:rsid w:val="00272F78"/>
    <w:rsid w:val="00273D8F"/>
    <w:rsid w:val="00273DC3"/>
    <w:rsid w:val="002744AB"/>
    <w:rsid w:val="002746E8"/>
    <w:rsid w:val="0027573A"/>
    <w:rsid w:val="00275CC6"/>
    <w:rsid w:val="00275F89"/>
    <w:rsid w:val="002761B2"/>
    <w:rsid w:val="00276634"/>
    <w:rsid w:val="00276AAF"/>
    <w:rsid w:val="00276F7B"/>
    <w:rsid w:val="0028017A"/>
    <w:rsid w:val="00280286"/>
    <w:rsid w:val="0028096E"/>
    <w:rsid w:val="0028130A"/>
    <w:rsid w:val="00281E20"/>
    <w:rsid w:val="00282E56"/>
    <w:rsid w:val="00283630"/>
    <w:rsid w:val="002841E0"/>
    <w:rsid w:val="0028490D"/>
    <w:rsid w:val="00284AB2"/>
    <w:rsid w:val="002850D7"/>
    <w:rsid w:val="0028512C"/>
    <w:rsid w:val="00285919"/>
    <w:rsid w:val="0028596E"/>
    <w:rsid w:val="00285C77"/>
    <w:rsid w:val="00286A28"/>
    <w:rsid w:val="00286CD4"/>
    <w:rsid w:val="00286FB9"/>
    <w:rsid w:val="002873EF"/>
    <w:rsid w:val="002877E6"/>
    <w:rsid w:val="0028796C"/>
    <w:rsid w:val="002901EF"/>
    <w:rsid w:val="002909E8"/>
    <w:rsid w:val="00290B54"/>
    <w:rsid w:val="00290C8B"/>
    <w:rsid w:val="002919D3"/>
    <w:rsid w:val="00291C60"/>
    <w:rsid w:val="00292F39"/>
    <w:rsid w:val="002932CC"/>
    <w:rsid w:val="00293A55"/>
    <w:rsid w:val="002947B9"/>
    <w:rsid w:val="00295652"/>
    <w:rsid w:val="00296469"/>
    <w:rsid w:val="002964A5"/>
    <w:rsid w:val="00296736"/>
    <w:rsid w:val="00296A45"/>
    <w:rsid w:val="00296E78"/>
    <w:rsid w:val="00296ED5"/>
    <w:rsid w:val="00296F83"/>
    <w:rsid w:val="00297178"/>
    <w:rsid w:val="00297283"/>
    <w:rsid w:val="0029799B"/>
    <w:rsid w:val="00297C71"/>
    <w:rsid w:val="00297C88"/>
    <w:rsid w:val="00297E2E"/>
    <w:rsid w:val="002A122E"/>
    <w:rsid w:val="002A1376"/>
    <w:rsid w:val="002A18A7"/>
    <w:rsid w:val="002A1CDA"/>
    <w:rsid w:val="002A1F99"/>
    <w:rsid w:val="002A2005"/>
    <w:rsid w:val="002A23DD"/>
    <w:rsid w:val="002A2B3B"/>
    <w:rsid w:val="002A2B57"/>
    <w:rsid w:val="002A3237"/>
    <w:rsid w:val="002A3356"/>
    <w:rsid w:val="002A3440"/>
    <w:rsid w:val="002A3CC2"/>
    <w:rsid w:val="002A4836"/>
    <w:rsid w:val="002A4A49"/>
    <w:rsid w:val="002A4B00"/>
    <w:rsid w:val="002A4E81"/>
    <w:rsid w:val="002A5350"/>
    <w:rsid w:val="002A53CD"/>
    <w:rsid w:val="002A5C93"/>
    <w:rsid w:val="002A5F5B"/>
    <w:rsid w:val="002A686D"/>
    <w:rsid w:val="002A6C7C"/>
    <w:rsid w:val="002A70B6"/>
    <w:rsid w:val="002A7289"/>
    <w:rsid w:val="002A7E70"/>
    <w:rsid w:val="002A7F2C"/>
    <w:rsid w:val="002B0195"/>
    <w:rsid w:val="002B0683"/>
    <w:rsid w:val="002B0EA3"/>
    <w:rsid w:val="002B2404"/>
    <w:rsid w:val="002B2443"/>
    <w:rsid w:val="002B2572"/>
    <w:rsid w:val="002B2B71"/>
    <w:rsid w:val="002B2EFD"/>
    <w:rsid w:val="002B3440"/>
    <w:rsid w:val="002B365C"/>
    <w:rsid w:val="002B372C"/>
    <w:rsid w:val="002B38C1"/>
    <w:rsid w:val="002B397D"/>
    <w:rsid w:val="002B3A57"/>
    <w:rsid w:val="002B3D2C"/>
    <w:rsid w:val="002B4379"/>
    <w:rsid w:val="002B4B40"/>
    <w:rsid w:val="002B4F82"/>
    <w:rsid w:val="002B53DD"/>
    <w:rsid w:val="002B57A6"/>
    <w:rsid w:val="002B61A7"/>
    <w:rsid w:val="002B6367"/>
    <w:rsid w:val="002B65EB"/>
    <w:rsid w:val="002B6C27"/>
    <w:rsid w:val="002B710A"/>
    <w:rsid w:val="002B71C5"/>
    <w:rsid w:val="002B7372"/>
    <w:rsid w:val="002B75CD"/>
    <w:rsid w:val="002B7C01"/>
    <w:rsid w:val="002C006A"/>
    <w:rsid w:val="002C0E15"/>
    <w:rsid w:val="002C0E91"/>
    <w:rsid w:val="002C14B8"/>
    <w:rsid w:val="002C1B77"/>
    <w:rsid w:val="002C1B78"/>
    <w:rsid w:val="002C219A"/>
    <w:rsid w:val="002C2603"/>
    <w:rsid w:val="002C26C5"/>
    <w:rsid w:val="002C2C85"/>
    <w:rsid w:val="002C2D0F"/>
    <w:rsid w:val="002C2EB7"/>
    <w:rsid w:val="002C3034"/>
    <w:rsid w:val="002C44A9"/>
    <w:rsid w:val="002C49CB"/>
    <w:rsid w:val="002C4A2F"/>
    <w:rsid w:val="002C4EC5"/>
    <w:rsid w:val="002C5154"/>
    <w:rsid w:val="002C58B3"/>
    <w:rsid w:val="002C5998"/>
    <w:rsid w:val="002C5CCA"/>
    <w:rsid w:val="002C6521"/>
    <w:rsid w:val="002C6D2F"/>
    <w:rsid w:val="002C6DC5"/>
    <w:rsid w:val="002C7D10"/>
    <w:rsid w:val="002C7ED0"/>
    <w:rsid w:val="002D0164"/>
    <w:rsid w:val="002D02F5"/>
    <w:rsid w:val="002D03FE"/>
    <w:rsid w:val="002D06FE"/>
    <w:rsid w:val="002D127F"/>
    <w:rsid w:val="002D150A"/>
    <w:rsid w:val="002D2030"/>
    <w:rsid w:val="002D2ADB"/>
    <w:rsid w:val="002D2F1E"/>
    <w:rsid w:val="002D3103"/>
    <w:rsid w:val="002D343F"/>
    <w:rsid w:val="002D35AE"/>
    <w:rsid w:val="002D3981"/>
    <w:rsid w:val="002D3A37"/>
    <w:rsid w:val="002D3C13"/>
    <w:rsid w:val="002D3C7D"/>
    <w:rsid w:val="002D43C0"/>
    <w:rsid w:val="002D4656"/>
    <w:rsid w:val="002D477F"/>
    <w:rsid w:val="002D47F1"/>
    <w:rsid w:val="002D49A3"/>
    <w:rsid w:val="002D5D09"/>
    <w:rsid w:val="002D5E1E"/>
    <w:rsid w:val="002D5EFF"/>
    <w:rsid w:val="002D5FE5"/>
    <w:rsid w:val="002D6040"/>
    <w:rsid w:val="002D6392"/>
    <w:rsid w:val="002D6BC0"/>
    <w:rsid w:val="002D6C1A"/>
    <w:rsid w:val="002D6D5E"/>
    <w:rsid w:val="002D73E3"/>
    <w:rsid w:val="002D7779"/>
    <w:rsid w:val="002D7821"/>
    <w:rsid w:val="002D799F"/>
    <w:rsid w:val="002E0283"/>
    <w:rsid w:val="002E03C0"/>
    <w:rsid w:val="002E0B9A"/>
    <w:rsid w:val="002E0D42"/>
    <w:rsid w:val="002E1E63"/>
    <w:rsid w:val="002E247C"/>
    <w:rsid w:val="002E2858"/>
    <w:rsid w:val="002E29E8"/>
    <w:rsid w:val="002E2BC2"/>
    <w:rsid w:val="002E2C07"/>
    <w:rsid w:val="002E2FE4"/>
    <w:rsid w:val="002E3015"/>
    <w:rsid w:val="002E41F4"/>
    <w:rsid w:val="002E420E"/>
    <w:rsid w:val="002E4653"/>
    <w:rsid w:val="002E476D"/>
    <w:rsid w:val="002E4C2D"/>
    <w:rsid w:val="002E4DCC"/>
    <w:rsid w:val="002E52C0"/>
    <w:rsid w:val="002E5552"/>
    <w:rsid w:val="002E621D"/>
    <w:rsid w:val="002E6323"/>
    <w:rsid w:val="002E7B9F"/>
    <w:rsid w:val="002F009C"/>
    <w:rsid w:val="002F11FB"/>
    <w:rsid w:val="002F1244"/>
    <w:rsid w:val="002F16CD"/>
    <w:rsid w:val="002F2028"/>
    <w:rsid w:val="002F2C3B"/>
    <w:rsid w:val="002F2E4B"/>
    <w:rsid w:val="002F2EEE"/>
    <w:rsid w:val="002F336A"/>
    <w:rsid w:val="002F4089"/>
    <w:rsid w:val="002F437C"/>
    <w:rsid w:val="002F4550"/>
    <w:rsid w:val="002F4777"/>
    <w:rsid w:val="002F504E"/>
    <w:rsid w:val="002F5169"/>
    <w:rsid w:val="002F53A3"/>
    <w:rsid w:val="002F5891"/>
    <w:rsid w:val="002F5B14"/>
    <w:rsid w:val="002F5B71"/>
    <w:rsid w:val="002F5FD6"/>
    <w:rsid w:val="002F64E4"/>
    <w:rsid w:val="002F655F"/>
    <w:rsid w:val="002F68BE"/>
    <w:rsid w:val="002F69F8"/>
    <w:rsid w:val="002F6CA3"/>
    <w:rsid w:val="002F7E93"/>
    <w:rsid w:val="00300001"/>
    <w:rsid w:val="00300D17"/>
    <w:rsid w:val="00301087"/>
    <w:rsid w:val="00301334"/>
    <w:rsid w:val="003014B8"/>
    <w:rsid w:val="00301B5F"/>
    <w:rsid w:val="00301D61"/>
    <w:rsid w:val="00302410"/>
    <w:rsid w:val="00302439"/>
    <w:rsid w:val="003024BD"/>
    <w:rsid w:val="00302E06"/>
    <w:rsid w:val="00302FDE"/>
    <w:rsid w:val="0030326A"/>
    <w:rsid w:val="00303434"/>
    <w:rsid w:val="003034F5"/>
    <w:rsid w:val="003038D7"/>
    <w:rsid w:val="00304020"/>
    <w:rsid w:val="00304478"/>
    <w:rsid w:val="00305087"/>
    <w:rsid w:val="0030545C"/>
    <w:rsid w:val="00305838"/>
    <w:rsid w:val="003058BF"/>
    <w:rsid w:val="00305CBF"/>
    <w:rsid w:val="00305EC6"/>
    <w:rsid w:val="00305EFB"/>
    <w:rsid w:val="003061E2"/>
    <w:rsid w:val="00306326"/>
    <w:rsid w:val="00306C0E"/>
    <w:rsid w:val="00306C88"/>
    <w:rsid w:val="00307382"/>
    <w:rsid w:val="00307A67"/>
    <w:rsid w:val="00307BD7"/>
    <w:rsid w:val="00307DA4"/>
    <w:rsid w:val="003106A4"/>
    <w:rsid w:val="00310AB6"/>
    <w:rsid w:val="00310DA9"/>
    <w:rsid w:val="00310ED2"/>
    <w:rsid w:val="003112F1"/>
    <w:rsid w:val="0031143E"/>
    <w:rsid w:val="003116BB"/>
    <w:rsid w:val="00311E35"/>
    <w:rsid w:val="0031293B"/>
    <w:rsid w:val="003129BC"/>
    <w:rsid w:val="00312A11"/>
    <w:rsid w:val="00312CB0"/>
    <w:rsid w:val="00312D23"/>
    <w:rsid w:val="00313054"/>
    <w:rsid w:val="00313121"/>
    <w:rsid w:val="0031356B"/>
    <w:rsid w:val="0031392E"/>
    <w:rsid w:val="00314819"/>
    <w:rsid w:val="00314FA6"/>
    <w:rsid w:val="003152E8"/>
    <w:rsid w:val="003156CA"/>
    <w:rsid w:val="00315D8C"/>
    <w:rsid w:val="00315F5F"/>
    <w:rsid w:val="003160D4"/>
    <w:rsid w:val="00316112"/>
    <w:rsid w:val="00316341"/>
    <w:rsid w:val="003163A1"/>
    <w:rsid w:val="003165DD"/>
    <w:rsid w:val="00316CEE"/>
    <w:rsid w:val="00317204"/>
    <w:rsid w:val="00317FFB"/>
    <w:rsid w:val="003202CF"/>
    <w:rsid w:val="00320506"/>
    <w:rsid w:val="00320EEA"/>
    <w:rsid w:val="00321630"/>
    <w:rsid w:val="0032187F"/>
    <w:rsid w:val="00321C50"/>
    <w:rsid w:val="00321F16"/>
    <w:rsid w:val="003222B5"/>
    <w:rsid w:val="003228D9"/>
    <w:rsid w:val="00322A6B"/>
    <w:rsid w:val="00322CF6"/>
    <w:rsid w:val="0032310F"/>
    <w:rsid w:val="003246CB"/>
    <w:rsid w:val="00324C02"/>
    <w:rsid w:val="00324C4C"/>
    <w:rsid w:val="00324F11"/>
    <w:rsid w:val="00324F98"/>
    <w:rsid w:val="00325127"/>
    <w:rsid w:val="003253F8"/>
    <w:rsid w:val="00325667"/>
    <w:rsid w:val="00325BDF"/>
    <w:rsid w:val="00325C2D"/>
    <w:rsid w:val="00325CE8"/>
    <w:rsid w:val="00325D39"/>
    <w:rsid w:val="00325EDA"/>
    <w:rsid w:val="00326490"/>
    <w:rsid w:val="003266A8"/>
    <w:rsid w:val="003268B9"/>
    <w:rsid w:val="00326C68"/>
    <w:rsid w:val="00327AC3"/>
    <w:rsid w:val="00327B69"/>
    <w:rsid w:val="003303EA"/>
    <w:rsid w:val="003307C3"/>
    <w:rsid w:val="003309EB"/>
    <w:rsid w:val="00330B90"/>
    <w:rsid w:val="00330D8D"/>
    <w:rsid w:val="0033105A"/>
    <w:rsid w:val="003310C8"/>
    <w:rsid w:val="00331152"/>
    <w:rsid w:val="00331AEC"/>
    <w:rsid w:val="003320A8"/>
    <w:rsid w:val="0033297C"/>
    <w:rsid w:val="00332F0A"/>
    <w:rsid w:val="003332B8"/>
    <w:rsid w:val="003334B2"/>
    <w:rsid w:val="00333507"/>
    <w:rsid w:val="00333826"/>
    <w:rsid w:val="00333A0F"/>
    <w:rsid w:val="00335250"/>
    <w:rsid w:val="00336D2F"/>
    <w:rsid w:val="00337EA6"/>
    <w:rsid w:val="00340962"/>
    <w:rsid w:val="00340CC0"/>
    <w:rsid w:val="00341367"/>
    <w:rsid w:val="0034171E"/>
    <w:rsid w:val="00341930"/>
    <w:rsid w:val="00341D33"/>
    <w:rsid w:val="00341E15"/>
    <w:rsid w:val="00342033"/>
    <w:rsid w:val="003423D1"/>
    <w:rsid w:val="003428EF"/>
    <w:rsid w:val="003429CC"/>
    <w:rsid w:val="00342D6C"/>
    <w:rsid w:val="003433DF"/>
    <w:rsid w:val="00343F6D"/>
    <w:rsid w:val="00344BFD"/>
    <w:rsid w:val="00344F0C"/>
    <w:rsid w:val="003454BA"/>
    <w:rsid w:val="0034594F"/>
    <w:rsid w:val="00345C91"/>
    <w:rsid w:val="003461B9"/>
    <w:rsid w:val="00346763"/>
    <w:rsid w:val="003468E6"/>
    <w:rsid w:val="00346F71"/>
    <w:rsid w:val="003477D3"/>
    <w:rsid w:val="00347CAE"/>
    <w:rsid w:val="00347E52"/>
    <w:rsid w:val="0035026C"/>
    <w:rsid w:val="00350667"/>
    <w:rsid w:val="00350989"/>
    <w:rsid w:val="00350A4E"/>
    <w:rsid w:val="00351805"/>
    <w:rsid w:val="00351ADD"/>
    <w:rsid w:val="00352041"/>
    <w:rsid w:val="00352050"/>
    <w:rsid w:val="003521DD"/>
    <w:rsid w:val="00352C29"/>
    <w:rsid w:val="00352E3F"/>
    <w:rsid w:val="00352F06"/>
    <w:rsid w:val="00353662"/>
    <w:rsid w:val="00353731"/>
    <w:rsid w:val="00353E25"/>
    <w:rsid w:val="0035428D"/>
    <w:rsid w:val="003546F3"/>
    <w:rsid w:val="00354C06"/>
    <w:rsid w:val="00355661"/>
    <w:rsid w:val="0035623E"/>
    <w:rsid w:val="0035635C"/>
    <w:rsid w:val="003563D3"/>
    <w:rsid w:val="00356C32"/>
    <w:rsid w:val="00356D9D"/>
    <w:rsid w:val="00356F1D"/>
    <w:rsid w:val="00356F65"/>
    <w:rsid w:val="0035701D"/>
    <w:rsid w:val="003570D9"/>
    <w:rsid w:val="00360049"/>
    <w:rsid w:val="003601E3"/>
    <w:rsid w:val="0036038B"/>
    <w:rsid w:val="00360587"/>
    <w:rsid w:val="00360838"/>
    <w:rsid w:val="00361CC4"/>
    <w:rsid w:val="003628E4"/>
    <w:rsid w:val="00362A09"/>
    <w:rsid w:val="00362B9E"/>
    <w:rsid w:val="00363E99"/>
    <w:rsid w:val="00363F0B"/>
    <w:rsid w:val="003643B3"/>
    <w:rsid w:val="00364562"/>
    <w:rsid w:val="00364788"/>
    <w:rsid w:val="00364B46"/>
    <w:rsid w:val="00364C69"/>
    <w:rsid w:val="00364FA0"/>
    <w:rsid w:val="003652F8"/>
    <w:rsid w:val="00365AB3"/>
    <w:rsid w:val="00365B03"/>
    <w:rsid w:val="00365FF1"/>
    <w:rsid w:val="003661A8"/>
    <w:rsid w:val="0036631A"/>
    <w:rsid w:val="003672F8"/>
    <w:rsid w:val="00367A1C"/>
    <w:rsid w:val="00367C64"/>
    <w:rsid w:val="00367CA5"/>
    <w:rsid w:val="00367E18"/>
    <w:rsid w:val="00370B15"/>
    <w:rsid w:val="00370C14"/>
    <w:rsid w:val="00370C21"/>
    <w:rsid w:val="00370CF9"/>
    <w:rsid w:val="003710B7"/>
    <w:rsid w:val="0037197A"/>
    <w:rsid w:val="00371A6E"/>
    <w:rsid w:val="00371AAF"/>
    <w:rsid w:val="00372018"/>
    <w:rsid w:val="003721B4"/>
    <w:rsid w:val="00372A84"/>
    <w:rsid w:val="00372C9B"/>
    <w:rsid w:val="00372CB2"/>
    <w:rsid w:val="00372D99"/>
    <w:rsid w:val="00373220"/>
    <w:rsid w:val="00373804"/>
    <w:rsid w:val="0037450E"/>
    <w:rsid w:val="00375937"/>
    <w:rsid w:val="00375D85"/>
    <w:rsid w:val="00376704"/>
    <w:rsid w:val="003767D1"/>
    <w:rsid w:val="003778C1"/>
    <w:rsid w:val="00380212"/>
    <w:rsid w:val="00380454"/>
    <w:rsid w:val="00380EE4"/>
    <w:rsid w:val="003810D3"/>
    <w:rsid w:val="003811CB"/>
    <w:rsid w:val="003819D5"/>
    <w:rsid w:val="003825E7"/>
    <w:rsid w:val="00383387"/>
    <w:rsid w:val="003839F2"/>
    <w:rsid w:val="00383AFE"/>
    <w:rsid w:val="00383B94"/>
    <w:rsid w:val="0038401A"/>
    <w:rsid w:val="003840A9"/>
    <w:rsid w:val="0038434D"/>
    <w:rsid w:val="00384802"/>
    <w:rsid w:val="00384FCF"/>
    <w:rsid w:val="003853BF"/>
    <w:rsid w:val="00385DF5"/>
    <w:rsid w:val="0038650D"/>
    <w:rsid w:val="00386719"/>
    <w:rsid w:val="00386E02"/>
    <w:rsid w:val="00386EF9"/>
    <w:rsid w:val="003871D1"/>
    <w:rsid w:val="00387226"/>
    <w:rsid w:val="0038760D"/>
    <w:rsid w:val="00387C49"/>
    <w:rsid w:val="00390061"/>
    <w:rsid w:val="00390C21"/>
    <w:rsid w:val="0039110A"/>
    <w:rsid w:val="0039113C"/>
    <w:rsid w:val="00391187"/>
    <w:rsid w:val="003914CA"/>
    <w:rsid w:val="003914D9"/>
    <w:rsid w:val="003915D8"/>
    <w:rsid w:val="00391612"/>
    <w:rsid w:val="00391850"/>
    <w:rsid w:val="00391BCE"/>
    <w:rsid w:val="00391CEA"/>
    <w:rsid w:val="00391EF1"/>
    <w:rsid w:val="003920CB"/>
    <w:rsid w:val="003922B3"/>
    <w:rsid w:val="00392502"/>
    <w:rsid w:val="003926E9"/>
    <w:rsid w:val="003929B8"/>
    <w:rsid w:val="00392ABA"/>
    <w:rsid w:val="00392EFE"/>
    <w:rsid w:val="00392F6E"/>
    <w:rsid w:val="00392F80"/>
    <w:rsid w:val="00393485"/>
    <w:rsid w:val="0039353A"/>
    <w:rsid w:val="00393644"/>
    <w:rsid w:val="0039375C"/>
    <w:rsid w:val="003939AF"/>
    <w:rsid w:val="00394091"/>
    <w:rsid w:val="00394648"/>
    <w:rsid w:val="00394758"/>
    <w:rsid w:val="0039490D"/>
    <w:rsid w:val="0039497E"/>
    <w:rsid w:val="00394B36"/>
    <w:rsid w:val="00394DF8"/>
    <w:rsid w:val="00394E8B"/>
    <w:rsid w:val="003954CF"/>
    <w:rsid w:val="0039563F"/>
    <w:rsid w:val="0039595F"/>
    <w:rsid w:val="00395D43"/>
    <w:rsid w:val="00396979"/>
    <w:rsid w:val="00396BC6"/>
    <w:rsid w:val="00396BE7"/>
    <w:rsid w:val="0039786A"/>
    <w:rsid w:val="003A0786"/>
    <w:rsid w:val="003A07B9"/>
    <w:rsid w:val="003A087C"/>
    <w:rsid w:val="003A16B0"/>
    <w:rsid w:val="003A1C70"/>
    <w:rsid w:val="003A1E66"/>
    <w:rsid w:val="003A1FEC"/>
    <w:rsid w:val="003A271A"/>
    <w:rsid w:val="003A30F9"/>
    <w:rsid w:val="003A39D2"/>
    <w:rsid w:val="003A3C16"/>
    <w:rsid w:val="003A40E2"/>
    <w:rsid w:val="003A4417"/>
    <w:rsid w:val="003A46B5"/>
    <w:rsid w:val="003A49CC"/>
    <w:rsid w:val="003A5545"/>
    <w:rsid w:val="003A5651"/>
    <w:rsid w:val="003A579C"/>
    <w:rsid w:val="003A5B73"/>
    <w:rsid w:val="003A6377"/>
    <w:rsid w:val="003A6B05"/>
    <w:rsid w:val="003A6BA0"/>
    <w:rsid w:val="003A6DA7"/>
    <w:rsid w:val="003A70E6"/>
    <w:rsid w:val="003A71A3"/>
    <w:rsid w:val="003A72E6"/>
    <w:rsid w:val="003A7417"/>
    <w:rsid w:val="003A776E"/>
    <w:rsid w:val="003A79DF"/>
    <w:rsid w:val="003A7C62"/>
    <w:rsid w:val="003B0518"/>
    <w:rsid w:val="003B0873"/>
    <w:rsid w:val="003B154B"/>
    <w:rsid w:val="003B15B6"/>
    <w:rsid w:val="003B1CB3"/>
    <w:rsid w:val="003B1EE1"/>
    <w:rsid w:val="003B20DF"/>
    <w:rsid w:val="003B2860"/>
    <w:rsid w:val="003B3260"/>
    <w:rsid w:val="003B3A0B"/>
    <w:rsid w:val="003B3B89"/>
    <w:rsid w:val="003B3D8D"/>
    <w:rsid w:val="003B4498"/>
    <w:rsid w:val="003B4D70"/>
    <w:rsid w:val="003B56E6"/>
    <w:rsid w:val="003B5913"/>
    <w:rsid w:val="003B5E56"/>
    <w:rsid w:val="003B5F62"/>
    <w:rsid w:val="003B68B3"/>
    <w:rsid w:val="003B6AF4"/>
    <w:rsid w:val="003B6D58"/>
    <w:rsid w:val="003B7478"/>
    <w:rsid w:val="003B748D"/>
    <w:rsid w:val="003B7DCD"/>
    <w:rsid w:val="003B7FD3"/>
    <w:rsid w:val="003C0252"/>
    <w:rsid w:val="003C070F"/>
    <w:rsid w:val="003C0B8F"/>
    <w:rsid w:val="003C0DA2"/>
    <w:rsid w:val="003C0E0D"/>
    <w:rsid w:val="003C115B"/>
    <w:rsid w:val="003C1A4B"/>
    <w:rsid w:val="003C27EE"/>
    <w:rsid w:val="003C3302"/>
    <w:rsid w:val="003C39AB"/>
    <w:rsid w:val="003C3A44"/>
    <w:rsid w:val="003C4527"/>
    <w:rsid w:val="003C4B5C"/>
    <w:rsid w:val="003C59A3"/>
    <w:rsid w:val="003C5CB1"/>
    <w:rsid w:val="003C661F"/>
    <w:rsid w:val="003C67DE"/>
    <w:rsid w:val="003C6A5F"/>
    <w:rsid w:val="003C75DD"/>
    <w:rsid w:val="003C7F8E"/>
    <w:rsid w:val="003D0198"/>
    <w:rsid w:val="003D01FA"/>
    <w:rsid w:val="003D0A3B"/>
    <w:rsid w:val="003D0EF0"/>
    <w:rsid w:val="003D2219"/>
    <w:rsid w:val="003D2697"/>
    <w:rsid w:val="003D300D"/>
    <w:rsid w:val="003D303B"/>
    <w:rsid w:val="003D3133"/>
    <w:rsid w:val="003D3DA8"/>
    <w:rsid w:val="003D4BEA"/>
    <w:rsid w:val="003D4D3A"/>
    <w:rsid w:val="003D4D79"/>
    <w:rsid w:val="003D5726"/>
    <w:rsid w:val="003D692C"/>
    <w:rsid w:val="003D695C"/>
    <w:rsid w:val="003D6A6A"/>
    <w:rsid w:val="003D723D"/>
    <w:rsid w:val="003D752A"/>
    <w:rsid w:val="003D77B5"/>
    <w:rsid w:val="003D7C6C"/>
    <w:rsid w:val="003E03CE"/>
    <w:rsid w:val="003E045C"/>
    <w:rsid w:val="003E071F"/>
    <w:rsid w:val="003E072D"/>
    <w:rsid w:val="003E0753"/>
    <w:rsid w:val="003E07FD"/>
    <w:rsid w:val="003E1436"/>
    <w:rsid w:val="003E1B15"/>
    <w:rsid w:val="003E1D73"/>
    <w:rsid w:val="003E2064"/>
    <w:rsid w:val="003E21FB"/>
    <w:rsid w:val="003E2441"/>
    <w:rsid w:val="003E282B"/>
    <w:rsid w:val="003E29DE"/>
    <w:rsid w:val="003E2AE1"/>
    <w:rsid w:val="003E33E7"/>
    <w:rsid w:val="003E3556"/>
    <w:rsid w:val="003E37DF"/>
    <w:rsid w:val="003E3A7E"/>
    <w:rsid w:val="003E3B39"/>
    <w:rsid w:val="003E3FF5"/>
    <w:rsid w:val="003E4080"/>
    <w:rsid w:val="003E4563"/>
    <w:rsid w:val="003E4627"/>
    <w:rsid w:val="003E4A46"/>
    <w:rsid w:val="003E4A7D"/>
    <w:rsid w:val="003E4C84"/>
    <w:rsid w:val="003E4DCA"/>
    <w:rsid w:val="003E55DF"/>
    <w:rsid w:val="003E55F5"/>
    <w:rsid w:val="003E582C"/>
    <w:rsid w:val="003E5A0A"/>
    <w:rsid w:val="003E5A0D"/>
    <w:rsid w:val="003E5E20"/>
    <w:rsid w:val="003E5F80"/>
    <w:rsid w:val="003E60A4"/>
    <w:rsid w:val="003E62DC"/>
    <w:rsid w:val="003E65A7"/>
    <w:rsid w:val="003E66E3"/>
    <w:rsid w:val="003E6800"/>
    <w:rsid w:val="003E70ED"/>
    <w:rsid w:val="003E73CB"/>
    <w:rsid w:val="003E7450"/>
    <w:rsid w:val="003E7729"/>
    <w:rsid w:val="003E77E2"/>
    <w:rsid w:val="003E7B19"/>
    <w:rsid w:val="003E7CA9"/>
    <w:rsid w:val="003E7CBD"/>
    <w:rsid w:val="003F0754"/>
    <w:rsid w:val="003F0783"/>
    <w:rsid w:val="003F07F8"/>
    <w:rsid w:val="003F0E35"/>
    <w:rsid w:val="003F0F70"/>
    <w:rsid w:val="003F15FF"/>
    <w:rsid w:val="003F18DD"/>
    <w:rsid w:val="003F1ABA"/>
    <w:rsid w:val="003F1E03"/>
    <w:rsid w:val="003F2051"/>
    <w:rsid w:val="003F209F"/>
    <w:rsid w:val="003F21B5"/>
    <w:rsid w:val="003F22B7"/>
    <w:rsid w:val="003F3721"/>
    <w:rsid w:val="003F516D"/>
    <w:rsid w:val="003F5567"/>
    <w:rsid w:val="003F5E87"/>
    <w:rsid w:val="003F642B"/>
    <w:rsid w:val="003F67FC"/>
    <w:rsid w:val="003F68E8"/>
    <w:rsid w:val="003F6B09"/>
    <w:rsid w:val="003F6F06"/>
    <w:rsid w:val="003F74FC"/>
    <w:rsid w:val="003F78C6"/>
    <w:rsid w:val="003F7990"/>
    <w:rsid w:val="003F7A2F"/>
    <w:rsid w:val="004000B2"/>
    <w:rsid w:val="00400121"/>
    <w:rsid w:val="004009E9"/>
    <w:rsid w:val="00400BFE"/>
    <w:rsid w:val="00401125"/>
    <w:rsid w:val="0040156F"/>
    <w:rsid w:val="00401683"/>
    <w:rsid w:val="00401AA2"/>
    <w:rsid w:val="00402009"/>
    <w:rsid w:val="004029A4"/>
    <w:rsid w:val="00403FDD"/>
    <w:rsid w:val="004047B1"/>
    <w:rsid w:val="00404FFA"/>
    <w:rsid w:val="00405000"/>
    <w:rsid w:val="00405501"/>
    <w:rsid w:val="004057B4"/>
    <w:rsid w:val="004059C1"/>
    <w:rsid w:val="00405C47"/>
    <w:rsid w:val="00406656"/>
    <w:rsid w:val="004067DB"/>
    <w:rsid w:val="0040684D"/>
    <w:rsid w:val="00406EA9"/>
    <w:rsid w:val="00407188"/>
    <w:rsid w:val="00407740"/>
    <w:rsid w:val="00410393"/>
    <w:rsid w:val="00410678"/>
    <w:rsid w:val="00410D3D"/>
    <w:rsid w:val="004115E0"/>
    <w:rsid w:val="004116F3"/>
    <w:rsid w:val="004117DB"/>
    <w:rsid w:val="00411970"/>
    <w:rsid w:val="00412736"/>
    <w:rsid w:val="00412A25"/>
    <w:rsid w:val="00413570"/>
    <w:rsid w:val="004136AC"/>
    <w:rsid w:val="0041408F"/>
    <w:rsid w:val="004140D3"/>
    <w:rsid w:val="0041429E"/>
    <w:rsid w:val="00414519"/>
    <w:rsid w:val="00414687"/>
    <w:rsid w:val="0041510A"/>
    <w:rsid w:val="00415B20"/>
    <w:rsid w:val="0041601A"/>
    <w:rsid w:val="004168BD"/>
    <w:rsid w:val="00416BC0"/>
    <w:rsid w:val="0041777E"/>
    <w:rsid w:val="00417DA2"/>
    <w:rsid w:val="00420137"/>
    <w:rsid w:val="004201B7"/>
    <w:rsid w:val="004205A2"/>
    <w:rsid w:val="004205CC"/>
    <w:rsid w:val="00420A89"/>
    <w:rsid w:val="00420B93"/>
    <w:rsid w:val="00421076"/>
    <w:rsid w:val="0042170A"/>
    <w:rsid w:val="0042186E"/>
    <w:rsid w:val="004222D1"/>
    <w:rsid w:val="004229CC"/>
    <w:rsid w:val="00422C7D"/>
    <w:rsid w:val="00422C8A"/>
    <w:rsid w:val="004231CB"/>
    <w:rsid w:val="004241BF"/>
    <w:rsid w:val="00424733"/>
    <w:rsid w:val="0042475C"/>
    <w:rsid w:val="00425015"/>
    <w:rsid w:val="00425716"/>
    <w:rsid w:val="00425EF1"/>
    <w:rsid w:val="00426583"/>
    <w:rsid w:val="0042662B"/>
    <w:rsid w:val="00426BF5"/>
    <w:rsid w:val="00426E4B"/>
    <w:rsid w:val="0042747F"/>
    <w:rsid w:val="00427A5E"/>
    <w:rsid w:val="00427B49"/>
    <w:rsid w:val="00427D14"/>
    <w:rsid w:val="00427ECF"/>
    <w:rsid w:val="00430441"/>
    <w:rsid w:val="004304D3"/>
    <w:rsid w:val="00430516"/>
    <w:rsid w:val="004305B5"/>
    <w:rsid w:val="00430C58"/>
    <w:rsid w:val="00430DBE"/>
    <w:rsid w:val="0043108E"/>
    <w:rsid w:val="0043166C"/>
    <w:rsid w:val="00431882"/>
    <w:rsid w:val="00431B43"/>
    <w:rsid w:val="00431B4C"/>
    <w:rsid w:val="00432222"/>
    <w:rsid w:val="00432A48"/>
    <w:rsid w:val="00433108"/>
    <w:rsid w:val="0043346B"/>
    <w:rsid w:val="004334D4"/>
    <w:rsid w:val="00433521"/>
    <w:rsid w:val="004339AD"/>
    <w:rsid w:val="00433A2A"/>
    <w:rsid w:val="00433C0B"/>
    <w:rsid w:val="00433E7F"/>
    <w:rsid w:val="00434307"/>
    <w:rsid w:val="00435438"/>
    <w:rsid w:val="00435B76"/>
    <w:rsid w:val="0043627A"/>
    <w:rsid w:val="004363ED"/>
    <w:rsid w:val="0043665E"/>
    <w:rsid w:val="004366C4"/>
    <w:rsid w:val="004366EF"/>
    <w:rsid w:val="0043684F"/>
    <w:rsid w:val="00436D99"/>
    <w:rsid w:val="00436E3E"/>
    <w:rsid w:val="00436E5D"/>
    <w:rsid w:val="00437095"/>
    <w:rsid w:val="0043709E"/>
    <w:rsid w:val="004379B7"/>
    <w:rsid w:val="004405B7"/>
    <w:rsid w:val="00440953"/>
    <w:rsid w:val="00440D62"/>
    <w:rsid w:val="00440DE1"/>
    <w:rsid w:val="00441991"/>
    <w:rsid w:val="00441C65"/>
    <w:rsid w:val="00442065"/>
    <w:rsid w:val="0044286C"/>
    <w:rsid w:val="00442C27"/>
    <w:rsid w:val="00443458"/>
    <w:rsid w:val="00443E98"/>
    <w:rsid w:val="004444CA"/>
    <w:rsid w:val="004444E0"/>
    <w:rsid w:val="0044563A"/>
    <w:rsid w:val="004463CC"/>
    <w:rsid w:val="00447176"/>
    <w:rsid w:val="0044731F"/>
    <w:rsid w:val="004474F9"/>
    <w:rsid w:val="00447530"/>
    <w:rsid w:val="004475C2"/>
    <w:rsid w:val="00447831"/>
    <w:rsid w:val="0045005A"/>
    <w:rsid w:val="00450282"/>
    <w:rsid w:val="0045091E"/>
    <w:rsid w:val="00450A4D"/>
    <w:rsid w:val="00450D6F"/>
    <w:rsid w:val="00450E7C"/>
    <w:rsid w:val="00450F67"/>
    <w:rsid w:val="004515E5"/>
    <w:rsid w:val="00451836"/>
    <w:rsid w:val="00451ABF"/>
    <w:rsid w:val="00452870"/>
    <w:rsid w:val="00452AE1"/>
    <w:rsid w:val="00452B30"/>
    <w:rsid w:val="00453AFD"/>
    <w:rsid w:val="00453CEE"/>
    <w:rsid w:val="00453E81"/>
    <w:rsid w:val="0045421F"/>
    <w:rsid w:val="0045450F"/>
    <w:rsid w:val="0045476F"/>
    <w:rsid w:val="00454BE5"/>
    <w:rsid w:val="00454C19"/>
    <w:rsid w:val="004552F5"/>
    <w:rsid w:val="00455372"/>
    <w:rsid w:val="00455CCE"/>
    <w:rsid w:val="00456367"/>
    <w:rsid w:val="00457145"/>
    <w:rsid w:val="00460122"/>
    <w:rsid w:val="00460B5C"/>
    <w:rsid w:val="00461487"/>
    <w:rsid w:val="0046187F"/>
    <w:rsid w:val="00461ACC"/>
    <w:rsid w:val="00462135"/>
    <w:rsid w:val="004621C6"/>
    <w:rsid w:val="004624A0"/>
    <w:rsid w:val="00462B65"/>
    <w:rsid w:val="00462C42"/>
    <w:rsid w:val="004631C9"/>
    <w:rsid w:val="004637FD"/>
    <w:rsid w:val="0046387B"/>
    <w:rsid w:val="00463B23"/>
    <w:rsid w:val="00463CA2"/>
    <w:rsid w:val="00463EBD"/>
    <w:rsid w:val="00463F79"/>
    <w:rsid w:val="00464CFA"/>
    <w:rsid w:val="004653ED"/>
    <w:rsid w:val="00465468"/>
    <w:rsid w:val="0046554F"/>
    <w:rsid w:val="00465AA4"/>
    <w:rsid w:val="00465F6F"/>
    <w:rsid w:val="004663DD"/>
    <w:rsid w:val="00466969"/>
    <w:rsid w:val="0046757F"/>
    <w:rsid w:val="004676CB"/>
    <w:rsid w:val="004679B6"/>
    <w:rsid w:val="00467A98"/>
    <w:rsid w:val="00467AF8"/>
    <w:rsid w:val="00467B00"/>
    <w:rsid w:val="00467D6C"/>
    <w:rsid w:val="00467DE1"/>
    <w:rsid w:val="00470825"/>
    <w:rsid w:val="00470E26"/>
    <w:rsid w:val="00470F69"/>
    <w:rsid w:val="00471362"/>
    <w:rsid w:val="0047164D"/>
    <w:rsid w:val="0047167D"/>
    <w:rsid w:val="00471992"/>
    <w:rsid w:val="00471C60"/>
    <w:rsid w:val="004720B2"/>
    <w:rsid w:val="0047221F"/>
    <w:rsid w:val="00472358"/>
    <w:rsid w:val="004727FE"/>
    <w:rsid w:val="00472DFA"/>
    <w:rsid w:val="00474113"/>
    <w:rsid w:val="004742EF"/>
    <w:rsid w:val="0047463C"/>
    <w:rsid w:val="0047482F"/>
    <w:rsid w:val="004748D6"/>
    <w:rsid w:val="00474920"/>
    <w:rsid w:val="00474AFC"/>
    <w:rsid w:val="00474E7F"/>
    <w:rsid w:val="004752F3"/>
    <w:rsid w:val="0047534A"/>
    <w:rsid w:val="0047591E"/>
    <w:rsid w:val="00475E86"/>
    <w:rsid w:val="004763AE"/>
    <w:rsid w:val="00476A73"/>
    <w:rsid w:val="00476D5F"/>
    <w:rsid w:val="0047743F"/>
    <w:rsid w:val="0047797B"/>
    <w:rsid w:val="0048004F"/>
    <w:rsid w:val="0048078C"/>
    <w:rsid w:val="00480A2D"/>
    <w:rsid w:val="00480DA9"/>
    <w:rsid w:val="00480EA5"/>
    <w:rsid w:val="0048113F"/>
    <w:rsid w:val="004813C6"/>
    <w:rsid w:val="004814F6"/>
    <w:rsid w:val="00481EF0"/>
    <w:rsid w:val="00482EAD"/>
    <w:rsid w:val="00483118"/>
    <w:rsid w:val="00483EBE"/>
    <w:rsid w:val="0048465C"/>
    <w:rsid w:val="00484B2D"/>
    <w:rsid w:val="00484BFB"/>
    <w:rsid w:val="004850E0"/>
    <w:rsid w:val="004852CD"/>
    <w:rsid w:val="00485E3E"/>
    <w:rsid w:val="00487579"/>
    <w:rsid w:val="004904DB"/>
    <w:rsid w:val="00490873"/>
    <w:rsid w:val="004909B3"/>
    <w:rsid w:val="004909CE"/>
    <w:rsid w:val="00490D4A"/>
    <w:rsid w:val="00490D4F"/>
    <w:rsid w:val="00490F42"/>
    <w:rsid w:val="00491B00"/>
    <w:rsid w:val="00491F70"/>
    <w:rsid w:val="004922EA"/>
    <w:rsid w:val="004924BE"/>
    <w:rsid w:val="004926CA"/>
    <w:rsid w:val="00493326"/>
    <w:rsid w:val="00493980"/>
    <w:rsid w:val="00493A07"/>
    <w:rsid w:val="00493CDD"/>
    <w:rsid w:val="00493DCB"/>
    <w:rsid w:val="0049433B"/>
    <w:rsid w:val="00494B04"/>
    <w:rsid w:val="00494C26"/>
    <w:rsid w:val="004951CD"/>
    <w:rsid w:val="00495669"/>
    <w:rsid w:val="00495C7C"/>
    <w:rsid w:val="00495ED2"/>
    <w:rsid w:val="0049627E"/>
    <w:rsid w:val="00496A27"/>
    <w:rsid w:val="00496A82"/>
    <w:rsid w:val="00496CB3"/>
    <w:rsid w:val="0049702B"/>
    <w:rsid w:val="004973E8"/>
    <w:rsid w:val="004A015E"/>
    <w:rsid w:val="004A02EA"/>
    <w:rsid w:val="004A0964"/>
    <w:rsid w:val="004A0E3D"/>
    <w:rsid w:val="004A1526"/>
    <w:rsid w:val="004A1AA6"/>
    <w:rsid w:val="004A200C"/>
    <w:rsid w:val="004A29B4"/>
    <w:rsid w:val="004A2FEF"/>
    <w:rsid w:val="004A3460"/>
    <w:rsid w:val="004A399C"/>
    <w:rsid w:val="004A3E65"/>
    <w:rsid w:val="004A4640"/>
    <w:rsid w:val="004A48B9"/>
    <w:rsid w:val="004A49C5"/>
    <w:rsid w:val="004A4B16"/>
    <w:rsid w:val="004A4B6A"/>
    <w:rsid w:val="004A4D65"/>
    <w:rsid w:val="004A5BA7"/>
    <w:rsid w:val="004A6313"/>
    <w:rsid w:val="004A64D1"/>
    <w:rsid w:val="004A67AE"/>
    <w:rsid w:val="004A68C6"/>
    <w:rsid w:val="004A739A"/>
    <w:rsid w:val="004A7D71"/>
    <w:rsid w:val="004B03B9"/>
    <w:rsid w:val="004B05B9"/>
    <w:rsid w:val="004B0723"/>
    <w:rsid w:val="004B0ADB"/>
    <w:rsid w:val="004B1454"/>
    <w:rsid w:val="004B19EC"/>
    <w:rsid w:val="004B1C7F"/>
    <w:rsid w:val="004B1D12"/>
    <w:rsid w:val="004B1DEE"/>
    <w:rsid w:val="004B2191"/>
    <w:rsid w:val="004B246F"/>
    <w:rsid w:val="004B3781"/>
    <w:rsid w:val="004B3F26"/>
    <w:rsid w:val="004B4327"/>
    <w:rsid w:val="004B4BB6"/>
    <w:rsid w:val="004B4ED3"/>
    <w:rsid w:val="004B52F7"/>
    <w:rsid w:val="004B5833"/>
    <w:rsid w:val="004B66F0"/>
    <w:rsid w:val="004B675F"/>
    <w:rsid w:val="004B6830"/>
    <w:rsid w:val="004B6918"/>
    <w:rsid w:val="004B6B5A"/>
    <w:rsid w:val="004B709D"/>
    <w:rsid w:val="004B7515"/>
    <w:rsid w:val="004B7B8B"/>
    <w:rsid w:val="004B7BA7"/>
    <w:rsid w:val="004C021D"/>
    <w:rsid w:val="004C052D"/>
    <w:rsid w:val="004C0DDB"/>
    <w:rsid w:val="004C0E52"/>
    <w:rsid w:val="004C0F4D"/>
    <w:rsid w:val="004C1D02"/>
    <w:rsid w:val="004C2190"/>
    <w:rsid w:val="004C21F1"/>
    <w:rsid w:val="004C2346"/>
    <w:rsid w:val="004C2591"/>
    <w:rsid w:val="004C25DF"/>
    <w:rsid w:val="004C2A81"/>
    <w:rsid w:val="004C3356"/>
    <w:rsid w:val="004C34DE"/>
    <w:rsid w:val="004C3AEF"/>
    <w:rsid w:val="004C3CFB"/>
    <w:rsid w:val="004C4045"/>
    <w:rsid w:val="004C42F9"/>
    <w:rsid w:val="004C481F"/>
    <w:rsid w:val="004C48E8"/>
    <w:rsid w:val="004C4B36"/>
    <w:rsid w:val="004C51FF"/>
    <w:rsid w:val="004C54C4"/>
    <w:rsid w:val="004C56B3"/>
    <w:rsid w:val="004C6772"/>
    <w:rsid w:val="004C709E"/>
    <w:rsid w:val="004C729B"/>
    <w:rsid w:val="004C7358"/>
    <w:rsid w:val="004C788F"/>
    <w:rsid w:val="004C78F7"/>
    <w:rsid w:val="004C7A59"/>
    <w:rsid w:val="004D0453"/>
    <w:rsid w:val="004D0C1E"/>
    <w:rsid w:val="004D0D38"/>
    <w:rsid w:val="004D0E1C"/>
    <w:rsid w:val="004D1075"/>
    <w:rsid w:val="004D1EEC"/>
    <w:rsid w:val="004D218B"/>
    <w:rsid w:val="004D2DAE"/>
    <w:rsid w:val="004D2FC6"/>
    <w:rsid w:val="004D335A"/>
    <w:rsid w:val="004D3578"/>
    <w:rsid w:val="004D3B0C"/>
    <w:rsid w:val="004D3F37"/>
    <w:rsid w:val="004D470E"/>
    <w:rsid w:val="004D4BAA"/>
    <w:rsid w:val="004D4C84"/>
    <w:rsid w:val="004D550C"/>
    <w:rsid w:val="004D57C6"/>
    <w:rsid w:val="004D5AFA"/>
    <w:rsid w:val="004D5E0D"/>
    <w:rsid w:val="004D6486"/>
    <w:rsid w:val="004D666E"/>
    <w:rsid w:val="004D6C48"/>
    <w:rsid w:val="004D6C7D"/>
    <w:rsid w:val="004D707F"/>
    <w:rsid w:val="004D71DC"/>
    <w:rsid w:val="004D73CE"/>
    <w:rsid w:val="004D7DCA"/>
    <w:rsid w:val="004D7EA4"/>
    <w:rsid w:val="004D7EAA"/>
    <w:rsid w:val="004E0A21"/>
    <w:rsid w:val="004E0B12"/>
    <w:rsid w:val="004E0E12"/>
    <w:rsid w:val="004E0F48"/>
    <w:rsid w:val="004E1495"/>
    <w:rsid w:val="004E161A"/>
    <w:rsid w:val="004E1961"/>
    <w:rsid w:val="004E1D35"/>
    <w:rsid w:val="004E1F45"/>
    <w:rsid w:val="004E223A"/>
    <w:rsid w:val="004E23F4"/>
    <w:rsid w:val="004E27A8"/>
    <w:rsid w:val="004E2B6B"/>
    <w:rsid w:val="004E2C04"/>
    <w:rsid w:val="004E2E88"/>
    <w:rsid w:val="004E3069"/>
    <w:rsid w:val="004E3441"/>
    <w:rsid w:val="004E365D"/>
    <w:rsid w:val="004E38F5"/>
    <w:rsid w:val="004E3BF5"/>
    <w:rsid w:val="004E4327"/>
    <w:rsid w:val="004E4403"/>
    <w:rsid w:val="004E4C2E"/>
    <w:rsid w:val="004E4D8C"/>
    <w:rsid w:val="004E576C"/>
    <w:rsid w:val="004E5A7E"/>
    <w:rsid w:val="004E5CA8"/>
    <w:rsid w:val="004E68D8"/>
    <w:rsid w:val="004E6938"/>
    <w:rsid w:val="004E7B43"/>
    <w:rsid w:val="004F00C3"/>
    <w:rsid w:val="004F0119"/>
    <w:rsid w:val="004F037F"/>
    <w:rsid w:val="004F0A49"/>
    <w:rsid w:val="004F129B"/>
    <w:rsid w:val="004F21D3"/>
    <w:rsid w:val="004F318A"/>
    <w:rsid w:val="004F371C"/>
    <w:rsid w:val="004F3C84"/>
    <w:rsid w:val="004F4298"/>
    <w:rsid w:val="004F4838"/>
    <w:rsid w:val="004F4A97"/>
    <w:rsid w:val="004F4B73"/>
    <w:rsid w:val="004F4EC6"/>
    <w:rsid w:val="004F50EC"/>
    <w:rsid w:val="004F57F4"/>
    <w:rsid w:val="004F5E3A"/>
    <w:rsid w:val="004F604E"/>
    <w:rsid w:val="004F628B"/>
    <w:rsid w:val="004F6902"/>
    <w:rsid w:val="004F6BF8"/>
    <w:rsid w:val="004F6C11"/>
    <w:rsid w:val="004F6EE6"/>
    <w:rsid w:val="004F7092"/>
    <w:rsid w:val="004F709D"/>
    <w:rsid w:val="004F73DB"/>
    <w:rsid w:val="004F751A"/>
    <w:rsid w:val="004F7E7A"/>
    <w:rsid w:val="0050086E"/>
    <w:rsid w:val="005009B9"/>
    <w:rsid w:val="00500EF1"/>
    <w:rsid w:val="005014A6"/>
    <w:rsid w:val="005021D2"/>
    <w:rsid w:val="005023CD"/>
    <w:rsid w:val="00502B97"/>
    <w:rsid w:val="00502D8E"/>
    <w:rsid w:val="0050356C"/>
    <w:rsid w:val="00503D8E"/>
    <w:rsid w:val="005047BA"/>
    <w:rsid w:val="00504908"/>
    <w:rsid w:val="00504988"/>
    <w:rsid w:val="005049F3"/>
    <w:rsid w:val="00504E52"/>
    <w:rsid w:val="00505BC3"/>
    <w:rsid w:val="00505C1E"/>
    <w:rsid w:val="00505EB6"/>
    <w:rsid w:val="00505FD8"/>
    <w:rsid w:val="00506092"/>
    <w:rsid w:val="0050686E"/>
    <w:rsid w:val="0050689E"/>
    <w:rsid w:val="00506A89"/>
    <w:rsid w:val="00506CC6"/>
    <w:rsid w:val="0050705F"/>
    <w:rsid w:val="0050720C"/>
    <w:rsid w:val="0050736B"/>
    <w:rsid w:val="00507617"/>
    <w:rsid w:val="00507A29"/>
    <w:rsid w:val="00507D43"/>
    <w:rsid w:val="00507FC3"/>
    <w:rsid w:val="005101B6"/>
    <w:rsid w:val="005105C0"/>
    <w:rsid w:val="005107AA"/>
    <w:rsid w:val="005107B6"/>
    <w:rsid w:val="005108E2"/>
    <w:rsid w:val="00510C3B"/>
    <w:rsid w:val="00510D65"/>
    <w:rsid w:val="00510E61"/>
    <w:rsid w:val="0051123A"/>
    <w:rsid w:val="005112DD"/>
    <w:rsid w:val="00511F1D"/>
    <w:rsid w:val="00512CAD"/>
    <w:rsid w:val="00512FF9"/>
    <w:rsid w:val="0051305E"/>
    <w:rsid w:val="00513137"/>
    <w:rsid w:val="005137BB"/>
    <w:rsid w:val="00513CCB"/>
    <w:rsid w:val="00513DDB"/>
    <w:rsid w:val="00513E18"/>
    <w:rsid w:val="00513E3F"/>
    <w:rsid w:val="005147C7"/>
    <w:rsid w:val="0051577B"/>
    <w:rsid w:val="00515B7B"/>
    <w:rsid w:val="00515C12"/>
    <w:rsid w:val="00515CA3"/>
    <w:rsid w:val="00515D06"/>
    <w:rsid w:val="00515E17"/>
    <w:rsid w:val="00516613"/>
    <w:rsid w:val="0051665D"/>
    <w:rsid w:val="00516763"/>
    <w:rsid w:val="00516966"/>
    <w:rsid w:val="00516D12"/>
    <w:rsid w:val="00516E12"/>
    <w:rsid w:val="00517001"/>
    <w:rsid w:val="0051737D"/>
    <w:rsid w:val="005173DE"/>
    <w:rsid w:val="00517EFE"/>
    <w:rsid w:val="005206A7"/>
    <w:rsid w:val="00520AC3"/>
    <w:rsid w:val="00520F6C"/>
    <w:rsid w:val="00522386"/>
    <w:rsid w:val="00522476"/>
    <w:rsid w:val="00522610"/>
    <w:rsid w:val="005228CC"/>
    <w:rsid w:val="00522DA0"/>
    <w:rsid w:val="00523035"/>
    <w:rsid w:val="005230DF"/>
    <w:rsid w:val="0052319D"/>
    <w:rsid w:val="0052330D"/>
    <w:rsid w:val="005235F3"/>
    <w:rsid w:val="005237AE"/>
    <w:rsid w:val="005238A1"/>
    <w:rsid w:val="005242FA"/>
    <w:rsid w:val="00524B9F"/>
    <w:rsid w:val="005250CD"/>
    <w:rsid w:val="005257AB"/>
    <w:rsid w:val="00525891"/>
    <w:rsid w:val="00526008"/>
    <w:rsid w:val="005263A8"/>
    <w:rsid w:val="00526B03"/>
    <w:rsid w:val="0052707D"/>
    <w:rsid w:val="00527125"/>
    <w:rsid w:val="005274ED"/>
    <w:rsid w:val="00527551"/>
    <w:rsid w:val="005278C1"/>
    <w:rsid w:val="00527D2D"/>
    <w:rsid w:val="00530CC4"/>
    <w:rsid w:val="00530D54"/>
    <w:rsid w:val="005313F4"/>
    <w:rsid w:val="0053197E"/>
    <w:rsid w:val="00532376"/>
    <w:rsid w:val="00532421"/>
    <w:rsid w:val="00532A21"/>
    <w:rsid w:val="005338EE"/>
    <w:rsid w:val="00533922"/>
    <w:rsid w:val="00533B25"/>
    <w:rsid w:val="00533BCC"/>
    <w:rsid w:val="0053458E"/>
    <w:rsid w:val="00534A6E"/>
    <w:rsid w:val="00534C79"/>
    <w:rsid w:val="00534E84"/>
    <w:rsid w:val="00535111"/>
    <w:rsid w:val="00535642"/>
    <w:rsid w:val="00535BEE"/>
    <w:rsid w:val="00535CAB"/>
    <w:rsid w:val="00535DF7"/>
    <w:rsid w:val="00536045"/>
    <w:rsid w:val="0053726A"/>
    <w:rsid w:val="00540267"/>
    <w:rsid w:val="005402D0"/>
    <w:rsid w:val="00540402"/>
    <w:rsid w:val="00540A4B"/>
    <w:rsid w:val="00540F15"/>
    <w:rsid w:val="00541354"/>
    <w:rsid w:val="0054152A"/>
    <w:rsid w:val="00541759"/>
    <w:rsid w:val="00541AED"/>
    <w:rsid w:val="00541DBD"/>
    <w:rsid w:val="0054201A"/>
    <w:rsid w:val="005422B9"/>
    <w:rsid w:val="005432A1"/>
    <w:rsid w:val="005434BA"/>
    <w:rsid w:val="00543AEE"/>
    <w:rsid w:val="00543C6E"/>
    <w:rsid w:val="005449F7"/>
    <w:rsid w:val="00544C4D"/>
    <w:rsid w:val="00544E15"/>
    <w:rsid w:val="00545B00"/>
    <w:rsid w:val="00545D9C"/>
    <w:rsid w:val="00546389"/>
    <w:rsid w:val="005464A1"/>
    <w:rsid w:val="00546FB6"/>
    <w:rsid w:val="005473A4"/>
    <w:rsid w:val="00547536"/>
    <w:rsid w:val="005475B3"/>
    <w:rsid w:val="005478D0"/>
    <w:rsid w:val="00547C58"/>
    <w:rsid w:val="00547CA7"/>
    <w:rsid w:val="00547CB4"/>
    <w:rsid w:val="005507E3"/>
    <w:rsid w:val="005508F4"/>
    <w:rsid w:val="00551B66"/>
    <w:rsid w:val="005520E3"/>
    <w:rsid w:val="00552428"/>
    <w:rsid w:val="00552869"/>
    <w:rsid w:val="00552A92"/>
    <w:rsid w:val="00552E5E"/>
    <w:rsid w:val="0055363F"/>
    <w:rsid w:val="0055368A"/>
    <w:rsid w:val="00553C41"/>
    <w:rsid w:val="00553F69"/>
    <w:rsid w:val="0055417E"/>
    <w:rsid w:val="005541B6"/>
    <w:rsid w:val="005548C8"/>
    <w:rsid w:val="00554C88"/>
    <w:rsid w:val="00554FF9"/>
    <w:rsid w:val="005555D9"/>
    <w:rsid w:val="00555BB1"/>
    <w:rsid w:val="00555D3E"/>
    <w:rsid w:val="005560DD"/>
    <w:rsid w:val="0055614E"/>
    <w:rsid w:val="00556F07"/>
    <w:rsid w:val="00557038"/>
    <w:rsid w:val="0055763D"/>
    <w:rsid w:val="00557EFC"/>
    <w:rsid w:val="00560EE7"/>
    <w:rsid w:val="0056118A"/>
    <w:rsid w:val="00561293"/>
    <w:rsid w:val="00561870"/>
    <w:rsid w:val="005618BF"/>
    <w:rsid w:val="00561D5E"/>
    <w:rsid w:val="00561E7C"/>
    <w:rsid w:val="00561FF6"/>
    <w:rsid w:val="00562111"/>
    <w:rsid w:val="00562298"/>
    <w:rsid w:val="00562CC8"/>
    <w:rsid w:val="00563BF3"/>
    <w:rsid w:val="00563D11"/>
    <w:rsid w:val="00564137"/>
    <w:rsid w:val="00564486"/>
    <w:rsid w:val="00564886"/>
    <w:rsid w:val="00564BC8"/>
    <w:rsid w:val="00565355"/>
    <w:rsid w:val="0056574F"/>
    <w:rsid w:val="00565898"/>
    <w:rsid w:val="0056670A"/>
    <w:rsid w:val="0056670D"/>
    <w:rsid w:val="005668EB"/>
    <w:rsid w:val="00566AC4"/>
    <w:rsid w:val="00566E3A"/>
    <w:rsid w:val="00567958"/>
    <w:rsid w:val="00567CD7"/>
    <w:rsid w:val="00567FAD"/>
    <w:rsid w:val="005700BD"/>
    <w:rsid w:val="0057061C"/>
    <w:rsid w:val="005708AA"/>
    <w:rsid w:val="00570DB5"/>
    <w:rsid w:val="00570E28"/>
    <w:rsid w:val="00570FC6"/>
    <w:rsid w:val="005712CE"/>
    <w:rsid w:val="00571367"/>
    <w:rsid w:val="0057169F"/>
    <w:rsid w:val="0057175C"/>
    <w:rsid w:val="00573090"/>
    <w:rsid w:val="00573BA8"/>
    <w:rsid w:val="00573F89"/>
    <w:rsid w:val="00574161"/>
    <w:rsid w:val="005741D5"/>
    <w:rsid w:val="005744B0"/>
    <w:rsid w:val="00574684"/>
    <w:rsid w:val="005749B0"/>
    <w:rsid w:val="0057533E"/>
    <w:rsid w:val="00575A6E"/>
    <w:rsid w:val="00575AA8"/>
    <w:rsid w:val="00576D2C"/>
    <w:rsid w:val="00576F2E"/>
    <w:rsid w:val="0057714E"/>
    <w:rsid w:val="00577257"/>
    <w:rsid w:val="00577313"/>
    <w:rsid w:val="005773F7"/>
    <w:rsid w:val="005778B7"/>
    <w:rsid w:val="00577964"/>
    <w:rsid w:val="00577B45"/>
    <w:rsid w:val="00577C4F"/>
    <w:rsid w:val="0058068F"/>
    <w:rsid w:val="00580997"/>
    <w:rsid w:val="0058101F"/>
    <w:rsid w:val="00581A86"/>
    <w:rsid w:val="00581D16"/>
    <w:rsid w:val="005821DB"/>
    <w:rsid w:val="00582322"/>
    <w:rsid w:val="00582AC6"/>
    <w:rsid w:val="00583CCF"/>
    <w:rsid w:val="0058403D"/>
    <w:rsid w:val="005848F0"/>
    <w:rsid w:val="00584940"/>
    <w:rsid w:val="00584AE4"/>
    <w:rsid w:val="00585A31"/>
    <w:rsid w:val="00585ACA"/>
    <w:rsid w:val="005861F9"/>
    <w:rsid w:val="005867D4"/>
    <w:rsid w:val="00587409"/>
    <w:rsid w:val="00587574"/>
    <w:rsid w:val="00587B87"/>
    <w:rsid w:val="00587D04"/>
    <w:rsid w:val="00587D55"/>
    <w:rsid w:val="00587E0B"/>
    <w:rsid w:val="0059051A"/>
    <w:rsid w:val="00591427"/>
    <w:rsid w:val="0059230F"/>
    <w:rsid w:val="005926FA"/>
    <w:rsid w:val="00592FA1"/>
    <w:rsid w:val="00593569"/>
    <w:rsid w:val="0059394E"/>
    <w:rsid w:val="00593CD4"/>
    <w:rsid w:val="00593F22"/>
    <w:rsid w:val="005948A2"/>
    <w:rsid w:val="00594AD9"/>
    <w:rsid w:val="00594CA8"/>
    <w:rsid w:val="00594CAE"/>
    <w:rsid w:val="00594CEB"/>
    <w:rsid w:val="00594F22"/>
    <w:rsid w:val="005956A5"/>
    <w:rsid w:val="0059597C"/>
    <w:rsid w:val="00595D0A"/>
    <w:rsid w:val="005960EC"/>
    <w:rsid w:val="0059681D"/>
    <w:rsid w:val="00596833"/>
    <w:rsid w:val="00596E26"/>
    <w:rsid w:val="00596EC2"/>
    <w:rsid w:val="0059735A"/>
    <w:rsid w:val="00597C1B"/>
    <w:rsid w:val="005A005D"/>
    <w:rsid w:val="005A1F68"/>
    <w:rsid w:val="005A2099"/>
    <w:rsid w:val="005A298F"/>
    <w:rsid w:val="005A2EB7"/>
    <w:rsid w:val="005A3763"/>
    <w:rsid w:val="005A3911"/>
    <w:rsid w:val="005A3F5B"/>
    <w:rsid w:val="005A4578"/>
    <w:rsid w:val="005A49C6"/>
    <w:rsid w:val="005A4D77"/>
    <w:rsid w:val="005A5071"/>
    <w:rsid w:val="005A59EC"/>
    <w:rsid w:val="005A6017"/>
    <w:rsid w:val="005A6212"/>
    <w:rsid w:val="005A6333"/>
    <w:rsid w:val="005A6A19"/>
    <w:rsid w:val="005A6B29"/>
    <w:rsid w:val="005A6E90"/>
    <w:rsid w:val="005A7DDB"/>
    <w:rsid w:val="005B0F1F"/>
    <w:rsid w:val="005B135C"/>
    <w:rsid w:val="005B15DA"/>
    <w:rsid w:val="005B1A06"/>
    <w:rsid w:val="005B1BB5"/>
    <w:rsid w:val="005B1E89"/>
    <w:rsid w:val="005B20D7"/>
    <w:rsid w:val="005B2300"/>
    <w:rsid w:val="005B2897"/>
    <w:rsid w:val="005B29C3"/>
    <w:rsid w:val="005B2B75"/>
    <w:rsid w:val="005B2F68"/>
    <w:rsid w:val="005B2FA9"/>
    <w:rsid w:val="005B3B3A"/>
    <w:rsid w:val="005B3B6A"/>
    <w:rsid w:val="005B46D6"/>
    <w:rsid w:val="005B5028"/>
    <w:rsid w:val="005B5037"/>
    <w:rsid w:val="005B56E3"/>
    <w:rsid w:val="005B5C11"/>
    <w:rsid w:val="005B5F0B"/>
    <w:rsid w:val="005B6CA9"/>
    <w:rsid w:val="005B6FDD"/>
    <w:rsid w:val="005B7250"/>
    <w:rsid w:val="005B729C"/>
    <w:rsid w:val="005B79D4"/>
    <w:rsid w:val="005C0145"/>
    <w:rsid w:val="005C03DD"/>
    <w:rsid w:val="005C0605"/>
    <w:rsid w:val="005C0898"/>
    <w:rsid w:val="005C0A60"/>
    <w:rsid w:val="005C1B05"/>
    <w:rsid w:val="005C2713"/>
    <w:rsid w:val="005C2812"/>
    <w:rsid w:val="005C362F"/>
    <w:rsid w:val="005C3C8A"/>
    <w:rsid w:val="005C431E"/>
    <w:rsid w:val="005C5830"/>
    <w:rsid w:val="005C5FCD"/>
    <w:rsid w:val="005C60CB"/>
    <w:rsid w:val="005C63CF"/>
    <w:rsid w:val="005C65D4"/>
    <w:rsid w:val="005C683F"/>
    <w:rsid w:val="005C6AA6"/>
    <w:rsid w:val="005C6ADE"/>
    <w:rsid w:val="005C75E7"/>
    <w:rsid w:val="005C7AB8"/>
    <w:rsid w:val="005D0220"/>
    <w:rsid w:val="005D02BA"/>
    <w:rsid w:val="005D0424"/>
    <w:rsid w:val="005D04E1"/>
    <w:rsid w:val="005D051E"/>
    <w:rsid w:val="005D0AA0"/>
    <w:rsid w:val="005D0F42"/>
    <w:rsid w:val="005D1ADB"/>
    <w:rsid w:val="005D2069"/>
    <w:rsid w:val="005D2393"/>
    <w:rsid w:val="005D25C2"/>
    <w:rsid w:val="005D2633"/>
    <w:rsid w:val="005D2D9C"/>
    <w:rsid w:val="005D2F72"/>
    <w:rsid w:val="005D302F"/>
    <w:rsid w:val="005D3055"/>
    <w:rsid w:val="005D324D"/>
    <w:rsid w:val="005D3450"/>
    <w:rsid w:val="005D346C"/>
    <w:rsid w:val="005D3808"/>
    <w:rsid w:val="005D3ABB"/>
    <w:rsid w:val="005D4376"/>
    <w:rsid w:val="005D53D0"/>
    <w:rsid w:val="005D5B63"/>
    <w:rsid w:val="005D5D45"/>
    <w:rsid w:val="005D5F2F"/>
    <w:rsid w:val="005D6083"/>
    <w:rsid w:val="005D64E4"/>
    <w:rsid w:val="005D66A3"/>
    <w:rsid w:val="005D6774"/>
    <w:rsid w:val="005D687F"/>
    <w:rsid w:val="005D6CE3"/>
    <w:rsid w:val="005D789D"/>
    <w:rsid w:val="005D7E21"/>
    <w:rsid w:val="005E0E74"/>
    <w:rsid w:val="005E11E4"/>
    <w:rsid w:val="005E131D"/>
    <w:rsid w:val="005E1689"/>
    <w:rsid w:val="005E1A30"/>
    <w:rsid w:val="005E2047"/>
    <w:rsid w:val="005E20FA"/>
    <w:rsid w:val="005E286E"/>
    <w:rsid w:val="005E2B7C"/>
    <w:rsid w:val="005E37C8"/>
    <w:rsid w:val="005E383C"/>
    <w:rsid w:val="005E3B50"/>
    <w:rsid w:val="005E3F06"/>
    <w:rsid w:val="005E3F55"/>
    <w:rsid w:val="005E4110"/>
    <w:rsid w:val="005E49E1"/>
    <w:rsid w:val="005E5AF8"/>
    <w:rsid w:val="005E5D37"/>
    <w:rsid w:val="005E6195"/>
    <w:rsid w:val="005E624B"/>
    <w:rsid w:val="005E6444"/>
    <w:rsid w:val="005E6A0A"/>
    <w:rsid w:val="005E7869"/>
    <w:rsid w:val="005E797A"/>
    <w:rsid w:val="005E7CD6"/>
    <w:rsid w:val="005F07F3"/>
    <w:rsid w:val="005F124C"/>
    <w:rsid w:val="005F13F3"/>
    <w:rsid w:val="005F1880"/>
    <w:rsid w:val="005F1CBB"/>
    <w:rsid w:val="005F1F20"/>
    <w:rsid w:val="005F2002"/>
    <w:rsid w:val="005F2859"/>
    <w:rsid w:val="005F299E"/>
    <w:rsid w:val="005F2B8B"/>
    <w:rsid w:val="005F412D"/>
    <w:rsid w:val="005F4158"/>
    <w:rsid w:val="005F4CF1"/>
    <w:rsid w:val="005F4E1F"/>
    <w:rsid w:val="005F4E94"/>
    <w:rsid w:val="005F4EFC"/>
    <w:rsid w:val="005F52E6"/>
    <w:rsid w:val="005F5826"/>
    <w:rsid w:val="005F5D5D"/>
    <w:rsid w:val="005F5D94"/>
    <w:rsid w:val="005F605C"/>
    <w:rsid w:val="005F627D"/>
    <w:rsid w:val="005F6439"/>
    <w:rsid w:val="005F6460"/>
    <w:rsid w:val="005F6C32"/>
    <w:rsid w:val="005F6CB8"/>
    <w:rsid w:val="005F70F6"/>
    <w:rsid w:val="005F7490"/>
    <w:rsid w:val="005F7599"/>
    <w:rsid w:val="005F78E9"/>
    <w:rsid w:val="005F7DDA"/>
    <w:rsid w:val="006003CC"/>
    <w:rsid w:val="0060063E"/>
    <w:rsid w:val="006006BF"/>
    <w:rsid w:val="00600751"/>
    <w:rsid w:val="00600AF9"/>
    <w:rsid w:val="00600D85"/>
    <w:rsid w:val="006012B3"/>
    <w:rsid w:val="00601C3E"/>
    <w:rsid w:val="00602C00"/>
    <w:rsid w:val="00602C8A"/>
    <w:rsid w:val="006031C3"/>
    <w:rsid w:val="006033DC"/>
    <w:rsid w:val="006034FD"/>
    <w:rsid w:val="00603CD6"/>
    <w:rsid w:val="00603DC2"/>
    <w:rsid w:val="00603F70"/>
    <w:rsid w:val="006040B2"/>
    <w:rsid w:val="0060519C"/>
    <w:rsid w:val="006059E5"/>
    <w:rsid w:val="00606093"/>
    <w:rsid w:val="00606280"/>
    <w:rsid w:val="00606BCB"/>
    <w:rsid w:val="00606DCC"/>
    <w:rsid w:val="00606F27"/>
    <w:rsid w:val="006075A1"/>
    <w:rsid w:val="00607620"/>
    <w:rsid w:val="00607698"/>
    <w:rsid w:val="00607BCA"/>
    <w:rsid w:val="00610042"/>
    <w:rsid w:val="00610357"/>
    <w:rsid w:val="00610536"/>
    <w:rsid w:val="006107A6"/>
    <w:rsid w:val="00610DDF"/>
    <w:rsid w:val="00611870"/>
    <w:rsid w:val="00611C94"/>
    <w:rsid w:val="00612209"/>
    <w:rsid w:val="00612357"/>
    <w:rsid w:val="00612C1D"/>
    <w:rsid w:val="00612D0F"/>
    <w:rsid w:val="006131E6"/>
    <w:rsid w:val="00613284"/>
    <w:rsid w:val="006132BD"/>
    <w:rsid w:val="0061395A"/>
    <w:rsid w:val="006139F8"/>
    <w:rsid w:val="0061405A"/>
    <w:rsid w:val="00614323"/>
    <w:rsid w:val="0061463C"/>
    <w:rsid w:val="00614BE9"/>
    <w:rsid w:val="006156FF"/>
    <w:rsid w:val="006158CF"/>
    <w:rsid w:val="00615960"/>
    <w:rsid w:val="00616610"/>
    <w:rsid w:val="00616B2F"/>
    <w:rsid w:val="006171DA"/>
    <w:rsid w:val="00617A82"/>
    <w:rsid w:val="00620468"/>
    <w:rsid w:val="00620AAA"/>
    <w:rsid w:val="00620BDF"/>
    <w:rsid w:val="00620CC4"/>
    <w:rsid w:val="00621114"/>
    <w:rsid w:val="00621DD6"/>
    <w:rsid w:val="00621EF5"/>
    <w:rsid w:val="00622A7B"/>
    <w:rsid w:val="00622DEB"/>
    <w:rsid w:val="00622F3F"/>
    <w:rsid w:val="00623108"/>
    <w:rsid w:val="00623668"/>
    <w:rsid w:val="006239B3"/>
    <w:rsid w:val="00623DEC"/>
    <w:rsid w:val="0062401C"/>
    <w:rsid w:val="00624889"/>
    <w:rsid w:val="006251E8"/>
    <w:rsid w:val="0062585F"/>
    <w:rsid w:val="00625875"/>
    <w:rsid w:val="006258AE"/>
    <w:rsid w:val="00625959"/>
    <w:rsid w:val="00626032"/>
    <w:rsid w:val="00626826"/>
    <w:rsid w:val="006268A6"/>
    <w:rsid w:val="00626951"/>
    <w:rsid w:val="00626FE5"/>
    <w:rsid w:val="00627B20"/>
    <w:rsid w:val="0063097B"/>
    <w:rsid w:val="00631041"/>
    <w:rsid w:val="006316A1"/>
    <w:rsid w:val="00631719"/>
    <w:rsid w:val="00631CCB"/>
    <w:rsid w:val="0063224D"/>
    <w:rsid w:val="00632346"/>
    <w:rsid w:val="006325DC"/>
    <w:rsid w:val="006325FA"/>
    <w:rsid w:val="0063285A"/>
    <w:rsid w:val="00632AE3"/>
    <w:rsid w:val="00633196"/>
    <w:rsid w:val="0063493C"/>
    <w:rsid w:val="00634DAD"/>
    <w:rsid w:val="00636990"/>
    <w:rsid w:val="0063700E"/>
    <w:rsid w:val="0063752C"/>
    <w:rsid w:val="0063783E"/>
    <w:rsid w:val="0063795C"/>
    <w:rsid w:val="00637ABF"/>
    <w:rsid w:val="006401B8"/>
    <w:rsid w:val="00640641"/>
    <w:rsid w:val="006407D9"/>
    <w:rsid w:val="00640E1D"/>
    <w:rsid w:val="0064109F"/>
    <w:rsid w:val="006424C9"/>
    <w:rsid w:val="006429DB"/>
    <w:rsid w:val="00643500"/>
    <w:rsid w:val="006435CE"/>
    <w:rsid w:val="006436EB"/>
    <w:rsid w:val="00643ADD"/>
    <w:rsid w:val="00643E28"/>
    <w:rsid w:val="00644001"/>
    <w:rsid w:val="00644633"/>
    <w:rsid w:val="0064531F"/>
    <w:rsid w:val="006454DF"/>
    <w:rsid w:val="00645577"/>
    <w:rsid w:val="00645B1A"/>
    <w:rsid w:val="00645CB0"/>
    <w:rsid w:val="00645E47"/>
    <w:rsid w:val="00645EB7"/>
    <w:rsid w:val="00646408"/>
    <w:rsid w:val="0064651A"/>
    <w:rsid w:val="006468DB"/>
    <w:rsid w:val="00646E55"/>
    <w:rsid w:val="00647129"/>
    <w:rsid w:val="006473AB"/>
    <w:rsid w:val="0064769D"/>
    <w:rsid w:val="006479EB"/>
    <w:rsid w:val="00647B68"/>
    <w:rsid w:val="00650743"/>
    <w:rsid w:val="00650CF7"/>
    <w:rsid w:val="00650EDC"/>
    <w:rsid w:val="00651887"/>
    <w:rsid w:val="00651AD5"/>
    <w:rsid w:val="00651D93"/>
    <w:rsid w:val="00651FFA"/>
    <w:rsid w:val="0065260D"/>
    <w:rsid w:val="006528B0"/>
    <w:rsid w:val="006528E2"/>
    <w:rsid w:val="00652B49"/>
    <w:rsid w:val="00652CEB"/>
    <w:rsid w:val="0065310C"/>
    <w:rsid w:val="00653118"/>
    <w:rsid w:val="00653E9A"/>
    <w:rsid w:val="00654089"/>
    <w:rsid w:val="006540BD"/>
    <w:rsid w:val="00654196"/>
    <w:rsid w:val="00654759"/>
    <w:rsid w:val="006547F9"/>
    <w:rsid w:val="00654C2F"/>
    <w:rsid w:val="0065537A"/>
    <w:rsid w:val="00655717"/>
    <w:rsid w:val="00655B4D"/>
    <w:rsid w:val="00655BAD"/>
    <w:rsid w:val="00655C6C"/>
    <w:rsid w:val="00656079"/>
    <w:rsid w:val="006567A8"/>
    <w:rsid w:val="006568A3"/>
    <w:rsid w:val="00657218"/>
    <w:rsid w:val="0065777E"/>
    <w:rsid w:val="00657CE7"/>
    <w:rsid w:val="0066061C"/>
    <w:rsid w:val="00660945"/>
    <w:rsid w:val="006609E8"/>
    <w:rsid w:val="006615F2"/>
    <w:rsid w:val="006619B7"/>
    <w:rsid w:val="00661AAF"/>
    <w:rsid w:val="00663281"/>
    <w:rsid w:val="00663285"/>
    <w:rsid w:val="006638D0"/>
    <w:rsid w:val="00663A85"/>
    <w:rsid w:val="00663D07"/>
    <w:rsid w:val="00664586"/>
    <w:rsid w:val="0066468B"/>
    <w:rsid w:val="0066492D"/>
    <w:rsid w:val="00664C89"/>
    <w:rsid w:val="00664FCF"/>
    <w:rsid w:val="00665280"/>
    <w:rsid w:val="00665398"/>
    <w:rsid w:val="006655DF"/>
    <w:rsid w:val="006655E3"/>
    <w:rsid w:val="006656B9"/>
    <w:rsid w:val="0066581F"/>
    <w:rsid w:val="006658AC"/>
    <w:rsid w:val="006661A4"/>
    <w:rsid w:val="00666868"/>
    <w:rsid w:val="0066690D"/>
    <w:rsid w:val="00666D90"/>
    <w:rsid w:val="00666E7F"/>
    <w:rsid w:val="00667031"/>
    <w:rsid w:val="00667117"/>
    <w:rsid w:val="00667442"/>
    <w:rsid w:val="0066769E"/>
    <w:rsid w:val="00670466"/>
    <w:rsid w:val="006706C1"/>
    <w:rsid w:val="0067071C"/>
    <w:rsid w:val="00671031"/>
    <w:rsid w:val="006712A9"/>
    <w:rsid w:val="00671785"/>
    <w:rsid w:val="00671E66"/>
    <w:rsid w:val="00672474"/>
    <w:rsid w:val="00672689"/>
    <w:rsid w:val="00672A21"/>
    <w:rsid w:val="00672BA3"/>
    <w:rsid w:val="006731A1"/>
    <w:rsid w:val="006731A8"/>
    <w:rsid w:val="006738FD"/>
    <w:rsid w:val="0067394B"/>
    <w:rsid w:val="006742C7"/>
    <w:rsid w:val="00674456"/>
    <w:rsid w:val="00674540"/>
    <w:rsid w:val="0067457D"/>
    <w:rsid w:val="00674722"/>
    <w:rsid w:val="00675055"/>
    <w:rsid w:val="0067597A"/>
    <w:rsid w:val="00675B4D"/>
    <w:rsid w:val="00675CF2"/>
    <w:rsid w:val="006768DF"/>
    <w:rsid w:val="0067762C"/>
    <w:rsid w:val="00680263"/>
    <w:rsid w:val="00681047"/>
    <w:rsid w:val="006811E5"/>
    <w:rsid w:val="006812A6"/>
    <w:rsid w:val="0068176C"/>
    <w:rsid w:val="006819AA"/>
    <w:rsid w:val="00681FF1"/>
    <w:rsid w:val="006825C6"/>
    <w:rsid w:val="00682B2C"/>
    <w:rsid w:val="00683CE2"/>
    <w:rsid w:val="00684121"/>
    <w:rsid w:val="00684321"/>
    <w:rsid w:val="006848CD"/>
    <w:rsid w:val="00684A28"/>
    <w:rsid w:val="006850BF"/>
    <w:rsid w:val="006852E5"/>
    <w:rsid w:val="00685CAF"/>
    <w:rsid w:val="00685F4F"/>
    <w:rsid w:val="006864D5"/>
    <w:rsid w:val="0068676A"/>
    <w:rsid w:val="006869DA"/>
    <w:rsid w:val="0068712A"/>
    <w:rsid w:val="00687341"/>
    <w:rsid w:val="006873C5"/>
    <w:rsid w:val="0069039B"/>
    <w:rsid w:val="00690D76"/>
    <w:rsid w:val="006910D7"/>
    <w:rsid w:val="00691112"/>
    <w:rsid w:val="0069158E"/>
    <w:rsid w:val="00691747"/>
    <w:rsid w:val="00691EE8"/>
    <w:rsid w:val="00692B63"/>
    <w:rsid w:val="00692C93"/>
    <w:rsid w:val="00692CB6"/>
    <w:rsid w:val="00693811"/>
    <w:rsid w:val="00693E46"/>
    <w:rsid w:val="00694247"/>
    <w:rsid w:val="00694D82"/>
    <w:rsid w:val="00694EBD"/>
    <w:rsid w:val="006958BC"/>
    <w:rsid w:val="00695B8B"/>
    <w:rsid w:val="00695F48"/>
    <w:rsid w:val="00696C8D"/>
    <w:rsid w:val="00697089"/>
    <w:rsid w:val="00697091"/>
    <w:rsid w:val="0069798F"/>
    <w:rsid w:val="006A062B"/>
    <w:rsid w:val="006A12CE"/>
    <w:rsid w:val="006A13C0"/>
    <w:rsid w:val="006A149D"/>
    <w:rsid w:val="006A21D2"/>
    <w:rsid w:val="006A24BA"/>
    <w:rsid w:val="006A2722"/>
    <w:rsid w:val="006A28BE"/>
    <w:rsid w:val="006A4631"/>
    <w:rsid w:val="006A491B"/>
    <w:rsid w:val="006A4B49"/>
    <w:rsid w:val="006A4CC0"/>
    <w:rsid w:val="006A4F30"/>
    <w:rsid w:val="006A53A5"/>
    <w:rsid w:val="006A61B0"/>
    <w:rsid w:val="006A6263"/>
    <w:rsid w:val="006A677C"/>
    <w:rsid w:val="006A6A50"/>
    <w:rsid w:val="006A70E5"/>
    <w:rsid w:val="006A71B8"/>
    <w:rsid w:val="006A73EC"/>
    <w:rsid w:val="006B0347"/>
    <w:rsid w:val="006B0BCD"/>
    <w:rsid w:val="006B0D76"/>
    <w:rsid w:val="006B12BF"/>
    <w:rsid w:val="006B14E0"/>
    <w:rsid w:val="006B157D"/>
    <w:rsid w:val="006B18D6"/>
    <w:rsid w:val="006B1963"/>
    <w:rsid w:val="006B24F2"/>
    <w:rsid w:val="006B2908"/>
    <w:rsid w:val="006B2D16"/>
    <w:rsid w:val="006B3B00"/>
    <w:rsid w:val="006B47BD"/>
    <w:rsid w:val="006B4C02"/>
    <w:rsid w:val="006B4DBD"/>
    <w:rsid w:val="006B5195"/>
    <w:rsid w:val="006B533A"/>
    <w:rsid w:val="006B54E4"/>
    <w:rsid w:val="006B5BAD"/>
    <w:rsid w:val="006B60B0"/>
    <w:rsid w:val="006B6428"/>
    <w:rsid w:val="006B6563"/>
    <w:rsid w:val="006B66A0"/>
    <w:rsid w:val="006B68EF"/>
    <w:rsid w:val="006B6C30"/>
    <w:rsid w:val="006B6DA2"/>
    <w:rsid w:val="006B738B"/>
    <w:rsid w:val="006B789F"/>
    <w:rsid w:val="006B79E2"/>
    <w:rsid w:val="006B7A91"/>
    <w:rsid w:val="006B7BF4"/>
    <w:rsid w:val="006C0671"/>
    <w:rsid w:val="006C16D3"/>
    <w:rsid w:val="006C1992"/>
    <w:rsid w:val="006C1B30"/>
    <w:rsid w:val="006C1CD0"/>
    <w:rsid w:val="006C22FB"/>
    <w:rsid w:val="006C28EC"/>
    <w:rsid w:val="006C296F"/>
    <w:rsid w:val="006C2DA3"/>
    <w:rsid w:val="006C3585"/>
    <w:rsid w:val="006C4A8E"/>
    <w:rsid w:val="006C52F1"/>
    <w:rsid w:val="006C5735"/>
    <w:rsid w:val="006C5F76"/>
    <w:rsid w:val="006C6001"/>
    <w:rsid w:val="006C6B2B"/>
    <w:rsid w:val="006C6B81"/>
    <w:rsid w:val="006C7060"/>
    <w:rsid w:val="006C7492"/>
    <w:rsid w:val="006C793B"/>
    <w:rsid w:val="006C7AE1"/>
    <w:rsid w:val="006C7B6D"/>
    <w:rsid w:val="006D02E9"/>
    <w:rsid w:val="006D0302"/>
    <w:rsid w:val="006D034C"/>
    <w:rsid w:val="006D0424"/>
    <w:rsid w:val="006D0544"/>
    <w:rsid w:val="006D0D69"/>
    <w:rsid w:val="006D10C6"/>
    <w:rsid w:val="006D1AB8"/>
    <w:rsid w:val="006D1ACE"/>
    <w:rsid w:val="006D1C40"/>
    <w:rsid w:val="006D21BF"/>
    <w:rsid w:val="006D279C"/>
    <w:rsid w:val="006D2873"/>
    <w:rsid w:val="006D2D52"/>
    <w:rsid w:val="006D3777"/>
    <w:rsid w:val="006D38D0"/>
    <w:rsid w:val="006D3967"/>
    <w:rsid w:val="006D3A98"/>
    <w:rsid w:val="006D5902"/>
    <w:rsid w:val="006D5FBF"/>
    <w:rsid w:val="006D636D"/>
    <w:rsid w:val="006D6A19"/>
    <w:rsid w:val="006D74E1"/>
    <w:rsid w:val="006D7DD4"/>
    <w:rsid w:val="006E006C"/>
    <w:rsid w:val="006E014E"/>
    <w:rsid w:val="006E0778"/>
    <w:rsid w:val="006E0BD5"/>
    <w:rsid w:val="006E0DF2"/>
    <w:rsid w:val="006E0E89"/>
    <w:rsid w:val="006E1202"/>
    <w:rsid w:val="006E2A50"/>
    <w:rsid w:val="006E2D1C"/>
    <w:rsid w:val="006E3051"/>
    <w:rsid w:val="006E30D2"/>
    <w:rsid w:val="006E3146"/>
    <w:rsid w:val="006E33AA"/>
    <w:rsid w:val="006E3576"/>
    <w:rsid w:val="006E3BC1"/>
    <w:rsid w:val="006E3E7A"/>
    <w:rsid w:val="006E51C7"/>
    <w:rsid w:val="006E557E"/>
    <w:rsid w:val="006E5BDE"/>
    <w:rsid w:val="006E5F2D"/>
    <w:rsid w:val="006E61CA"/>
    <w:rsid w:val="006E684D"/>
    <w:rsid w:val="006E703F"/>
    <w:rsid w:val="006E72C1"/>
    <w:rsid w:val="006F03BE"/>
    <w:rsid w:val="006F0EBD"/>
    <w:rsid w:val="006F1C21"/>
    <w:rsid w:val="006F1FD7"/>
    <w:rsid w:val="006F29ED"/>
    <w:rsid w:val="006F2CF4"/>
    <w:rsid w:val="006F3853"/>
    <w:rsid w:val="006F3F3E"/>
    <w:rsid w:val="006F3FEB"/>
    <w:rsid w:val="006F4358"/>
    <w:rsid w:val="006F46C5"/>
    <w:rsid w:val="006F4ACB"/>
    <w:rsid w:val="006F4B16"/>
    <w:rsid w:val="006F5135"/>
    <w:rsid w:val="006F515C"/>
    <w:rsid w:val="006F51DD"/>
    <w:rsid w:val="006F52E5"/>
    <w:rsid w:val="006F5465"/>
    <w:rsid w:val="006F58BC"/>
    <w:rsid w:val="006F591B"/>
    <w:rsid w:val="006F5DDA"/>
    <w:rsid w:val="006F5DE8"/>
    <w:rsid w:val="006F5E77"/>
    <w:rsid w:val="006F6615"/>
    <w:rsid w:val="006F72D1"/>
    <w:rsid w:val="006F74C8"/>
    <w:rsid w:val="006F76DD"/>
    <w:rsid w:val="006F7748"/>
    <w:rsid w:val="006F7A60"/>
    <w:rsid w:val="0070074A"/>
    <w:rsid w:val="00700E7F"/>
    <w:rsid w:val="007015A1"/>
    <w:rsid w:val="0070187C"/>
    <w:rsid w:val="00701AA6"/>
    <w:rsid w:val="00701C20"/>
    <w:rsid w:val="00701CC5"/>
    <w:rsid w:val="00702388"/>
    <w:rsid w:val="00702410"/>
    <w:rsid w:val="00702D13"/>
    <w:rsid w:val="007031E9"/>
    <w:rsid w:val="00703D59"/>
    <w:rsid w:val="0070488D"/>
    <w:rsid w:val="0070536E"/>
    <w:rsid w:val="007056CB"/>
    <w:rsid w:val="00705DA1"/>
    <w:rsid w:val="007063BA"/>
    <w:rsid w:val="007068A2"/>
    <w:rsid w:val="00706C9D"/>
    <w:rsid w:val="00706F89"/>
    <w:rsid w:val="007071C3"/>
    <w:rsid w:val="00707B10"/>
    <w:rsid w:val="00710897"/>
    <w:rsid w:val="00710D00"/>
    <w:rsid w:val="00711041"/>
    <w:rsid w:val="0071104F"/>
    <w:rsid w:val="00711117"/>
    <w:rsid w:val="007111E4"/>
    <w:rsid w:val="0071131B"/>
    <w:rsid w:val="00711622"/>
    <w:rsid w:val="00711C31"/>
    <w:rsid w:val="00711FE2"/>
    <w:rsid w:val="007121F4"/>
    <w:rsid w:val="00712841"/>
    <w:rsid w:val="007131E1"/>
    <w:rsid w:val="00713424"/>
    <w:rsid w:val="007137EB"/>
    <w:rsid w:val="007139A8"/>
    <w:rsid w:val="007139F9"/>
    <w:rsid w:val="00713C83"/>
    <w:rsid w:val="00713FA1"/>
    <w:rsid w:val="00714079"/>
    <w:rsid w:val="007142E4"/>
    <w:rsid w:val="007143FB"/>
    <w:rsid w:val="007144A1"/>
    <w:rsid w:val="007144B5"/>
    <w:rsid w:val="007146E7"/>
    <w:rsid w:val="00714A15"/>
    <w:rsid w:val="00714AFD"/>
    <w:rsid w:val="00714F36"/>
    <w:rsid w:val="007150A3"/>
    <w:rsid w:val="00715295"/>
    <w:rsid w:val="007157DD"/>
    <w:rsid w:val="00715E59"/>
    <w:rsid w:val="00716985"/>
    <w:rsid w:val="00716A57"/>
    <w:rsid w:val="00716DED"/>
    <w:rsid w:val="00717339"/>
    <w:rsid w:val="0071784B"/>
    <w:rsid w:val="007179D2"/>
    <w:rsid w:val="00717B05"/>
    <w:rsid w:val="00717CB1"/>
    <w:rsid w:val="00720230"/>
    <w:rsid w:val="00720A24"/>
    <w:rsid w:val="00720D74"/>
    <w:rsid w:val="00721892"/>
    <w:rsid w:val="00721E42"/>
    <w:rsid w:val="00723069"/>
    <w:rsid w:val="0072307D"/>
    <w:rsid w:val="00723352"/>
    <w:rsid w:val="007236CF"/>
    <w:rsid w:val="0072390F"/>
    <w:rsid w:val="007240FE"/>
    <w:rsid w:val="0072410C"/>
    <w:rsid w:val="00724DF3"/>
    <w:rsid w:val="00724ECA"/>
    <w:rsid w:val="007254D7"/>
    <w:rsid w:val="00725A55"/>
    <w:rsid w:val="00725F2C"/>
    <w:rsid w:val="00725FB5"/>
    <w:rsid w:val="007263B8"/>
    <w:rsid w:val="00726E90"/>
    <w:rsid w:val="00726EE1"/>
    <w:rsid w:val="00726FDF"/>
    <w:rsid w:val="00727A17"/>
    <w:rsid w:val="00730397"/>
    <w:rsid w:val="0073076A"/>
    <w:rsid w:val="00730814"/>
    <w:rsid w:val="00730B84"/>
    <w:rsid w:val="00730F38"/>
    <w:rsid w:val="007323E1"/>
    <w:rsid w:val="00732B94"/>
    <w:rsid w:val="007331BC"/>
    <w:rsid w:val="0073360D"/>
    <w:rsid w:val="00733873"/>
    <w:rsid w:val="00733B2C"/>
    <w:rsid w:val="00734197"/>
    <w:rsid w:val="00734903"/>
    <w:rsid w:val="00735726"/>
    <w:rsid w:val="00735969"/>
    <w:rsid w:val="00735A16"/>
    <w:rsid w:val="00735A98"/>
    <w:rsid w:val="00735D64"/>
    <w:rsid w:val="00736611"/>
    <w:rsid w:val="00737098"/>
    <w:rsid w:val="0073730E"/>
    <w:rsid w:val="00737D15"/>
    <w:rsid w:val="007404DE"/>
    <w:rsid w:val="007414D5"/>
    <w:rsid w:val="007414DA"/>
    <w:rsid w:val="007421CE"/>
    <w:rsid w:val="0074233E"/>
    <w:rsid w:val="00742670"/>
    <w:rsid w:val="007428AC"/>
    <w:rsid w:val="00742A9A"/>
    <w:rsid w:val="00742FAF"/>
    <w:rsid w:val="00743639"/>
    <w:rsid w:val="0074373D"/>
    <w:rsid w:val="007438F0"/>
    <w:rsid w:val="007445D0"/>
    <w:rsid w:val="0074499E"/>
    <w:rsid w:val="00744E16"/>
    <w:rsid w:val="00745198"/>
    <w:rsid w:val="007453FC"/>
    <w:rsid w:val="00745B5A"/>
    <w:rsid w:val="00746431"/>
    <w:rsid w:val="007465D0"/>
    <w:rsid w:val="007469DF"/>
    <w:rsid w:val="00746BC9"/>
    <w:rsid w:val="00746C7A"/>
    <w:rsid w:val="00746D88"/>
    <w:rsid w:val="007473D3"/>
    <w:rsid w:val="00747855"/>
    <w:rsid w:val="00750158"/>
    <w:rsid w:val="0075047E"/>
    <w:rsid w:val="00750483"/>
    <w:rsid w:val="00750B03"/>
    <w:rsid w:val="007514D2"/>
    <w:rsid w:val="0075158A"/>
    <w:rsid w:val="00751F36"/>
    <w:rsid w:val="007520B8"/>
    <w:rsid w:val="00752875"/>
    <w:rsid w:val="00753093"/>
    <w:rsid w:val="00753D12"/>
    <w:rsid w:val="00753D29"/>
    <w:rsid w:val="00753DD5"/>
    <w:rsid w:val="00754D48"/>
    <w:rsid w:val="00754D5D"/>
    <w:rsid w:val="00754EB8"/>
    <w:rsid w:val="007550CC"/>
    <w:rsid w:val="00755438"/>
    <w:rsid w:val="00755BDC"/>
    <w:rsid w:val="00755CAA"/>
    <w:rsid w:val="007562DF"/>
    <w:rsid w:val="00756354"/>
    <w:rsid w:val="00756429"/>
    <w:rsid w:val="007566BA"/>
    <w:rsid w:val="00756CCA"/>
    <w:rsid w:val="00756F43"/>
    <w:rsid w:val="0075700C"/>
    <w:rsid w:val="00757751"/>
    <w:rsid w:val="00757B0A"/>
    <w:rsid w:val="0076021D"/>
    <w:rsid w:val="0076074D"/>
    <w:rsid w:val="00760CA3"/>
    <w:rsid w:val="007610D8"/>
    <w:rsid w:val="00761BC2"/>
    <w:rsid w:val="00763034"/>
    <w:rsid w:val="007634F0"/>
    <w:rsid w:val="0076375C"/>
    <w:rsid w:val="00763999"/>
    <w:rsid w:val="00763C4F"/>
    <w:rsid w:val="00763E7B"/>
    <w:rsid w:val="00764262"/>
    <w:rsid w:val="00764CD1"/>
    <w:rsid w:val="00764D99"/>
    <w:rsid w:val="00764F5C"/>
    <w:rsid w:val="007655D0"/>
    <w:rsid w:val="00765C2D"/>
    <w:rsid w:val="00765D42"/>
    <w:rsid w:val="00766444"/>
    <w:rsid w:val="00766492"/>
    <w:rsid w:val="00766572"/>
    <w:rsid w:val="00766624"/>
    <w:rsid w:val="00766AC9"/>
    <w:rsid w:val="00766B16"/>
    <w:rsid w:val="00766E56"/>
    <w:rsid w:val="007702FC"/>
    <w:rsid w:val="00770A23"/>
    <w:rsid w:val="007710AD"/>
    <w:rsid w:val="00771416"/>
    <w:rsid w:val="0077197B"/>
    <w:rsid w:val="00771AE0"/>
    <w:rsid w:val="0077302F"/>
    <w:rsid w:val="0077382F"/>
    <w:rsid w:val="00773971"/>
    <w:rsid w:val="00773B4A"/>
    <w:rsid w:val="00773C53"/>
    <w:rsid w:val="00773D71"/>
    <w:rsid w:val="00774717"/>
    <w:rsid w:val="00775219"/>
    <w:rsid w:val="00775DC2"/>
    <w:rsid w:val="007761DA"/>
    <w:rsid w:val="007772AF"/>
    <w:rsid w:val="007772B9"/>
    <w:rsid w:val="007776EF"/>
    <w:rsid w:val="00777BF0"/>
    <w:rsid w:val="00777CC4"/>
    <w:rsid w:val="00777EDD"/>
    <w:rsid w:val="00777F22"/>
    <w:rsid w:val="0078093D"/>
    <w:rsid w:val="007809FC"/>
    <w:rsid w:val="00780CBA"/>
    <w:rsid w:val="00781758"/>
    <w:rsid w:val="00781B72"/>
    <w:rsid w:val="00781DD6"/>
    <w:rsid w:val="00782276"/>
    <w:rsid w:val="00782517"/>
    <w:rsid w:val="007829AF"/>
    <w:rsid w:val="00782B86"/>
    <w:rsid w:val="00783177"/>
    <w:rsid w:val="00783872"/>
    <w:rsid w:val="00783D5B"/>
    <w:rsid w:val="007843AF"/>
    <w:rsid w:val="00784545"/>
    <w:rsid w:val="00784752"/>
    <w:rsid w:val="007848EF"/>
    <w:rsid w:val="0078513A"/>
    <w:rsid w:val="00785476"/>
    <w:rsid w:val="00785922"/>
    <w:rsid w:val="00785D6A"/>
    <w:rsid w:val="00786296"/>
    <w:rsid w:val="007862B9"/>
    <w:rsid w:val="00786316"/>
    <w:rsid w:val="00786F6F"/>
    <w:rsid w:val="00787197"/>
    <w:rsid w:val="007873A5"/>
    <w:rsid w:val="00787A72"/>
    <w:rsid w:val="00790001"/>
    <w:rsid w:val="007902B4"/>
    <w:rsid w:val="00790358"/>
    <w:rsid w:val="00790A7E"/>
    <w:rsid w:val="00790D74"/>
    <w:rsid w:val="00790E45"/>
    <w:rsid w:val="00790F12"/>
    <w:rsid w:val="007914C7"/>
    <w:rsid w:val="007914D1"/>
    <w:rsid w:val="00791B1B"/>
    <w:rsid w:val="00791F77"/>
    <w:rsid w:val="00793FC1"/>
    <w:rsid w:val="00794AA2"/>
    <w:rsid w:val="00794AB8"/>
    <w:rsid w:val="00794CE8"/>
    <w:rsid w:val="00794F10"/>
    <w:rsid w:val="00795089"/>
    <w:rsid w:val="0079538F"/>
    <w:rsid w:val="007959E0"/>
    <w:rsid w:val="00795B42"/>
    <w:rsid w:val="00797246"/>
    <w:rsid w:val="00797572"/>
    <w:rsid w:val="0079781F"/>
    <w:rsid w:val="007A0553"/>
    <w:rsid w:val="007A128C"/>
    <w:rsid w:val="007A1458"/>
    <w:rsid w:val="007A161B"/>
    <w:rsid w:val="007A167D"/>
    <w:rsid w:val="007A17E1"/>
    <w:rsid w:val="007A1A93"/>
    <w:rsid w:val="007A217B"/>
    <w:rsid w:val="007A22AB"/>
    <w:rsid w:val="007A2606"/>
    <w:rsid w:val="007A2DF5"/>
    <w:rsid w:val="007A34CA"/>
    <w:rsid w:val="007A3513"/>
    <w:rsid w:val="007A38B6"/>
    <w:rsid w:val="007A3A16"/>
    <w:rsid w:val="007A3B6D"/>
    <w:rsid w:val="007A3DEB"/>
    <w:rsid w:val="007A43D1"/>
    <w:rsid w:val="007A46FF"/>
    <w:rsid w:val="007A4798"/>
    <w:rsid w:val="007A5606"/>
    <w:rsid w:val="007A5CE5"/>
    <w:rsid w:val="007A5EC7"/>
    <w:rsid w:val="007A6715"/>
    <w:rsid w:val="007A673A"/>
    <w:rsid w:val="007A69F7"/>
    <w:rsid w:val="007A6AA6"/>
    <w:rsid w:val="007A6BA4"/>
    <w:rsid w:val="007A6E1E"/>
    <w:rsid w:val="007A734A"/>
    <w:rsid w:val="007A7827"/>
    <w:rsid w:val="007B02E4"/>
    <w:rsid w:val="007B035A"/>
    <w:rsid w:val="007B0561"/>
    <w:rsid w:val="007B06E8"/>
    <w:rsid w:val="007B084D"/>
    <w:rsid w:val="007B1154"/>
    <w:rsid w:val="007B15FE"/>
    <w:rsid w:val="007B1637"/>
    <w:rsid w:val="007B16DD"/>
    <w:rsid w:val="007B1995"/>
    <w:rsid w:val="007B1B1E"/>
    <w:rsid w:val="007B234E"/>
    <w:rsid w:val="007B255F"/>
    <w:rsid w:val="007B263F"/>
    <w:rsid w:val="007B29D0"/>
    <w:rsid w:val="007B2AD0"/>
    <w:rsid w:val="007B2BD5"/>
    <w:rsid w:val="007B3425"/>
    <w:rsid w:val="007B5709"/>
    <w:rsid w:val="007B581F"/>
    <w:rsid w:val="007B59DE"/>
    <w:rsid w:val="007B5A08"/>
    <w:rsid w:val="007B5F4A"/>
    <w:rsid w:val="007B7650"/>
    <w:rsid w:val="007B7771"/>
    <w:rsid w:val="007B79FC"/>
    <w:rsid w:val="007B7CC8"/>
    <w:rsid w:val="007B7DAC"/>
    <w:rsid w:val="007C0613"/>
    <w:rsid w:val="007C0CDE"/>
    <w:rsid w:val="007C0F04"/>
    <w:rsid w:val="007C11D6"/>
    <w:rsid w:val="007C122D"/>
    <w:rsid w:val="007C1424"/>
    <w:rsid w:val="007C154C"/>
    <w:rsid w:val="007C277D"/>
    <w:rsid w:val="007C37C1"/>
    <w:rsid w:val="007C3C61"/>
    <w:rsid w:val="007C4354"/>
    <w:rsid w:val="007C4728"/>
    <w:rsid w:val="007C4735"/>
    <w:rsid w:val="007C485F"/>
    <w:rsid w:val="007C5157"/>
    <w:rsid w:val="007C528B"/>
    <w:rsid w:val="007C54D7"/>
    <w:rsid w:val="007C5743"/>
    <w:rsid w:val="007C5759"/>
    <w:rsid w:val="007C5CBB"/>
    <w:rsid w:val="007C5F74"/>
    <w:rsid w:val="007C6081"/>
    <w:rsid w:val="007C6151"/>
    <w:rsid w:val="007C6867"/>
    <w:rsid w:val="007C6A3E"/>
    <w:rsid w:val="007C6E7B"/>
    <w:rsid w:val="007C72A9"/>
    <w:rsid w:val="007C7623"/>
    <w:rsid w:val="007C7B17"/>
    <w:rsid w:val="007C7EEC"/>
    <w:rsid w:val="007C7F37"/>
    <w:rsid w:val="007D00A1"/>
    <w:rsid w:val="007D024A"/>
    <w:rsid w:val="007D0C6C"/>
    <w:rsid w:val="007D0F43"/>
    <w:rsid w:val="007D0F71"/>
    <w:rsid w:val="007D1D2B"/>
    <w:rsid w:val="007D1DB1"/>
    <w:rsid w:val="007D2368"/>
    <w:rsid w:val="007D316F"/>
    <w:rsid w:val="007D3238"/>
    <w:rsid w:val="007D35E1"/>
    <w:rsid w:val="007D40D7"/>
    <w:rsid w:val="007D422E"/>
    <w:rsid w:val="007D46AD"/>
    <w:rsid w:val="007D4F6B"/>
    <w:rsid w:val="007D53D4"/>
    <w:rsid w:val="007D5A39"/>
    <w:rsid w:val="007D5DB3"/>
    <w:rsid w:val="007D6866"/>
    <w:rsid w:val="007D711B"/>
    <w:rsid w:val="007D7315"/>
    <w:rsid w:val="007D734B"/>
    <w:rsid w:val="007D7CF1"/>
    <w:rsid w:val="007E01A5"/>
    <w:rsid w:val="007E09C8"/>
    <w:rsid w:val="007E0E5D"/>
    <w:rsid w:val="007E13AE"/>
    <w:rsid w:val="007E13EF"/>
    <w:rsid w:val="007E18EE"/>
    <w:rsid w:val="007E1B8E"/>
    <w:rsid w:val="007E205D"/>
    <w:rsid w:val="007E24A1"/>
    <w:rsid w:val="007E258E"/>
    <w:rsid w:val="007E25F8"/>
    <w:rsid w:val="007E2784"/>
    <w:rsid w:val="007E29FD"/>
    <w:rsid w:val="007E2F0C"/>
    <w:rsid w:val="007E372F"/>
    <w:rsid w:val="007E3E65"/>
    <w:rsid w:val="007E5DB1"/>
    <w:rsid w:val="007E6336"/>
    <w:rsid w:val="007E6944"/>
    <w:rsid w:val="007E6F6B"/>
    <w:rsid w:val="007E726C"/>
    <w:rsid w:val="007E73DB"/>
    <w:rsid w:val="007E7694"/>
    <w:rsid w:val="007F0274"/>
    <w:rsid w:val="007F0362"/>
    <w:rsid w:val="007F09D2"/>
    <w:rsid w:val="007F1850"/>
    <w:rsid w:val="007F19B3"/>
    <w:rsid w:val="007F1B90"/>
    <w:rsid w:val="007F2224"/>
    <w:rsid w:val="007F22F1"/>
    <w:rsid w:val="007F2888"/>
    <w:rsid w:val="007F3095"/>
    <w:rsid w:val="007F31FF"/>
    <w:rsid w:val="007F35B0"/>
    <w:rsid w:val="007F3661"/>
    <w:rsid w:val="007F41A5"/>
    <w:rsid w:val="007F4592"/>
    <w:rsid w:val="007F4BD5"/>
    <w:rsid w:val="007F50CF"/>
    <w:rsid w:val="007F58FC"/>
    <w:rsid w:val="007F5900"/>
    <w:rsid w:val="007F598B"/>
    <w:rsid w:val="007F59DF"/>
    <w:rsid w:val="007F5A20"/>
    <w:rsid w:val="007F60DB"/>
    <w:rsid w:val="007F621D"/>
    <w:rsid w:val="007F6AB1"/>
    <w:rsid w:val="007F6BEA"/>
    <w:rsid w:val="007F7142"/>
    <w:rsid w:val="007F728F"/>
    <w:rsid w:val="007F770E"/>
    <w:rsid w:val="007F79BF"/>
    <w:rsid w:val="008003F8"/>
    <w:rsid w:val="008006A3"/>
    <w:rsid w:val="00800FA9"/>
    <w:rsid w:val="00801DE4"/>
    <w:rsid w:val="00801E2A"/>
    <w:rsid w:val="0080223F"/>
    <w:rsid w:val="00802701"/>
    <w:rsid w:val="00802801"/>
    <w:rsid w:val="008029C3"/>
    <w:rsid w:val="00802C18"/>
    <w:rsid w:val="008030A7"/>
    <w:rsid w:val="00803259"/>
    <w:rsid w:val="0080333F"/>
    <w:rsid w:val="0080343B"/>
    <w:rsid w:val="00803A7E"/>
    <w:rsid w:val="00803F7B"/>
    <w:rsid w:val="00803FC0"/>
    <w:rsid w:val="008046C7"/>
    <w:rsid w:val="008048BC"/>
    <w:rsid w:val="00804A3D"/>
    <w:rsid w:val="00804B43"/>
    <w:rsid w:val="00804B52"/>
    <w:rsid w:val="00804C5C"/>
    <w:rsid w:val="008052B3"/>
    <w:rsid w:val="00805C21"/>
    <w:rsid w:val="0080754A"/>
    <w:rsid w:val="00807F5D"/>
    <w:rsid w:val="008107A3"/>
    <w:rsid w:val="008109A9"/>
    <w:rsid w:val="00810C52"/>
    <w:rsid w:val="0081250F"/>
    <w:rsid w:val="00812653"/>
    <w:rsid w:val="00812767"/>
    <w:rsid w:val="00812D98"/>
    <w:rsid w:val="00813629"/>
    <w:rsid w:val="00813BAB"/>
    <w:rsid w:val="00813D85"/>
    <w:rsid w:val="0081406D"/>
    <w:rsid w:val="00814121"/>
    <w:rsid w:val="00814122"/>
    <w:rsid w:val="008146BE"/>
    <w:rsid w:val="00814B92"/>
    <w:rsid w:val="00814B9E"/>
    <w:rsid w:val="00814D25"/>
    <w:rsid w:val="00814E62"/>
    <w:rsid w:val="0081567E"/>
    <w:rsid w:val="00815826"/>
    <w:rsid w:val="00816928"/>
    <w:rsid w:val="00816A4F"/>
    <w:rsid w:val="008171C1"/>
    <w:rsid w:val="00817CD3"/>
    <w:rsid w:val="008203CF"/>
    <w:rsid w:val="00820757"/>
    <w:rsid w:val="00820D97"/>
    <w:rsid w:val="00820DC2"/>
    <w:rsid w:val="00820E41"/>
    <w:rsid w:val="008211B3"/>
    <w:rsid w:val="00821279"/>
    <w:rsid w:val="00821697"/>
    <w:rsid w:val="00821A8A"/>
    <w:rsid w:val="008221A3"/>
    <w:rsid w:val="00822E52"/>
    <w:rsid w:val="0082311B"/>
    <w:rsid w:val="0082312C"/>
    <w:rsid w:val="0082331E"/>
    <w:rsid w:val="008236DE"/>
    <w:rsid w:val="00823AE8"/>
    <w:rsid w:val="00823E85"/>
    <w:rsid w:val="00823FFE"/>
    <w:rsid w:val="0082410F"/>
    <w:rsid w:val="00824368"/>
    <w:rsid w:val="00824419"/>
    <w:rsid w:val="00824E2C"/>
    <w:rsid w:val="00824F50"/>
    <w:rsid w:val="0082527F"/>
    <w:rsid w:val="00825AA4"/>
    <w:rsid w:val="008263EC"/>
    <w:rsid w:val="00826635"/>
    <w:rsid w:val="00826A97"/>
    <w:rsid w:val="00826AF7"/>
    <w:rsid w:val="00826B29"/>
    <w:rsid w:val="00826F3F"/>
    <w:rsid w:val="00826FE8"/>
    <w:rsid w:val="00827394"/>
    <w:rsid w:val="0082763B"/>
    <w:rsid w:val="00827861"/>
    <w:rsid w:val="00827CAC"/>
    <w:rsid w:val="00827F06"/>
    <w:rsid w:val="00830648"/>
    <w:rsid w:val="008309F5"/>
    <w:rsid w:val="00830C5E"/>
    <w:rsid w:val="00830E37"/>
    <w:rsid w:val="00831BE2"/>
    <w:rsid w:val="00832294"/>
    <w:rsid w:val="0083232A"/>
    <w:rsid w:val="0083267C"/>
    <w:rsid w:val="00832A45"/>
    <w:rsid w:val="0083348D"/>
    <w:rsid w:val="00833583"/>
    <w:rsid w:val="008342C1"/>
    <w:rsid w:val="00834D83"/>
    <w:rsid w:val="0083595C"/>
    <w:rsid w:val="008359D4"/>
    <w:rsid w:val="00835CFF"/>
    <w:rsid w:val="00835F32"/>
    <w:rsid w:val="00836945"/>
    <w:rsid w:val="00836D22"/>
    <w:rsid w:val="00837066"/>
    <w:rsid w:val="008370B9"/>
    <w:rsid w:val="00837466"/>
    <w:rsid w:val="008374A8"/>
    <w:rsid w:val="008413D3"/>
    <w:rsid w:val="0084142A"/>
    <w:rsid w:val="0084153F"/>
    <w:rsid w:val="0084170A"/>
    <w:rsid w:val="008417A3"/>
    <w:rsid w:val="00841CD8"/>
    <w:rsid w:val="00841F71"/>
    <w:rsid w:val="00842229"/>
    <w:rsid w:val="008438EE"/>
    <w:rsid w:val="00843E58"/>
    <w:rsid w:val="00843FA0"/>
    <w:rsid w:val="00843FAA"/>
    <w:rsid w:val="00844D7E"/>
    <w:rsid w:val="008450A7"/>
    <w:rsid w:val="008450C7"/>
    <w:rsid w:val="00845C50"/>
    <w:rsid w:val="00846A20"/>
    <w:rsid w:val="00846C94"/>
    <w:rsid w:val="00847446"/>
    <w:rsid w:val="0084778B"/>
    <w:rsid w:val="0084795C"/>
    <w:rsid w:val="00847ECE"/>
    <w:rsid w:val="008503D7"/>
    <w:rsid w:val="0085073B"/>
    <w:rsid w:val="00850848"/>
    <w:rsid w:val="008508F7"/>
    <w:rsid w:val="00851ACB"/>
    <w:rsid w:val="0085204A"/>
    <w:rsid w:val="008521F5"/>
    <w:rsid w:val="00852254"/>
    <w:rsid w:val="008523D8"/>
    <w:rsid w:val="008533D0"/>
    <w:rsid w:val="008538C8"/>
    <w:rsid w:val="00853955"/>
    <w:rsid w:val="00853C58"/>
    <w:rsid w:val="0085455A"/>
    <w:rsid w:val="008547DD"/>
    <w:rsid w:val="00854EBB"/>
    <w:rsid w:val="00854F62"/>
    <w:rsid w:val="00855706"/>
    <w:rsid w:val="00855EBF"/>
    <w:rsid w:val="00855F34"/>
    <w:rsid w:val="0085613A"/>
    <w:rsid w:val="00856A63"/>
    <w:rsid w:val="00856C62"/>
    <w:rsid w:val="00856E5A"/>
    <w:rsid w:val="00857FE9"/>
    <w:rsid w:val="0086075E"/>
    <w:rsid w:val="00860B83"/>
    <w:rsid w:val="00860DE0"/>
    <w:rsid w:val="008610A8"/>
    <w:rsid w:val="0086120E"/>
    <w:rsid w:val="008612F1"/>
    <w:rsid w:val="0086170F"/>
    <w:rsid w:val="00861B9E"/>
    <w:rsid w:val="0086202A"/>
    <w:rsid w:val="0086204B"/>
    <w:rsid w:val="00862295"/>
    <w:rsid w:val="00862352"/>
    <w:rsid w:val="00862405"/>
    <w:rsid w:val="0086260D"/>
    <w:rsid w:val="00862D22"/>
    <w:rsid w:val="00862F52"/>
    <w:rsid w:val="00862FFE"/>
    <w:rsid w:val="00863A06"/>
    <w:rsid w:val="00863D6C"/>
    <w:rsid w:val="00863FEC"/>
    <w:rsid w:val="00864035"/>
    <w:rsid w:val="00864049"/>
    <w:rsid w:val="0086425D"/>
    <w:rsid w:val="008642A9"/>
    <w:rsid w:val="008645CE"/>
    <w:rsid w:val="008646C5"/>
    <w:rsid w:val="00864D18"/>
    <w:rsid w:val="00864E4E"/>
    <w:rsid w:val="00865228"/>
    <w:rsid w:val="008652D8"/>
    <w:rsid w:val="00865CB8"/>
    <w:rsid w:val="00865DA8"/>
    <w:rsid w:val="008662CD"/>
    <w:rsid w:val="008675C8"/>
    <w:rsid w:val="00867C0B"/>
    <w:rsid w:val="00867C75"/>
    <w:rsid w:val="00867FCB"/>
    <w:rsid w:val="00870876"/>
    <w:rsid w:val="00870C64"/>
    <w:rsid w:val="008715BB"/>
    <w:rsid w:val="00871701"/>
    <w:rsid w:val="00871B1B"/>
    <w:rsid w:val="00872A60"/>
    <w:rsid w:val="00873143"/>
    <w:rsid w:val="00873992"/>
    <w:rsid w:val="0087499E"/>
    <w:rsid w:val="00874A43"/>
    <w:rsid w:val="00874C5C"/>
    <w:rsid w:val="0087511A"/>
    <w:rsid w:val="0087567A"/>
    <w:rsid w:val="00875A61"/>
    <w:rsid w:val="00875B3F"/>
    <w:rsid w:val="00875C37"/>
    <w:rsid w:val="0087613C"/>
    <w:rsid w:val="008778AA"/>
    <w:rsid w:val="00877CF7"/>
    <w:rsid w:val="00877F04"/>
    <w:rsid w:val="008802DF"/>
    <w:rsid w:val="00880326"/>
    <w:rsid w:val="00880E1B"/>
    <w:rsid w:val="008816FD"/>
    <w:rsid w:val="00881957"/>
    <w:rsid w:val="008822AC"/>
    <w:rsid w:val="00882680"/>
    <w:rsid w:val="0088343C"/>
    <w:rsid w:val="008834E2"/>
    <w:rsid w:val="00883E90"/>
    <w:rsid w:val="0088425B"/>
    <w:rsid w:val="00884D26"/>
    <w:rsid w:val="00885599"/>
    <w:rsid w:val="00885C6C"/>
    <w:rsid w:val="00887245"/>
    <w:rsid w:val="008877F9"/>
    <w:rsid w:val="008878B7"/>
    <w:rsid w:val="00890B9F"/>
    <w:rsid w:val="00890DD3"/>
    <w:rsid w:val="008912B6"/>
    <w:rsid w:val="00891862"/>
    <w:rsid w:val="00891E06"/>
    <w:rsid w:val="00891EB2"/>
    <w:rsid w:val="008926F2"/>
    <w:rsid w:val="00892F0A"/>
    <w:rsid w:val="0089360C"/>
    <w:rsid w:val="008939A7"/>
    <w:rsid w:val="00893CEC"/>
    <w:rsid w:val="00893EBD"/>
    <w:rsid w:val="008945A0"/>
    <w:rsid w:val="0089481B"/>
    <w:rsid w:val="00894C0D"/>
    <w:rsid w:val="00894E87"/>
    <w:rsid w:val="008958ED"/>
    <w:rsid w:val="00895C2E"/>
    <w:rsid w:val="00896102"/>
    <w:rsid w:val="008964E5"/>
    <w:rsid w:val="00896B4D"/>
    <w:rsid w:val="00896C20"/>
    <w:rsid w:val="00896E64"/>
    <w:rsid w:val="00896FE0"/>
    <w:rsid w:val="0089701C"/>
    <w:rsid w:val="00897131"/>
    <w:rsid w:val="008974FC"/>
    <w:rsid w:val="008975D0"/>
    <w:rsid w:val="008977B5"/>
    <w:rsid w:val="008A0200"/>
    <w:rsid w:val="008A056F"/>
    <w:rsid w:val="008A0847"/>
    <w:rsid w:val="008A0C27"/>
    <w:rsid w:val="008A0CDE"/>
    <w:rsid w:val="008A0DE2"/>
    <w:rsid w:val="008A16F9"/>
    <w:rsid w:val="008A1D95"/>
    <w:rsid w:val="008A1E8D"/>
    <w:rsid w:val="008A26FF"/>
    <w:rsid w:val="008A302A"/>
    <w:rsid w:val="008A354E"/>
    <w:rsid w:val="008A35C2"/>
    <w:rsid w:val="008A3965"/>
    <w:rsid w:val="008A40FF"/>
    <w:rsid w:val="008A4743"/>
    <w:rsid w:val="008A4863"/>
    <w:rsid w:val="008A48F6"/>
    <w:rsid w:val="008A4D5E"/>
    <w:rsid w:val="008A4FB3"/>
    <w:rsid w:val="008A6280"/>
    <w:rsid w:val="008A62D3"/>
    <w:rsid w:val="008A654D"/>
    <w:rsid w:val="008A6AFC"/>
    <w:rsid w:val="008A760E"/>
    <w:rsid w:val="008A7AD9"/>
    <w:rsid w:val="008A7E40"/>
    <w:rsid w:val="008A7FBB"/>
    <w:rsid w:val="008B1637"/>
    <w:rsid w:val="008B1C5C"/>
    <w:rsid w:val="008B1F63"/>
    <w:rsid w:val="008B22F8"/>
    <w:rsid w:val="008B25A1"/>
    <w:rsid w:val="008B3115"/>
    <w:rsid w:val="008B349C"/>
    <w:rsid w:val="008B48E3"/>
    <w:rsid w:val="008B4CFB"/>
    <w:rsid w:val="008B4FF0"/>
    <w:rsid w:val="008B51ED"/>
    <w:rsid w:val="008B58A8"/>
    <w:rsid w:val="008B5ECD"/>
    <w:rsid w:val="008B66D2"/>
    <w:rsid w:val="008B6BDD"/>
    <w:rsid w:val="008B72EC"/>
    <w:rsid w:val="008B7BFE"/>
    <w:rsid w:val="008B7C10"/>
    <w:rsid w:val="008C0236"/>
    <w:rsid w:val="008C0325"/>
    <w:rsid w:val="008C130F"/>
    <w:rsid w:val="008C16B4"/>
    <w:rsid w:val="008C16BF"/>
    <w:rsid w:val="008C1B47"/>
    <w:rsid w:val="008C2144"/>
    <w:rsid w:val="008C21BD"/>
    <w:rsid w:val="008C2225"/>
    <w:rsid w:val="008C23FF"/>
    <w:rsid w:val="008C24B0"/>
    <w:rsid w:val="008C25AC"/>
    <w:rsid w:val="008C2872"/>
    <w:rsid w:val="008C2A76"/>
    <w:rsid w:val="008C3C8D"/>
    <w:rsid w:val="008C3DA7"/>
    <w:rsid w:val="008C3DDD"/>
    <w:rsid w:val="008C421D"/>
    <w:rsid w:val="008C46DF"/>
    <w:rsid w:val="008C473B"/>
    <w:rsid w:val="008C483D"/>
    <w:rsid w:val="008C4AEC"/>
    <w:rsid w:val="008C4B3A"/>
    <w:rsid w:val="008C4F4C"/>
    <w:rsid w:val="008C57C0"/>
    <w:rsid w:val="008C5906"/>
    <w:rsid w:val="008C6168"/>
    <w:rsid w:val="008C6B2F"/>
    <w:rsid w:val="008C6CB8"/>
    <w:rsid w:val="008C6DA8"/>
    <w:rsid w:val="008C7038"/>
    <w:rsid w:val="008D0019"/>
    <w:rsid w:val="008D04CA"/>
    <w:rsid w:val="008D1812"/>
    <w:rsid w:val="008D1963"/>
    <w:rsid w:val="008D1CDC"/>
    <w:rsid w:val="008D2734"/>
    <w:rsid w:val="008D2838"/>
    <w:rsid w:val="008D296E"/>
    <w:rsid w:val="008D2DA5"/>
    <w:rsid w:val="008D32DF"/>
    <w:rsid w:val="008D3C29"/>
    <w:rsid w:val="008D3D50"/>
    <w:rsid w:val="008D407A"/>
    <w:rsid w:val="008D430C"/>
    <w:rsid w:val="008D52F5"/>
    <w:rsid w:val="008D561D"/>
    <w:rsid w:val="008D586D"/>
    <w:rsid w:val="008D59FA"/>
    <w:rsid w:val="008D6075"/>
    <w:rsid w:val="008D6140"/>
    <w:rsid w:val="008D63F7"/>
    <w:rsid w:val="008D64BD"/>
    <w:rsid w:val="008D6549"/>
    <w:rsid w:val="008D6856"/>
    <w:rsid w:val="008D6EA5"/>
    <w:rsid w:val="008D7406"/>
    <w:rsid w:val="008D7907"/>
    <w:rsid w:val="008E06CB"/>
    <w:rsid w:val="008E0A11"/>
    <w:rsid w:val="008E1128"/>
    <w:rsid w:val="008E15C0"/>
    <w:rsid w:val="008E1781"/>
    <w:rsid w:val="008E1C5E"/>
    <w:rsid w:val="008E1DE5"/>
    <w:rsid w:val="008E20D8"/>
    <w:rsid w:val="008E22D4"/>
    <w:rsid w:val="008E25C1"/>
    <w:rsid w:val="008E2630"/>
    <w:rsid w:val="008E2C8E"/>
    <w:rsid w:val="008E2D31"/>
    <w:rsid w:val="008E3114"/>
    <w:rsid w:val="008E370E"/>
    <w:rsid w:val="008E3956"/>
    <w:rsid w:val="008E3E35"/>
    <w:rsid w:val="008E4751"/>
    <w:rsid w:val="008E492B"/>
    <w:rsid w:val="008E4F8D"/>
    <w:rsid w:val="008E5E54"/>
    <w:rsid w:val="008E5F6E"/>
    <w:rsid w:val="008E605D"/>
    <w:rsid w:val="008E636B"/>
    <w:rsid w:val="008E63F4"/>
    <w:rsid w:val="008E660E"/>
    <w:rsid w:val="008E7305"/>
    <w:rsid w:val="008E7461"/>
    <w:rsid w:val="008E7EEE"/>
    <w:rsid w:val="008F007B"/>
    <w:rsid w:val="008F00B1"/>
    <w:rsid w:val="008F158E"/>
    <w:rsid w:val="008F17C5"/>
    <w:rsid w:val="008F2530"/>
    <w:rsid w:val="008F2BBA"/>
    <w:rsid w:val="008F309C"/>
    <w:rsid w:val="008F3187"/>
    <w:rsid w:val="008F321B"/>
    <w:rsid w:val="008F34B1"/>
    <w:rsid w:val="008F4571"/>
    <w:rsid w:val="008F4B47"/>
    <w:rsid w:val="008F5E36"/>
    <w:rsid w:val="008F64E6"/>
    <w:rsid w:val="008F660A"/>
    <w:rsid w:val="008F6A81"/>
    <w:rsid w:val="008F6CE1"/>
    <w:rsid w:val="008F6FE4"/>
    <w:rsid w:val="008F71C8"/>
    <w:rsid w:val="008F7605"/>
    <w:rsid w:val="00900143"/>
    <w:rsid w:val="009001EE"/>
    <w:rsid w:val="009002A2"/>
    <w:rsid w:val="00900308"/>
    <w:rsid w:val="00900356"/>
    <w:rsid w:val="009004B0"/>
    <w:rsid w:val="009008FE"/>
    <w:rsid w:val="00900ABF"/>
    <w:rsid w:val="00900B93"/>
    <w:rsid w:val="00900BEB"/>
    <w:rsid w:val="00900C02"/>
    <w:rsid w:val="00900EB7"/>
    <w:rsid w:val="0090152E"/>
    <w:rsid w:val="00901924"/>
    <w:rsid w:val="00901FA2"/>
    <w:rsid w:val="009020F2"/>
    <w:rsid w:val="009021EA"/>
    <w:rsid w:val="00902436"/>
    <w:rsid w:val="0090334C"/>
    <w:rsid w:val="009035F8"/>
    <w:rsid w:val="00903CD6"/>
    <w:rsid w:val="0090409B"/>
    <w:rsid w:val="0090497A"/>
    <w:rsid w:val="00904A98"/>
    <w:rsid w:val="00904B7F"/>
    <w:rsid w:val="00904DFC"/>
    <w:rsid w:val="00905231"/>
    <w:rsid w:val="0090575D"/>
    <w:rsid w:val="009059FF"/>
    <w:rsid w:val="00905A35"/>
    <w:rsid w:val="00906368"/>
    <w:rsid w:val="00906E2D"/>
    <w:rsid w:val="00907A0B"/>
    <w:rsid w:val="00907A46"/>
    <w:rsid w:val="009106F6"/>
    <w:rsid w:val="00910B94"/>
    <w:rsid w:val="00910D89"/>
    <w:rsid w:val="00910FE8"/>
    <w:rsid w:val="00911394"/>
    <w:rsid w:val="009113FE"/>
    <w:rsid w:val="00911A87"/>
    <w:rsid w:val="009125EF"/>
    <w:rsid w:val="009127B5"/>
    <w:rsid w:val="00912958"/>
    <w:rsid w:val="00912E8A"/>
    <w:rsid w:val="0091340C"/>
    <w:rsid w:val="00914895"/>
    <w:rsid w:val="00914EF2"/>
    <w:rsid w:val="00914F9A"/>
    <w:rsid w:val="009154B4"/>
    <w:rsid w:val="009158A0"/>
    <w:rsid w:val="009158F8"/>
    <w:rsid w:val="00915DC3"/>
    <w:rsid w:val="00915F50"/>
    <w:rsid w:val="009178A9"/>
    <w:rsid w:val="00917C33"/>
    <w:rsid w:val="00920364"/>
    <w:rsid w:val="00920776"/>
    <w:rsid w:val="00920D23"/>
    <w:rsid w:val="00920DCD"/>
    <w:rsid w:val="00921AEF"/>
    <w:rsid w:val="009228D1"/>
    <w:rsid w:val="00922FED"/>
    <w:rsid w:val="00923B3B"/>
    <w:rsid w:val="00924246"/>
    <w:rsid w:val="009249A9"/>
    <w:rsid w:val="00925608"/>
    <w:rsid w:val="00925758"/>
    <w:rsid w:val="009259DE"/>
    <w:rsid w:val="00925E79"/>
    <w:rsid w:val="00926CCA"/>
    <w:rsid w:val="009270C9"/>
    <w:rsid w:val="0092722C"/>
    <w:rsid w:val="00927462"/>
    <w:rsid w:val="009275B0"/>
    <w:rsid w:val="00927C16"/>
    <w:rsid w:val="009308FC"/>
    <w:rsid w:val="009309E6"/>
    <w:rsid w:val="009313D5"/>
    <w:rsid w:val="009315D6"/>
    <w:rsid w:val="00931772"/>
    <w:rsid w:val="00931785"/>
    <w:rsid w:val="0093191C"/>
    <w:rsid w:val="00931D80"/>
    <w:rsid w:val="0093237A"/>
    <w:rsid w:val="00932882"/>
    <w:rsid w:val="0093296E"/>
    <w:rsid w:val="00932B0E"/>
    <w:rsid w:val="00932F6F"/>
    <w:rsid w:val="009331F4"/>
    <w:rsid w:val="00933245"/>
    <w:rsid w:val="00933712"/>
    <w:rsid w:val="009341AE"/>
    <w:rsid w:val="009352FB"/>
    <w:rsid w:val="00935688"/>
    <w:rsid w:val="0093651A"/>
    <w:rsid w:val="00936770"/>
    <w:rsid w:val="009369FB"/>
    <w:rsid w:val="00936B3E"/>
    <w:rsid w:val="00936E6C"/>
    <w:rsid w:val="00937500"/>
    <w:rsid w:val="00937A20"/>
    <w:rsid w:val="00940395"/>
    <w:rsid w:val="009404E6"/>
    <w:rsid w:val="00941034"/>
    <w:rsid w:val="00941219"/>
    <w:rsid w:val="00941278"/>
    <w:rsid w:val="009416AD"/>
    <w:rsid w:val="009418C2"/>
    <w:rsid w:val="00941BF8"/>
    <w:rsid w:val="0094222C"/>
    <w:rsid w:val="009424E2"/>
    <w:rsid w:val="009427A1"/>
    <w:rsid w:val="00942CA0"/>
    <w:rsid w:val="0094324F"/>
    <w:rsid w:val="00943335"/>
    <w:rsid w:val="009442D0"/>
    <w:rsid w:val="00944462"/>
    <w:rsid w:val="00944779"/>
    <w:rsid w:val="00944926"/>
    <w:rsid w:val="00944944"/>
    <w:rsid w:val="00945989"/>
    <w:rsid w:val="00946593"/>
    <w:rsid w:val="00946849"/>
    <w:rsid w:val="009469AC"/>
    <w:rsid w:val="00946E0E"/>
    <w:rsid w:val="009477D3"/>
    <w:rsid w:val="00947AF2"/>
    <w:rsid w:val="00947B8A"/>
    <w:rsid w:val="00947E4D"/>
    <w:rsid w:val="00950790"/>
    <w:rsid w:val="00950E96"/>
    <w:rsid w:val="00951771"/>
    <w:rsid w:val="00951A32"/>
    <w:rsid w:val="00951B80"/>
    <w:rsid w:val="009522AA"/>
    <w:rsid w:val="00952554"/>
    <w:rsid w:val="00952801"/>
    <w:rsid w:val="009528F9"/>
    <w:rsid w:val="0095293C"/>
    <w:rsid w:val="00952BE1"/>
    <w:rsid w:val="00952E82"/>
    <w:rsid w:val="0095337B"/>
    <w:rsid w:val="009535DB"/>
    <w:rsid w:val="00953A5F"/>
    <w:rsid w:val="00953B22"/>
    <w:rsid w:val="00953B56"/>
    <w:rsid w:val="00953CD8"/>
    <w:rsid w:val="00953E6D"/>
    <w:rsid w:val="0095465A"/>
    <w:rsid w:val="00954907"/>
    <w:rsid w:val="00954CDF"/>
    <w:rsid w:val="00955156"/>
    <w:rsid w:val="009559A2"/>
    <w:rsid w:val="009563C7"/>
    <w:rsid w:val="00956966"/>
    <w:rsid w:val="00956A7E"/>
    <w:rsid w:val="009575F3"/>
    <w:rsid w:val="009577BE"/>
    <w:rsid w:val="00960A4E"/>
    <w:rsid w:val="00960ACF"/>
    <w:rsid w:val="00960C8C"/>
    <w:rsid w:val="009616FD"/>
    <w:rsid w:val="009618F0"/>
    <w:rsid w:val="00961BB8"/>
    <w:rsid w:val="00961C31"/>
    <w:rsid w:val="00961E32"/>
    <w:rsid w:val="00962176"/>
    <w:rsid w:val="0096226E"/>
    <w:rsid w:val="009625AF"/>
    <w:rsid w:val="00962D8B"/>
    <w:rsid w:val="00962EA2"/>
    <w:rsid w:val="009632A8"/>
    <w:rsid w:val="009632D4"/>
    <w:rsid w:val="0096335C"/>
    <w:rsid w:val="00963B70"/>
    <w:rsid w:val="00964461"/>
    <w:rsid w:val="00964E12"/>
    <w:rsid w:val="0096509B"/>
    <w:rsid w:val="00965164"/>
    <w:rsid w:val="00965391"/>
    <w:rsid w:val="009653A7"/>
    <w:rsid w:val="0096570C"/>
    <w:rsid w:val="00965C22"/>
    <w:rsid w:val="00965CA0"/>
    <w:rsid w:val="009664BA"/>
    <w:rsid w:val="00966B95"/>
    <w:rsid w:val="00966BE5"/>
    <w:rsid w:val="00967363"/>
    <w:rsid w:val="009674B9"/>
    <w:rsid w:val="00967A73"/>
    <w:rsid w:val="00967EDF"/>
    <w:rsid w:val="00967FA4"/>
    <w:rsid w:val="00970C58"/>
    <w:rsid w:val="00970DD7"/>
    <w:rsid w:val="00970F01"/>
    <w:rsid w:val="00971AA6"/>
    <w:rsid w:val="00971B1E"/>
    <w:rsid w:val="009724F1"/>
    <w:rsid w:val="00972D72"/>
    <w:rsid w:val="00972DD3"/>
    <w:rsid w:val="00972F2B"/>
    <w:rsid w:val="0097330E"/>
    <w:rsid w:val="0097390F"/>
    <w:rsid w:val="00973981"/>
    <w:rsid w:val="00973ED4"/>
    <w:rsid w:val="009740CD"/>
    <w:rsid w:val="00974263"/>
    <w:rsid w:val="00974767"/>
    <w:rsid w:val="00975394"/>
    <w:rsid w:val="00975814"/>
    <w:rsid w:val="00975B39"/>
    <w:rsid w:val="00975D16"/>
    <w:rsid w:val="009768EB"/>
    <w:rsid w:val="00976B61"/>
    <w:rsid w:val="00976C1E"/>
    <w:rsid w:val="00976CB6"/>
    <w:rsid w:val="00976DA9"/>
    <w:rsid w:val="00976F64"/>
    <w:rsid w:val="00977966"/>
    <w:rsid w:val="00977980"/>
    <w:rsid w:val="00977D58"/>
    <w:rsid w:val="00980191"/>
    <w:rsid w:val="00980266"/>
    <w:rsid w:val="00980860"/>
    <w:rsid w:val="00981137"/>
    <w:rsid w:val="00981705"/>
    <w:rsid w:val="009822E1"/>
    <w:rsid w:val="009823A4"/>
    <w:rsid w:val="009826DD"/>
    <w:rsid w:val="00982802"/>
    <w:rsid w:val="00982C58"/>
    <w:rsid w:val="0098336D"/>
    <w:rsid w:val="009834B3"/>
    <w:rsid w:val="0098385E"/>
    <w:rsid w:val="00983D01"/>
    <w:rsid w:val="00983DA3"/>
    <w:rsid w:val="009845A3"/>
    <w:rsid w:val="00984CF5"/>
    <w:rsid w:val="00985043"/>
    <w:rsid w:val="00985631"/>
    <w:rsid w:val="00985D4A"/>
    <w:rsid w:val="00985EE0"/>
    <w:rsid w:val="00987045"/>
    <w:rsid w:val="0098725E"/>
    <w:rsid w:val="0098744B"/>
    <w:rsid w:val="00987B55"/>
    <w:rsid w:val="00987EDF"/>
    <w:rsid w:val="009903F6"/>
    <w:rsid w:val="00991293"/>
    <w:rsid w:val="00991416"/>
    <w:rsid w:val="00991503"/>
    <w:rsid w:val="009917E2"/>
    <w:rsid w:val="00991EF1"/>
    <w:rsid w:val="00992DCD"/>
    <w:rsid w:val="009930AB"/>
    <w:rsid w:val="00993215"/>
    <w:rsid w:val="0099340F"/>
    <w:rsid w:val="0099381D"/>
    <w:rsid w:val="00994F9E"/>
    <w:rsid w:val="00995172"/>
    <w:rsid w:val="009952ED"/>
    <w:rsid w:val="00995DB2"/>
    <w:rsid w:val="00995EA5"/>
    <w:rsid w:val="00996E31"/>
    <w:rsid w:val="00997D9B"/>
    <w:rsid w:val="00997DAC"/>
    <w:rsid w:val="009A03DD"/>
    <w:rsid w:val="009A0894"/>
    <w:rsid w:val="009A1B0A"/>
    <w:rsid w:val="009A1C4B"/>
    <w:rsid w:val="009A2030"/>
    <w:rsid w:val="009A20A1"/>
    <w:rsid w:val="009A2159"/>
    <w:rsid w:val="009A21F8"/>
    <w:rsid w:val="009A225B"/>
    <w:rsid w:val="009A2295"/>
    <w:rsid w:val="009A276C"/>
    <w:rsid w:val="009A2BBC"/>
    <w:rsid w:val="009A2C13"/>
    <w:rsid w:val="009A366A"/>
    <w:rsid w:val="009A36A8"/>
    <w:rsid w:val="009A395D"/>
    <w:rsid w:val="009A3ADC"/>
    <w:rsid w:val="009A3E02"/>
    <w:rsid w:val="009A4002"/>
    <w:rsid w:val="009A4750"/>
    <w:rsid w:val="009A4E95"/>
    <w:rsid w:val="009A4F42"/>
    <w:rsid w:val="009A51BC"/>
    <w:rsid w:val="009A56FC"/>
    <w:rsid w:val="009A5F6E"/>
    <w:rsid w:val="009A61F8"/>
    <w:rsid w:val="009A6279"/>
    <w:rsid w:val="009A63F0"/>
    <w:rsid w:val="009A6F88"/>
    <w:rsid w:val="009A7016"/>
    <w:rsid w:val="009A78C6"/>
    <w:rsid w:val="009B0CED"/>
    <w:rsid w:val="009B0FA6"/>
    <w:rsid w:val="009B109F"/>
    <w:rsid w:val="009B1162"/>
    <w:rsid w:val="009B1201"/>
    <w:rsid w:val="009B15D8"/>
    <w:rsid w:val="009B1812"/>
    <w:rsid w:val="009B1A9B"/>
    <w:rsid w:val="009B1D72"/>
    <w:rsid w:val="009B1DFB"/>
    <w:rsid w:val="009B1EE7"/>
    <w:rsid w:val="009B1F94"/>
    <w:rsid w:val="009B1FC6"/>
    <w:rsid w:val="009B2858"/>
    <w:rsid w:val="009B2B66"/>
    <w:rsid w:val="009B2DF7"/>
    <w:rsid w:val="009B2F4D"/>
    <w:rsid w:val="009B3DE7"/>
    <w:rsid w:val="009B4692"/>
    <w:rsid w:val="009B497B"/>
    <w:rsid w:val="009B4B14"/>
    <w:rsid w:val="009B4E44"/>
    <w:rsid w:val="009B4FD4"/>
    <w:rsid w:val="009B5108"/>
    <w:rsid w:val="009B5397"/>
    <w:rsid w:val="009B5D27"/>
    <w:rsid w:val="009B611A"/>
    <w:rsid w:val="009B627A"/>
    <w:rsid w:val="009B6BE8"/>
    <w:rsid w:val="009B6E5A"/>
    <w:rsid w:val="009B7406"/>
    <w:rsid w:val="009B7E60"/>
    <w:rsid w:val="009B7FDB"/>
    <w:rsid w:val="009C03A0"/>
    <w:rsid w:val="009C06A7"/>
    <w:rsid w:val="009C072A"/>
    <w:rsid w:val="009C0BA0"/>
    <w:rsid w:val="009C0BE3"/>
    <w:rsid w:val="009C0BEB"/>
    <w:rsid w:val="009C0D29"/>
    <w:rsid w:val="009C0D31"/>
    <w:rsid w:val="009C143E"/>
    <w:rsid w:val="009C1AA8"/>
    <w:rsid w:val="009C1BB1"/>
    <w:rsid w:val="009C1D1F"/>
    <w:rsid w:val="009C2637"/>
    <w:rsid w:val="009C2E6F"/>
    <w:rsid w:val="009C32FD"/>
    <w:rsid w:val="009C4556"/>
    <w:rsid w:val="009C4573"/>
    <w:rsid w:val="009C45B3"/>
    <w:rsid w:val="009C51B2"/>
    <w:rsid w:val="009C5214"/>
    <w:rsid w:val="009C5651"/>
    <w:rsid w:val="009C5821"/>
    <w:rsid w:val="009C5B00"/>
    <w:rsid w:val="009C5FB4"/>
    <w:rsid w:val="009C62AA"/>
    <w:rsid w:val="009C64AA"/>
    <w:rsid w:val="009C72DF"/>
    <w:rsid w:val="009C73FA"/>
    <w:rsid w:val="009C745C"/>
    <w:rsid w:val="009C7850"/>
    <w:rsid w:val="009C7B23"/>
    <w:rsid w:val="009C7BD2"/>
    <w:rsid w:val="009D0DC8"/>
    <w:rsid w:val="009D0FA3"/>
    <w:rsid w:val="009D187E"/>
    <w:rsid w:val="009D2234"/>
    <w:rsid w:val="009D263B"/>
    <w:rsid w:val="009D2886"/>
    <w:rsid w:val="009D2C18"/>
    <w:rsid w:val="009D2C22"/>
    <w:rsid w:val="009D2F23"/>
    <w:rsid w:val="009D3444"/>
    <w:rsid w:val="009D3936"/>
    <w:rsid w:val="009D3AE7"/>
    <w:rsid w:val="009D3F20"/>
    <w:rsid w:val="009D4398"/>
    <w:rsid w:val="009D461D"/>
    <w:rsid w:val="009D499C"/>
    <w:rsid w:val="009D50DE"/>
    <w:rsid w:val="009D5479"/>
    <w:rsid w:val="009D569B"/>
    <w:rsid w:val="009D5A3E"/>
    <w:rsid w:val="009D5C05"/>
    <w:rsid w:val="009D5CFF"/>
    <w:rsid w:val="009D5E12"/>
    <w:rsid w:val="009D6634"/>
    <w:rsid w:val="009D66C1"/>
    <w:rsid w:val="009D74D3"/>
    <w:rsid w:val="009D765A"/>
    <w:rsid w:val="009D79E8"/>
    <w:rsid w:val="009D7B12"/>
    <w:rsid w:val="009E0256"/>
    <w:rsid w:val="009E0DED"/>
    <w:rsid w:val="009E1242"/>
    <w:rsid w:val="009E2011"/>
    <w:rsid w:val="009E209E"/>
    <w:rsid w:val="009E23DF"/>
    <w:rsid w:val="009E28B7"/>
    <w:rsid w:val="009E351C"/>
    <w:rsid w:val="009E36FA"/>
    <w:rsid w:val="009E37D5"/>
    <w:rsid w:val="009E3BCD"/>
    <w:rsid w:val="009E3EF9"/>
    <w:rsid w:val="009E41FF"/>
    <w:rsid w:val="009E4401"/>
    <w:rsid w:val="009E4DC9"/>
    <w:rsid w:val="009E506A"/>
    <w:rsid w:val="009E52CB"/>
    <w:rsid w:val="009E5A73"/>
    <w:rsid w:val="009E5CB8"/>
    <w:rsid w:val="009E61D2"/>
    <w:rsid w:val="009E6356"/>
    <w:rsid w:val="009E67F7"/>
    <w:rsid w:val="009E6BE4"/>
    <w:rsid w:val="009E7215"/>
    <w:rsid w:val="009E7C52"/>
    <w:rsid w:val="009E7CB5"/>
    <w:rsid w:val="009F04A9"/>
    <w:rsid w:val="009F0624"/>
    <w:rsid w:val="009F110F"/>
    <w:rsid w:val="009F1304"/>
    <w:rsid w:val="009F1410"/>
    <w:rsid w:val="009F18AD"/>
    <w:rsid w:val="009F2289"/>
    <w:rsid w:val="009F2C6C"/>
    <w:rsid w:val="009F2C70"/>
    <w:rsid w:val="009F2F8D"/>
    <w:rsid w:val="009F3364"/>
    <w:rsid w:val="009F440C"/>
    <w:rsid w:val="009F45FE"/>
    <w:rsid w:val="009F4D9F"/>
    <w:rsid w:val="009F50FC"/>
    <w:rsid w:val="009F51F7"/>
    <w:rsid w:val="009F5467"/>
    <w:rsid w:val="009F5537"/>
    <w:rsid w:val="009F5AF0"/>
    <w:rsid w:val="009F5DFD"/>
    <w:rsid w:val="009F61BD"/>
    <w:rsid w:val="009F65B3"/>
    <w:rsid w:val="009F65CE"/>
    <w:rsid w:val="009F719A"/>
    <w:rsid w:val="009F742E"/>
    <w:rsid w:val="009F74E2"/>
    <w:rsid w:val="009F7A7B"/>
    <w:rsid w:val="009F7EA9"/>
    <w:rsid w:val="00A008E9"/>
    <w:rsid w:val="00A00B48"/>
    <w:rsid w:val="00A00D23"/>
    <w:rsid w:val="00A00E59"/>
    <w:rsid w:val="00A00ECC"/>
    <w:rsid w:val="00A01516"/>
    <w:rsid w:val="00A0184B"/>
    <w:rsid w:val="00A01906"/>
    <w:rsid w:val="00A02045"/>
    <w:rsid w:val="00A021EB"/>
    <w:rsid w:val="00A0223F"/>
    <w:rsid w:val="00A02249"/>
    <w:rsid w:val="00A02727"/>
    <w:rsid w:val="00A02860"/>
    <w:rsid w:val="00A02C76"/>
    <w:rsid w:val="00A02C7E"/>
    <w:rsid w:val="00A02E0F"/>
    <w:rsid w:val="00A035F9"/>
    <w:rsid w:val="00A03620"/>
    <w:rsid w:val="00A038B3"/>
    <w:rsid w:val="00A03BCD"/>
    <w:rsid w:val="00A03C4B"/>
    <w:rsid w:val="00A03CA7"/>
    <w:rsid w:val="00A03D1D"/>
    <w:rsid w:val="00A041EF"/>
    <w:rsid w:val="00A04517"/>
    <w:rsid w:val="00A0463A"/>
    <w:rsid w:val="00A04755"/>
    <w:rsid w:val="00A048DB"/>
    <w:rsid w:val="00A0521A"/>
    <w:rsid w:val="00A0567A"/>
    <w:rsid w:val="00A0585C"/>
    <w:rsid w:val="00A05FE8"/>
    <w:rsid w:val="00A064AF"/>
    <w:rsid w:val="00A06522"/>
    <w:rsid w:val="00A0688B"/>
    <w:rsid w:val="00A07250"/>
    <w:rsid w:val="00A074B5"/>
    <w:rsid w:val="00A07CF4"/>
    <w:rsid w:val="00A07EE3"/>
    <w:rsid w:val="00A101B8"/>
    <w:rsid w:val="00A10661"/>
    <w:rsid w:val="00A10741"/>
    <w:rsid w:val="00A10753"/>
    <w:rsid w:val="00A110EB"/>
    <w:rsid w:val="00A1146D"/>
    <w:rsid w:val="00A115EE"/>
    <w:rsid w:val="00A1170E"/>
    <w:rsid w:val="00A11B07"/>
    <w:rsid w:val="00A11B14"/>
    <w:rsid w:val="00A1258F"/>
    <w:rsid w:val="00A129AA"/>
    <w:rsid w:val="00A12D93"/>
    <w:rsid w:val="00A1306A"/>
    <w:rsid w:val="00A1359B"/>
    <w:rsid w:val="00A136DB"/>
    <w:rsid w:val="00A13C8E"/>
    <w:rsid w:val="00A14B47"/>
    <w:rsid w:val="00A15D4D"/>
    <w:rsid w:val="00A15FC2"/>
    <w:rsid w:val="00A16046"/>
    <w:rsid w:val="00A164BF"/>
    <w:rsid w:val="00A170BD"/>
    <w:rsid w:val="00A172BA"/>
    <w:rsid w:val="00A172D6"/>
    <w:rsid w:val="00A174EB"/>
    <w:rsid w:val="00A20019"/>
    <w:rsid w:val="00A2145C"/>
    <w:rsid w:val="00A21620"/>
    <w:rsid w:val="00A21A72"/>
    <w:rsid w:val="00A21F9D"/>
    <w:rsid w:val="00A21FAA"/>
    <w:rsid w:val="00A22635"/>
    <w:rsid w:val="00A22961"/>
    <w:rsid w:val="00A22BC1"/>
    <w:rsid w:val="00A22E16"/>
    <w:rsid w:val="00A247FC"/>
    <w:rsid w:val="00A24B23"/>
    <w:rsid w:val="00A24BA0"/>
    <w:rsid w:val="00A24BBA"/>
    <w:rsid w:val="00A24BE3"/>
    <w:rsid w:val="00A24C8A"/>
    <w:rsid w:val="00A24DFC"/>
    <w:rsid w:val="00A2520B"/>
    <w:rsid w:val="00A253FC"/>
    <w:rsid w:val="00A254D6"/>
    <w:rsid w:val="00A25544"/>
    <w:rsid w:val="00A25C9A"/>
    <w:rsid w:val="00A26F6D"/>
    <w:rsid w:val="00A27222"/>
    <w:rsid w:val="00A30AF3"/>
    <w:rsid w:val="00A30F87"/>
    <w:rsid w:val="00A317B7"/>
    <w:rsid w:val="00A319C2"/>
    <w:rsid w:val="00A31AA6"/>
    <w:rsid w:val="00A322C0"/>
    <w:rsid w:val="00A324E9"/>
    <w:rsid w:val="00A32D22"/>
    <w:rsid w:val="00A32EE1"/>
    <w:rsid w:val="00A32EE6"/>
    <w:rsid w:val="00A34018"/>
    <w:rsid w:val="00A34B43"/>
    <w:rsid w:val="00A3503C"/>
    <w:rsid w:val="00A35416"/>
    <w:rsid w:val="00A35CDB"/>
    <w:rsid w:val="00A35E32"/>
    <w:rsid w:val="00A366A9"/>
    <w:rsid w:val="00A36AA3"/>
    <w:rsid w:val="00A36CFC"/>
    <w:rsid w:val="00A37286"/>
    <w:rsid w:val="00A37480"/>
    <w:rsid w:val="00A375AB"/>
    <w:rsid w:val="00A37BA8"/>
    <w:rsid w:val="00A402FA"/>
    <w:rsid w:val="00A42229"/>
    <w:rsid w:val="00A426EB"/>
    <w:rsid w:val="00A42A41"/>
    <w:rsid w:val="00A43249"/>
    <w:rsid w:val="00A43346"/>
    <w:rsid w:val="00A43638"/>
    <w:rsid w:val="00A43DF9"/>
    <w:rsid w:val="00A4429F"/>
    <w:rsid w:val="00A44702"/>
    <w:rsid w:val="00A44936"/>
    <w:rsid w:val="00A44A3B"/>
    <w:rsid w:val="00A45BF0"/>
    <w:rsid w:val="00A45DC4"/>
    <w:rsid w:val="00A45E03"/>
    <w:rsid w:val="00A46385"/>
    <w:rsid w:val="00A46758"/>
    <w:rsid w:val="00A46A00"/>
    <w:rsid w:val="00A46F59"/>
    <w:rsid w:val="00A47032"/>
    <w:rsid w:val="00A4751C"/>
    <w:rsid w:val="00A47902"/>
    <w:rsid w:val="00A47A18"/>
    <w:rsid w:val="00A47E80"/>
    <w:rsid w:val="00A51229"/>
    <w:rsid w:val="00A516B9"/>
    <w:rsid w:val="00A5185A"/>
    <w:rsid w:val="00A51C8F"/>
    <w:rsid w:val="00A51F55"/>
    <w:rsid w:val="00A521EA"/>
    <w:rsid w:val="00A52250"/>
    <w:rsid w:val="00A52637"/>
    <w:rsid w:val="00A52AAE"/>
    <w:rsid w:val="00A52FE1"/>
    <w:rsid w:val="00A53481"/>
    <w:rsid w:val="00A5366E"/>
    <w:rsid w:val="00A536A8"/>
    <w:rsid w:val="00A53B68"/>
    <w:rsid w:val="00A53F76"/>
    <w:rsid w:val="00A548C5"/>
    <w:rsid w:val="00A54EAC"/>
    <w:rsid w:val="00A55897"/>
    <w:rsid w:val="00A5648A"/>
    <w:rsid w:val="00A564C0"/>
    <w:rsid w:val="00A57075"/>
    <w:rsid w:val="00A57640"/>
    <w:rsid w:val="00A576E7"/>
    <w:rsid w:val="00A60956"/>
    <w:rsid w:val="00A609C9"/>
    <w:rsid w:val="00A60B49"/>
    <w:rsid w:val="00A6118A"/>
    <w:rsid w:val="00A620A1"/>
    <w:rsid w:val="00A62FDD"/>
    <w:rsid w:val="00A638D7"/>
    <w:rsid w:val="00A642FC"/>
    <w:rsid w:val="00A647E7"/>
    <w:rsid w:val="00A64B15"/>
    <w:rsid w:val="00A65407"/>
    <w:rsid w:val="00A658F1"/>
    <w:rsid w:val="00A666F5"/>
    <w:rsid w:val="00A7013E"/>
    <w:rsid w:val="00A706F1"/>
    <w:rsid w:val="00A70B66"/>
    <w:rsid w:val="00A71055"/>
    <w:rsid w:val="00A7114D"/>
    <w:rsid w:val="00A71553"/>
    <w:rsid w:val="00A7162E"/>
    <w:rsid w:val="00A71C22"/>
    <w:rsid w:val="00A7206E"/>
    <w:rsid w:val="00A724EA"/>
    <w:rsid w:val="00A72742"/>
    <w:rsid w:val="00A7317C"/>
    <w:rsid w:val="00A737F9"/>
    <w:rsid w:val="00A73817"/>
    <w:rsid w:val="00A73B18"/>
    <w:rsid w:val="00A73C84"/>
    <w:rsid w:val="00A7445A"/>
    <w:rsid w:val="00A744C2"/>
    <w:rsid w:val="00A74503"/>
    <w:rsid w:val="00A74647"/>
    <w:rsid w:val="00A74B1D"/>
    <w:rsid w:val="00A751D7"/>
    <w:rsid w:val="00A754A8"/>
    <w:rsid w:val="00A75618"/>
    <w:rsid w:val="00A76235"/>
    <w:rsid w:val="00A76400"/>
    <w:rsid w:val="00A7648B"/>
    <w:rsid w:val="00A76881"/>
    <w:rsid w:val="00A76983"/>
    <w:rsid w:val="00A76CC9"/>
    <w:rsid w:val="00A77413"/>
    <w:rsid w:val="00A777AD"/>
    <w:rsid w:val="00A77A23"/>
    <w:rsid w:val="00A77CAB"/>
    <w:rsid w:val="00A77D8A"/>
    <w:rsid w:val="00A77E7D"/>
    <w:rsid w:val="00A803C9"/>
    <w:rsid w:val="00A805FF"/>
    <w:rsid w:val="00A80611"/>
    <w:rsid w:val="00A81567"/>
    <w:rsid w:val="00A815E4"/>
    <w:rsid w:val="00A81B83"/>
    <w:rsid w:val="00A81C51"/>
    <w:rsid w:val="00A82ACC"/>
    <w:rsid w:val="00A82C84"/>
    <w:rsid w:val="00A82CEA"/>
    <w:rsid w:val="00A831E2"/>
    <w:rsid w:val="00A83B22"/>
    <w:rsid w:val="00A83C9C"/>
    <w:rsid w:val="00A83F66"/>
    <w:rsid w:val="00A84015"/>
    <w:rsid w:val="00A84218"/>
    <w:rsid w:val="00A84957"/>
    <w:rsid w:val="00A85578"/>
    <w:rsid w:val="00A85F13"/>
    <w:rsid w:val="00A86241"/>
    <w:rsid w:val="00A862E9"/>
    <w:rsid w:val="00A86CB7"/>
    <w:rsid w:val="00A870A1"/>
    <w:rsid w:val="00A8760B"/>
    <w:rsid w:val="00A87872"/>
    <w:rsid w:val="00A87BC2"/>
    <w:rsid w:val="00A87D0A"/>
    <w:rsid w:val="00A87E25"/>
    <w:rsid w:val="00A87F0F"/>
    <w:rsid w:val="00A90311"/>
    <w:rsid w:val="00A90958"/>
    <w:rsid w:val="00A90BFD"/>
    <w:rsid w:val="00A919FC"/>
    <w:rsid w:val="00A91E58"/>
    <w:rsid w:val="00A9341C"/>
    <w:rsid w:val="00A93793"/>
    <w:rsid w:val="00A93B33"/>
    <w:rsid w:val="00A944FB"/>
    <w:rsid w:val="00A9457A"/>
    <w:rsid w:val="00A94784"/>
    <w:rsid w:val="00A94996"/>
    <w:rsid w:val="00A94C09"/>
    <w:rsid w:val="00A9538F"/>
    <w:rsid w:val="00A954B5"/>
    <w:rsid w:val="00A95A8C"/>
    <w:rsid w:val="00A95DA1"/>
    <w:rsid w:val="00A95FBC"/>
    <w:rsid w:val="00A962E0"/>
    <w:rsid w:val="00A96A9F"/>
    <w:rsid w:val="00A971B9"/>
    <w:rsid w:val="00A971E8"/>
    <w:rsid w:val="00A972F1"/>
    <w:rsid w:val="00A97B39"/>
    <w:rsid w:val="00A97E6B"/>
    <w:rsid w:val="00AA065D"/>
    <w:rsid w:val="00AA08BE"/>
    <w:rsid w:val="00AA09AD"/>
    <w:rsid w:val="00AA0C0E"/>
    <w:rsid w:val="00AA1081"/>
    <w:rsid w:val="00AA116C"/>
    <w:rsid w:val="00AA1A15"/>
    <w:rsid w:val="00AA1A6F"/>
    <w:rsid w:val="00AA1E9D"/>
    <w:rsid w:val="00AA21ED"/>
    <w:rsid w:val="00AA2587"/>
    <w:rsid w:val="00AA3E9B"/>
    <w:rsid w:val="00AA3F6F"/>
    <w:rsid w:val="00AA4211"/>
    <w:rsid w:val="00AA4624"/>
    <w:rsid w:val="00AA55BF"/>
    <w:rsid w:val="00AA568E"/>
    <w:rsid w:val="00AA581E"/>
    <w:rsid w:val="00AA5911"/>
    <w:rsid w:val="00AA5E56"/>
    <w:rsid w:val="00AA664F"/>
    <w:rsid w:val="00AA6A16"/>
    <w:rsid w:val="00AA6E98"/>
    <w:rsid w:val="00AA71E0"/>
    <w:rsid w:val="00AA7597"/>
    <w:rsid w:val="00AA7EB5"/>
    <w:rsid w:val="00AA7F83"/>
    <w:rsid w:val="00AB03DD"/>
    <w:rsid w:val="00AB0933"/>
    <w:rsid w:val="00AB0F64"/>
    <w:rsid w:val="00AB17E4"/>
    <w:rsid w:val="00AB1D99"/>
    <w:rsid w:val="00AB275B"/>
    <w:rsid w:val="00AB299A"/>
    <w:rsid w:val="00AB31BC"/>
    <w:rsid w:val="00AB33C4"/>
    <w:rsid w:val="00AB3507"/>
    <w:rsid w:val="00AB368D"/>
    <w:rsid w:val="00AB4062"/>
    <w:rsid w:val="00AB41E4"/>
    <w:rsid w:val="00AB48B7"/>
    <w:rsid w:val="00AB4A00"/>
    <w:rsid w:val="00AB4CD4"/>
    <w:rsid w:val="00AB4D1C"/>
    <w:rsid w:val="00AB4F23"/>
    <w:rsid w:val="00AB50C8"/>
    <w:rsid w:val="00AB536B"/>
    <w:rsid w:val="00AB5A8E"/>
    <w:rsid w:val="00AB6534"/>
    <w:rsid w:val="00AB6BAE"/>
    <w:rsid w:val="00AB71EC"/>
    <w:rsid w:val="00AB742D"/>
    <w:rsid w:val="00AB7849"/>
    <w:rsid w:val="00AB786C"/>
    <w:rsid w:val="00AB796F"/>
    <w:rsid w:val="00AB7BF9"/>
    <w:rsid w:val="00AB7DF1"/>
    <w:rsid w:val="00AB7EDE"/>
    <w:rsid w:val="00AC0B12"/>
    <w:rsid w:val="00AC1D82"/>
    <w:rsid w:val="00AC1DFC"/>
    <w:rsid w:val="00AC1F59"/>
    <w:rsid w:val="00AC31D7"/>
    <w:rsid w:val="00AC370A"/>
    <w:rsid w:val="00AC3D6E"/>
    <w:rsid w:val="00AC49BB"/>
    <w:rsid w:val="00AC4A33"/>
    <w:rsid w:val="00AC5483"/>
    <w:rsid w:val="00AC56A5"/>
    <w:rsid w:val="00AC6280"/>
    <w:rsid w:val="00AC62C1"/>
    <w:rsid w:val="00AC6563"/>
    <w:rsid w:val="00AC65F1"/>
    <w:rsid w:val="00AC66A7"/>
    <w:rsid w:val="00AC6A02"/>
    <w:rsid w:val="00AC6AB9"/>
    <w:rsid w:val="00AC7347"/>
    <w:rsid w:val="00AC73CA"/>
    <w:rsid w:val="00AC74A9"/>
    <w:rsid w:val="00AC7573"/>
    <w:rsid w:val="00AC75D9"/>
    <w:rsid w:val="00AC7730"/>
    <w:rsid w:val="00AC7765"/>
    <w:rsid w:val="00AD0005"/>
    <w:rsid w:val="00AD00E7"/>
    <w:rsid w:val="00AD046D"/>
    <w:rsid w:val="00AD0509"/>
    <w:rsid w:val="00AD06C1"/>
    <w:rsid w:val="00AD088B"/>
    <w:rsid w:val="00AD09FC"/>
    <w:rsid w:val="00AD0BCB"/>
    <w:rsid w:val="00AD0CA4"/>
    <w:rsid w:val="00AD0DA7"/>
    <w:rsid w:val="00AD0F96"/>
    <w:rsid w:val="00AD0FEC"/>
    <w:rsid w:val="00AD17B9"/>
    <w:rsid w:val="00AD1C0F"/>
    <w:rsid w:val="00AD1C70"/>
    <w:rsid w:val="00AD1FF6"/>
    <w:rsid w:val="00AD2002"/>
    <w:rsid w:val="00AD339A"/>
    <w:rsid w:val="00AD3685"/>
    <w:rsid w:val="00AD4404"/>
    <w:rsid w:val="00AD4A46"/>
    <w:rsid w:val="00AD4A56"/>
    <w:rsid w:val="00AD4F48"/>
    <w:rsid w:val="00AD5355"/>
    <w:rsid w:val="00AD54F3"/>
    <w:rsid w:val="00AD59A8"/>
    <w:rsid w:val="00AD5A13"/>
    <w:rsid w:val="00AD5B0E"/>
    <w:rsid w:val="00AD5E27"/>
    <w:rsid w:val="00AD6195"/>
    <w:rsid w:val="00AD6472"/>
    <w:rsid w:val="00AD6777"/>
    <w:rsid w:val="00AD692C"/>
    <w:rsid w:val="00AD6CFB"/>
    <w:rsid w:val="00AD7512"/>
    <w:rsid w:val="00AD752F"/>
    <w:rsid w:val="00AE0190"/>
    <w:rsid w:val="00AE084B"/>
    <w:rsid w:val="00AE096C"/>
    <w:rsid w:val="00AE0D78"/>
    <w:rsid w:val="00AE10F2"/>
    <w:rsid w:val="00AE11F1"/>
    <w:rsid w:val="00AE168C"/>
    <w:rsid w:val="00AE1BA4"/>
    <w:rsid w:val="00AE1F6A"/>
    <w:rsid w:val="00AE1FC4"/>
    <w:rsid w:val="00AE2427"/>
    <w:rsid w:val="00AE25E3"/>
    <w:rsid w:val="00AE28E1"/>
    <w:rsid w:val="00AE2C44"/>
    <w:rsid w:val="00AE2E63"/>
    <w:rsid w:val="00AE355D"/>
    <w:rsid w:val="00AE3A47"/>
    <w:rsid w:val="00AE40C3"/>
    <w:rsid w:val="00AE44DD"/>
    <w:rsid w:val="00AE47F4"/>
    <w:rsid w:val="00AE498D"/>
    <w:rsid w:val="00AE4A4E"/>
    <w:rsid w:val="00AE57E5"/>
    <w:rsid w:val="00AE5B93"/>
    <w:rsid w:val="00AE6205"/>
    <w:rsid w:val="00AE642E"/>
    <w:rsid w:val="00AE64FE"/>
    <w:rsid w:val="00AE66E3"/>
    <w:rsid w:val="00AE6BF5"/>
    <w:rsid w:val="00AF04A7"/>
    <w:rsid w:val="00AF0A5E"/>
    <w:rsid w:val="00AF101F"/>
    <w:rsid w:val="00AF1530"/>
    <w:rsid w:val="00AF1B0D"/>
    <w:rsid w:val="00AF1F79"/>
    <w:rsid w:val="00AF2659"/>
    <w:rsid w:val="00AF2703"/>
    <w:rsid w:val="00AF28FF"/>
    <w:rsid w:val="00AF2A23"/>
    <w:rsid w:val="00AF3D27"/>
    <w:rsid w:val="00AF41BF"/>
    <w:rsid w:val="00AF4504"/>
    <w:rsid w:val="00AF4814"/>
    <w:rsid w:val="00AF5890"/>
    <w:rsid w:val="00AF6576"/>
    <w:rsid w:val="00AF6647"/>
    <w:rsid w:val="00AF6D52"/>
    <w:rsid w:val="00AF6E88"/>
    <w:rsid w:val="00AF700B"/>
    <w:rsid w:val="00AF7BE4"/>
    <w:rsid w:val="00AF7CEE"/>
    <w:rsid w:val="00B00230"/>
    <w:rsid w:val="00B002EA"/>
    <w:rsid w:val="00B003E3"/>
    <w:rsid w:val="00B0056C"/>
    <w:rsid w:val="00B0057B"/>
    <w:rsid w:val="00B00AB7"/>
    <w:rsid w:val="00B01695"/>
    <w:rsid w:val="00B01908"/>
    <w:rsid w:val="00B01ED4"/>
    <w:rsid w:val="00B02911"/>
    <w:rsid w:val="00B033F9"/>
    <w:rsid w:val="00B036A1"/>
    <w:rsid w:val="00B03B0A"/>
    <w:rsid w:val="00B03CEF"/>
    <w:rsid w:val="00B046D0"/>
    <w:rsid w:val="00B046EF"/>
    <w:rsid w:val="00B04D7F"/>
    <w:rsid w:val="00B04E37"/>
    <w:rsid w:val="00B0523D"/>
    <w:rsid w:val="00B053EE"/>
    <w:rsid w:val="00B05937"/>
    <w:rsid w:val="00B05BE7"/>
    <w:rsid w:val="00B06099"/>
    <w:rsid w:val="00B06849"/>
    <w:rsid w:val="00B06F4F"/>
    <w:rsid w:val="00B07854"/>
    <w:rsid w:val="00B07A49"/>
    <w:rsid w:val="00B07C00"/>
    <w:rsid w:val="00B07C34"/>
    <w:rsid w:val="00B07DDF"/>
    <w:rsid w:val="00B103C2"/>
    <w:rsid w:val="00B104E7"/>
    <w:rsid w:val="00B107A3"/>
    <w:rsid w:val="00B10D9B"/>
    <w:rsid w:val="00B10E25"/>
    <w:rsid w:val="00B10F85"/>
    <w:rsid w:val="00B113C6"/>
    <w:rsid w:val="00B116BB"/>
    <w:rsid w:val="00B1247E"/>
    <w:rsid w:val="00B12596"/>
    <w:rsid w:val="00B12725"/>
    <w:rsid w:val="00B12A87"/>
    <w:rsid w:val="00B1370F"/>
    <w:rsid w:val="00B13D16"/>
    <w:rsid w:val="00B143E4"/>
    <w:rsid w:val="00B1457C"/>
    <w:rsid w:val="00B14749"/>
    <w:rsid w:val="00B1499A"/>
    <w:rsid w:val="00B14F95"/>
    <w:rsid w:val="00B150CF"/>
    <w:rsid w:val="00B15256"/>
    <w:rsid w:val="00B15340"/>
    <w:rsid w:val="00B15529"/>
    <w:rsid w:val="00B159F5"/>
    <w:rsid w:val="00B15AFB"/>
    <w:rsid w:val="00B15F68"/>
    <w:rsid w:val="00B165BE"/>
    <w:rsid w:val="00B16A6D"/>
    <w:rsid w:val="00B16AE4"/>
    <w:rsid w:val="00B171FE"/>
    <w:rsid w:val="00B1777B"/>
    <w:rsid w:val="00B17FBB"/>
    <w:rsid w:val="00B201E2"/>
    <w:rsid w:val="00B20BDD"/>
    <w:rsid w:val="00B20D68"/>
    <w:rsid w:val="00B20DA8"/>
    <w:rsid w:val="00B20FE3"/>
    <w:rsid w:val="00B2148A"/>
    <w:rsid w:val="00B214C9"/>
    <w:rsid w:val="00B21ABD"/>
    <w:rsid w:val="00B21FFA"/>
    <w:rsid w:val="00B2266B"/>
    <w:rsid w:val="00B22841"/>
    <w:rsid w:val="00B229B1"/>
    <w:rsid w:val="00B22C20"/>
    <w:rsid w:val="00B23474"/>
    <w:rsid w:val="00B23625"/>
    <w:rsid w:val="00B238BF"/>
    <w:rsid w:val="00B23B07"/>
    <w:rsid w:val="00B23B68"/>
    <w:rsid w:val="00B24753"/>
    <w:rsid w:val="00B2476D"/>
    <w:rsid w:val="00B247BA"/>
    <w:rsid w:val="00B24AF3"/>
    <w:rsid w:val="00B24C0B"/>
    <w:rsid w:val="00B24DB1"/>
    <w:rsid w:val="00B24F55"/>
    <w:rsid w:val="00B255DA"/>
    <w:rsid w:val="00B257B6"/>
    <w:rsid w:val="00B25CB7"/>
    <w:rsid w:val="00B25EE8"/>
    <w:rsid w:val="00B2715E"/>
    <w:rsid w:val="00B2735A"/>
    <w:rsid w:val="00B2783D"/>
    <w:rsid w:val="00B27A29"/>
    <w:rsid w:val="00B27A89"/>
    <w:rsid w:val="00B30052"/>
    <w:rsid w:val="00B300E3"/>
    <w:rsid w:val="00B305CF"/>
    <w:rsid w:val="00B313D9"/>
    <w:rsid w:val="00B31716"/>
    <w:rsid w:val="00B318B6"/>
    <w:rsid w:val="00B31D8F"/>
    <w:rsid w:val="00B33261"/>
    <w:rsid w:val="00B33283"/>
    <w:rsid w:val="00B337B5"/>
    <w:rsid w:val="00B33A0F"/>
    <w:rsid w:val="00B34234"/>
    <w:rsid w:val="00B34713"/>
    <w:rsid w:val="00B34E2B"/>
    <w:rsid w:val="00B354BD"/>
    <w:rsid w:val="00B35503"/>
    <w:rsid w:val="00B3594E"/>
    <w:rsid w:val="00B35F4D"/>
    <w:rsid w:val="00B362C0"/>
    <w:rsid w:val="00B3631A"/>
    <w:rsid w:val="00B374C9"/>
    <w:rsid w:val="00B37A73"/>
    <w:rsid w:val="00B37B62"/>
    <w:rsid w:val="00B40225"/>
    <w:rsid w:val="00B402D2"/>
    <w:rsid w:val="00B4036F"/>
    <w:rsid w:val="00B4066E"/>
    <w:rsid w:val="00B40EA1"/>
    <w:rsid w:val="00B41585"/>
    <w:rsid w:val="00B416DB"/>
    <w:rsid w:val="00B41C6E"/>
    <w:rsid w:val="00B4224B"/>
    <w:rsid w:val="00B42269"/>
    <w:rsid w:val="00B42952"/>
    <w:rsid w:val="00B42A52"/>
    <w:rsid w:val="00B434F6"/>
    <w:rsid w:val="00B44118"/>
    <w:rsid w:val="00B44389"/>
    <w:rsid w:val="00B444B4"/>
    <w:rsid w:val="00B445C6"/>
    <w:rsid w:val="00B44EFB"/>
    <w:rsid w:val="00B44FAF"/>
    <w:rsid w:val="00B451FD"/>
    <w:rsid w:val="00B46550"/>
    <w:rsid w:val="00B46A6C"/>
    <w:rsid w:val="00B46B6F"/>
    <w:rsid w:val="00B46C06"/>
    <w:rsid w:val="00B47181"/>
    <w:rsid w:val="00B47277"/>
    <w:rsid w:val="00B47427"/>
    <w:rsid w:val="00B47536"/>
    <w:rsid w:val="00B477DA"/>
    <w:rsid w:val="00B47E08"/>
    <w:rsid w:val="00B47E51"/>
    <w:rsid w:val="00B47EC6"/>
    <w:rsid w:val="00B503FF"/>
    <w:rsid w:val="00B511C0"/>
    <w:rsid w:val="00B515AC"/>
    <w:rsid w:val="00B519DE"/>
    <w:rsid w:val="00B5218F"/>
    <w:rsid w:val="00B52C67"/>
    <w:rsid w:val="00B52CAD"/>
    <w:rsid w:val="00B52DDF"/>
    <w:rsid w:val="00B5303A"/>
    <w:rsid w:val="00B5354A"/>
    <w:rsid w:val="00B54923"/>
    <w:rsid w:val="00B54A38"/>
    <w:rsid w:val="00B55275"/>
    <w:rsid w:val="00B5561D"/>
    <w:rsid w:val="00B55675"/>
    <w:rsid w:val="00B55980"/>
    <w:rsid w:val="00B567A4"/>
    <w:rsid w:val="00B568A2"/>
    <w:rsid w:val="00B56C96"/>
    <w:rsid w:val="00B56D67"/>
    <w:rsid w:val="00B56EBB"/>
    <w:rsid w:val="00B5760F"/>
    <w:rsid w:val="00B5789D"/>
    <w:rsid w:val="00B60010"/>
    <w:rsid w:val="00B604E3"/>
    <w:rsid w:val="00B60601"/>
    <w:rsid w:val="00B60663"/>
    <w:rsid w:val="00B60932"/>
    <w:rsid w:val="00B60A58"/>
    <w:rsid w:val="00B60A8D"/>
    <w:rsid w:val="00B6155C"/>
    <w:rsid w:val="00B615FA"/>
    <w:rsid w:val="00B61635"/>
    <w:rsid w:val="00B61661"/>
    <w:rsid w:val="00B6263F"/>
    <w:rsid w:val="00B628B0"/>
    <w:rsid w:val="00B63095"/>
    <w:rsid w:val="00B63586"/>
    <w:rsid w:val="00B63661"/>
    <w:rsid w:val="00B6423F"/>
    <w:rsid w:val="00B647A3"/>
    <w:rsid w:val="00B64A92"/>
    <w:rsid w:val="00B667E6"/>
    <w:rsid w:val="00B66B75"/>
    <w:rsid w:val="00B66BFA"/>
    <w:rsid w:val="00B6700E"/>
    <w:rsid w:val="00B67314"/>
    <w:rsid w:val="00B673B3"/>
    <w:rsid w:val="00B67442"/>
    <w:rsid w:val="00B67779"/>
    <w:rsid w:val="00B67904"/>
    <w:rsid w:val="00B67AF2"/>
    <w:rsid w:val="00B67F79"/>
    <w:rsid w:val="00B67FD9"/>
    <w:rsid w:val="00B70BAA"/>
    <w:rsid w:val="00B71D87"/>
    <w:rsid w:val="00B7260F"/>
    <w:rsid w:val="00B7268A"/>
    <w:rsid w:val="00B729FB"/>
    <w:rsid w:val="00B72A3C"/>
    <w:rsid w:val="00B7303C"/>
    <w:rsid w:val="00B736D8"/>
    <w:rsid w:val="00B738E8"/>
    <w:rsid w:val="00B73B7F"/>
    <w:rsid w:val="00B73FA2"/>
    <w:rsid w:val="00B74436"/>
    <w:rsid w:val="00B74506"/>
    <w:rsid w:val="00B74A21"/>
    <w:rsid w:val="00B74BE6"/>
    <w:rsid w:val="00B74FA1"/>
    <w:rsid w:val="00B753ED"/>
    <w:rsid w:val="00B76603"/>
    <w:rsid w:val="00B767F6"/>
    <w:rsid w:val="00B7684F"/>
    <w:rsid w:val="00B7687F"/>
    <w:rsid w:val="00B76912"/>
    <w:rsid w:val="00B76999"/>
    <w:rsid w:val="00B76A15"/>
    <w:rsid w:val="00B771FD"/>
    <w:rsid w:val="00B77FCE"/>
    <w:rsid w:val="00B800D3"/>
    <w:rsid w:val="00B809BE"/>
    <w:rsid w:val="00B80AA3"/>
    <w:rsid w:val="00B80AAC"/>
    <w:rsid w:val="00B8198A"/>
    <w:rsid w:val="00B81A42"/>
    <w:rsid w:val="00B81BA6"/>
    <w:rsid w:val="00B81C8D"/>
    <w:rsid w:val="00B822EE"/>
    <w:rsid w:val="00B823E0"/>
    <w:rsid w:val="00B82D16"/>
    <w:rsid w:val="00B82F26"/>
    <w:rsid w:val="00B83199"/>
    <w:rsid w:val="00B83732"/>
    <w:rsid w:val="00B83A13"/>
    <w:rsid w:val="00B845BF"/>
    <w:rsid w:val="00B8550F"/>
    <w:rsid w:val="00B85D94"/>
    <w:rsid w:val="00B86562"/>
    <w:rsid w:val="00B867B6"/>
    <w:rsid w:val="00B86C04"/>
    <w:rsid w:val="00B86C0F"/>
    <w:rsid w:val="00B86CF8"/>
    <w:rsid w:val="00B876D6"/>
    <w:rsid w:val="00B8770D"/>
    <w:rsid w:val="00B87F32"/>
    <w:rsid w:val="00B9005E"/>
    <w:rsid w:val="00B902AA"/>
    <w:rsid w:val="00B90B32"/>
    <w:rsid w:val="00B90C34"/>
    <w:rsid w:val="00B921FE"/>
    <w:rsid w:val="00B924CC"/>
    <w:rsid w:val="00B93381"/>
    <w:rsid w:val="00B9370F"/>
    <w:rsid w:val="00B93820"/>
    <w:rsid w:val="00B9382A"/>
    <w:rsid w:val="00B941F7"/>
    <w:rsid w:val="00B94F4C"/>
    <w:rsid w:val="00B95038"/>
    <w:rsid w:val="00B95209"/>
    <w:rsid w:val="00B9578C"/>
    <w:rsid w:val="00B95B26"/>
    <w:rsid w:val="00B95C8B"/>
    <w:rsid w:val="00B95DF1"/>
    <w:rsid w:val="00B96970"/>
    <w:rsid w:val="00B96AAA"/>
    <w:rsid w:val="00B96D2D"/>
    <w:rsid w:val="00B97452"/>
    <w:rsid w:val="00BA00D8"/>
    <w:rsid w:val="00BA0425"/>
    <w:rsid w:val="00BA14C5"/>
    <w:rsid w:val="00BA1945"/>
    <w:rsid w:val="00BA1CBC"/>
    <w:rsid w:val="00BA2946"/>
    <w:rsid w:val="00BA2A57"/>
    <w:rsid w:val="00BA2AF5"/>
    <w:rsid w:val="00BA2D81"/>
    <w:rsid w:val="00BA3541"/>
    <w:rsid w:val="00BA3659"/>
    <w:rsid w:val="00BA3CCE"/>
    <w:rsid w:val="00BA416E"/>
    <w:rsid w:val="00BA4603"/>
    <w:rsid w:val="00BA47AE"/>
    <w:rsid w:val="00BA4BD2"/>
    <w:rsid w:val="00BA4D76"/>
    <w:rsid w:val="00BA53C6"/>
    <w:rsid w:val="00BA5FFD"/>
    <w:rsid w:val="00BA7341"/>
    <w:rsid w:val="00BA75BC"/>
    <w:rsid w:val="00BA7661"/>
    <w:rsid w:val="00BA779C"/>
    <w:rsid w:val="00BB052A"/>
    <w:rsid w:val="00BB080C"/>
    <w:rsid w:val="00BB0986"/>
    <w:rsid w:val="00BB0A2A"/>
    <w:rsid w:val="00BB1B3A"/>
    <w:rsid w:val="00BB1CE9"/>
    <w:rsid w:val="00BB234D"/>
    <w:rsid w:val="00BB28F0"/>
    <w:rsid w:val="00BB2ACB"/>
    <w:rsid w:val="00BB2B12"/>
    <w:rsid w:val="00BB2F8D"/>
    <w:rsid w:val="00BB336B"/>
    <w:rsid w:val="00BB3408"/>
    <w:rsid w:val="00BB39F0"/>
    <w:rsid w:val="00BB3ABA"/>
    <w:rsid w:val="00BB41AA"/>
    <w:rsid w:val="00BB4940"/>
    <w:rsid w:val="00BB4DEC"/>
    <w:rsid w:val="00BB539D"/>
    <w:rsid w:val="00BB541F"/>
    <w:rsid w:val="00BB5FDF"/>
    <w:rsid w:val="00BB6713"/>
    <w:rsid w:val="00BB7230"/>
    <w:rsid w:val="00BB7329"/>
    <w:rsid w:val="00BB7C05"/>
    <w:rsid w:val="00BC0150"/>
    <w:rsid w:val="00BC1E81"/>
    <w:rsid w:val="00BC20F9"/>
    <w:rsid w:val="00BC241F"/>
    <w:rsid w:val="00BC24FA"/>
    <w:rsid w:val="00BC26E6"/>
    <w:rsid w:val="00BC2EF1"/>
    <w:rsid w:val="00BC3337"/>
    <w:rsid w:val="00BC3574"/>
    <w:rsid w:val="00BC3793"/>
    <w:rsid w:val="00BC3C02"/>
    <w:rsid w:val="00BC421C"/>
    <w:rsid w:val="00BC4341"/>
    <w:rsid w:val="00BC52AB"/>
    <w:rsid w:val="00BC54D7"/>
    <w:rsid w:val="00BC567A"/>
    <w:rsid w:val="00BC58B3"/>
    <w:rsid w:val="00BC60C7"/>
    <w:rsid w:val="00BC6A68"/>
    <w:rsid w:val="00BC6CCC"/>
    <w:rsid w:val="00BC7260"/>
    <w:rsid w:val="00BC78A7"/>
    <w:rsid w:val="00BC7920"/>
    <w:rsid w:val="00BC7D8A"/>
    <w:rsid w:val="00BD087F"/>
    <w:rsid w:val="00BD0A8E"/>
    <w:rsid w:val="00BD0E64"/>
    <w:rsid w:val="00BD1CF9"/>
    <w:rsid w:val="00BD1FE2"/>
    <w:rsid w:val="00BD23CB"/>
    <w:rsid w:val="00BD27A3"/>
    <w:rsid w:val="00BD2B91"/>
    <w:rsid w:val="00BD2D4E"/>
    <w:rsid w:val="00BD30A6"/>
    <w:rsid w:val="00BD3DAA"/>
    <w:rsid w:val="00BD408E"/>
    <w:rsid w:val="00BD4405"/>
    <w:rsid w:val="00BD4422"/>
    <w:rsid w:val="00BD4B24"/>
    <w:rsid w:val="00BD53DA"/>
    <w:rsid w:val="00BD5576"/>
    <w:rsid w:val="00BD6347"/>
    <w:rsid w:val="00BD659A"/>
    <w:rsid w:val="00BD65B7"/>
    <w:rsid w:val="00BD65E8"/>
    <w:rsid w:val="00BD6749"/>
    <w:rsid w:val="00BD6D19"/>
    <w:rsid w:val="00BD6E87"/>
    <w:rsid w:val="00BD6FC0"/>
    <w:rsid w:val="00BD73C4"/>
    <w:rsid w:val="00BD73CE"/>
    <w:rsid w:val="00BD7467"/>
    <w:rsid w:val="00BE0292"/>
    <w:rsid w:val="00BE0F01"/>
    <w:rsid w:val="00BE0FBC"/>
    <w:rsid w:val="00BE1ACA"/>
    <w:rsid w:val="00BE1B7C"/>
    <w:rsid w:val="00BE1D84"/>
    <w:rsid w:val="00BE2934"/>
    <w:rsid w:val="00BE2A26"/>
    <w:rsid w:val="00BE2BBB"/>
    <w:rsid w:val="00BE35FF"/>
    <w:rsid w:val="00BE3898"/>
    <w:rsid w:val="00BE3B02"/>
    <w:rsid w:val="00BE3B19"/>
    <w:rsid w:val="00BE4675"/>
    <w:rsid w:val="00BE5024"/>
    <w:rsid w:val="00BE55ED"/>
    <w:rsid w:val="00BE65EC"/>
    <w:rsid w:val="00BE6A21"/>
    <w:rsid w:val="00BF0A38"/>
    <w:rsid w:val="00BF16CF"/>
    <w:rsid w:val="00BF22FF"/>
    <w:rsid w:val="00BF2380"/>
    <w:rsid w:val="00BF28C8"/>
    <w:rsid w:val="00BF2C03"/>
    <w:rsid w:val="00BF2FFC"/>
    <w:rsid w:val="00BF32DD"/>
    <w:rsid w:val="00BF32F1"/>
    <w:rsid w:val="00BF482A"/>
    <w:rsid w:val="00BF4B03"/>
    <w:rsid w:val="00BF4E00"/>
    <w:rsid w:val="00BF4EC1"/>
    <w:rsid w:val="00BF4EF0"/>
    <w:rsid w:val="00BF5538"/>
    <w:rsid w:val="00BF6F61"/>
    <w:rsid w:val="00BF7168"/>
    <w:rsid w:val="00BF719F"/>
    <w:rsid w:val="00BF7741"/>
    <w:rsid w:val="00BF7AE0"/>
    <w:rsid w:val="00C015F2"/>
    <w:rsid w:val="00C01743"/>
    <w:rsid w:val="00C01B2B"/>
    <w:rsid w:val="00C02AE4"/>
    <w:rsid w:val="00C03776"/>
    <w:rsid w:val="00C03C9D"/>
    <w:rsid w:val="00C04277"/>
    <w:rsid w:val="00C04477"/>
    <w:rsid w:val="00C04619"/>
    <w:rsid w:val="00C049D9"/>
    <w:rsid w:val="00C04F60"/>
    <w:rsid w:val="00C05469"/>
    <w:rsid w:val="00C057A4"/>
    <w:rsid w:val="00C05C75"/>
    <w:rsid w:val="00C05D27"/>
    <w:rsid w:val="00C05EC7"/>
    <w:rsid w:val="00C05F08"/>
    <w:rsid w:val="00C065CD"/>
    <w:rsid w:val="00C06F7B"/>
    <w:rsid w:val="00C06FC6"/>
    <w:rsid w:val="00C07417"/>
    <w:rsid w:val="00C118DE"/>
    <w:rsid w:val="00C11C56"/>
    <w:rsid w:val="00C11D4A"/>
    <w:rsid w:val="00C12434"/>
    <w:rsid w:val="00C128AE"/>
    <w:rsid w:val="00C12F93"/>
    <w:rsid w:val="00C12F98"/>
    <w:rsid w:val="00C139FC"/>
    <w:rsid w:val="00C13A01"/>
    <w:rsid w:val="00C13B8D"/>
    <w:rsid w:val="00C13BBE"/>
    <w:rsid w:val="00C14227"/>
    <w:rsid w:val="00C15397"/>
    <w:rsid w:val="00C15A3D"/>
    <w:rsid w:val="00C15FD8"/>
    <w:rsid w:val="00C1668C"/>
    <w:rsid w:val="00C16FA1"/>
    <w:rsid w:val="00C17550"/>
    <w:rsid w:val="00C17709"/>
    <w:rsid w:val="00C2023A"/>
    <w:rsid w:val="00C205B6"/>
    <w:rsid w:val="00C206E0"/>
    <w:rsid w:val="00C206E6"/>
    <w:rsid w:val="00C20DBF"/>
    <w:rsid w:val="00C20E58"/>
    <w:rsid w:val="00C21170"/>
    <w:rsid w:val="00C2191B"/>
    <w:rsid w:val="00C219F2"/>
    <w:rsid w:val="00C21A40"/>
    <w:rsid w:val="00C21D5E"/>
    <w:rsid w:val="00C22064"/>
    <w:rsid w:val="00C22421"/>
    <w:rsid w:val="00C22594"/>
    <w:rsid w:val="00C22B18"/>
    <w:rsid w:val="00C22FF1"/>
    <w:rsid w:val="00C23560"/>
    <w:rsid w:val="00C23F05"/>
    <w:rsid w:val="00C24038"/>
    <w:rsid w:val="00C241C8"/>
    <w:rsid w:val="00C24303"/>
    <w:rsid w:val="00C24A05"/>
    <w:rsid w:val="00C24E6D"/>
    <w:rsid w:val="00C25246"/>
    <w:rsid w:val="00C25279"/>
    <w:rsid w:val="00C25418"/>
    <w:rsid w:val="00C257C3"/>
    <w:rsid w:val="00C25C22"/>
    <w:rsid w:val="00C25E84"/>
    <w:rsid w:val="00C25EBA"/>
    <w:rsid w:val="00C26127"/>
    <w:rsid w:val="00C26790"/>
    <w:rsid w:val="00C267BA"/>
    <w:rsid w:val="00C26A00"/>
    <w:rsid w:val="00C26D25"/>
    <w:rsid w:val="00C2718F"/>
    <w:rsid w:val="00C27464"/>
    <w:rsid w:val="00C27794"/>
    <w:rsid w:val="00C27D2D"/>
    <w:rsid w:val="00C27F5F"/>
    <w:rsid w:val="00C30494"/>
    <w:rsid w:val="00C30B34"/>
    <w:rsid w:val="00C30D3E"/>
    <w:rsid w:val="00C3103C"/>
    <w:rsid w:val="00C3264E"/>
    <w:rsid w:val="00C32757"/>
    <w:rsid w:val="00C32F89"/>
    <w:rsid w:val="00C33242"/>
    <w:rsid w:val="00C33D6A"/>
    <w:rsid w:val="00C33FB0"/>
    <w:rsid w:val="00C3414C"/>
    <w:rsid w:val="00C348A8"/>
    <w:rsid w:val="00C348C0"/>
    <w:rsid w:val="00C34C1F"/>
    <w:rsid w:val="00C34FF5"/>
    <w:rsid w:val="00C35A26"/>
    <w:rsid w:val="00C35FB0"/>
    <w:rsid w:val="00C3607A"/>
    <w:rsid w:val="00C3639F"/>
    <w:rsid w:val="00C3663D"/>
    <w:rsid w:val="00C36646"/>
    <w:rsid w:val="00C36761"/>
    <w:rsid w:val="00C36EF1"/>
    <w:rsid w:val="00C36F01"/>
    <w:rsid w:val="00C370AB"/>
    <w:rsid w:val="00C374EC"/>
    <w:rsid w:val="00C40260"/>
    <w:rsid w:val="00C40A23"/>
    <w:rsid w:val="00C40E95"/>
    <w:rsid w:val="00C41287"/>
    <w:rsid w:val="00C4157B"/>
    <w:rsid w:val="00C421F3"/>
    <w:rsid w:val="00C4223A"/>
    <w:rsid w:val="00C42380"/>
    <w:rsid w:val="00C4242A"/>
    <w:rsid w:val="00C429D6"/>
    <w:rsid w:val="00C42BD0"/>
    <w:rsid w:val="00C42E82"/>
    <w:rsid w:val="00C43FBC"/>
    <w:rsid w:val="00C44787"/>
    <w:rsid w:val="00C44D86"/>
    <w:rsid w:val="00C44F0F"/>
    <w:rsid w:val="00C450C1"/>
    <w:rsid w:val="00C4535B"/>
    <w:rsid w:val="00C45A5B"/>
    <w:rsid w:val="00C46A02"/>
    <w:rsid w:val="00C46AF0"/>
    <w:rsid w:val="00C46E7E"/>
    <w:rsid w:val="00C46F4A"/>
    <w:rsid w:val="00C47228"/>
    <w:rsid w:val="00C47229"/>
    <w:rsid w:val="00C47241"/>
    <w:rsid w:val="00C47595"/>
    <w:rsid w:val="00C47902"/>
    <w:rsid w:val="00C47BBE"/>
    <w:rsid w:val="00C500EC"/>
    <w:rsid w:val="00C502DD"/>
    <w:rsid w:val="00C50510"/>
    <w:rsid w:val="00C50819"/>
    <w:rsid w:val="00C523AE"/>
    <w:rsid w:val="00C53416"/>
    <w:rsid w:val="00C53593"/>
    <w:rsid w:val="00C5370B"/>
    <w:rsid w:val="00C53C8A"/>
    <w:rsid w:val="00C53C9E"/>
    <w:rsid w:val="00C53CCB"/>
    <w:rsid w:val="00C53D0D"/>
    <w:rsid w:val="00C545A8"/>
    <w:rsid w:val="00C553D3"/>
    <w:rsid w:val="00C555B4"/>
    <w:rsid w:val="00C558B4"/>
    <w:rsid w:val="00C55F39"/>
    <w:rsid w:val="00C5616D"/>
    <w:rsid w:val="00C56368"/>
    <w:rsid w:val="00C564B1"/>
    <w:rsid w:val="00C56E5E"/>
    <w:rsid w:val="00C5729A"/>
    <w:rsid w:val="00C60023"/>
    <w:rsid w:val="00C600E1"/>
    <w:rsid w:val="00C606D1"/>
    <w:rsid w:val="00C60D05"/>
    <w:rsid w:val="00C610AE"/>
    <w:rsid w:val="00C61451"/>
    <w:rsid w:val="00C61768"/>
    <w:rsid w:val="00C61ADB"/>
    <w:rsid w:val="00C61D9D"/>
    <w:rsid w:val="00C624D5"/>
    <w:rsid w:val="00C62DBA"/>
    <w:rsid w:val="00C630C9"/>
    <w:rsid w:val="00C633B3"/>
    <w:rsid w:val="00C636D9"/>
    <w:rsid w:val="00C64AF8"/>
    <w:rsid w:val="00C65C73"/>
    <w:rsid w:val="00C664A3"/>
    <w:rsid w:val="00C66CB7"/>
    <w:rsid w:val="00C66FD8"/>
    <w:rsid w:val="00C7015D"/>
    <w:rsid w:val="00C70BA9"/>
    <w:rsid w:val="00C70D38"/>
    <w:rsid w:val="00C70E8B"/>
    <w:rsid w:val="00C713B0"/>
    <w:rsid w:val="00C71786"/>
    <w:rsid w:val="00C71838"/>
    <w:rsid w:val="00C718CA"/>
    <w:rsid w:val="00C7215F"/>
    <w:rsid w:val="00C72E07"/>
    <w:rsid w:val="00C73ACB"/>
    <w:rsid w:val="00C73AE8"/>
    <w:rsid w:val="00C740B2"/>
    <w:rsid w:val="00C74507"/>
    <w:rsid w:val="00C74E43"/>
    <w:rsid w:val="00C753C1"/>
    <w:rsid w:val="00C75AAC"/>
    <w:rsid w:val="00C76264"/>
    <w:rsid w:val="00C7651A"/>
    <w:rsid w:val="00C76844"/>
    <w:rsid w:val="00C7768D"/>
    <w:rsid w:val="00C77D33"/>
    <w:rsid w:val="00C80679"/>
    <w:rsid w:val="00C80BF2"/>
    <w:rsid w:val="00C80C05"/>
    <w:rsid w:val="00C80DEB"/>
    <w:rsid w:val="00C80E3F"/>
    <w:rsid w:val="00C81EF3"/>
    <w:rsid w:val="00C825F8"/>
    <w:rsid w:val="00C8265E"/>
    <w:rsid w:val="00C82862"/>
    <w:rsid w:val="00C82CD4"/>
    <w:rsid w:val="00C830DA"/>
    <w:rsid w:val="00C831C6"/>
    <w:rsid w:val="00C8333C"/>
    <w:rsid w:val="00C83608"/>
    <w:rsid w:val="00C838FB"/>
    <w:rsid w:val="00C84103"/>
    <w:rsid w:val="00C84148"/>
    <w:rsid w:val="00C84BB2"/>
    <w:rsid w:val="00C85A9F"/>
    <w:rsid w:val="00C85B92"/>
    <w:rsid w:val="00C85FC2"/>
    <w:rsid w:val="00C8662A"/>
    <w:rsid w:val="00C868AF"/>
    <w:rsid w:val="00C907CC"/>
    <w:rsid w:val="00C90820"/>
    <w:rsid w:val="00C90B55"/>
    <w:rsid w:val="00C90DE3"/>
    <w:rsid w:val="00C90F6C"/>
    <w:rsid w:val="00C91742"/>
    <w:rsid w:val="00C91FFF"/>
    <w:rsid w:val="00C92162"/>
    <w:rsid w:val="00C92DFD"/>
    <w:rsid w:val="00C93D6D"/>
    <w:rsid w:val="00C93F54"/>
    <w:rsid w:val="00C94311"/>
    <w:rsid w:val="00C94786"/>
    <w:rsid w:val="00C9494C"/>
    <w:rsid w:val="00C94FB4"/>
    <w:rsid w:val="00C9504A"/>
    <w:rsid w:val="00C95073"/>
    <w:rsid w:val="00C951FE"/>
    <w:rsid w:val="00C9539B"/>
    <w:rsid w:val="00C9587A"/>
    <w:rsid w:val="00C95912"/>
    <w:rsid w:val="00C95F4D"/>
    <w:rsid w:val="00C96C78"/>
    <w:rsid w:val="00C96F2D"/>
    <w:rsid w:val="00C96FEB"/>
    <w:rsid w:val="00C973DB"/>
    <w:rsid w:val="00C9771A"/>
    <w:rsid w:val="00C9782A"/>
    <w:rsid w:val="00C979C1"/>
    <w:rsid w:val="00CA015C"/>
    <w:rsid w:val="00CA09A3"/>
    <w:rsid w:val="00CA1618"/>
    <w:rsid w:val="00CA1EC4"/>
    <w:rsid w:val="00CA2C10"/>
    <w:rsid w:val="00CA2E6E"/>
    <w:rsid w:val="00CA3012"/>
    <w:rsid w:val="00CA3048"/>
    <w:rsid w:val="00CA33C3"/>
    <w:rsid w:val="00CA3459"/>
    <w:rsid w:val="00CA3525"/>
    <w:rsid w:val="00CA35A0"/>
    <w:rsid w:val="00CA3D6B"/>
    <w:rsid w:val="00CA3EEC"/>
    <w:rsid w:val="00CA4189"/>
    <w:rsid w:val="00CA471D"/>
    <w:rsid w:val="00CA4923"/>
    <w:rsid w:val="00CA5017"/>
    <w:rsid w:val="00CA523E"/>
    <w:rsid w:val="00CA541A"/>
    <w:rsid w:val="00CA549D"/>
    <w:rsid w:val="00CA58B6"/>
    <w:rsid w:val="00CA5C7B"/>
    <w:rsid w:val="00CA6091"/>
    <w:rsid w:val="00CA66D1"/>
    <w:rsid w:val="00CA7205"/>
    <w:rsid w:val="00CA724E"/>
    <w:rsid w:val="00CA7B66"/>
    <w:rsid w:val="00CA7C59"/>
    <w:rsid w:val="00CA7D22"/>
    <w:rsid w:val="00CA7F27"/>
    <w:rsid w:val="00CA7F49"/>
    <w:rsid w:val="00CB078D"/>
    <w:rsid w:val="00CB0A08"/>
    <w:rsid w:val="00CB0F22"/>
    <w:rsid w:val="00CB1427"/>
    <w:rsid w:val="00CB1C43"/>
    <w:rsid w:val="00CB2474"/>
    <w:rsid w:val="00CB287A"/>
    <w:rsid w:val="00CB2B03"/>
    <w:rsid w:val="00CB303D"/>
    <w:rsid w:val="00CB32A3"/>
    <w:rsid w:val="00CB36B2"/>
    <w:rsid w:val="00CB46E1"/>
    <w:rsid w:val="00CB4737"/>
    <w:rsid w:val="00CB47E7"/>
    <w:rsid w:val="00CB4896"/>
    <w:rsid w:val="00CB49B5"/>
    <w:rsid w:val="00CB4D0E"/>
    <w:rsid w:val="00CB5667"/>
    <w:rsid w:val="00CB56D6"/>
    <w:rsid w:val="00CB5840"/>
    <w:rsid w:val="00CB59E0"/>
    <w:rsid w:val="00CB6002"/>
    <w:rsid w:val="00CB61ED"/>
    <w:rsid w:val="00CB655C"/>
    <w:rsid w:val="00CB6735"/>
    <w:rsid w:val="00CB67B1"/>
    <w:rsid w:val="00CB69CF"/>
    <w:rsid w:val="00CB6A88"/>
    <w:rsid w:val="00CB6E07"/>
    <w:rsid w:val="00CB7293"/>
    <w:rsid w:val="00CB7298"/>
    <w:rsid w:val="00CB7597"/>
    <w:rsid w:val="00CB7B33"/>
    <w:rsid w:val="00CB7CA4"/>
    <w:rsid w:val="00CB7D67"/>
    <w:rsid w:val="00CC0981"/>
    <w:rsid w:val="00CC0C8F"/>
    <w:rsid w:val="00CC0D6C"/>
    <w:rsid w:val="00CC0E0E"/>
    <w:rsid w:val="00CC1520"/>
    <w:rsid w:val="00CC1B19"/>
    <w:rsid w:val="00CC2915"/>
    <w:rsid w:val="00CC2A50"/>
    <w:rsid w:val="00CC388E"/>
    <w:rsid w:val="00CC4E48"/>
    <w:rsid w:val="00CC55BF"/>
    <w:rsid w:val="00CC5F83"/>
    <w:rsid w:val="00CC60C1"/>
    <w:rsid w:val="00CD04B5"/>
    <w:rsid w:val="00CD0896"/>
    <w:rsid w:val="00CD0971"/>
    <w:rsid w:val="00CD0B45"/>
    <w:rsid w:val="00CD0C1B"/>
    <w:rsid w:val="00CD0C3D"/>
    <w:rsid w:val="00CD1171"/>
    <w:rsid w:val="00CD127B"/>
    <w:rsid w:val="00CD1760"/>
    <w:rsid w:val="00CD18F1"/>
    <w:rsid w:val="00CD1941"/>
    <w:rsid w:val="00CD2ADA"/>
    <w:rsid w:val="00CD3884"/>
    <w:rsid w:val="00CD3F92"/>
    <w:rsid w:val="00CD470C"/>
    <w:rsid w:val="00CD4A72"/>
    <w:rsid w:val="00CD4AC2"/>
    <w:rsid w:val="00CD5501"/>
    <w:rsid w:val="00CD575D"/>
    <w:rsid w:val="00CD5B87"/>
    <w:rsid w:val="00CD6010"/>
    <w:rsid w:val="00CD6016"/>
    <w:rsid w:val="00CD60A7"/>
    <w:rsid w:val="00CD69D7"/>
    <w:rsid w:val="00CD7014"/>
    <w:rsid w:val="00CD7383"/>
    <w:rsid w:val="00CD7617"/>
    <w:rsid w:val="00CD7813"/>
    <w:rsid w:val="00CD7ACF"/>
    <w:rsid w:val="00CD7B6C"/>
    <w:rsid w:val="00CE0070"/>
    <w:rsid w:val="00CE00EC"/>
    <w:rsid w:val="00CE0503"/>
    <w:rsid w:val="00CE05D4"/>
    <w:rsid w:val="00CE061C"/>
    <w:rsid w:val="00CE07A3"/>
    <w:rsid w:val="00CE08C4"/>
    <w:rsid w:val="00CE0EA9"/>
    <w:rsid w:val="00CE0FFF"/>
    <w:rsid w:val="00CE102A"/>
    <w:rsid w:val="00CE11ED"/>
    <w:rsid w:val="00CE15FB"/>
    <w:rsid w:val="00CE2A13"/>
    <w:rsid w:val="00CE2B5A"/>
    <w:rsid w:val="00CE2D89"/>
    <w:rsid w:val="00CE2E80"/>
    <w:rsid w:val="00CE39FA"/>
    <w:rsid w:val="00CE3C14"/>
    <w:rsid w:val="00CE41F4"/>
    <w:rsid w:val="00CE46FE"/>
    <w:rsid w:val="00CE4977"/>
    <w:rsid w:val="00CE4B26"/>
    <w:rsid w:val="00CE4BD6"/>
    <w:rsid w:val="00CE5261"/>
    <w:rsid w:val="00CE53B4"/>
    <w:rsid w:val="00CE615E"/>
    <w:rsid w:val="00CE6183"/>
    <w:rsid w:val="00CE63B3"/>
    <w:rsid w:val="00CE69E4"/>
    <w:rsid w:val="00CE7218"/>
    <w:rsid w:val="00CE767F"/>
    <w:rsid w:val="00CE773A"/>
    <w:rsid w:val="00CE778C"/>
    <w:rsid w:val="00CE7851"/>
    <w:rsid w:val="00CE7AD5"/>
    <w:rsid w:val="00CF0025"/>
    <w:rsid w:val="00CF11FC"/>
    <w:rsid w:val="00CF16BA"/>
    <w:rsid w:val="00CF1A10"/>
    <w:rsid w:val="00CF2CEE"/>
    <w:rsid w:val="00CF3641"/>
    <w:rsid w:val="00CF3F9F"/>
    <w:rsid w:val="00CF40FC"/>
    <w:rsid w:val="00CF412B"/>
    <w:rsid w:val="00CF44B3"/>
    <w:rsid w:val="00CF51D9"/>
    <w:rsid w:val="00CF532A"/>
    <w:rsid w:val="00CF554B"/>
    <w:rsid w:val="00CF564E"/>
    <w:rsid w:val="00CF5DFD"/>
    <w:rsid w:val="00CF5F9E"/>
    <w:rsid w:val="00CF6433"/>
    <w:rsid w:val="00CF6A88"/>
    <w:rsid w:val="00CF6ACC"/>
    <w:rsid w:val="00CF7342"/>
    <w:rsid w:val="00CF78B4"/>
    <w:rsid w:val="00CF78B5"/>
    <w:rsid w:val="00CF7D05"/>
    <w:rsid w:val="00CF7D8C"/>
    <w:rsid w:val="00D00B1C"/>
    <w:rsid w:val="00D0119F"/>
    <w:rsid w:val="00D01426"/>
    <w:rsid w:val="00D01AAA"/>
    <w:rsid w:val="00D01DD4"/>
    <w:rsid w:val="00D026F5"/>
    <w:rsid w:val="00D02E2A"/>
    <w:rsid w:val="00D02E6F"/>
    <w:rsid w:val="00D03267"/>
    <w:rsid w:val="00D03566"/>
    <w:rsid w:val="00D04117"/>
    <w:rsid w:val="00D0483C"/>
    <w:rsid w:val="00D04A3A"/>
    <w:rsid w:val="00D04F5E"/>
    <w:rsid w:val="00D053BC"/>
    <w:rsid w:val="00D05687"/>
    <w:rsid w:val="00D059D7"/>
    <w:rsid w:val="00D062B3"/>
    <w:rsid w:val="00D06BC2"/>
    <w:rsid w:val="00D07050"/>
    <w:rsid w:val="00D07147"/>
    <w:rsid w:val="00D07177"/>
    <w:rsid w:val="00D109C4"/>
    <w:rsid w:val="00D1123B"/>
    <w:rsid w:val="00D113EA"/>
    <w:rsid w:val="00D115F3"/>
    <w:rsid w:val="00D1570E"/>
    <w:rsid w:val="00D15A6E"/>
    <w:rsid w:val="00D15C63"/>
    <w:rsid w:val="00D1689B"/>
    <w:rsid w:val="00D168EB"/>
    <w:rsid w:val="00D17188"/>
    <w:rsid w:val="00D179FF"/>
    <w:rsid w:val="00D2006A"/>
    <w:rsid w:val="00D2048D"/>
    <w:rsid w:val="00D20570"/>
    <w:rsid w:val="00D20593"/>
    <w:rsid w:val="00D20794"/>
    <w:rsid w:val="00D20DD7"/>
    <w:rsid w:val="00D20E90"/>
    <w:rsid w:val="00D21080"/>
    <w:rsid w:val="00D21199"/>
    <w:rsid w:val="00D212DD"/>
    <w:rsid w:val="00D21703"/>
    <w:rsid w:val="00D21B0E"/>
    <w:rsid w:val="00D21D7D"/>
    <w:rsid w:val="00D21DE4"/>
    <w:rsid w:val="00D21E5D"/>
    <w:rsid w:val="00D222CE"/>
    <w:rsid w:val="00D224D2"/>
    <w:rsid w:val="00D228A5"/>
    <w:rsid w:val="00D22943"/>
    <w:rsid w:val="00D22D31"/>
    <w:rsid w:val="00D23D55"/>
    <w:rsid w:val="00D23E02"/>
    <w:rsid w:val="00D24130"/>
    <w:rsid w:val="00D247EB"/>
    <w:rsid w:val="00D24898"/>
    <w:rsid w:val="00D252E2"/>
    <w:rsid w:val="00D2564C"/>
    <w:rsid w:val="00D25975"/>
    <w:rsid w:val="00D25BCA"/>
    <w:rsid w:val="00D26580"/>
    <w:rsid w:val="00D27106"/>
    <w:rsid w:val="00D279AE"/>
    <w:rsid w:val="00D27DC7"/>
    <w:rsid w:val="00D27F13"/>
    <w:rsid w:val="00D3100E"/>
    <w:rsid w:val="00D31589"/>
    <w:rsid w:val="00D315D2"/>
    <w:rsid w:val="00D31683"/>
    <w:rsid w:val="00D31898"/>
    <w:rsid w:val="00D31993"/>
    <w:rsid w:val="00D31C97"/>
    <w:rsid w:val="00D333D0"/>
    <w:rsid w:val="00D33DCC"/>
    <w:rsid w:val="00D33F49"/>
    <w:rsid w:val="00D340E1"/>
    <w:rsid w:val="00D342C1"/>
    <w:rsid w:val="00D344AA"/>
    <w:rsid w:val="00D34656"/>
    <w:rsid w:val="00D34716"/>
    <w:rsid w:val="00D34C23"/>
    <w:rsid w:val="00D34D5B"/>
    <w:rsid w:val="00D34E10"/>
    <w:rsid w:val="00D357B3"/>
    <w:rsid w:val="00D357D8"/>
    <w:rsid w:val="00D35B5E"/>
    <w:rsid w:val="00D35DCA"/>
    <w:rsid w:val="00D35ED6"/>
    <w:rsid w:val="00D36AAD"/>
    <w:rsid w:val="00D36C61"/>
    <w:rsid w:val="00D378C0"/>
    <w:rsid w:val="00D37FD6"/>
    <w:rsid w:val="00D40498"/>
    <w:rsid w:val="00D404CE"/>
    <w:rsid w:val="00D4095D"/>
    <w:rsid w:val="00D40969"/>
    <w:rsid w:val="00D411B0"/>
    <w:rsid w:val="00D41AC9"/>
    <w:rsid w:val="00D41F70"/>
    <w:rsid w:val="00D421EA"/>
    <w:rsid w:val="00D423FD"/>
    <w:rsid w:val="00D42928"/>
    <w:rsid w:val="00D4297D"/>
    <w:rsid w:val="00D429DE"/>
    <w:rsid w:val="00D42CF7"/>
    <w:rsid w:val="00D43988"/>
    <w:rsid w:val="00D43A2B"/>
    <w:rsid w:val="00D43B4E"/>
    <w:rsid w:val="00D43C14"/>
    <w:rsid w:val="00D44077"/>
    <w:rsid w:val="00D440AB"/>
    <w:rsid w:val="00D44E6E"/>
    <w:rsid w:val="00D44EA2"/>
    <w:rsid w:val="00D44F82"/>
    <w:rsid w:val="00D44FB8"/>
    <w:rsid w:val="00D4523D"/>
    <w:rsid w:val="00D45296"/>
    <w:rsid w:val="00D456F4"/>
    <w:rsid w:val="00D45841"/>
    <w:rsid w:val="00D45A64"/>
    <w:rsid w:val="00D45AE5"/>
    <w:rsid w:val="00D45F16"/>
    <w:rsid w:val="00D45F8C"/>
    <w:rsid w:val="00D4620E"/>
    <w:rsid w:val="00D463FD"/>
    <w:rsid w:val="00D46647"/>
    <w:rsid w:val="00D4666D"/>
    <w:rsid w:val="00D46C0C"/>
    <w:rsid w:val="00D47212"/>
    <w:rsid w:val="00D50706"/>
    <w:rsid w:val="00D508AA"/>
    <w:rsid w:val="00D509C1"/>
    <w:rsid w:val="00D50F10"/>
    <w:rsid w:val="00D5164D"/>
    <w:rsid w:val="00D5172C"/>
    <w:rsid w:val="00D51C21"/>
    <w:rsid w:val="00D51C53"/>
    <w:rsid w:val="00D527C3"/>
    <w:rsid w:val="00D52AA4"/>
    <w:rsid w:val="00D52FD0"/>
    <w:rsid w:val="00D5317E"/>
    <w:rsid w:val="00D532C9"/>
    <w:rsid w:val="00D53794"/>
    <w:rsid w:val="00D55539"/>
    <w:rsid w:val="00D556E3"/>
    <w:rsid w:val="00D557C9"/>
    <w:rsid w:val="00D55D39"/>
    <w:rsid w:val="00D56338"/>
    <w:rsid w:val="00D56F72"/>
    <w:rsid w:val="00D576A4"/>
    <w:rsid w:val="00D57AD3"/>
    <w:rsid w:val="00D57D25"/>
    <w:rsid w:val="00D603BE"/>
    <w:rsid w:val="00D603DC"/>
    <w:rsid w:val="00D61023"/>
    <w:rsid w:val="00D6146E"/>
    <w:rsid w:val="00D61EDB"/>
    <w:rsid w:val="00D62596"/>
    <w:rsid w:val="00D62D54"/>
    <w:rsid w:val="00D6306F"/>
    <w:rsid w:val="00D632A3"/>
    <w:rsid w:val="00D63519"/>
    <w:rsid w:val="00D636FB"/>
    <w:rsid w:val="00D6385A"/>
    <w:rsid w:val="00D63EB6"/>
    <w:rsid w:val="00D64398"/>
    <w:rsid w:val="00D646DE"/>
    <w:rsid w:val="00D648B8"/>
    <w:rsid w:val="00D64B48"/>
    <w:rsid w:val="00D64D55"/>
    <w:rsid w:val="00D65578"/>
    <w:rsid w:val="00D6680D"/>
    <w:rsid w:val="00D66B89"/>
    <w:rsid w:val="00D677F2"/>
    <w:rsid w:val="00D67929"/>
    <w:rsid w:val="00D67E46"/>
    <w:rsid w:val="00D67F3D"/>
    <w:rsid w:val="00D70174"/>
    <w:rsid w:val="00D70460"/>
    <w:rsid w:val="00D705C7"/>
    <w:rsid w:val="00D70A48"/>
    <w:rsid w:val="00D70C7C"/>
    <w:rsid w:val="00D7101E"/>
    <w:rsid w:val="00D711C8"/>
    <w:rsid w:val="00D7164E"/>
    <w:rsid w:val="00D71F2A"/>
    <w:rsid w:val="00D7244F"/>
    <w:rsid w:val="00D72697"/>
    <w:rsid w:val="00D72C6D"/>
    <w:rsid w:val="00D72E21"/>
    <w:rsid w:val="00D73259"/>
    <w:rsid w:val="00D7363B"/>
    <w:rsid w:val="00D73B06"/>
    <w:rsid w:val="00D73B1E"/>
    <w:rsid w:val="00D740F5"/>
    <w:rsid w:val="00D742CB"/>
    <w:rsid w:val="00D74A67"/>
    <w:rsid w:val="00D74C9B"/>
    <w:rsid w:val="00D74F07"/>
    <w:rsid w:val="00D751D3"/>
    <w:rsid w:val="00D7604A"/>
    <w:rsid w:val="00D76286"/>
    <w:rsid w:val="00D762CF"/>
    <w:rsid w:val="00D76377"/>
    <w:rsid w:val="00D76615"/>
    <w:rsid w:val="00D76716"/>
    <w:rsid w:val="00D76C69"/>
    <w:rsid w:val="00D76E05"/>
    <w:rsid w:val="00D76E7B"/>
    <w:rsid w:val="00D777EA"/>
    <w:rsid w:val="00D8055B"/>
    <w:rsid w:val="00D806ED"/>
    <w:rsid w:val="00D80940"/>
    <w:rsid w:val="00D80BA3"/>
    <w:rsid w:val="00D815C5"/>
    <w:rsid w:val="00D815DB"/>
    <w:rsid w:val="00D81F18"/>
    <w:rsid w:val="00D825A7"/>
    <w:rsid w:val="00D8288B"/>
    <w:rsid w:val="00D82972"/>
    <w:rsid w:val="00D82D3B"/>
    <w:rsid w:val="00D82DBE"/>
    <w:rsid w:val="00D82DDD"/>
    <w:rsid w:val="00D831CC"/>
    <w:rsid w:val="00D8326E"/>
    <w:rsid w:val="00D83EDA"/>
    <w:rsid w:val="00D84268"/>
    <w:rsid w:val="00D846A9"/>
    <w:rsid w:val="00D855CC"/>
    <w:rsid w:val="00D8600D"/>
    <w:rsid w:val="00D86180"/>
    <w:rsid w:val="00D86770"/>
    <w:rsid w:val="00D86849"/>
    <w:rsid w:val="00D86CC3"/>
    <w:rsid w:val="00D86D60"/>
    <w:rsid w:val="00D87021"/>
    <w:rsid w:val="00D879FE"/>
    <w:rsid w:val="00D87AC8"/>
    <w:rsid w:val="00D87AD8"/>
    <w:rsid w:val="00D90272"/>
    <w:rsid w:val="00D9043B"/>
    <w:rsid w:val="00D90B9F"/>
    <w:rsid w:val="00D90DC2"/>
    <w:rsid w:val="00D9103B"/>
    <w:rsid w:val="00D9141E"/>
    <w:rsid w:val="00D91580"/>
    <w:rsid w:val="00D9162B"/>
    <w:rsid w:val="00D92115"/>
    <w:rsid w:val="00D922F8"/>
    <w:rsid w:val="00D9244C"/>
    <w:rsid w:val="00D931C9"/>
    <w:rsid w:val="00D9368F"/>
    <w:rsid w:val="00D93759"/>
    <w:rsid w:val="00D940E9"/>
    <w:rsid w:val="00D941AE"/>
    <w:rsid w:val="00D94783"/>
    <w:rsid w:val="00D954B2"/>
    <w:rsid w:val="00D954E2"/>
    <w:rsid w:val="00D9551B"/>
    <w:rsid w:val="00D967D3"/>
    <w:rsid w:val="00D96812"/>
    <w:rsid w:val="00D96862"/>
    <w:rsid w:val="00D96AD2"/>
    <w:rsid w:val="00D96EAC"/>
    <w:rsid w:val="00D975D7"/>
    <w:rsid w:val="00D97A8F"/>
    <w:rsid w:val="00D97C56"/>
    <w:rsid w:val="00D97DEF"/>
    <w:rsid w:val="00DA083E"/>
    <w:rsid w:val="00DA0B2C"/>
    <w:rsid w:val="00DA169C"/>
    <w:rsid w:val="00DA17EB"/>
    <w:rsid w:val="00DA2332"/>
    <w:rsid w:val="00DA2680"/>
    <w:rsid w:val="00DA2DF6"/>
    <w:rsid w:val="00DA301E"/>
    <w:rsid w:val="00DA31CE"/>
    <w:rsid w:val="00DA3594"/>
    <w:rsid w:val="00DA3666"/>
    <w:rsid w:val="00DA3B99"/>
    <w:rsid w:val="00DA3EB7"/>
    <w:rsid w:val="00DA447F"/>
    <w:rsid w:val="00DA4B59"/>
    <w:rsid w:val="00DA54B0"/>
    <w:rsid w:val="00DA54C6"/>
    <w:rsid w:val="00DA627F"/>
    <w:rsid w:val="00DA62BA"/>
    <w:rsid w:val="00DA6666"/>
    <w:rsid w:val="00DA767E"/>
    <w:rsid w:val="00DA77A1"/>
    <w:rsid w:val="00DA7BD9"/>
    <w:rsid w:val="00DA7DF2"/>
    <w:rsid w:val="00DB0421"/>
    <w:rsid w:val="00DB0775"/>
    <w:rsid w:val="00DB0E48"/>
    <w:rsid w:val="00DB1599"/>
    <w:rsid w:val="00DB1629"/>
    <w:rsid w:val="00DB1A6A"/>
    <w:rsid w:val="00DB1A81"/>
    <w:rsid w:val="00DB1A91"/>
    <w:rsid w:val="00DB26D7"/>
    <w:rsid w:val="00DB335F"/>
    <w:rsid w:val="00DB3553"/>
    <w:rsid w:val="00DB377B"/>
    <w:rsid w:val="00DB37E2"/>
    <w:rsid w:val="00DB3816"/>
    <w:rsid w:val="00DB4130"/>
    <w:rsid w:val="00DB42E0"/>
    <w:rsid w:val="00DB4415"/>
    <w:rsid w:val="00DB4597"/>
    <w:rsid w:val="00DB4890"/>
    <w:rsid w:val="00DB493E"/>
    <w:rsid w:val="00DB4A77"/>
    <w:rsid w:val="00DB4BBA"/>
    <w:rsid w:val="00DB4EB7"/>
    <w:rsid w:val="00DB54BE"/>
    <w:rsid w:val="00DB5831"/>
    <w:rsid w:val="00DB5E22"/>
    <w:rsid w:val="00DB60A2"/>
    <w:rsid w:val="00DB62D9"/>
    <w:rsid w:val="00DB639C"/>
    <w:rsid w:val="00DB6739"/>
    <w:rsid w:val="00DB6E37"/>
    <w:rsid w:val="00DB78EC"/>
    <w:rsid w:val="00DB7C63"/>
    <w:rsid w:val="00DB7FC5"/>
    <w:rsid w:val="00DC018B"/>
    <w:rsid w:val="00DC08A6"/>
    <w:rsid w:val="00DC0A8A"/>
    <w:rsid w:val="00DC0FED"/>
    <w:rsid w:val="00DC198D"/>
    <w:rsid w:val="00DC1BB1"/>
    <w:rsid w:val="00DC1C6E"/>
    <w:rsid w:val="00DC209E"/>
    <w:rsid w:val="00DC2762"/>
    <w:rsid w:val="00DC2DB3"/>
    <w:rsid w:val="00DC33B1"/>
    <w:rsid w:val="00DC3415"/>
    <w:rsid w:val="00DC3C25"/>
    <w:rsid w:val="00DC3E01"/>
    <w:rsid w:val="00DC4019"/>
    <w:rsid w:val="00DC419D"/>
    <w:rsid w:val="00DC4710"/>
    <w:rsid w:val="00DC4AA4"/>
    <w:rsid w:val="00DC4AD3"/>
    <w:rsid w:val="00DC5C5C"/>
    <w:rsid w:val="00DC62FE"/>
    <w:rsid w:val="00DC64B1"/>
    <w:rsid w:val="00DC68D9"/>
    <w:rsid w:val="00DC6931"/>
    <w:rsid w:val="00DC6AD4"/>
    <w:rsid w:val="00DC6AD5"/>
    <w:rsid w:val="00DC72BD"/>
    <w:rsid w:val="00DC7593"/>
    <w:rsid w:val="00DC78DB"/>
    <w:rsid w:val="00DD05D0"/>
    <w:rsid w:val="00DD06FE"/>
    <w:rsid w:val="00DD10FF"/>
    <w:rsid w:val="00DD1407"/>
    <w:rsid w:val="00DD1453"/>
    <w:rsid w:val="00DD19BF"/>
    <w:rsid w:val="00DD1BD3"/>
    <w:rsid w:val="00DD1FC6"/>
    <w:rsid w:val="00DD2032"/>
    <w:rsid w:val="00DD21BB"/>
    <w:rsid w:val="00DD23AC"/>
    <w:rsid w:val="00DD304F"/>
    <w:rsid w:val="00DD356F"/>
    <w:rsid w:val="00DD3632"/>
    <w:rsid w:val="00DD3A3E"/>
    <w:rsid w:val="00DD3E61"/>
    <w:rsid w:val="00DD4002"/>
    <w:rsid w:val="00DD49C8"/>
    <w:rsid w:val="00DD4DEF"/>
    <w:rsid w:val="00DD5065"/>
    <w:rsid w:val="00DD5A18"/>
    <w:rsid w:val="00DD5B1B"/>
    <w:rsid w:val="00DD632A"/>
    <w:rsid w:val="00DD63E3"/>
    <w:rsid w:val="00DD64AE"/>
    <w:rsid w:val="00DD6541"/>
    <w:rsid w:val="00DD6A35"/>
    <w:rsid w:val="00DD76C5"/>
    <w:rsid w:val="00DD78E9"/>
    <w:rsid w:val="00DD79FB"/>
    <w:rsid w:val="00DE0190"/>
    <w:rsid w:val="00DE023A"/>
    <w:rsid w:val="00DE04AE"/>
    <w:rsid w:val="00DE060B"/>
    <w:rsid w:val="00DE06C6"/>
    <w:rsid w:val="00DE08C6"/>
    <w:rsid w:val="00DE0C36"/>
    <w:rsid w:val="00DE10DD"/>
    <w:rsid w:val="00DE13D7"/>
    <w:rsid w:val="00DE1600"/>
    <w:rsid w:val="00DE1683"/>
    <w:rsid w:val="00DE1736"/>
    <w:rsid w:val="00DE1F07"/>
    <w:rsid w:val="00DE2695"/>
    <w:rsid w:val="00DE2729"/>
    <w:rsid w:val="00DE2A65"/>
    <w:rsid w:val="00DE2D32"/>
    <w:rsid w:val="00DE2FA0"/>
    <w:rsid w:val="00DE38AD"/>
    <w:rsid w:val="00DE4176"/>
    <w:rsid w:val="00DE47FB"/>
    <w:rsid w:val="00DE4E7E"/>
    <w:rsid w:val="00DE4FA2"/>
    <w:rsid w:val="00DE524F"/>
    <w:rsid w:val="00DE5457"/>
    <w:rsid w:val="00DE55AB"/>
    <w:rsid w:val="00DE5650"/>
    <w:rsid w:val="00DE5996"/>
    <w:rsid w:val="00DE5E4D"/>
    <w:rsid w:val="00DE61C7"/>
    <w:rsid w:val="00DE61CB"/>
    <w:rsid w:val="00DE68F6"/>
    <w:rsid w:val="00DE6F0B"/>
    <w:rsid w:val="00DE7C0C"/>
    <w:rsid w:val="00DE7C9C"/>
    <w:rsid w:val="00DF008E"/>
    <w:rsid w:val="00DF019C"/>
    <w:rsid w:val="00DF0D29"/>
    <w:rsid w:val="00DF15D2"/>
    <w:rsid w:val="00DF269D"/>
    <w:rsid w:val="00DF26FA"/>
    <w:rsid w:val="00DF30A7"/>
    <w:rsid w:val="00DF3402"/>
    <w:rsid w:val="00DF35B6"/>
    <w:rsid w:val="00DF3902"/>
    <w:rsid w:val="00DF3F1B"/>
    <w:rsid w:val="00DF4DCF"/>
    <w:rsid w:val="00DF507E"/>
    <w:rsid w:val="00DF515E"/>
    <w:rsid w:val="00DF528E"/>
    <w:rsid w:val="00DF5FE3"/>
    <w:rsid w:val="00DF6461"/>
    <w:rsid w:val="00DF6643"/>
    <w:rsid w:val="00DF68A2"/>
    <w:rsid w:val="00DF6947"/>
    <w:rsid w:val="00DF6E29"/>
    <w:rsid w:val="00DF6EA1"/>
    <w:rsid w:val="00DF727C"/>
    <w:rsid w:val="00DF73FB"/>
    <w:rsid w:val="00DF771E"/>
    <w:rsid w:val="00DF77E4"/>
    <w:rsid w:val="00DF7B22"/>
    <w:rsid w:val="00E00026"/>
    <w:rsid w:val="00E0039D"/>
    <w:rsid w:val="00E00553"/>
    <w:rsid w:val="00E01E07"/>
    <w:rsid w:val="00E01FCC"/>
    <w:rsid w:val="00E020E0"/>
    <w:rsid w:val="00E02E32"/>
    <w:rsid w:val="00E03137"/>
    <w:rsid w:val="00E0351D"/>
    <w:rsid w:val="00E0365C"/>
    <w:rsid w:val="00E0380D"/>
    <w:rsid w:val="00E0387A"/>
    <w:rsid w:val="00E03A0A"/>
    <w:rsid w:val="00E05A30"/>
    <w:rsid w:val="00E05D89"/>
    <w:rsid w:val="00E05DCA"/>
    <w:rsid w:val="00E05E2E"/>
    <w:rsid w:val="00E05EFE"/>
    <w:rsid w:val="00E0604C"/>
    <w:rsid w:val="00E0609A"/>
    <w:rsid w:val="00E0610F"/>
    <w:rsid w:val="00E0618C"/>
    <w:rsid w:val="00E062BD"/>
    <w:rsid w:val="00E063F8"/>
    <w:rsid w:val="00E06A1B"/>
    <w:rsid w:val="00E06B5F"/>
    <w:rsid w:val="00E071BA"/>
    <w:rsid w:val="00E10138"/>
    <w:rsid w:val="00E101AA"/>
    <w:rsid w:val="00E10667"/>
    <w:rsid w:val="00E10B77"/>
    <w:rsid w:val="00E10C8B"/>
    <w:rsid w:val="00E11096"/>
    <w:rsid w:val="00E11189"/>
    <w:rsid w:val="00E1163E"/>
    <w:rsid w:val="00E116ED"/>
    <w:rsid w:val="00E11B86"/>
    <w:rsid w:val="00E12153"/>
    <w:rsid w:val="00E12229"/>
    <w:rsid w:val="00E122E2"/>
    <w:rsid w:val="00E12DC8"/>
    <w:rsid w:val="00E12ECA"/>
    <w:rsid w:val="00E130AC"/>
    <w:rsid w:val="00E13BAF"/>
    <w:rsid w:val="00E13ECC"/>
    <w:rsid w:val="00E14863"/>
    <w:rsid w:val="00E1501F"/>
    <w:rsid w:val="00E1514F"/>
    <w:rsid w:val="00E15477"/>
    <w:rsid w:val="00E16023"/>
    <w:rsid w:val="00E162DC"/>
    <w:rsid w:val="00E16389"/>
    <w:rsid w:val="00E166B1"/>
    <w:rsid w:val="00E167E9"/>
    <w:rsid w:val="00E16BB2"/>
    <w:rsid w:val="00E16F60"/>
    <w:rsid w:val="00E16FA0"/>
    <w:rsid w:val="00E17058"/>
    <w:rsid w:val="00E171E3"/>
    <w:rsid w:val="00E17F71"/>
    <w:rsid w:val="00E2000D"/>
    <w:rsid w:val="00E20AF8"/>
    <w:rsid w:val="00E2117D"/>
    <w:rsid w:val="00E211E9"/>
    <w:rsid w:val="00E213E3"/>
    <w:rsid w:val="00E2147D"/>
    <w:rsid w:val="00E216EF"/>
    <w:rsid w:val="00E2187A"/>
    <w:rsid w:val="00E21CA5"/>
    <w:rsid w:val="00E21F23"/>
    <w:rsid w:val="00E21F65"/>
    <w:rsid w:val="00E222A1"/>
    <w:rsid w:val="00E222FA"/>
    <w:rsid w:val="00E22611"/>
    <w:rsid w:val="00E226E9"/>
    <w:rsid w:val="00E22C1D"/>
    <w:rsid w:val="00E22F05"/>
    <w:rsid w:val="00E2349D"/>
    <w:rsid w:val="00E23A4A"/>
    <w:rsid w:val="00E23B78"/>
    <w:rsid w:val="00E23D6C"/>
    <w:rsid w:val="00E23FA7"/>
    <w:rsid w:val="00E25720"/>
    <w:rsid w:val="00E26165"/>
    <w:rsid w:val="00E26569"/>
    <w:rsid w:val="00E2677C"/>
    <w:rsid w:val="00E26DA0"/>
    <w:rsid w:val="00E26EEE"/>
    <w:rsid w:val="00E26F4C"/>
    <w:rsid w:val="00E27DC9"/>
    <w:rsid w:val="00E30160"/>
    <w:rsid w:val="00E301A1"/>
    <w:rsid w:val="00E30299"/>
    <w:rsid w:val="00E3061A"/>
    <w:rsid w:val="00E307C2"/>
    <w:rsid w:val="00E3093E"/>
    <w:rsid w:val="00E30D52"/>
    <w:rsid w:val="00E30D5B"/>
    <w:rsid w:val="00E30D6A"/>
    <w:rsid w:val="00E317B3"/>
    <w:rsid w:val="00E31830"/>
    <w:rsid w:val="00E31ADC"/>
    <w:rsid w:val="00E31F26"/>
    <w:rsid w:val="00E32521"/>
    <w:rsid w:val="00E32535"/>
    <w:rsid w:val="00E32685"/>
    <w:rsid w:val="00E3272F"/>
    <w:rsid w:val="00E34303"/>
    <w:rsid w:val="00E34CDA"/>
    <w:rsid w:val="00E35AC2"/>
    <w:rsid w:val="00E35B8B"/>
    <w:rsid w:val="00E35CC6"/>
    <w:rsid w:val="00E361CA"/>
    <w:rsid w:val="00E362FD"/>
    <w:rsid w:val="00E3637C"/>
    <w:rsid w:val="00E36560"/>
    <w:rsid w:val="00E36695"/>
    <w:rsid w:val="00E36812"/>
    <w:rsid w:val="00E36EAA"/>
    <w:rsid w:val="00E37563"/>
    <w:rsid w:val="00E375BA"/>
    <w:rsid w:val="00E378CE"/>
    <w:rsid w:val="00E37E8C"/>
    <w:rsid w:val="00E40014"/>
    <w:rsid w:val="00E40338"/>
    <w:rsid w:val="00E40ABB"/>
    <w:rsid w:val="00E40E6C"/>
    <w:rsid w:val="00E41004"/>
    <w:rsid w:val="00E41475"/>
    <w:rsid w:val="00E41C53"/>
    <w:rsid w:val="00E41F01"/>
    <w:rsid w:val="00E420CF"/>
    <w:rsid w:val="00E423D0"/>
    <w:rsid w:val="00E42513"/>
    <w:rsid w:val="00E425DC"/>
    <w:rsid w:val="00E42EBD"/>
    <w:rsid w:val="00E449C5"/>
    <w:rsid w:val="00E450BE"/>
    <w:rsid w:val="00E4551B"/>
    <w:rsid w:val="00E45EA8"/>
    <w:rsid w:val="00E462F8"/>
    <w:rsid w:val="00E4667C"/>
    <w:rsid w:val="00E466A8"/>
    <w:rsid w:val="00E46AB8"/>
    <w:rsid w:val="00E475DF"/>
    <w:rsid w:val="00E5016D"/>
    <w:rsid w:val="00E50537"/>
    <w:rsid w:val="00E50980"/>
    <w:rsid w:val="00E50CAF"/>
    <w:rsid w:val="00E51F3A"/>
    <w:rsid w:val="00E526C8"/>
    <w:rsid w:val="00E527C7"/>
    <w:rsid w:val="00E5360E"/>
    <w:rsid w:val="00E5361F"/>
    <w:rsid w:val="00E53720"/>
    <w:rsid w:val="00E53E6B"/>
    <w:rsid w:val="00E53F93"/>
    <w:rsid w:val="00E54413"/>
    <w:rsid w:val="00E54A60"/>
    <w:rsid w:val="00E54E9A"/>
    <w:rsid w:val="00E54EA1"/>
    <w:rsid w:val="00E55154"/>
    <w:rsid w:val="00E5541E"/>
    <w:rsid w:val="00E55AF1"/>
    <w:rsid w:val="00E55F35"/>
    <w:rsid w:val="00E55F96"/>
    <w:rsid w:val="00E56A42"/>
    <w:rsid w:val="00E56A78"/>
    <w:rsid w:val="00E56CB4"/>
    <w:rsid w:val="00E56D4E"/>
    <w:rsid w:val="00E56DE8"/>
    <w:rsid w:val="00E56DF1"/>
    <w:rsid w:val="00E578FC"/>
    <w:rsid w:val="00E57923"/>
    <w:rsid w:val="00E605A6"/>
    <w:rsid w:val="00E60C31"/>
    <w:rsid w:val="00E61E31"/>
    <w:rsid w:val="00E61F49"/>
    <w:rsid w:val="00E6256F"/>
    <w:rsid w:val="00E6260E"/>
    <w:rsid w:val="00E63182"/>
    <w:rsid w:val="00E63B8E"/>
    <w:rsid w:val="00E63CB4"/>
    <w:rsid w:val="00E63FAE"/>
    <w:rsid w:val="00E64416"/>
    <w:rsid w:val="00E64442"/>
    <w:rsid w:val="00E65475"/>
    <w:rsid w:val="00E65597"/>
    <w:rsid w:val="00E658C0"/>
    <w:rsid w:val="00E65DCB"/>
    <w:rsid w:val="00E66405"/>
    <w:rsid w:val="00E66A06"/>
    <w:rsid w:val="00E6748E"/>
    <w:rsid w:val="00E6769C"/>
    <w:rsid w:val="00E70049"/>
    <w:rsid w:val="00E7007A"/>
    <w:rsid w:val="00E70380"/>
    <w:rsid w:val="00E704D4"/>
    <w:rsid w:val="00E70722"/>
    <w:rsid w:val="00E70855"/>
    <w:rsid w:val="00E70CC2"/>
    <w:rsid w:val="00E71158"/>
    <w:rsid w:val="00E712CC"/>
    <w:rsid w:val="00E715A8"/>
    <w:rsid w:val="00E724D6"/>
    <w:rsid w:val="00E72FA2"/>
    <w:rsid w:val="00E730D8"/>
    <w:rsid w:val="00E731FC"/>
    <w:rsid w:val="00E733DD"/>
    <w:rsid w:val="00E733FE"/>
    <w:rsid w:val="00E73812"/>
    <w:rsid w:val="00E7409C"/>
    <w:rsid w:val="00E7438C"/>
    <w:rsid w:val="00E743A0"/>
    <w:rsid w:val="00E74FB4"/>
    <w:rsid w:val="00E7539F"/>
    <w:rsid w:val="00E75586"/>
    <w:rsid w:val="00E75737"/>
    <w:rsid w:val="00E75985"/>
    <w:rsid w:val="00E75F08"/>
    <w:rsid w:val="00E7656A"/>
    <w:rsid w:val="00E76E39"/>
    <w:rsid w:val="00E77092"/>
    <w:rsid w:val="00E77CEA"/>
    <w:rsid w:val="00E77E2E"/>
    <w:rsid w:val="00E80500"/>
    <w:rsid w:val="00E80AA4"/>
    <w:rsid w:val="00E813ED"/>
    <w:rsid w:val="00E820A4"/>
    <w:rsid w:val="00E83286"/>
    <w:rsid w:val="00E8371F"/>
    <w:rsid w:val="00E8448A"/>
    <w:rsid w:val="00E85839"/>
    <w:rsid w:val="00E85EF1"/>
    <w:rsid w:val="00E863A0"/>
    <w:rsid w:val="00E868DD"/>
    <w:rsid w:val="00E86DBB"/>
    <w:rsid w:val="00E86EE6"/>
    <w:rsid w:val="00E87385"/>
    <w:rsid w:val="00E87A4A"/>
    <w:rsid w:val="00E87F7A"/>
    <w:rsid w:val="00E905E8"/>
    <w:rsid w:val="00E90B4F"/>
    <w:rsid w:val="00E90E20"/>
    <w:rsid w:val="00E90E80"/>
    <w:rsid w:val="00E9199D"/>
    <w:rsid w:val="00E91B3B"/>
    <w:rsid w:val="00E91D81"/>
    <w:rsid w:val="00E92366"/>
    <w:rsid w:val="00E92D95"/>
    <w:rsid w:val="00E93168"/>
    <w:rsid w:val="00E93571"/>
    <w:rsid w:val="00E935B1"/>
    <w:rsid w:val="00E936A7"/>
    <w:rsid w:val="00E9397C"/>
    <w:rsid w:val="00E93A51"/>
    <w:rsid w:val="00E93A6D"/>
    <w:rsid w:val="00E94471"/>
    <w:rsid w:val="00E945B0"/>
    <w:rsid w:val="00E94625"/>
    <w:rsid w:val="00E952DB"/>
    <w:rsid w:val="00E95A7E"/>
    <w:rsid w:val="00E95D9C"/>
    <w:rsid w:val="00E96710"/>
    <w:rsid w:val="00E96805"/>
    <w:rsid w:val="00E97185"/>
    <w:rsid w:val="00E97248"/>
    <w:rsid w:val="00E9736E"/>
    <w:rsid w:val="00E97801"/>
    <w:rsid w:val="00EA02B9"/>
    <w:rsid w:val="00EA0577"/>
    <w:rsid w:val="00EA0778"/>
    <w:rsid w:val="00EA0FC3"/>
    <w:rsid w:val="00EA1272"/>
    <w:rsid w:val="00EA1716"/>
    <w:rsid w:val="00EA192E"/>
    <w:rsid w:val="00EA1CA1"/>
    <w:rsid w:val="00EA1D8A"/>
    <w:rsid w:val="00EA23C3"/>
    <w:rsid w:val="00EA34D3"/>
    <w:rsid w:val="00EA361C"/>
    <w:rsid w:val="00EA36D0"/>
    <w:rsid w:val="00EA373D"/>
    <w:rsid w:val="00EA383C"/>
    <w:rsid w:val="00EA387D"/>
    <w:rsid w:val="00EA38FC"/>
    <w:rsid w:val="00EA39B6"/>
    <w:rsid w:val="00EA3F0C"/>
    <w:rsid w:val="00EA4C54"/>
    <w:rsid w:val="00EA4EAB"/>
    <w:rsid w:val="00EA64A0"/>
    <w:rsid w:val="00EA6529"/>
    <w:rsid w:val="00EA6BFE"/>
    <w:rsid w:val="00EA7BEF"/>
    <w:rsid w:val="00EB0254"/>
    <w:rsid w:val="00EB05F9"/>
    <w:rsid w:val="00EB087D"/>
    <w:rsid w:val="00EB0B90"/>
    <w:rsid w:val="00EB0BA7"/>
    <w:rsid w:val="00EB0DA1"/>
    <w:rsid w:val="00EB117E"/>
    <w:rsid w:val="00EB12AD"/>
    <w:rsid w:val="00EB1517"/>
    <w:rsid w:val="00EB1603"/>
    <w:rsid w:val="00EB1B37"/>
    <w:rsid w:val="00EB1B3F"/>
    <w:rsid w:val="00EB1DC2"/>
    <w:rsid w:val="00EB203F"/>
    <w:rsid w:val="00EB2284"/>
    <w:rsid w:val="00EB2C51"/>
    <w:rsid w:val="00EB2E18"/>
    <w:rsid w:val="00EB33D2"/>
    <w:rsid w:val="00EB352D"/>
    <w:rsid w:val="00EB3627"/>
    <w:rsid w:val="00EB4507"/>
    <w:rsid w:val="00EB4A05"/>
    <w:rsid w:val="00EB4C53"/>
    <w:rsid w:val="00EB5096"/>
    <w:rsid w:val="00EB5108"/>
    <w:rsid w:val="00EB535A"/>
    <w:rsid w:val="00EB6342"/>
    <w:rsid w:val="00EB6FB3"/>
    <w:rsid w:val="00EB749D"/>
    <w:rsid w:val="00EB7940"/>
    <w:rsid w:val="00EC010A"/>
    <w:rsid w:val="00EC03C1"/>
    <w:rsid w:val="00EC0982"/>
    <w:rsid w:val="00EC0F21"/>
    <w:rsid w:val="00EC14DC"/>
    <w:rsid w:val="00EC1575"/>
    <w:rsid w:val="00EC1579"/>
    <w:rsid w:val="00EC1796"/>
    <w:rsid w:val="00EC1BE1"/>
    <w:rsid w:val="00EC1E4D"/>
    <w:rsid w:val="00EC2740"/>
    <w:rsid w:val="00EC2C6B"/>
    <w:rsid w:val="00EC2CFC"/>
    <w:rsid w:val="00EC32E2"/>
    <w:rsid w:val="00EC34B8"/>
    <w:rsid w:val="00EC35B2"/>
    <w:rsid w:val="00EC38BF"/>
    <w:rsid w:val="00EC3C34"/>
    <w:rsid w:val="00EC40BD"/>
    <w:rsid w:val="00EC40F8"/>
    <w:rsid w:val="00EC432D"/>
    <w:rsid w:val="00EC43AF"/>
    <w:rsid w:val="00EC4576"/>
    <w:rsid w:val="00EC475E"/>
    <w:rsid w:val="00EC4ADE"/>
    <w:rsid w:val="00EC4FBD"/>
    <w:rsid w:val="00EC52B9"/>
    <w:rsid w:val="00EC5AC9"/>
    <w:rsid w:val="00EC5DDC"/>
    <w:rsid w:val="00EC63F3"/>
    <w:rsid w:val="00EC6F43"/>
    <w:rsid w:val="00EC720C"/>
    <w:rsid w:val="00EC751C"/>
    <w:rsid w:val="00EC76A4"/>
    <w:rsid w:val="00EC77A5"/>
    <w:rsid w:val="00ED0104"/>
    <w:rsid w:val="00ED0976"/>
    <w:rsid w:val="00ED0BA7"/>
    <w:rsid w:val="00ED1147"/>
    <w:rsid w:val="00ED1391"/>
    <w:rsid w:val="00ED140D"/>
    <w:rsid w:val="00ED1469"/>
    <w:rsid w:val="00ED163E"/>
    <w:rsid w:val="00ED1A79"/>
    <w:rsid w:val="00ED25D6"/>
    <w:rsid w:val="00ED27BD"/>
    <w:rsid w:val="00ED3273"/>
    <w:rsid w:val="00ED3481"/>
    <w:rsid w:val="00ED352C"/>
    <w:rsid w:val="00ED4233"/>
    <w:rsid w:val="00ED42E9"/>
    <w:rsid w:val="00ED48C4"/>
    <w:rsid w:val="00ED4E72"/>
    <w:rsid w:val="00ED5319"/>
    <w:rsid w:val="00ED536D"/>
    <w:rsid w:val="00ED5F7B"/>
    <w:rsid w:val="00ED626B"/>
    <w:rsid w:val="00ED6EBD"/>
    <w:rsid w:val="00ED765C"/>
    <w:rsid w:val="00ED7A8D"/>
    <w:rsid w:val="00ED7F23"/>
    <w:rsid w:val="00EE0438"/>
    <w:rsid w:val="00EE090E"/>
    <w:rsid w:val="00EE09C8"/>
    <w:rsid w:val="00EE0E4C"/>
    <w:rsid w:val="00EE1055"/>
    <w:rsid w:val="00EE11A1"/>
    <w:rsid w:val="00EE1286"/>
    <w:rsid w:val="00EE1657"/>
    <w:rsid w:val="00EE1D45"/>
    <w:rsid w:val="00EE1ECE"/>
    <w:rsid w:val="00EE22C1"/>
    <w:rsid w:val="00EE28AC"/>
    <w:rsid w:val="00EE2D04"/>
    <w:rsid w:val="00EE3336"/>
    <w:rsid w:val="00EE3F76"/>
    <w:rsid w:val="00EE4148"/>
    <w:rsid w:val="00EE4597"/>
    <w:rsid w:val="00EE4A39"/>
    <w:rsid w:val="00EE4C48"/>
    <w:rsid w:val="00EE4C55"/>
    <w:rsid w:val="00EE538B"/>
    <w:rsid w:val="00EE572B"/>
    <w:rsid w:val="00EE5D41"/>
    <w:rsid w:val="00EE5E96"/>
    <w:rsid w:val="00EE652F"/>
    <w:rsid w:val="00EE6DA0"/>
    <w:rsid w:val="00EE6DB8"/>
    <w:rsid w:val="00EE6DEB"/>
    <w:rsid w:val="00EE782A"/>
    <w:rsid w:val="00EE7870"/>
    <w:rsid w:val="00EE7F93"/>
    <w:rsid w:val="00EF00DA"/>
    <w:rsid w:val="00EF0197"/>
    <w:rsid w:val="00EF028E"/>
    <w:rsid w:val="00EF0351"/>
    <w:rsid w:val="00EF0429"/>
    <w:rsid w:val="00EF12EB"/>
    <w:rsid w:val="00EF15CB"/>
    <w:rsid w:val="00EF1A59"/>
    <w:rsid w:val="00EF1ED1"/>
    <w:rsid w:val="00EF29F6"/>
    <w:rsid w:val="00EF2CCB"/>
    <w:rsid w:val="00EF31A6"/>
    <w:rsid w:val="00EF3209"/>
    <w:rsid w:val="00EF341B"/>
    <w:rsid w:val="00EF40A7"/>
    <w:rsid w:val="00EF4A1C"/>
    <w:rsid w:val="00EF4AEE"/>
    <w:rsid w:val="00EF51DA"/>
    <w:rsid w:val="00EF5B87"/>
    <w:rsid w:val="00EF61B7"/>
    <w:rsid w:val="00EF6BAF"/>
    <w:rsid w:val="00EF7594"/>
    <w:rsid w:val="00EF76DB"/>
    <w:rsid w:val="00EF7E9B"/>
    <w:rsid w:val="00EF7EDD"/>
    <w:rsid w:val="00F0004B"/>
    <w:rsid w:val="00F00ABB"/>
    <w:rsid w:val="00F00C8D"/>
    <w:rsid w:val="00F00F94"/>
    <w:rsid w:val="00F020D7"/>
    <w:rsid w:val="00F020F9"/>
    <w:rsid w:val="00F022E3"/>
    <w:rsid w:val="00F022F1"/>
    <w:rsid w:val="00F02843"/>
    <w:rsid w:val="00F029C7"/>
    <w:rsid w:val="00F02B8A"/>
    <w:rsid w:val="00F03739"/>
    <w:rsid w:val="00F03807"/>
    <w:rsid w:val="00F03D95"/>
    <w:rsid w:val="00F044AF"/>
    <w:rsid w:val="00F04BC9"/>
    <w:rsid w:val="00F05152"/>
    <w:rsid w:val="00F053F2"/>
    <w:rsid w:val="00F05A82"/>
    <w:rsid w:val="00F05F6B"/>
    <w:rsid w:val="00F06B62"/>
    <w:rsid w:val="00F06B86"/>
    <w:rsid w:val="00F06F83"/>
    <w:rsid w:val="00F07206"/>
    <w:rsid w:val="00F07C56"/>
    <w:rsid w:val="00F1003C"/>
    <w:rsid w:val="00F101A0"/>
    <w:rsid w:val="00F10492"/>
    <w:rsid w:val="00F108BC"/>
    <w:rsid w:val="00F109A9"/>
    <w:rsid w:val="00F11092"/>
    <w:rsid w:val="00F110E1"/>
    <w:rsid w:val="00F1189D"/>
    <w:rsid w:val="00F11C7C"/>
    <w:rsid w:val="00F11FD8"/>
    <w:rsid w:val="00F11FDE"/>
    <w:rsid w:val="00F12C54"/>
    <w:rsid w:val="00F12E41"/>
    <w:rsid w:val="00F13010"/>
    <w:rsid w:val="00F1307F"/>
    <w:rsid w:val="00F1313A"/>
    <w:rsid w:val="00F131F3"/>
    <w:rsid w:val="00F13264"/>
    <w:rsid w:val="00F13429"/>
    <w:rsid w:val="00F1489B"/>
    <w:rsid w:val="00F14C1D"/>
    <w:rsid w:val="00F15031"/>
    <w:rsid w:val="00F15092"/>
    <w:rsid w:val="00F1580D"/>
    <w:rsid w:val="00F15AE2"/>
    <w:rsid w:val="00F15C68"/>
    <w:rsid w:val="00F15DE0"/>
    <w:rsid w:val="00F16652"/>
    <w:rsid w:val="00F16B2A"/>
    <w:rsid w:val="00F17097"/>
    <w:rsid w:val="00F17523"/>
    <w:rsid w:val="00F17743"/>
    <w:rsid w:val="00F17A60"/>
    <w:rsid w:val="00F20019"/>
    <w:rsid w:val="00F20267"/>
    <w:rsid w:val="00F20875"/>
    <w:rsid w:val="00F209A2"/>
    <w:rsid w:val="00F20E9F"/>
    <w:rsid w:val="00F21038"/>
    <w:rsid w:val="00F22697"/>
    <w:rsid w:val="00F22C81"/>
    <w:rsid w:val="00F2351B"/>
    <w:rsid w:val="00F23D64"/>
    <w:rsid w:val="00F24B69"/>
    <w:rsid w:val="00F24F1C"/>
    <w:rsid w:val="00F2557B"/>
    <w:rsid w:val="00F25610"/>
    <w:rsid w:val="00F25C08"/>
    <w:rsid w:val="00F25E59"/>
    <w:rsid w:val="00F261DD"/>
    <w:rsid w:val="00F266A4"/>
    <w:rsid w:val="00F270E8"/>
    <w:rsid w:val="00F2716C"/>
    <w:rsid w:val="00F271C0"/>
    <w:rsid w:val="00F27A07"/>
    <w:rsid w:val="00F30AD1"/>
    <w:rsid w:val="00F30BE0"/>
    <w:rsid w:val="00F30CA8"/>
    <w:rsid w:val="00F3118C"/>
    <w:rsid w:val="00F314EF"/>
    <w:rsid w:val="00F31506"/>
    <w:rsid w:val="00F325A6"/>
    <w:rsid w:val="00F326D4"/>
    <w:rsid w:val="00F327E8"/>
    <w:rsid w:val="00F329CD"/>
    <w:rsid w:val="00F329F6"/>
    <w:rsid w:val="00F32A5D"/>
    <w:rsid w:val="00F333C4"/>
    <w:rsid w:val="00F3343A"/>
    <w:rsid w:val="00F33498"/>
    <w:rsid w:val="00F335DB"/>
    <w:rsid w:val="00F33B37"/>
    <w:rsid w:val="00F33DA6"/>
    <w:rsid w:val="00F3482C"/>
    <w:rsid w:val="00F34B0C"/>
    <w:rsid w:val="00F352E8"/>
    <w:rsid w:val="00F35388"/>
    <w:rsid w:val="00F358DA"/>
    <w:rsid w:val="00F35ED9"/>
    <w:rsid w:val="00F3636B"/>
    <w:rsid w:val="00F36575"/>
    <w:rsid w:val="00F36D96"/>
    <w:rsid w:val="00F36EBE"/>
    <w:rsid w:val="00F36F27"/>
    <w:rsid w:val="00F37BE8"/>
    <w:rsid w:val="00F37C96"/>
    <w:rsid w:val="00F37E4F"/>
    <w:rsid w:val="00F4046C"/>
    <w:rsid w:val="00F408E1"/>
    <w:rsid w:val="00F4104C"/>
    <w:rsid w:val="00F41105"/>
    <w:rsid w:val="00F4117E"/>
    <w:rsid w:val="00F41318"/>
    <w:rsid w:val="00F41912"/>
    <w:rsid w:val="00F420DF"/>
    <w:rsid w:val="00F420E1"/>
    <w:rsid w:val="00F422EF"/>
    <w:rsid w:val="00F42B34"/>
    <w:rsid w:val="00F42C0B"/>
    <w:rsid w:val="00F42D5A"/>
    <w:rsid w:val="00F42D71"/>
    <w:rsid w:val="00F42F01"/>
    <w:rsid w:val="00F43B0C"/>
    <w:rsid w:val="00F43B2B"/>
    <w:rsid w:val="00F44BA0"/>
    <w:rsid w:val="00F451C8"/>
    <w:rsid w:val="00F453C4"/>
    <w:rsid w:val="00F456AE"/>
    <w:rsid w:val="00F459F4"/>
    <w:rsid w:val="00F46757"/>
    <w:rsid w:val="00F46E37"/>
    <w:rsid w:val="00F475FF"/>
    <w:rsid w:val="00F47665"/>
    <w:rsid w:val="00F477BA"/>
    <w:rsid w:val="00F4782D"/>
    <w:rsid w:val="00F47955"/>
    <w:rsid w:val="00F503C7"/>
    <w:rsid w:val="00F50490"/>
    <w:rsid w:val="00F507AB"/>
    <w:rsid w:val="00F50C4E"/>
    <w:rsid w:val="00F50F74"/>
    <w:rsid w:val="00F516BB"/>
    <w:rsid w:val="00F51A8D"/>
    <w:rsid w:val="00F51F20"/>
    <w:rsid w:val="00F52652"/>
    <w:rsid w:val="00F52943"/>
    <w:rsid w:val="00F52BAF"/>
    <w:rsid w:val="00F52CD2"/>
    <w:rsid w:val="00F52DC5"/>
    <w:rsid w:val="00F53156"/>
    <w:rsid w:val="00F53329"/>
    <w:rsid w:val="00F53E10"/>
    <w:rsid w:val="00F53F96"/>
    <w:rsid w:val="00F54241"/>
    <w:rsid w:val="00F54460"/>
    <w:rsid w:val="00F54837"/>
    <w:rsid w:val="00F54DD1"/>
    <w:rsid w:val="00F55E4D"/>
    <w:rsid w:val="00F56034"/>
    <w:rsid w:val="00F5611A"/>
    <w:rsid w:val="00F562FB"/>
    <w:rsid w:val="00F56904"/>
    <w:rsid w:val="00F5703F"/>
    <w:rsid w:val="00F5714D"/>
    <w:rsid w:val="00F571F6"/>
    <w:rsid w:val="00F57268"/>
    <w:rsid w:val="00F578E0"/>
    <w:rsid w:val="00F57995"/>
    <w:rsid w:val="00F57A10"/>
    <w:rsid w:val="00F57ACA"/>
    <w:rsid w:val="00F57CE9"/>
    <w:rsid w:val="00F6034B"/>
    <w:rsid w:val="00F603D0"/>
    <w:rsid w:val="00F603EF"/>
    <w:rsid w:val="00F627C9"/>
    <w:rsid w:val="00F62C90"/>
    <w:rsid w:val="00F62D40"/>
    <w:rsid w:val="00F631FA"/>
    <w:rsid w:val="00F639C8"/>
    <w:rsid w:val="00F63D8A"/>
    <w:rsid w:val="00F640FE"/>
    <w:rsid w:val="00F642F9"/>
    <w:rsid w:val="00F64944"/>
    <w:rsid w:val="00F64E02"/>
    <w:rsid w:val="00F64E37"/>
    <w:rsid w:val="00F64F4E"/>
    <w:rsid w:val="00F651C0"/>
    <w:rsid w:val="00F656D4"/>
    <w:rsid w:val="00F65728"/>
    <w:rsid w:val="00F65822"/>
    <w:rsid w:val="00F65833"/>
    <w:rsid w:val="00F65B1F"/>
    <w:rsid w:val="00F65BD5"/>
    <w:rsid w:val="00F65D12"/>
    <w:rsid w:val="00F6634E"/>
    <w:rsid w:val="00F66FC9"/>
    <w:rsid w:val="00F672D2"/>
    <w:rsid w:val="00F67770"/>
    <w:rsid w:val="00F677BD"/>
    <w:rsid w:val="00F702D1"/>
    <w:rsid w:val="00F70BE8"/>
    <w:rsid w:val="00F70C3A"/>
    <w:rsid w:val="00F70DDA"/>
    <w:rsid w:val="00F715C1"/>
    <w:rsid w:val="00F71CFB"/>
    <w:rsid w:val="00F721DB"/>
    <w:rsid w:val="00F72371"/>
    <w:rsid w:val="00F728CB"/>
    <w:rsid w:val="00F733CB"/>
    <w:rsid w:val="00F734C3"/>
    <w:rsid w:val="00F73AAE"/>
    <w:rsid w:val="00F73FA1"/>
    <w:rsid w:val="00F743D0"/>
    <w:rsid w:val="00F744F6"/>
    <w:rsid w:val="00F74BF8"/>
    <w:rsid w:val="00F74F47"/>
    <w:rsid w:val="00F75005"/>
    <w:rsid w:val="00F752BD"/>
    <w:rsid w:val="00F75A5F"/>
    <w:rsid w:val="00F75CE5"/>
    <w:rsid w:val="00F75F1A"/>
    <w:rsid w:val="00F76A7E"/>
    <w:rsid w:val="00F7772E"/>
    <w:rsid w:val="00F777EB"/>
    <w:rsid w:val="00F80720"/>
    <w:rsid w:val="00F80925"/>
    <w:rsid w:val="00F80B93"/>
    <w:rsid w:val="00F80BEC"/>
    <w:rsid w:val="00F8172F"/>
    <w:rsid w:val="00F82ED0"/>
    <w:rsid w:val="00F83132"/>
    <w:rsid w:val="00F83181"/>
    <w:rsid w:val="00F83259"/>
    <w:rsid w:val="00F835FF"/>
    <w:rsid w:val="00F8360D"/>
    <w:rsid w:val="00F83773"/>
    <w:rsid w:val="00F8388E"/>
    <w:rsid w:val="00F83CB5"/>
    <w:rsid w:val="00F8438D"/>
    <w:rsid w:val="00F846EF"/>
    <w:rsid w:val="00F84E39"/>
    <w:rsid w:val="00F84EED"/>
    <w:rsid w:val="00F85879"/>
    <w:rsid w:val="00F85BE6"/>
    <w:rsid w:val="00F85E6A"/>
    <w:rsid w:val="00F861C3"/>
    <w:rsid w:val="00F8682A"/>
    <w:rsid w:val="00F8695B"/>
    <w:rsid w:val="00F8697D"/>
    <w:rsid w:val="00F87389"/>
    <w:rsid w:val="00F87D08"/>
    <w:rsid w:val="00F900BB"/>
    <w:rsid w:val="00F900DE"/>
    <w:rsid w:val="00F904D6"/>
    <w:rsid w:val="00F910F6"/>
    <w:rsid w:val="00F919D3"/>
    <w:rsid w:val="00F92BD5"/>
    <w:rsid w:val="00F92F44"/>
    <w:rsid w:val="00F92FE5"/>
    <w:rsid w:val="00F93310"/>
    <w:rsid w:val="00F93415"/>
    <w:rsid w:val="00F93D70"/>
    <w:rsid w:val="00F9403A"/>
    <w:rsid w:val="00F9410A"/>
    <w:rsid w:val="00F94C08"/>
    <w:rsid w:val="00F95770"/>
    <w:rsid w:val="00F960F7"/>
    <w:rsid w:val="00F96934"/>
    <w:rsid w:val="00F975D0"/>
    <w:rsid w:val="00F9761E"/>
    <w:rsid w:val="00F9765A"/>
    <w:rsid w:val="00F97B2E"/>
    <w:rsid w:val="00FA001E"/>
    <w:rsid w:val="00FA04F8"/>
    <w:rsid w:val="00FA054B"/>
    <w:rsid w:val="00FA0C77"/>
    <w:rsid w:val="00FA114D"/>
    <w:rsid w:val="00FA153A"/>
    <w:rsid w:val="00FA1D30"/>
    <w:rsid w:val="00FA1DCD"/>
    <w:rsid w:val="00FA22BB"/>
    <w:rsid w:val="00FA2A35"/>
    <w:rsid w:val="00FA2A41"/>
    <w:rsid w:val="00FA3550"/>
    <w:rsid w:val="00FA4356"/>
    <w:rsid w:val="00FA4369"/>
    <w:rsid w:val="00FA4549"/>
    <w:rsid w:val="00FA4842"/>
    <w:rsid w:val="00FA48F9"/>
    <w:rsid w:val="00FA49F5"/>
    <w:rsid w:val="00FA5174"/>
    <w:rsid w:val="00FA532D"/>
    <w:rsid w:val="00FA53F1"/>
    <w:rsid w:val="00FA5A2D"/>
    <w:rsid w:val="00FA640D"/>
    <w:rsid w:val="00FA669A"/>
    <w:rsid w:val="00FA676B"/>
    <w:rsid w:val="00FA6E94"/>
    <w:rsid w:val="00FA72AD"/>
    <w:rsid w:val="00FA79BF"/>
    <w:rsid w:val="00FA7AFC"/>
    <w:rsid w:val="00FB0566"/>
    <w:rsid w:val="00FB05C2"/>
    <w:rsid w:val="00FB14D4"/>
    <w:rsid w:val="00FB1635"/>
    <w:rsid w:val="00FB1ADC"/>
    <w:rsid w:val="00FB1D36"/>
    <w:rsid w:val="00FB251A"/>
    <w:rsid w:val="00FB35AB"/>
    <w:rsid w:val="00FB37B1"/>
    <w:rsid w:val="00FB3977"/>
    <w:rsid w:val="00FB3CD1"/>
    <w:rsid w:val="00FB3F28"/>
    <w:rsid w:val="00FB411C"/>
    <w:rsid w:val="00FB4190"/>
    <w:rsid w:val="00FB41FF"/>
    <w:rsid w:val="00FB45A0"/>
    <w:rsid w:val="00FB473B"/>
    <w:rsid w:val="00FB479B"/>
    <w:rsid w:val="00FB4A09"/>
    <w:rsid w:val="00FB4B80"/>
    <w:rsid w:val="00FB4ED5"/>
    <w:rsid w:val="00FB53CE"/>
    <w:rsid w:val="00FB5641"/>
    <w:rsid w:val="00FB5C92"/>
    <w:rsid w:val="00FB5E54"/>
    <w:rsid w:val="00FB5EB4"/>
    <w:rsid w:val="00FB6E9A"/>
    <w:rsid w:val="00FB6FC1"/>
    <w:rsid w:val="00FB72F3"/>
    <w:rsid w:val="00FB7319"/>
    <w:rsid w:val="00FB74FA"/>
    <w:rsid w:val="00FB7881"/>
    <w:rsid w:val="00FB7B06"/>
    <w:rsid w:val="00FC01DB"/>
    <w:rsid w:val="00FC07E5"/>
    <w:rsid w:val="00FC0D6F"/>
    <w:rsid w:val="00FC0FDA"/>
    <w:rsid w:val="00FC1C7E"/>
    <w:rsid w:val="00FC1DFC"/>
    <w:rsid w:val="00FC240D"/>
    <w:rsid w:val="00FC2731"/>
    <w:rsid w:val="00FC2A98"/>
    <w:rsid w:val="00FC2AED"/>
    <w:rsid w:val="00FC41CB"/>
    <w:rsid w:val="00FC47BB"/>
    <w:rsid w:val="00FC515D"/>
    <w:rsid w:val="00FC6280"/>
    <w:rsid w:val="00FC6986"/>
    <w:rsid w:val="00FD04AD"/>
    <w:rsid w:val="00FD17A4"/>
    <w:rsid w:val="00FD1B96"/>
    <w:rsid w:val="00FD22D7"/>
    <w:rsid w:val="00FD287A"/>
    <w:rsid w:val="00FD2CDA"/>
    <w:rsid w:val="00FD43EB"/>
    <w:rsid w:val="00FD46E4"/>
    <w:rsid w:val="00FD4CD4"/>
    <w:rsid w:val="00FD4D82"/>
    <w:rsid w:val="00FD5289"/>
    <w:rsid w:val="00FD54F7"/>
    <w:rsid w:val="00FD55E3"/>
    <w:rsid w:val="00FD5A94"/>
    <w:rsid w:val="00FD6FFB"/>
    <w:rsid w:val="00FD719A"/>
    <w:rsid w:val="00FD7F00"/>
    <w:rsid w:val="00FE0472"/>
    <w:rsid w:val="00FE053C"/>
    <w:rsid w:val="00FE0973"/>
    <w:rsid w:val="00FE0A2D"/>
    <w:rsid w:val="00FE0A5E"/>
    <w:rsid w:val="00FE1289"/>
    <w:rsid w:val="00FE183D"/>
    <w:rsid w:val="00FE190A"/>
    <w:rsid w:val="00FE1ACE"/>
    <w:rsid w:val="00FE1B34"/>
    <w:rsid w:val="00FE2692"/>
    <w:rsid w:val="00FE27C2"/>
    <w:rsid w:val="00FE2D45"/>
    <w:rsid w:val="00FE3C0B"/>
    <w:rsid w:val="00FE3ED9"/>
    <w:rsid w:val="00FE43FA"/>
    <w:rsid w:val="00FE4CFA"/>
    <w:rsid w:val="00FE4FA5"/>
    <w:rsid w:val="00FE50E0"/>
    <w:rsid w:val="00FE5116"/>
    <w:rsid w:val="00FE5329"/>
    <w:rsid w:val="00FE5372"/>
    <w:rsid w:val="00FE56CB"/>
    <w:rsid w:val="00FE58FA"/>
    <w:rsid w:val="00FE59CA"/>
    <w:rsid w:val="00FE664D"/>
    <w:rsid w:val="00FE6708"/>
    <w:rsid w:val="00FE67FE"/>
    <w:rsid w:val="00FE6B7C"/>
    <w:rsid w:val="00FE6D7F"/>
    <w:rsid w:val="00FE74FE"/>
    <w:rsid w:val="00FF0243"/>
    <w:rsid w:val="00FF1641"/>
    <w:rsid w:val="00FF246B"/>
    <w:rsid w:val="00FF2B39"/>
    <w:rsid w:val="00FF2C56"/>
    <w:rsid w:val="00FF2E1F"/>
    <w:rsid w:val="00FF33F1"/>
    <w:rsid w:val="00FF34D8"/>
    <w:rsid w:val="00FF426A"/>
    <w:rsid w:val="00FF4B0E"/>
    <w:rsid w:val="00FF4E4E"/>
    <w:rsid w:val="00FF5101"/>
    <w:rsid w:val="00FF5710"/>
    <w:rsid w:val="00FF5BC2"/>
    <w:rsid w:val="00FF5E16"/>
    <w:rsid w:val="00FF5E80"/>
    <w:rsid w:val="00FF676C"/>
    <w:rsid w:val="00FF6B04"/>
    <w:rsid w:val="00FF73CE"/>
    <w:rsid w:val="00FF7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E74CF"/>
  <w15:chartTrackingRefBased/>
  <w15:docId w15:val="{D313956B-C5EE-4345-88DA-3305A2194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12F1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1254"/>
    <w:pPr>
      <w:numPr>
        <w:numId w:val="1"/>
      </w:numPr>
      <w:outlineLvl w:val="0"/>
    </w:pPr>
  </w:style>
  <w:style w:type="paragraph" w:styleId="Heading2">
    <w:name w:val="heading 2"/>
    <w:aliases w:val=" Char"/>
    <w:basedOn w:val="Heading3"/>
    <w:next w:val="BodyText"/>
    <w:link w:val="Heading2Char1"/>
    <w:qFormat/>
    <w:rsid w:val="00211254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1"/>
    <w:qFormat/>
    <w:rsid w:val="00211254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1"/>
    <w:qFormat/>
    <w:rsid w:val="00211254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1254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1254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1254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254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125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211254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186533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link w:val="Heading3"/>
    <w:rsid w:val="00CB36B2"/>
    <w:rPr>
      <w:rFonts w:cs="AngsanaUPC"/>
      <w:i/>
      <w:iCs/>
      <w:sz w:val="22"/>
      <w:szCs w:val="22"/>
      <w:lang w:val="en-GB"/>
    </w:rPr>
  </w:style>
  <w:style w:type="character" w:customStyle="1" w:styleId="Heading2Char1">
    <w:name w:val="Heading 2 Char1"/>
    <w:aliases w:val=" Char Char1"/>
    <w:link w:val="Heading2"/>
    <w:rsid w:val="00CB36B2"/>
    <w:rPr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783177"/>
    <w:rPr>
      <w:b/>
      <w:bCs/>
      <w:i/>
      <w:iCs/>
      <w:sz w:val="24"/>
      <w:szCs w:val="24"/>
      <w:lang w:val="en-GB"/>
    </w:rPr>
  </w:style>
  <w:style w:type="character" w:customStyle="1" w:styleId="Heading4Char1">
    <w:name w:val="Heading 4 Char1"/>
    <w:link w:val="Heading4"/>
    <w:rsid w:val="00CB36B2"/>
    <w:rPr>
      <w:sz w:val="22"/>
      <w:szCs w:val="22"/>
      <w:lang w:val="en-GB"/>
    </w:rPr>
  </w:style>
  <w:style w:type="character" w:customStyle="1" w:styleId="Heading5Char1">
    <w:name w:val="Heading 5 Char1"/>
    <w:link w:val="Heading5"/>
    <w:rsid w:val="00CB36B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CB36B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CB36B2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rsid w:val="00394B36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CB36B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211254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E41C53"/>
    <w:rPr>
      <w:rFonts w:ascii="Times New Roman" w:hAnsi="Times New Roman" w:cs="AngsanaUPC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1254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1">
    <w:name w:val="Header Char1"/>
    <w:link w:val="Header"/>
    <w:rsid w:val="00CB36B2"/>
    <w:rPr>
      <w:rFonts w:ascii="Times New Roman" w:hAnsi="Times New Roman" w:cs="AngsanaUPC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1254"/>
    <w:pPr>
      <w:ind w:left="340" w:hanging="340"/>
    </w:pPr>
  </w:style>
  <w:style w:type="paragraph" w:styleId="ListBullet2">
    <w:name w:val="List Bullet 2"/>
    <w:basedOn w:val="ListBullet"/>
    <w:rsid w:val="00211254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1254"/>
    <w:pPr>
      <w:ind w:left="340"/>
    </w:pPr>
  </w:style>
  <w:style w:type="character" w:customStyle="1" w:styleId="BodyTextIndentChar">
    <w:name w:val="Body Text Indent Char"/>
    <w:aliases w:val="i Char"/>
    <w:link w:val="BodyTextIndent"/>
    <w:rsid w:val="00CB36B2"/>
    <w:rPr>
      <w:rFonts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1254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1254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1254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CB36B2"/>
    <w:rPr>
      <w:rFonts w:ascii="Times New Roman" w:hAnsi="Times New Roman" w:cs="AngsanaUPC"/>
      <w:sz w:val="18"/>
      <w:szCs w:val="18"/>
      <w:lang w:val="en-GB"/>
    </w:rPr>
  </w:style>
  <w:style w:type="paragraph" w:customStyle="1" w:styleId="zsubject">
    <w:name w:val="zsubject"/>
    <w:basedOn w:val="Normal"/>
    <w:rsid w:val="00211254"/>
    <w:pPr>
      <w:spacing w:after="520"/>
    </w:pPr>
    <w:rPr>
      <w:rFonts w:cs="AngsanaUPC"/>
      <w:b/>
      <w:bCs/>
    </w:rPr>
  </w:style>
  <w:style w:type="paragraph" w:customStyle="1" w:styleId="zDistnHeader">
    <w:name w:val="zDistnHeader"/>
    <w:basedOn w:val="Normal"/>
    <w:next w:val="Normal"/>
    <w:rsid w:val="00211254"/>
    <w:pPr>
      <w:keepNext/>
      <w:spacing w:before="520"/>
    </w:pPr>
  </w:style>
  <w:style w:type="paragraph" w:customStyle="1" w:styleId="Graphic">
    <w:name w:val="Graphic"/>
    <w:basedOn w:val="Signature"/>
    <w:rsid w:val="002112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1254"/>
    <w:pPr>
      <w:spacing w:line="240" w:lineRule="auto"/>
    </w:pPr>
  </w:style>
  <w:style w:type="character" w:customStyle="1" w:styleId="SignatureChar1">
    <w:name w:val="Signature Char1"/>
    <w:link w:val="Signature"/>
    <w:rsid w:val="00CB36B2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1254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1254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1254"/>
    <w:rPr>
      <w:rFonts w:cs="AngsanaUPC"/>
      <w:sz w:val="22"/>
      <w:szCs w:val="22"/>
    </w:rPr>
  </w:style>
  <w:style w:type="paragraph" w:styleId="Title">
    <w:name w:val="Title"/>
    <w:basedOn w:val="Normal"/>
    <w:qFormat/>
    <w:rsid w:val="00211254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11254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1254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1">
    <w:name w:val="Body Text 3 Char1"/>
    <w:link w:val="BodyText3"/>
    <w:rsid w:val="00CB36B2"/>
    <w:rPr>
      <w:rFonts w:cs="Cordia New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1"/>
    <w:uiPriority w:val="99"/>
    <w:qFormat/>
    <w:rsid w:val="00211254"/>
    <w:pPr>
      <w:spacing w:before="240" w:line="240" w:lineRule="auto"/>
      <w:ind w:left="540"/>
    </w:pPr>
    <w:rPr>
      <w:rFonts w:ascii="CG Times (W1)" w:hAnsi="CG Times (W1)"/>
      <w:sz w:val="32"/>
      <w:szCs w:val="32"/>
    </w:rPr>
  </w:style>
  <w:style w:type="character" w:customStyle="1" w:styleId="BodyTextIndent2Char1">
    <w:name w:val="Body Text Indent 2 Char1"/>
    <w:link w:val="BodyTextIndent2"/>
    <w:uiPriority w:val="99"/>
    <w:qFormat/>
    <w:rsid w:val="00CB36B2"/>
    <w:rPr>
      <w:rFonts w:cs="Cordia New"/>
      <w:sz w:val="32"/>
      <w:szCs w:val="32"/>
      <w:lang w:val="en-GB"/>
    </w:rPr>
  </w:style>
  <w:style w:type="paragraph" w:styleId="BodyText2">
    <w:name w:val="Body Text 2"/>
    <w:basedOn w:val="Normal"/>
    <w:link w:val="BodyText2Char1"/>
    <w:qFormat/>
    <w:rsid w:val="00211254"/>
    <w:pPr>
      <w:spacing w:line="240" w:lineRule="auto"/>
      <w:ind w:left="360" w:firstLine="540"/>
      <w:jc w:val="both"/>
    </w:pPr>
    <w:rPr>
      <w:rFonts w:ascii="Book Antiqua" w:hAnsi="Book Antiqua"/>
    </w:rPr>
  </w:style>
  <w:style w:type="character" w:customStyle="1" w:styleId="BodyText2Char1">
    <w:name w:val="Body Text 2 Char1"/>
    <w:link w:val="BodyText2"/>
    <w:qFormat/>
    <w:rsid w:val="00CB36B2"/>
    <w:rPr>
      <w:rFonts w:ascii="Book Antiqua" w:hAnsi="Book Antiqua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3C070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B36B2"/>
    <w:rPr>
      <w:rFonts w:ascii="Tahoma" w:hAnsi="Tahoma" w:cs="Tahoma"/>
      <w:sz w:val="16"/>
      <w:szCs w:val="16"/>
      <w:lang w:val="en-GB"/>
    </w:rPr>
  </w:style>
  <w:style w:type="paragraph" w:customStyle="1" w:styleId="index">
    <w:name w:val="index"/>
    <w:aliases w:val="ix"/>
    <w:basedOn w:val="BodyText"/>
    <w:rsid w:val="00C0174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01743"/>
    <w:pPr>
      <w:spacing w:after="130"/>
      <w:ind w:left="1134" w:hanging="1134"/>
    </w:pPr>
    <w:rPr>
      <w:rFonts w:cs="Times New Roman"/>
      <w:b/>
      <w:szCs w:val="20"/>
      <w:lang w:bidi="ar-SA"/>
    </w:rPr>
  </w:style>
  <w:style w:type="table" w:styleId="TableGrid">
    <w:name w:val="Table Grid"/>
    <w:basedOn w:val="TableNormal"/>
    <w:uiPriority w:val="39"/>
    <w:rsid w:val="00114AAC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qFormat/>
    <w:rsid w:val="008B58A8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510C3B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510C3B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3">
    <w:name w:val="?????3????"/>
    <w:basedOn w:val="Normal"/>
    <w:uiPriority w:val="99"/>
    <w:rsid w:val="00F03739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71C60"/>
    <w:pPr>
      <w:ind w:left="567"/>
    </w:pPr>
    <w:rPr>
      <w:rFonts w:ascii="Times New Roman" w:hAnsi="Times New Roman" w:cs="Times New Roman"/>
      <w:szCs w:val="20"/>
      <w:lang w:bidi="ar-SA"/>
    </w:rPr>
  </w:style>
  <w:style w:type="character" w:customStyle="1" w:styleId="blockChar">
    <w:name w:val="block Char"/>
    <w:aliases w:val="b Char"/>
    <w:link w:val="block"/>
    <w:locked/>
    <w:rsid w:val="009F7A7B"/>
    <w:rPr>
      <w:rFonts w:ascii="Times New Roman" w:hAnsi="Times New Roman" w:cs="Times New Roman"/>
      <w:sz w:val="22"/>
      <w:lang w:val="en-GB" w:bidi="ar-SA"/>
    </w:rPr>
  </w:style>
  <w:style w:type="paragraph" w:customStyle="1" w:styleId="a">
    <w:name w:val="¢éÍ¤ÇÒÁ"/>
    <w:basedOn w:val="Normal"/>
    <w:uiPriority w:val="99"/>
    <w:rsid w:val="00E122E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AFrameAddress">
    <w:name w:val="AA Frame Address"/>
    <w:basedOn w:val="Heading1"/>
    <w:uiPriority w:val="99"/>
    <w:rsid w:val="00574684"/>
    <w:pPr>
      <w:keepLines w:val="0"/>
      <w:framePr w:w="2812" w:h="1701" w:hSpace="142" w:vSpace="142" w:wrap="auto" w:vAnchor="page" w:hAnchor="page" w:x="8024" w:y="2723"/>
      <w:numPr>
        <w:numId w:val="0"/>
      </w:numPr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 w:cs="Times New Roman"/>
      <w:i w:val="0"/>
      <w:iCs w:val="0"/>
      <w:noProof/>
      <w:sz w:val="18"/>
      <w:szCs w:val="18"/>
      <w:u w:val="single"/>
      <w:lang w:val="en-US"/>
    </w:rPr>
  </w:style>
  <w:style w:type="paragraph" w:customStyle="1" w:styleId="30">
    <w:name w:val="µÒÃÒ§3ªèÍ§"/>
    <w:basedOn w:val="Normal"/>
    <w:uiPriority w:val="99"/>
    <w:rsid w:val="006D1C40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styleId="Caption">
    <w:name w:val="caption"/>
    <w:basedOn w:val="Normal"/>
    <w:next w:val="Normal"/>
    <w:qFormat/>
    <w:rsid w:val="00530D54"/>
    <w:pPr>
      <w:spacing w:before="200" w:line="240" w:lineRule="atLeast"/>
      <w:ind w:right="387"/>
      <w:jc w:val="thaiDistribute"/>
    </w:pPr>
    <w:rPr>
      <w:rFonts w:ascii="Angsana New" w:hAnsi="Angsana New"/>
      <w:b/>
      <w:bCs/>
      <w:sz w:val="30"/>
      <w:szCs w:val="30"/>
      <w:lang w:val="en-US"/>
    </w:rPr>
  </w:style>
  <w:style w:type="paragraph" w:customStyle="1" w:styleId="Enclosures">
    <w:name w:val="Enclosures"/>
    <w:basedOn w:val="Normal"/>
    <w:next w:val="Normal"/>
    <w:rsid w:val="00594CA8"/>
    <w:pPr>
      <w:keepLines/>
      <w:spacing w:before="220" w:line="240" w:lineRule="auto"/>
      <w:jc w:val="both"/>
    </w:pPr>
    <w:rPr>
      <w:rFonts w:ascii="Font2010" w:hAnsi="Font2010"/>
      <w:lang w:val="th-TH"/>
    </w:rPr>
  </w:style>
  <w:style w:type="paragraph" w:customStyle="1" w:styleId="acctmergecolhdg">
    <w:name w:val="acct merge col hdg"/>
    <w:aliases w:val="mh"/>
    <w:basedOn w:val="Normal"/>
    <w:rsid w:val="00AB1D99"/>
    <w:pPr>
      <w:jc w:val="center"/>
    </w:pPr>
    <w:rPr>
      <w:rFonts w:cs="Times New Roman"/>
      <w:b/>
      <w:szCs w:val="20"/>
      <w:lang w:bidi="ar-SA"/>
    </w:rPr>
  </w:style>
  <w:style w:type="paragraph" w:customStyle="1" w:styleId="Default">
    <w:name w:val="Default"/>
    <w:rsid w:val="000C101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Bullet3">
    <w:name w:val="List Bullet 3"/>
    <w:basedOn w:val="Normal"/>
    <w:rsid w:val="00C53593"/>
    <w:pPr>
      <w:numPr>
        <w:numId w:val="5"/>
      </w:numPr>
      <w:contextualSpacing/>
    </w:pPr>
    <w:rPr>
      <w:szCs w:val="2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027E7A"/>
    <w:pPr>
      <w:spacing w:after="120"/>
      <w:ind w:left="540" w:right="63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027E7A"/>
    <w:rPr>
      <w:rFonts w:ascii="Angsana New" w:hAnsi="Angsana New"/>
      <w:b/>
      <w:sz w:val="28"/>
      <w:szCs w:val="28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F422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6441F"/>
    <w:pPr>
      <w:spacing w:after="0" w:line="240" w:lineRule="auto"/>
      <w:ind w:left="540" w:right="-45"/>
      <w:jc w:val="thaiDistribute"/>
    </w:pPr>
    <w:rPr>
      <w:rFonts w:ascii="Angsana New" w:eastAsia="Calibri" w:hAnsi="Angsana New"/>
      <w:sz w:val="24"/>
      <w:szCs w:val="24"/>
    </w:rPr>
  </w:style>
  <w:style w:type="character" w:customStyle="1" w:styleId="AccPolicysubheadChar">
    <w:name w:val="Acc Policy sub head Char"/>
    <w:link w:val="AccPolicysubhead"/>
    <w:rsid w:val="0026441F"/>
    <w:rPr>
      <w:rFonts w:ascii="Angsana New" w:eastAsia="Calibri" w:hAnsi="Angsana New"/>
      <w:sz w:val="24"/>
      <w:szCs w:val="24"/>
    </w:rPr>
  </w:style>
  <w:style w:type="character" w:customStyle="1" w:styleId="Heading8Char1">
    <w:name w:val="Heading 8 Char1"/>
    <w:rsid w:val="00CB36B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odyTextChar1">
    <w:name w:val="Body Text Char1"/>
    <w:aliases w:val="bt Char1,body text Char1,Body Char1"/>
    <w:uiPriority w:val="99"/>
    <w:rsid w:val="00CB36B2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uiPriority w:val="99"/>
    <w:rsid w:val="00CB36B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B36B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CB36B2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CB36B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CB36B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CB36B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CB36B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CB36B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aliases w:val=" Char12, Char121"/>
    <w:basedOn w:val="BodyText"/>
    <w:link w:val="BodyTextFirstIndentChar1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</w:rPr>
  </w:style>
  <w:style w:type="character" w:customStyle="1" w:styleId="BodyTextFirstIndentChar1">
    <w:name w:val="Body Text First Indent Char1"/>
    <w:aliases w:val=" Char12 Char1, Char121 Char1"/>
    <w:link w:val="BodyTextFirstIndent"/>
    <w:rsid w:val="00CB36B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aliases w:val=" Char12 Char, Char121 Char"/>
    <w:uiPriority w:val="99"/>
    <w:rsid w:val="00CB36B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CB36B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link w:val="BodyTextFirstIndent2"/>
    <w:rsid w:val="00CB36B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CB36B2"/>
    <w:rPr>
      <w:rFonts w:cs="Angsana New"/>
      <w:sz w:val="22"/>
      <w:szCs w:val="22"/>
      <w:lang w:val="en-GB" w:eastAsia="en-US" w:bidi="th-TH"/>
    </w:rPr>
  </w:style>
  <w:style w:type="character" w:styleId="Strong">
    <w:name w:val="Strong"/>
    <w:uiPriority w:val="99"/>
    <w:qFormat/>
    <w:rsid w:val="00CB36B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B36B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CB36B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CB36B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B36B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B36B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CB36B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CB36B2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CB36B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B36B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CB36B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CB36B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CB36B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CB36B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CB36B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CB36B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1">
    <w:name w:val="??"/>
    <w:basedOn w:val="Normal"/>
    <w:link w:val="Char"/>
    <w:uiPriority w:val="99"/>
    <w:rsid w:val="00CB36B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B36B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CB36B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CB36B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CB36B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CB36B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B36B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CB36B2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CB36B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CB36B2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B36B2"/>
    <w:pPr>
      <w:spacing w:after="0"/>
    </w:pPr>
  </w:style>
  <w:style w:type="paragraph" w:customStyle="1" w:styleId="acctdividends">
    <w:name w:val="acct dividends"/>
    <w:aliases w:val="ad"/>
    <w:basedOn w:val="Normal"/>
    <w:rsid w:val="00CB36B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CB36B2"/>
    <w:pPr>
      <w:spacing w:after="0"/>
    </w:pPr>
  </w:style>
  <w:style w:type="paragraph" w:customStyle="1" w:styleId="acctindent">
    <w:name w:val="acct indent"/>
    <w:aliases w:val="ai"/>
    <w:basedOn w:val="BodyText"/>
    <w:rsid w:val="00CB36B2"/>
    <w:pPr>
      <w:ind w:left="284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CB36B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CB36B2"/>
    <w:pPr>
      <w:framePr w:hSpace="180" w:vSpace="180" w:wrap="auto" w:hAnchor="margin" w:yAlign="bottom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CB36B2"/>
    <w:pPr>
      <w:tabs>
        <w:tab w:val="left" w:pos="5103"/>
      </w:tabs>
      <w:spacing w:before="130" w:after="130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B36B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ascii="Times New Roman" w:hAnsi="Times New Roman"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CB36B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B36B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CB36B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B36B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B36B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B36B2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B36B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B36B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CB36B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CB36B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CB36B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CB36B2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CB36B2"/>
    <w:pPr>
      <w:spacing w:after="0"/>
    </w:pPr>
  </w:style>
  <w:style w:type="paragraph" w:customStyle="1" w:styleId="List1a">
    <w:name w:val="List 1a"/>
    <w:aliases w:val="1a"/>
    <w:basedOn w:val="Normal"/>
    <w:rsid w:val="00CB36B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CB36B2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CB36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CB36B2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B36B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CB36B2"/>
  </w:style>
  <w:style w:type="paragraph" w:customStyle="1" w:styleId="zreportaddinfo">
    <w:name w:val="zreport addinfo"/>
    <w:basedOn w:val="Normal"/>
    <w:rsid w:val="00CB36B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CB36B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CB36B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CB36B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B36B2"/>
    <w:pPr>
      <w:spacing w:after="130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ind">
    <w:name w:val="*ind"/>
    <w:basedOn w:val="BodyText"/>
    <w:rsid w:val="00CB36B2"/>
    <w:pPr>
      <w:ind w:left="340" w:hanging="340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CB36B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B36B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CB36B2"/>
    <w:rPr>
      <w:b/>
      <w:bCs/>
    </w:rPr>
  </w:style>
  <w:style w:type="paragraph" w:customStyle="1" w:styleId="nineptbodytext">
    <w:name w:val="nine pt body text"/>
    <w:aliases w:val="9bt"/>
    <w:basedOn w:val="nineptnormal"/>
    <w:rsid w:val="00CB36B2"/>
    <w:pPr>
      <w:spacing w:after="220"/>
    </w:pPr>
  </w:style>
  <w:style w:type="paragraph" w:customStyle="1" w:styleId="nineptnormal">
    <w:name w:val="nine pt normal"/>
    <w:aliases w:val="9n"/>
    <w:basedOn w:val="Normal"/>
    <w:rsid w:val="00CB36B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CB36B2"/>
    <w:pPr>
      <w:jc w:val="center"/>
    </w:pPr>
  </w:style>
  <w:style w:type="paragraph" w:customStyle="1" w:styleId="heading">
    <w:name w:val="heading"/>
    <w:aliases w:val="h"/>
    <w:basedOn w:val="BodyText"/>
    <w:rsid w:val="00CB36B2"/>
    <w:rPr>
      <w:rFonts w:ascii="Times New Roman" w:eastAsia="Calibri" w:hAnsi="Times New Roman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CB36B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B36B2"/>
  </w:style>
  <w:style w:type="paragraph" w:customStyle="1" w:styleId="nineptheadingcentredbold">
    <w:name w:val="nine pt heading centred bold"/>
    <w:aliases w:val="9hcb"/>
    <w:basedOn w:val="Normal"/>
    <w:rsid w:val="00CB36B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B36B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B36B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B36B2"/>
    <w:rPr>
      <w:b/>
    </w:rPr>
  </w:style>
  <w:style w:type="paragraph" w:customStyle="1" w:styleId="nineptcolumntab1">
    <w:name w:val="nine pt column tab1"/>
    <w:aliases w:val="a91"/>
    <w:basedOn w:val="nineptnormal"/>
    <w:rsid w:val="00CB36B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B36B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B36B2"/>
    <w:pPr>
      <w:jc w:val="center"/>
    </w:pPr>
  </w:style>
  <w:style w:type="paragraph" w:customStyle="1" w:styleId="Normalheading">
    <w:name w:val="Normal heading"/>
    <w:aliases w:val="nh"/>
    <w:basedOn w:val="Normal"/>
    <w:rsid w:val="00CB36B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CB36B2"/>
    <w:pPr>
      <w:tabs>
        <w:tab w:val="num" w:pos="340"/>
      </w:tabs>
      <w:spacing w:after="130"/>
    </w:pPr>
    <w:rPr>
      <w:rFonts w:ascii="Times New Roman" w:hAnsi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CB36B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CB36B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CB36B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CB36B2"/>
    <w:pPr>
      <w:tabs>
        <w:tab w:val="num" w:pos="680"/>
      </w:tabs>
      <w:spacing w:after="0"/>
    </w:pPr>
    <w:rPr>
      <w:rFonts w:ascii="Times New Roman" w:hAnsi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CB36B2"/>
    <w:pPr>
      <w:tabs>
        <w:tab w:val="num" w:pos="680"/>
      </w:tabs>
      <w:spacing w:after="130"/>
    </w:pPr>
    <w:rPr>
      <w:rFonts w:ascii="Times New Roman" w:hAnsi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B36B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B36B2"/>
    <w:rPr>
      <w:rFonts w:ascii="Times New Roman" w:hAnsi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B36B2"/>
    <w:pPr>
      <w:spacing w:after="130"/>
    </w:pPr>
    <w:rPr>
      <w:rFonts w:ascii="Times New Roman" w:hAnsi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CB36B2"/>
    <w:pPr>
      <w:spacing w:after="20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CB36B2"/>
    <w:pPr>
      <w:keepNext/>
      <w:keepLines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CB36B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CB36B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CB36B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CB36B2"/>
    <w:rPr>
      <w:rFonts w:ascii="Times New Roman" w:eastAsia="Calibri" w:hAnsi="Times New Roman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B36B2"/>
    <w:pPr>
      <w:spacing w:after="0"/>
    </w:pPr>
    <w:rPr>
      <w:rFonts w:ascii="Times New Roman" w:hAnsi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CB36B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CB36B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B36B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CB36B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B36B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B36B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B36B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CB36B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B36B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B36B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CB36B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CB36B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CB36B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CB36B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CB36B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CB36B2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CB36B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B36B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CB36B2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CB36B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B36B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B36B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B36B2"/>
    <w:pPr>
      <w:spacing w:after="0"/>
    </w:pPr>
  </w:style>
  <w:style w:type="paragraph" w:customStyle="1" w:styleId="smallreturn">
    <w:name w:val="small return"/>
    <w:aliases w:val="sr"/>
    <w:basedOn w:val="Normal"/>
    <w:rsid w:val="00CB36B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B36B2"/>
    <w:pPr>
      <w:spacing w:after="0"/>
    </w:pPr>
  </w:style>
  <w:style w:type="paragraph" w:customStyle="1" w:styleId="headingbolditalic">
    <w:name w:val="heading bold italic"/>
    <w:aliases w:val="hbi"/>
    <w:basedOn w:val="heading"/>
    <w:rsid w:val="00CB36B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B36B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CB36B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CB36B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CB36B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B36B2"/>
    <w:pPr>
      <w:spacing w:after="0"/>
    </w:pPr>
  </w:style>
  <w:style w:type="paragraph" w:customStyle="1" w:styleId="blockbullet">
    <w:name w:val="block bullet"/>
    <w:aliases w:val="bb"/>
    <w:basedOn w:val="block"/>
    <w:rsid w:val="00CB36B2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CB36B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CB36B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B36B2"/>
    <w:pPr>
      <w:spacing w:after="0"/>
    </w:pPr>
  </w:style>
  <w:style w:type="paragraph" w:customStyle="1" w:styleId="eightptnormal">
    <w:name w:val="eight pt normal"/>
    <w:aliases w:val="8n"/>
    <w:basedOn w:val="Normal"/>
    <w:rsid w:val="00CB36B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CB36B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B36B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B36B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B36B2"/>
    <w:rPr>
      <w:b/>
      <w:bCs/>
    </w:rPr>
  </w:style>
  <w:style w:type="paragraph" w:customStyle="1" w:styleId="eightptbodytext">
    <w:name w:val="eight pt body text"/>
    <w:aliases w:val="8bt"/>
    <w:basedOn w:val="eightptnormal"/>
    <w:rsid w:val="00CB36B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B36B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B36B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B36B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B36B2"/>
    <w:pPr>
      <w:spacing w:after="0"/>
    </w:pPr>
  </w:style>
  <w:style w:type="paragraph" w:customStyle="1" w:styleId="eightptblock">
    <w:name w:val="eight pt block"/>
    <w:aliases w:val="8b"/>
    <w:basedOn w:val="Normal"/>
    <w:rsid w:val="00CB36B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B36B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B36B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B36B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B36B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CB36B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CB36B2"/>
    <w:pPr>
      <w:spacing w:after="0"/>
    </w:pPr>
  </w:style>
  <w:style w:type="paragraph" w:customStyle="1" w:styleId="blockindent">
    <w:name w:val="block indent"/>
    <w:aliases w:val="bi"/>
    <w:basedOn w:val="block"/>
    <w:rsid w:val="00CB36B2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CB36B2"/>
    <w:pPr>
      <w:jc w:val="center"/>
    </w:pPr>
  </w:style>
  <w:style w:type="paragraph" w:customStyle="1" w:styleId="nineptcol">
    <w:name w:val="nine pt %col"/>
    <w:aliases w:val="9%"/>
    <w:basedOn w:val="nineptnormal"/>
    <w:rsid w:val="00CB36B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B36B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B36B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B36B2"/>
    <w:pPr>
      <w:spacing w:after="0"/>
    </w:pPr>
  </w:style>
  <w:style w:type="paragraph" w:customStyle="1" w:styleId="nineptblocklist">
    <w:name w:val="nine pt block list"/>
    <w:aliases w:val="9bl"/>
    <w:basedOn w:val="nineptblock"/>
    <w:rsid w:val="00CB36B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B36B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B36B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B36B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B36B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B36B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B36B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B36B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B36B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B36B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B36B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B36B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B36B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B36B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B36B2"/>
    <w:pPr>
      <w:spacing w:after="80"/>
    </w:pPr>
  </w:style>
  <w:style w:type="paragraph" w:customStyle="1" w:styleId="nineptratecol">
    <w:name w:val="nine pt rate col"/>
    <w:aliases w:val="a9r"/>
    <w:basedOn w:val="nineptnormal"/>
    <w:rsid w:val="00CB36B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B36B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B36B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B36B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B36B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B36B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B36B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CB36B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B36B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B36B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B36B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B36B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B36B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B36B2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CB36B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B36B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B36B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B36B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B36B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B36B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B36B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B36B2"/>
    <w:pPr>
      <w:spacing w:after="80"/>
    </w:pPr>
  </w:style>
  <w:style w:type="paragraph" w:customStyle="1" w:styleId="blockbullet2">
    <w:name w:val="block bullet 2"/>
    <w:aliases w:val="bb2"/>
    <w:basedOn w:val="BodyText"/>
    <w:rsid w:val="00CB36B2"/>
    <w:pPr>
      <w:tabs>
        <w:tab w:val="num" w:pos="1247"/>
      </w:tabs>
      <w:ind w:left="1247" w:hanging="340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B36B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B36B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CB36B2"/>
    <w:pPr>
      <w:tabs>
        <w:tab w:val="num" w:pos="1440"/>
      </w:tabs>
      <w:spacing w:after="120"/>
      <w:ind w:left="1440" w:hanging="360"/>
      <w:jc w:val="both"/>
    </w:pPr>
    <w:rPr>
      <w:rFonts w:ascii="Times New Roman" w:eastAsia="Calibri" w:hAnsi="Times New Roman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CB36B2"/>
    <w:pPr>
      <w:tabs>
        <w:tab w:val="num" w:pos="360"/>
      </w:tabs>
      <w:spacing w:before="130" w:after="130"/>
      <w:ind w:left="360" w:hanging="360"/>
      <w:jc w:val="both"/>
    </w:pPr>
    <w:rPr>
      <w:rFonts w:ascii="Times New Roman" w:eastAsia="Calibri" w:hAnsi="Times New Roman" w:cs="Cordia New"/>
      <w:b/>
      <w:bCs/>
      <w:sz w:val="24"/>
      <w:lang w:val="en-US" w:eastAsia="en-GB"/>
    </w:rPr>
  </w:style>
  <w:style w:type="paragraph" w:customStyle="1" w:styleId="CoverTitle">
    <w:name w:val="Cover Title"/>
    <w:basedOn w:val="Normal"/>
    <w:rsid w:val="00CB36B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CB36B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CB36B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CB36B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B36B2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CB36B2"/>
    <w:pPr>
      <w:shd w:val="clear" w:color="auto" w:fill="000080"/>
    </w:pPr>
    <w:rPr>
      <w:rFonts w:ascii="Tahoma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rsid w:val="00CB36B2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B36B2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B36B2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B36B2"/>
  </w:style>
  <w:style w:type="paragraph" w:styleId="PlainText">
    <w:name w:val="Plain Text"/>
    <w:basedOn w:val="Normal"/>
    <w:link w:val="PlainTextChar"/>
    <w:uiPriority w:val="99"/>
    <w:rsid w:val="00CB36B2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B36B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B36B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B36B2"/>
    <w:rPr>
      <w:b/>
      <w:bCs/>
    </w:rPr>
  </w:style>
  <w:style w:type="character" w:customStyle="1" w:styleId="CommentSubjectChar">
    <w:name w:val="Comment Subject Char"/>
    <w:link w:val="CommentSubject"/>
    <w:rsid w:val="00CB36B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CB36B2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CB36B2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aliases w:val=" Char Char"/>
    <w:locked/>
    <w:rsid w:val="00CB36B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CB36B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CB36B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CB36B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CB36B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CB36B2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CB36B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CB36B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CB36B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CB36B2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CB36B2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CB36B2"/>
    <w:rPr>
      <w:rFonts w:cs="Times New Roman"/>
    </w:rPr>
  </w:style>
  <w:style w:type="character" w:customStyle="1" w:styleId="gt-icon-text1">
    <w:name w:val="gt-icon-text1"/>
    <w:uiPriority w:val="99"/>
    <w:rsid w:val="00CB36B2"/>
    <w:rPr>
      <w:rFonts w:cs="Times New Roman"/>
    </w:rPr>
  </w:style>
  <w:style w:type="character" w:customStyle="1" w:styleId="longtext">
    <w:name w:val="long_text"/>
    <w:uiPriority w:val="99"/>
    <w:rsid w:val="00CB36B2"/>
    <w:rPr>
      <w:rFonts w:cs="Times New Roman"/>
    </w:rPr>
  </w:style>
  <w:style w:type="character" w:styleId="CommentReference">
    <w:name w:val="annotation reference"/>
    <w:uiPriority w:val="99"/>
    <w:rsid w:val="00CB36B2"/>
    <w:rPr>
      <w:rFonts w:cs="Times New Roman"/>
      <w:sz w:val="16"/>
      <w:szCs w:val="16"/>
    </w:rPr>
  </w:style>
  <w:style w:type="character" w:customStyle="1" w:styleId="CharChar22">
    <w:name w:val="Char Char22"/>
    <w:rsid w:val="00CB36B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CB36B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CB36B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B36B2"/>
  </w:style>
  <w:style w:type="character" w:styleId="Emphasis">
    <w:name w:val="Emphasis"/>
    <w:uiPriority w:val="20"/>
    <w:qFormat/>
    <w:rsid w:val="00CB36B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B36B2"/>
  </w:style>
  <w:style w:type="character" w:styleId="Hyperlink">
    <w:name w:val="Hyperlink"/>
    <w:uiPriority w:val="99"/>
    <w:unhideWhenUsed/>
    <w:rsid w:val="00CB36B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CB36B2"/>
    <w:rPr>
      <w:color w:val="4D90F0"/>
    </w:rPr>
  </w:style>
  <w:style w:type="paragraph" w:styleId="Revision">
    <w:name w:val="Revision"/>
    <w:hidden/>
    <w:uiPriority w:val="99"/>
    <w:semiHidden/>
    <w:rsid w:val="00DF4DCF"/>
    <w:rPr>
      <w:rFonts w:ascii="Arial" w:hAnsi="Arial"/>
      <w:sz w:val="18"/>
      <w:szCs w:val="22"/>
    </w:rPr>
  </w:style>
  <w:style w:type="character" w:styleId="HTMLCite">
    <w:name w:val="HTML Cite"/>
    <w:uiPriority w:val="99"/>
    <w:unhideWhenUsed/>
    <w:rsid w:val="007D024A"/>
    <w:rPr>
      <w:i/>
      <w:iCs/>
    </w:rPr>
  </w:style>
  <w:style w:type="character" w:styleId="FootnoteReference">
    <w:name w:val="footnote reference"/>
    <w:aliases w:val="fr"/>
    <w:semiHidden/>
    <w:unhideWhenUsed/>
    <w:rsid w:val="00726E90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AB784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AB7849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8561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7E29FD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BC78A7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table" w:customStyle="1" w:styleId="TableGridLight1">
    <w:name w:val="Table Grid Light1"/>
    <w:basedOn w:val="TableNormal"/>
    <w:uiPriority w:val="40"/>
    <w:rsid w:val="00296736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38">
    <w:name w:val="Pa38"/>
    <w:basedOn w:val="Normal"/>
    <w:next w:val="Normal"/>
    <w:uiPriority w:val="99"/>
    <w:rsid w:val="00AC1D82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Char">
    <w:name w:val="?? Char"/>
    <w:link w:val="a1"/>
    <w:uiPriority w:val="99"/>
    <w:rsid w:val="00823E85"/>
    <w:rPr>
      <w:rFonts w:ascii="Times New Roman" w:hAnsi="Times New Roman" w:cs="Times New Roman"/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823E85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table" w:styleId="Table3Deffects2">
    <w:name w:val="Table 3D effects 2"/>
    <w:basedOn w:val="TableNormal"/>
    <w:rsid w:val="00823E85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823E85"/>
    <w:rPr>
      <w:color w:val="954F72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823E8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823E8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Subhead3">
    <w:name w:val="Subhead 3"/>
    <w:basedOn w:val="Normal"/>
    <w:link w:val="Subhead3Char"/>
    <w:rsid w:val="00823E8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823E8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23E8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823E8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23E8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23E8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23E8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23E8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23E8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23E8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23E8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23E85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823E85"/>
  </w:style>
  <w:style w:type="paragraph" w:customStyle="1" w:styleId="TableParagraph">
    <w:name w:val="Table Paragraph"/>
    <w:basedOn w:val="Normal"/>
    <w:uiPriority w:val="1"/>
    <w:qFormat/>
    <w:rsid w:val="00823E85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823E8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823E8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23E85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823E85"/>
    <w:pPr>
      <w:spacing w:line="260" w:lineRule="atLeast"/>
    </w:pPr>
    <w:rPr>
      <w:rFonts w:ascii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2">
    <w:name w:val="Table Grid2"/>
    <w:basedOn w:val="TableNormal"/>
    <w:next w:val="TableGrid"/>
    <w:uiPriority w:val="39"/>
    <w:rsid w:val="00823E85"/>
    <w:pPr>
      <w:spacing w:line="260" w:lineRule="atLeast"/>
    </w:pPr>
    <w:rPr>
      <w:rFonts w:ascii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5">
    <w:name w:val="Table Grid5"/>
    <w:basedOn w:val="TableNormal"/>
    <w:next w:val="TableGrid"/>
    <w:uiPriority w:val="39"/>
    <w:rsid w:val="00823E85"/>
    <w:pPr>
      <w:spacing w:line="260" w:lineRule="atLeast"/>
    </w:pPr>
    <w:rPr>
      <w:rFonts w:ascii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17">
    <w:name w:val="Pa17"/>
    <w:basedOn w:val="Default"/>
    <w:next w:val="Default"/>
    <w:uiPriority w:val="99"/>
    <w:rsid w:val="00823E85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823E85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823E85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3">
    <w:name w:val="Pa43"/>
    <w:basedOn w:val="Default"/>
    <w:next w:val="Default"/>
    <w:uiPriority w:val="99"/>
    <w:rsid w:val="00823E85"/>
    <w:pPr>
      <w:spacing w:line="161" w:lineRule="atLeast"/>
    </w:pPr>
    <w:rPr>
      <w:rFonts w:ascii="Univers LT Std 45 Light" w:hAnsi="Univers LT Std 45 Light" w:cs="Angsana New"/>
      <w:color w:val="auto"/>
    </w:rPr>
  </w:style>
  <w:style w:type="character" w:customStyle="1" w:styleId="A16">
    <w:name w:val="A16"/>
    <w:uiPriority w:val="99"/>
    <w:rsid w:val="00823E85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66">
    <w:name w:val="Pa66"/>
    <w:basedOn w:val="Normal"/>
    <w:next w:val="Normal"/>
    <w:uiPriority w:val="99"/>
    <w:rsid w:val="00823E8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67">
    <w:name w:val="Pa67"/>
    <w:basedOn w:val="Normal"/>
    <w:next w:val="Normal"/>
    <w:uiPriority w:val="99"/>
    <w:rsid w:val="00823E8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IASBNormal">
    <w:name w:val="IASB Normal"/>
    <w:rsid w:val="00823E85"/>
    <w:pPr>
      <w:spacing w:before="100" w:after="100"/>
      <w:jc w:val="both"/>
    </w:pPr>
    <w:rPr>
      <w:rFonts w:ascii="Times New Roman" w:hAnsi="Times New Roman" w:cs="Times New Roman"/>
      <w:sz w:val="19"/>
      <w:lang w:eastAsia="zh-CN" w:bidi="ar-SA"/>
    </w:rPr>
  </w:style>
  <w:style w:type="paragraph" w:customStyle="1" w:styleId="31">
    <w:name w:val="ตาราง3ช่อง"/>
    <w:basedOn w:val="Normal"/>
    <w:uiPriority w:val="99"/>
    <w:rsid w:val="00823E85"/>
    <w:pPr>
      <w:widowControl w:val="0"/>
      <w:tabs>
        <w:tab w:val="left" w:pos="360"/>
        <w:tab w:val="left" w:pos="720"/>
      </w:tabs>
      <w:snapToGrid w:val="0"/>
      <w:spacing w:line="240" w:lineRule="auto"/>
    </w:pPr>
    <w:rPr>
      <w:rFonts w:ascii="Book Antiqua" w:eastAsia="Cordia New" w:hAnsi="Book Antiqua"/>
      <w:lang w:val="th-TH" w:eastAsia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23E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23E85"/>
    <w:rPr>
      <w:rFonts w:ascii="Courier New" w:hAnsi="Courier New" w:cs="Courier New"/>
    </w:rPr>
  </w:style>
  <w:style w:type="paragraph" w:customStyle="1" w:styleId="a6">
    <w:name w:val="ข้อความ"/>
    <w:basedOn w:val="Normal"/>
    <w:rsid w:val="00823E85"/>
    <w:pPr>
      <w:tabs>
        <w:tab w:val="left" w:pos="1080"/>
      </w:tabs>
      <w:spacing w:line="240" w:lineRule="auto"/>
    </w:pPr>
    <w:rPr>
      <w:rFonts w:hAnsi="Arial" w:cs="BrowalliaUPC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823E85"/>
    <w:pPr>
      <w:spacing w:line="240" w:lineRule="auto"/>
      <w:ind w:left="5040" w:right="540"/>
      <w:jc w:val="center"/>
    </w:pPr>
    <w:rPr>
      <w:rFonts w:hAnsi="Arial" w:cs="BrowalliaUPC"/>
      <w:sz w:val="30"/>
      <w:szCs w:val="30"/>
      <w:lang w:val="th-TH" w:eastAsia="th-TH"/>
    </w:rPr>
  </w:style>
  <w:style w:type="paragraph" w:customStyle="1" w:styleId="a7">
    <w:name w:val="บวก"/>
    <w:basedOn w:val="Normal"/>
    <w:rsid w:val="00823E85"/>
    <w:pPr>
      <w:spacing w:line="240" w:lineRule="auto"/>
      <w:ind w:right="129"/>
      <w:jc w:val="right"/>
    </w:pPr>
    <w:rPr>
      <w:rFonts w:ascii="Book Antiqua" w:hAnsi="Book Antiqua"/>
      <w:lang w:val="th-TH" w:eastAsia="th-TH"/>
    </w:rPr>
  </w:style>
  <w:style w:type="paragraph" w:customStyle="1" w:styleId="E0">
    <w:name w:val="Å§ª×èÍ E"/>
    <w:basedOn w:val="Normal"/>
    <w:rsid w:val="00823E85"/>
    <w:pPr>
      <w:spacing w:line="240" w:lineRule="auto"/>
      <w:ind w:left="5040" w:right="540"/>
      <w:jc w:val="center"/>
    </w:pPr>
    <w:rPr>
      <w:rFonts w:ascii="Book Antiqua" w:hAnsi="Book Antiqua"/>
      <w:lang w:val="th-TH"/>
    </w:rPr>
  </w:style>
  <w:style w:type="paragraph" w:customStyle="1" w:styleId="Nomal">
    <w:name w:val="Nomal"/>
    <w:basedOn w:val="AccPolicyHeading"/>
    <w:rsid w:val="00823E85"/>
    <w:pPr>
      <w:tabs>
        <w:tab w:val="num" w:pos="540"/>
        <w:tab w:val="num" w:pos="720"/>
      </w:tabs>
      <w:spacing w:after="120" w:line="240" w:lineRule="atLeast"/>
      <w:ind w:left="720" w:right="0" w:hanging="720"/>
      <w:jc w:val="both"/>
    </w:pPr>
    <w:rPr>
      <w:rFonts w:ascii="Times New Roman" w:hAnsi="Times New Roman" w:cs="Times New Roman"/>
      <w:b w:val="0"/>
      <w:i w:val="0"/>
      <w:iCs w:val="0"/>
      <w:sz w:val="22"/>
      <w:szCs w:val="22"/>
      <w:lang w:val="en-US" w:eastAsia="en-GB"/>
    </w:rPr>
  </w:style>
  <w:style w:type="paragraph" w:customStyle="1" w:styleId="10">
    <w:name w:val="10"/>
    <w:basedOn w:val="Normal"/>
    <w:rsid w:val="00823E85"/>
    <w:pPr>
      <w:tabs>
        <w:tab w:val="left" w:pos="1080"/>
      </w:tabs>
      <w:spacing w:line="240" w:lineRule="auto"/>
      <w:jc w:val="both"/>
    </w:pPr>
    <w:rPr>
      <w:sz w:val="20"/>
      <w:szCs w:val="20"/>
      <w:lang w:val="th-TH"/>
    </w:rPr>
  </w:style>
  <w:style w:type="character" w:customStyle="1" w:styleId="ui-provider">
    <w:name w:val="ui-provider"/>
    <w:basedOn w:val="DefaultParagraphFont"/>
    <w:rsid w:val="000B570F"/>
  </w:style>
  <w:style w:type="paragraph" w:customStyle="1" w:styleId="zKISOffAddress">
    <w:name w:val="zKISOffAddress"/>
    <w:basedOn w:val="Normal"/>
    <w:rsid w:val="00120795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5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6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7379D-028E-483C-9FE4-F9B33395E2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21EB9F-5ACE-4510-A251-E22499B47D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2D1545-9416-4576-8B20-C8EB963361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969</TotalTime>
  <Pages>6</Pages>
  <Words>1884</Words>
  <Characters>7385</Characters>
  <Application>Microsoft Office Word</Application>
  <DocSecurity>0</DocSecurity>
  <Lines>434</Lines>
  <Paragraphs>226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Kornsiri, Chongaksorn</cp:lastModifiedBy>
  <cp:revision>276</cp:revision>
  <cp:lastPrinted>2026-01-22T04:16:00Z</cp:lastPrinted>
  <dcterms:created xsi:type="dcterms:W3CDTF">2025-02-19T15:52:00Z</dcterms:created>
  <dcterms:modified xsi:type="dcterms:W3CDTF">2026-02-23T07:42:00Z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955ab0767d8633977b8ee2f074081c167db2921b0ee4d52e2594700faceb795a</vt:lpwstr>
  </property>
</Properties>
</file>