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D190E" w14:textId="77777777" w:rsidR="00C01743" w:rsidRPr="005B2FA9" w:rsidRDefault="00C01743" w:rsidP="005021D2">
      <w:pPr>
        <w:pStyle w:val="IndexHeading1"/>
        <w:spacing w:after="0" w:line="240" w:lineRule="atLeas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B2FA9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="00E75985" w:rsidRPr="005B2FA9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5B2FA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CE6EB3A" w14:textId="77777777" w:rsidR="00B67FD9" w:rsidRPr="005B2FA9" w:rsidRDefault="00B67FD9" w:rsidP="005021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1DAF24D" w14:textId="77777777" w:rsidR="00EF12EB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78E52D5" w14:textId="18E13889" w:rsidR="002D7821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เกณฑ์การจัดทำงบการ</w:t>
      </w:r>
      <w:r w:rsidR="00217EA6" w:rsidRPr="005B2FA9">
        <w:rPr>
          <w:rFonts w:asciiTheme="majorBidi" w:hAnsiTheme="majorBidi" w:cstheme="majorBidi"/>
          <w:sz w:val="30"/>
          <w:szCs w:val="30"/>
          <w:cs/>
        </w:rPr>
        <w:t>เ</w:t>
      </w:r>
      <w:r w:rsidRPr="005B2FA9">
        <w:rPr>
          <w:rFonts w:asciiTheme="majorBidi" w:hAnsiTheme="majorBidi" w:cstheme="majorBidi"/>
          <w:sz w:val="30"/>
          <w:szCs w:val="30"/>
          <w:cs/>
        </w:rPr>
        <w:t>งิน</w:t>
      </w:r>
    </w:p>
    <w:p w14:paraId="1E9FEBDD" w14:textId="76355953" w:rsidR="00EF12EB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6D21BF" w:rsidRPr="005B2FA9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A7597" w:rsidRPr="005B2FA9">
        <w:rPr>
          <w:rFonts w:asciiTheme="majorBidi" w:hAnsiTheme="majorBidi" w:cstheme="majorBidi" w:hint="cs"/>
          <w:sz w:val="30"/>
          <w:szCs w:val="30"/>
          <w:cs/>
        </w:rPr>
        <w:t>สาระ</w:t>
      </w:r>
      <w:r w:rsidRPr="005B2FA9">
        <w:rPr>
          <w:rFonts w:asciiTheme="majorBidi" w:hAnsiTheme="majorBidi" w:cstheme="majorBidi"/>
          <w:sz w:val="30"/>
          <w:szCs w:val="30"/>
          <w:cs/>
        </w:rPr>
        <w:t>สำคัญ</w:t>
      </w:r>
      <w:r w:rsidR="006034FD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34FD"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109F97A6" w14:textId="4FB83D87" w:rsidR="002221D2" w:rsidRPr="005B2FA9" w:rsidRDefault="002221D2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หรือกิจการ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</w:t>
      </w:r>
    </w:p>
    <w:p w14:paraId="3B75ABA6" w14:textId="3C2335BA" w:rsidR="00E15477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CDDAECD" w14:textId="4DA2F347" w:rsidR="00E87385" w:rsidRPr="005B2FA9" w:rsidRDefault="00E87385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47446" w:rsidRPr="005B2FA9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</w:p>
    <w:p w14:paraId="2C46D519" w14:textId="05D2BA98" w:rsidR="00250C43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สินค้าคงเหล</w:t>
      </w:r>
      <w:r w:rsidR="00243E3A" w:rsidRPr="005B2FA9">
        <w:rPr>
          <w:rFonts w:asciiTheme="majorBidi" w:hAnsiTheme="majorBidi" w:cstheme="majorBidi"/>
          <w:sz w:val="30"/>
          <w:szCs w:val="30"/>
          <w:cs/>
        </w:rPr>
        <w:t>ื</w:t>
      </w:r>
      <w:r w:rsidRPr="005B2FA9">
        <w:rPr>
          <w:rFonts w:asciiTheme="majorBidi" w:hAnsiTheme="majorBidi" w:cstheme="majorBidi"/>
          <w:sz w:val="30"/>
          <w:szCs w:val="30"/>
          <w:cs/>
        </w:rPr>
        <w:t>อ</w:t>
      </w:r>
    </w:p>
    <w:p w14:paraId="1239B859" w14:textId="2F8D5BF4" w:rsidR="00EB1B3F" w:rsidRPr="00EB1B3F" w:rsidRDefault="00EB1B3F" w:rsidP="00EB1B3F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เงินจ่ายล่วงหน้าค่าสินค้า</w:t>
      </w:r>
    </w:p>
    <w:p w14:paraId="10BC0AFB" w14:textId="4B125E1A" w:rsidR="00EF12EB" w:rsidRPr="005B2FA9" w:rsidRDefault="00847446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="00EE572B" w:rsidRPr="005B2FA9">
        <w:rPr>
          <w:rFonts w:asciiTheme="majorBidi" w:hAnsiTheme="majorBidi" w:cstheme="majorBidi"/>
          <w:sz w:val="30"/>
          <w:szCs w:val="30"/>
          <w:cs/>
        </w:rPr>
        <w:t>อาคารและ</w:t>
      </w:r>
      <w:r w:rsidR="00EF12EB" w:rsidRPr="005B2FA9">
        <w:rPr>
          <w:rFonts w:asciiTheme="majorBidi" w:hAnsiTheme="majorBidi" w:cstheme="majorBidi"/>
          <w:sz w:val="30"/>
          <w:szCs w:val="30"/>
          <w:cs/>
        </w:rPr>
        <w:t xml:space="preserve">อุปกรณ์ </w:t>
      </w:r>
    </w:p>
    <w:p w14:paraId="6504C484" w14:textId="137C8560" w:rsidR="00EF12EB" w:rsidRPr="005B2FA9" w:rsidRDefault="005D04E1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EF12EB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F3EE99" w14:textId="77777777" w:rsidR="003A72E6" w:rsidRPr="005B2FA9" w:rsidRDefault="003A72E6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352EF6ED" w14:textId="77777777" w:rsidR="004E4327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</w:t>
      </w:r>
      <w:r w:rsidR="004E4327" w:rsidRPr="005B2FA9">
        <w:rPr>
          <w:rFonts w:asciiTheme="majorBidi" w:hAnsiTheme="majorBidi" w:cstheme="majorBidi"/>
          <w:sz w:val="30"/>
          <w:szCs w:val="30"/>
          <w:cs/>
          <w:lang w:val="th-TH"/>
        </w:rPr>
        <w:t>หนี้สิน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>ไม่หมุนเวียนสำหรับผลประโยชน์พนักงาน</w:t>
      </w:r>
    </w:p>
    <w:p w14:paraId="69189ED4" w14:textId="77777777" w:rsidR="00A15FC2" w:rsidRPr="005B2FA9" w:rsidRDefault="004E4327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14:paraId="6315139C" w14:textId="1891A206" w:rsidR="00250C43" w:rsidRPr="005B2FA9" w:rsidRDefault="00A15FC2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="00AA7597" w:rsidRPr="005B2FA9">
        <w:rPr>
          <w:rFonts w:asciiTheme="majorBidi" w:hAnsiTheme="majorBidi" w:cstheme="majorBidi" w:hint="cs"/>
          <w:sz w:val="30"/>
          <w:szCs w:val="30"/>
          <w:cs/>
        </w:rPr>
        <w:t>ตามกฎหมาย</w:t>
      </w:r>
      <w:r w:rsidR="00350989" w:rsidRPr="005B2FA9">
        <w:rPr>
          <w:rFonts w:asciiTheme="majorBidi" w:hAnsiTheme="majorBidi" w:cstheme="majorBidi"/>
          <w:sz w:val="30"/>
          <w:szCs w:val="30"/>
        </w:rPr>
        <w:t xml:space="preserve">  </w:t>
      </w:r>
    </w:p>
    <w:p w14:paraId="2204986F" w14:textId="476A225E" w:rsidR="00F503C7" w:rsidRPr="005B2FA9" w:rsidRDefault="00F503C7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D922F8">
        <w:rPr>
          <w:rFonts w:asciiTheme="majorBidi" w:hAnsiTheme="majorBidi" w:cstheme="majorBidi" w:hint="cs"/>
          <w:sz w:val="30"/>
          <w:szCs w:val="30"/>
          <w:cs/>
        </w:rPr>
        <w:t>และการจำแนกรายได้</w:t>
      </w:r>
    </w:p>
    <w:p w14:paraId="3CE248D8" w14:textId="18AB0245" w:rsidR="00350989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ค่าใช้จ่ายตาม</w:t>
      </w:r>
      <w:r w:rsidR="00AA7597" w:rsidRPr="005B2FA9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</w:p>
    <w:p w14:paraId="3C5C02B3" w14:textId="384C7FB2" w:rsidR="00003850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B44EFB"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182B2895" w14:textId="6E06DE78" w:rsidR="00863A06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64F0DB7E" w14:textId="43662AE8" w:rsidR="006A6A50" w:rsidRPr="005B2FA9" w:rsidRDefault="006A6A5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4AC098D2" w14:textId="70F7B12B" w:rsidR="00EF12EB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7D4291A" w14:textId="2BAF5302" w:rsidR="002841E0" w:rsidRPr="005B2FA9" w:rsidRDefault="002841E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728CAA91" w14:textId="73F907C7" w:rsidR="00EF12EB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E63182" w:rsidRPr="005B2FA9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กับบุคคลหรือกิจการที่ไม่เกี่ยวข้องกัน</w:t>
      </w:r>
    </w:p>
    <w:p w14:paraId="24CD8EC1" w14:textId="0568876C" w:rsidR="00BE3B19" w:rsidRPr="005B2FA9" w:rsidRDefault="00BE3B19" w:rsidP="00BE3B19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3A92E125" w14:textId="77777777" w:rsidR="00C01743" w:rsidRPr="005B2FA9" w:rsidRDefault="00360587" w:rsidP="005021D2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br w:type="page"/>
      </w:r>
      <w:r w:rsidR="00C01743" w:rsidRPr="005B2FA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2FD41120" w14:textId="77777777" w:rsidR="00360587" w:rsidRPr="005B2FA9" w:rsidRDefault="00360587" w:rsidP="005021D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5A1B371" w14:textId="2E4BCCA0" w:rsidR="00C01743" w:rsidRPr="005B2FA9" w:rsidRDefault="00C01743" w:rsidP="005021D2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EB1B3F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</w:t>
      </w:r>
      <w:r w:rsidR="00782B86" w:rsidRPr="00EB1B3F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4D6486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782B86" w:rsidRPr="00EB1B3F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EB1B3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5D64E4" w:rsidRPr="00EB1B3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B1B3F" w:rsidRPr="00EB1B3F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FE0A5E" w:rsidRPr="00EB1B3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55D39" w:rsidRPr="00EB1B3F">
        <w:rPr>
          <w:rFonts w:asciiTheme="majorBidi" w:hAnsiTheme="majorBidi" w:cstheme="majorBidi" w:hint="cs"/>
          <w:sz w:val="30"/>
          <w:szCs w:val="30"/>
          <w:cs/>
          <w:lang w:val="en-US"/>
        </w:rPr>
        <w:t>กุมภาพันธ์</w:t>
      </w:r>
      <w:r w:rsidR="00FE0A5E" w:rsidRPr="00EB1B3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803259" w:rsidRPr="00EB1B3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F4777" w:rsidRPr="00EB1B3F">
        <w:rPr>
          <w:rFonts w:asciiTheme="majorBidi" w:hAnsiTheme="majorBidi" w:cstheme="majorBidi"/>
          <w:sz w:val="30"/>
          <w:szCs w:val="30"/>
          <w:lang w:val="en-US"/>
        </w:rPr>
        <w:t>9</w:t>
      </w:r>
    </w:p>
    <w:p w14:paraId="576DE671" w14:textId="77777777" w:rsidR="00C01743" w:rsidRPr="005B2FA9" w:rsidRDefault="00C01743" w:rsidP="005021D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2E6893" w14:textId="68C389CC" w:rsidR="00351805" w:rsidRPr="005B2FA9" w:rsidRDefault="00803259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D86CC3" w:rsidRPr="005B2FA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51805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ข้อมูลทั่วไป </w:t>
      </w:r>
    </w:p>
    <w:p w14:paraId="456E9BFB" w14:textId="77777777" w:rsidR="00B67FD9" w:rsidRPr="005B2FA9" w:rsidRDefault="00B67FD9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988D9DD" w14:textId="77777777" w:rsidR="00A93B33" w:rsidRPr="003A3D05" w:rsidRDefault="00A93B33" w:rsidP="00A93B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A6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เอ็นทีเอฟ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อินเตอร์กรุ๊ป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767A67">
        <w:rPr>
          <w:rFonts w:asciiTheme="majorBidi" w:hAnsiTheme="majorBidi" w:cstheme="majorBidi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10A74">
        <w:rPr>
          <w:rFonts w:asciiTheme="majorBidi" w:hAnsiTheme="majorBidi" w:cstheme="majorBidi"/>
          <w:sz w:val="30"/>
          <w:szCs w:val="30"/>
        </w:rPr>
        <w:t>“</w:t>
      </w:r>
      <w:r w:rsidRPr="00010A7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10A74">
        <w:rPr>
          <w:rFonts w:asciiTheme="majorBidi" w:hAnsiTheme="majorBidi" w:cstheme="majorBidi"/>
          <w:sz w:val="30"/>
          <w:szCs w:val="30"/>
        </w:rPr>
        <w:t xml:space="preserve">” </w:t>
      </w:r>
      <w:r w:rsidRPr="00010A74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และจดทะเบียนแปรสภาพเป็นบริษัทมหาชนจำกัดต่อกระทรวงพาณิชย์เมื่อวันที่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และเมื่อวันที่</w:t>
      </w:r>
      <w:r>
        <w:rPr>
          <w:rFonts w:asciiTheme="majorBidi" w:hAnsiTheme="majorBidi" w:cstheme="majorBidi"/>
          <w:sz w:val="30"/>
          <w:szCs w:val="30"/>
          <w:lang w:val="en-US"/>
        </w:rPr>
        <w:br/>
        <w:t xml:space="preserve">22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บริษัทได้ย้ายที่ตั้งสถานประกอบการใหม่จาก </w:t>
      </w:r>
      <w:r w:rsidRPr="00173B28">
        <w:rPr>
          <w:rFonts w:asciiTheme="majorBidi" w:hAnsiTheme="majorBidi" w:cstheme="majorBidi"/>
          <w:spacing w:val="-2"/>
          <w:sz w:val="30"/>
          <w:szCs w:val="30"/>
          <w:cs/>
        </w:rPr>
        <w:t>เลขที่</w:t>
      </w:r>
      <w:r w:rsidRPr="00173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73B28">
        <w:rPr>
          <w:rFonts w:asciiTheme="majorBidi" w:hAnsiTheme="majorBidi" w:cstheme="majorBidi"/>
          <w:spacing w:val="-2"/>
          <w:sz w:val="30"/>
          <w:szCs w:val="30"/>
          <w:lang w:val="en-US"/>
        </w:rPr>
        <w:t>111</w:t>
      </w:r>
      <w:r w:rsidRPr="00173B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อาคารโครงการ </w:t>
      </w:r>
      <w:r w:rsidRPr="00173B28">
        <w:rPr>
          <w:rFonts w:asciiTheme="majorBidi" w:hAnsiTheme="majorBidi" w:cstheme="majorBidi"/>
          <w:spacing w:val="-2"/>
          <w:sz w:val="30"/>
          <w:szCs w:val="30"/>
        </w:rPr>
        <w:t xml:space="preserve">True Digital Park West </w:t>
      </w:r>
      <w:r w:rsidRPr="00173B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ชั้นที่ </w:t>
      </w:r>
      <w:r w:rsidRPr="00173B28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173B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ห้องเลขที่ </w:t>
      </w:r>
      <w:r w:rsidRPr="00173B28">
        <w:rPr>
          <w:rFonts w:asciiTheme="majorBidi" w:hAnsiTheme="majorBidi" w:cstheme="majorBidi"/>
          <w:spacing w:val="-2"/>
          <w:sz w:val="30"/>
          <w:szCs w:val="30"/>
          <w:lang w:val="en-US"/>
        </w:rPr>
        <w:t>906</w:t>
      </w:r>
      <w:r w:rsidRPr="00173B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ถนนสุขุมวิท แขวงบางจาก</w:t>
      </w:r>
      <w:r w:rsidRPr="00173B28">
        <w:rPr>
          <w:rFonts w:asciiTheme="majorBidi" w:hAnsiTheme="majorBidi" w:cstheme="majorBidi"/>
          <w:sz w:val="30"/>
          <w:szCs w:val="30"/>
          <w:cs/>
        </w:rPr>
        <w:t xml:space="preserve"> เขตพระโขนง กรุงเทพมหานคร</w:t>
      </w:r>
      <w:r w:rsidRPr="00173B28">
        <w:rPr>
          <w:rFonts w:asciiTheme="majorBidi" w:hAnsiTheme="majorBidi" w:cstheme="majorBidi"/>
          <w:sz w:val="30"/>
          <w:szCs w:val="30"/>
        </w:rPr>
        <w:t xml:space="preserve"> </w:t>
      </w:r>
      <w:r w:rsidRPr="00173B28">
        <w:rPr>
          <w:rFonts w:asciiTheme="majorBidi" w:hAnsiTheme="majorBidi" w:cstheme="majorBidi"/>
          <w:sz w:val="30"/>
          <w:szCs w:val="30"/>
          <w:lang w:val="en-US"/>
        </w:rPr>
        <w:t>10260</w:t>
      </w:r>
      <w:r w:rsidRPr="00173B2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เป็น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เลขที่</w:t>
      </w:r>
      <w:r w:rsidRPr="00F8462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195 </w:t>
      </w:r>
      <w:r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>อาคาร</w:t>
      </w:r>
      <w:r>
        <w:rPr>
          <w:rFonts w:asciiTheme="majorBidi" w:hAnsiTheme="majorBidi"/>
          <w:spacing w:val="-4"/>
          <w:sz w:val="30"/>
          <w:szCs w:val="30"/>
          <w:lang w:val="en-US"/>
        </w:rPr>
        <w:br/>
      </w:r>
      <w:r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วัน แบงค็อก ทาวเวอร์ </w:t>
      </w:r>
      <w:r w:rsidRPr="00F8462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4 </w:t>
      </w:r>
      <w:r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ชั้น </w:t>
      </w:r>
      <w:r w:rsidRPr="00F8462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12 </w:t>
      </w:r>
      <w:r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ห้อง </w:t>
      </w:r>
      <w:r w:rsidRPr="00F8462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1211-1213 </w:t>
      </w:r>
      <w:r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>ถนนวิทยุ แขวงลุมพินี เขตปทุมวัน</w:t>
      </w:r>
      <w:r w:rsidRPr="00F8462C">
        <w:rPr>
          <w:rFonts w:asciiTheme="majorBidi" w:hAnsiTheme="majorBidi"/>
          <w:sz w:val="30"/>
          <w:szCs w:val="30"/>
          <w:cs/>
          <w:lang w:val="en-US"/>
        </w:rPr>
        <w:t xml:space="preserve"> กรุงเทพมหานคร</w:t>
      </w:r>
      <w:r w:rsidRPr="00F8462C">
        <w:rPr>
          <w:rFonts w:asciiTheme="majorBidi" w:hAnsiTheme="majorBidi" w:hint="cs"/>
          <w:sz w:val="30"/>
          <w:szCs w:val="30"/>
          <w:cs/>
          <w:lang w:val="en-US"/>
        </w:rPr>
        <w:t xml:space="preserve"> 10330</w:t>
      </w:r>
    </w:p>
    <w:p w14:paraId="421AE0D5" w14:textId="77777777" w:rsidR="00A93B33" w:rsidRPr="004E36B9" w:rsidRDefault="00A93B33" w:rsidP="00A93B33">
      <w:pPr>
        <w:pStyle w:val="acctfourfigures"/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C301449" w14:textId="3B5B0020" w:rsidR="00A93B33" w:rsidRPr="00010A74" w:rsidRDefault="00A93B33" w:rsidP="00A93B33">
      <w:pPr>
        <w:pStyle w:val="acctfourfigures"/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B1B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ผู้ถือหุ้นรายใหญ่ในระหว่างปีได้แก่ นายวิชัย ศิระมานะกุล (ถือหุ้นร้อยละ </w:t>
      </w:r>
      <w:r w:rsidR="00F31506" w:rsidRPr="00EB1B3F">
        <w:rPr>
          <w:rFonts w:asciiTheme="majorBidi" w:hAnsiTheme="majorBidi" w:cstheme="majorBidi"/>
          <w:sz w:val="30"/>
          <w:szCs w:val="30"/>
          <w:lang w:val="en-US" w:bidi="th-TH"/>
        </w:rPr>
        <w:t>42.05</w:t>
      </w:r>
      <w:r w:rsidRPr="00EB1B3F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EB1B3F" w:rsidRPr="00EB1B3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</w:t>
      </w:r>
      <w:r w:rsidRPr="00EB1B3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นายอิศรา ภูววิเชียรฉาย </w:t>
      </w:r>
      <w:r w:rsidRPr="00EB1B3F">
        <w:rPr>
          <w:rFonts w:asciiTheme="majorBidi" w:hAnsiTheme="majorBidi" w:cstheme="majorBidi"/>
          <w:sz w:val="30"/>
          <w:szCs w:val="30"/>
          <w:cs/>
          <w:lang w:bidi="th-TH"/>
        </w:rPr>
        <w:br/>
        <w:t xml:space="preserve">(ถือหุ้นร้อยละ </w:t>
      </w:r>
      <w:r w:rsidR="00F31506" w:rsidRPr="00EB1B3F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EB1B3F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F31506" w:rsidRPr="00EB1B3F">
        <w:rPr>
          <w:rFonts w:asciiTheme="majorBidi" w:hAnsiTheme="majorBidi" w:cstheme="majorBidi" w:hint="cs"/>
          <w:sz w:val="30"/>
          <w:szCs w:val="30"/>
          <w:cs/>
          <w:lang w:bidi="th-TH"/>
        </w:rPr>
        <w:t>35</w:t>
      </w:r>
      <w:r w:rsidRPr="00EB1B3F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EB1B3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7B87043D" w14:textId="77777777" w:rsidR="00A93B33" w:rsidRPr="00010A74" w:rsidRDefault="00A93B33" w:rsidP="00A93B3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BAA28E" w14:textId="77777777" w:rsidR="00A93B33" w:rsidRPr="00010A74" w:rsidRDefault="00A93B33" w:rsidP="00A93B33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บริษัทดำเนินธุรกิจหลักในการเป็นผู้จัดจำหน่ายผลไม้ส่งออก </w:t>
      </w:r>
    </w:p>
    <w:p w14:paraId="190113F7" w14:textId="77777777" w:rsidR="005F52E6" w:rsidRPr="005B2FA9" w:rsidRDefault="005F52E6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967A21A" w14:textId="64CAFBE8" w:rsidR="00D7244F" w:rsidRPr="005B2FA9" w:rsidRDefault="00803259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552E5E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F76A7E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</w:t>
      </w:r>
      <w:r w:rsidR="00351805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</w:t>
      </w:r>
      <w:r w:rsidR="00F76A7E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จัดทำ</w:t>
      </w:r>
      <w:r w:rsidR="00351805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งบการเงิน</w:t>
      </w:r>
    </w:p>
    <w:p w14:paraId="77C2A233" w14:textId="77777777" w:rsidR="00E4551B" w:rsidRPr="005B2FA9" w:rsidRDefault="00E4551B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9D4CC5A" w14:textId="4632A09D" w:rsidR="00FE0A5E" w:rsidRPr="00904B7F" w:rsidRDefault="00FE0A5E" w:rsidP="00904B7F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</w:pPr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A78FE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br/>
      </w:r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สภาวิชาชีพบัญชีฯ</w:t>
      </w:r>
      <w:r w:rsidR="00904B7F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="00904B7F" w:rsidRPr="00904B7F">
        <w:rPr>
          <w:rFonts w:asciiTheme="majorBidi" w:eastAsia="Calibri" w:hAnsiTheme="majorBidi"/>
          <w:spacing w:val="-4"/>
          <w:sz w:val="30"/>
          <w:szCs w:val="30"/>
          <w:cs/>
          <w:lang w:val="th-TH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904B7F">
        <w:rPr>
          <w:rFonts w:asciiTheme="majorBidi" w:eastAsia="Calibri" w:hAnsiTheme="majorBidi"/>
          <w:spacing w:val="-4"/>
          <w:sz w:val="30"/>
          <w:szCs w:val="30"/>
          <w:cs/>
          <w:lang w:val="th-TH"/>
        </w:rPr>
        <w:br/>
      </w:r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bookmarkStart w:id="0" w:name="_Hlk106875336"/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ข้อ </w:t>
      </w:r>
      <w:r w:rsidRPr="005B2FA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</w:t>
      </w:r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 ได้ถือปฏิบัติโดยสม่ำเสมอสำหรับงบการเงินทุกรอบระยะเวลาที่รายงาน</w:t>
      </w:r>
      <w:bookmarkEnd w:id="0"/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 </w:t>
      </w:r>
    </w:p>
    <w:p w14:paraId="33B05F47" w14:textId="77777777" w:rsidR="00FE0A5E" w:rsidRPr="005B2FA9" w:rsidRDefault="00FE0A5E" w:rsidP="00FE0A5E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</w:pPr>
    </w:p>
    <w:p w14:paraId="5686B282" w14:textId="37B7349A" w:rsidR="00AE642E" w:rsidRPr="005B2FA9" w:rsidRDefault="00AE642E" w:rsidP="00666D9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31809850"/>
      <w:r w:rsidRPr="005B2FA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</w:t>
      </w:r>
      <w:r w:rsidRPr="005B2FA9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FE0A5E" w:rsidRPr="005B2FA9">
        <w:rPr>
          <w:rFonts w:asciiTheme="majorBidi" w:hAnsiTheme="majorBidi" w:cstheme="majorBidi"/>
          <w:sz w:val="30"/>
          <w:szCs w:val="30"/>
          <w:cs/>
        </w:rPr>
        <w:t>ซึ่งเปิดเผยในหมายเหตุ</w:t>
      </w:r>
      <w:r w:rsidR="00E37E8C">
        <w:rPr>
          <w:rFonts w:asciiTheme="majorBidi" w:hAnsiTheme="majorBidi" w:cstheme="majorBidi" w:hint="cs"/>
          <w:sz w:val="30"/>
          <w:szCs w:val="30"/>
          <w:cs/>
        </w:rPr>
        <w:t>แต่ละข้อ</w:t>
      </w:r>
      <w:r w:rsidR="009D0DC8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Pr="005B2FA9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bookmarkEnd w:id="1"/>
    <w:p w14:paraId="0D9E8AFA" w14:textId="77BCD3C4" w:rsidR="002D6BC0" w:rsidRPr="005B2FA9" w:rsidRDefault="002D6BC0" w:rsidP="005021D2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71D06899" w14:textId="77777777" w:rsidR="003C0E0D" w:rsidRDefault="003C0E0D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13D452D0" w14:textId="78927699" w:rsidR="00CA549D" w:rsidRPr="005B2FA9" w:rsidRDefault="00CA549D" w:rsidP="005021D2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5B2FA9">
        <w:rPr>
          <w:rFonts w:asciiTheme="majorBidi" w:hAnsiTheme="majorBidi" w:cstheme="majorBidi"/>
          <w:i w:val="0"/>
          <w:iCs w:val="0"/>
          <w:sz w:val="30"/>
          <w:szCs w:val="30"/>
          <w:cs/>
        </w:rPr>
        <w:t>นโยบายการบัญชีที่</w:t>
      </w:r>
      <w:r w:rsidR="00AA7597" w:rsidRPr="005B2FA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มีสาระ</w:t>
      </w:r>
      <w:r w:rsidRPr="005B2FA9">
        <w:rPr>
          <w:rFonts w:asciiTheme="majorBidi" w:hAnsiTheme="majorBidi" w:cstheme="majorBidi"/>
          <w:i w:val="0"/>
          <w:iCs w:val="0"/>
          <w:sz w:val="30"/>
          <w:szCs w:val="30"/>
          <w:cs/>
        </w:rPr>
        <w:t>สำคัญ</w:t>
      </w:r>
    </w:p>
    <w:p w14:paraId="0247D94D" w14:textId="77777777" w:rsidR="00CB7D67" w:rsidRPr="003C0E0D" w:rsidRDefault="00CB7D67" w:rsidP="003C0E0D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031FE" w14:textId="77777777" w:rsidR="003C0E0D" w:rsidRPr="003C0E0D" w:rsidRDefault="003C0E0D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C0E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BFA9BB0" w14:textId="77777777" w:rsidR="003C0E0D" w:rsidRPr="003C0E0D" w:rsidRDefault="003C0E0D" w:rsidP="00555BB1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3948B" w14:textId="51059A70" w:rsidR="003C0E0D" w:rsidRPr="003C0E0D" w:rsidRDefault="003C0E0D" w:rsidP="00555BB1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0E0D">
        <w:rPr>
          <w:rFonts w:asciiTheme="majorBidi" w:hAnsiTheme="majorBidi" w:cstheme="majorBidi"/>
          <w:sz w:val="30"/>
          <w:szCs w:val="30"/>
          <w:cs/>
        </w:rPr>
        <w:t xml:space="preserve">ในระหว่างปี บริษัทได้นำมาตรฐานการรายงานทางการเงินฉบับปรับปรุงออกโดยสภาวิชาชีพบัญชี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3C0E0D">
        <w:rPr>
          <w:rFonts w:asciiTheme="majorBidi" w:hAnsiTheme="majorBidi" w:cstheme="majorBidi"/>
          <w:sz w:val="30"/>
          <w:szCs w:val="30"/>
        </w:rPr>
        <w:t>1</w:t>
      </w:r>
      <w:r w:rsidRPr="003C0E0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C0E0D">
        <w:rPr>
          <w:rFonts w:asciiTheme="majorBidi" w:hAnsiTheme="majorBidi" w:cstheme="majorBidi"/>
          <w:sz w:val="30"/>
          <w:szCs w:val="30"/>
        </w:rPr>
        <w:t>2568</w:t>
      </w:r>
      <w:r w:rsidRPr="003C0E0D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</w:t>
      </w:r>
      <w:r w:rsidR="00555BB1">
        <w:rPr>
          <w:rFonts w:asciiTheme="majorBidi" w:hAnsiTheme="majorBidi" w:cstheme="majorBidi"/>
          <w:sz w:val="30"/>
          <w:szCs w:val="30"/>
        </w:rPr>
        <w:br/>
      </w:r>
      <w:r w:rsidRPr="003C0E0D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555BB1">
        <w:rPr>
          <w:rFonts w:asciiTheme="majorBidi" w:hAnsiTheme="majorBidi" w:cstheme="majorBidi"/>
          <w:sz w:val="30"/>
          <w:szCs w:val="30"/>
        </w:rPr>
        <w:t xml:space="preserve"> </w:t>
      </w:r>
      <w:r w:rsidRPr="003C0E0D">
        <w:rPr>
          <w:rFonts w:asciiTheme="majorBidi" w:hAnsiTheme="majorBidi" w:cstheme="majorBidi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</w:t>
      </w:r>
      <w:r w:rsidR="00555BB1">
        <w:rPr>
          <w:rFonts w:asciiTheme="majorBidi" w:hAnsiTheme="majorBidi" w:cstheme="majorBidi"/>
          <w:sz w:val="30"/>
          <w:szCs w:val="30"/>
        </w:rPr>
        <w:br/>
      </w:r>
      <w:r w:rsidRPr="003C0E0D">
        <w:rPr>
          <w:rFonts w:asciiTheme="majorBidi" w:hAnsiTheme="majorBidi" w:cstheme="majorBidi"/>
          <w:sz w:val="30"/>
          <w:szCs w:val="30"/>
          <w:cs/>
        </w:rPr>
        <w:t>แนวปฏิบัติทางการบัญชีกับผู้ใช้มาตรฐาน</w:t>
      </w:r>
    </w:p>
    <w:p w14:paraId="0DD657AA" w14:textId="77777777" w:rsidR="003C0E0D" w:rsidRPr="003C0E0D" w:rsidRDefault="003C0E0D" w:rsidP="00555BB1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435AA3" w14:textId="72EDCCF4" w:rsidR="003C0E0D" w:rsidRPr="003C0E0D" w:rsidRDefault="003C0E0D" w:rsidP="00555BB1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0E0D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79613A57" w14:textId="77777777" w:rsidR="003C0E0D" w:rsidRPr="003C0E0D" w:rsidRDefault="003C0E0D" w:rsidP="00555BB1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3EE27" w14:textId="311E9434" w:rsidR="00823E85" w:rsidRPr="005B2FA9" w:rsidRDefault="00823E85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3942071" w14:textId="77777777" w:rsidR="00823E85" w:rsidRPr="005B2FA9" w:rsidRDefault="00823E85" w:rsidP="003C0E0D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AD5376" w14:textId="523628EA" w:rsidR="00823E85" w:rsidRPr="005B2FA9" w:rsidRDefault="00823E85" w:rsidP="005021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2CC8030" w14:textId="7A5E697B" w:rsidR="00B07DDF" w:rsidRPr="003C0E0D" w:rsidRDefault="00B07DDF" w:rsidP="003C0E0D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018ECC" w14:textId="3DCFDCEF" w:rsidR="00B07DDF" w:rsidRPr="005B2FA9" w:rsidRDefault="00B07DDF" w:rsidP="005021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FCA836C" w14:textId="720FD4F8" w:rsidR="00823E85" w:rsidRPr="005B2FA9" w:rsidRDefault="00823E85" w:rsidP="003C0E0D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79267" w14:textId="4985F1E7" w:rsidR="00CC5F83" w:rsidRPr="005B2FA9" w:rsidRDefault="00CC5F83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F3F626D" w14:textId="5DAFB056" w:rsidR="00CC5F83" w:rsidRPr="005B2FA9" w:rsidRDefault="00CC5F83" w:rsidP="00CC5F83">
      <w:pPr>
        <w:rPr>
          <w:rFonts w:asciiTheme="majorBidi" w:hAnsiTheme="majorBidi" w:cstheme="majorBidi"/>
        </w:rPr>
      </w:pPr>
    </w:p>
    <w:p w14:paraId="0D3242A6" w14:textId="799500B3" w:rsidR="00CC5F83" w:rsidRPr="005B2FA9" w:rsidRDefault="002D47F1" w:rsidP="002D47F1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           (</w:t>
      </w:r>
      <w:r w:rsidR="00A44936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ค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.1) </w:t>
      </w:r>
      <w:r w:rsidR="00CC5F83" w:rsidRPr="005B2FA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C9142A4" w14:textId="77777777" w:rsidR="00CC5F83" w:rsidRPr="005B2FA9" w:rsidRDefault="00CC5F83" w:rsidP="00CC5F83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80CAAAF" w14:textId="4957DC0E" w:rsidR="00CC5F83" w:rsidRPr="005B2FA9" w:rsidRDefault="00CC5F83" w:rsidP="00CC5F83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A44936">
        <w:rPr>
          <w:rFonts w:asciiTheme="majorBidi" w:hAnsiTheme="majorBidi" w:cstheme="majorBidi"/>
          <w:sz w:val="30"/>
          <w:szCs w:val="30"/>
        </w:rPr>
        <w:t>3</w:t>
      </w:r>
      <w:r w:rsidR="001023AF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(</w:t>
      </w:r>
      <w:r w:rsidR="00166E5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5B2FA9">
        <w:rPr>
          <w:rFonts w:asciiTheme="majorBidi" w:hAnsiTheme="majorBidi" w:cstheme="majorBidi"/>
          <w:sz w:val="30"/>
          <w:szCs w:val="30"/>
          <w:cs/>
        </w:rPr>
        <w:t>))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189C683" w14:textId="77777777" w:rsidR="00CC5F83" w:rsidRPr="005B2FA9" w:rsidRDefault="00CC5F83" w:rsidP="00CC5F83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C530E" w14:textId="42F41083" w:rsidR="00CC5F83" w:rsidRPr="005B2FA9" w:rsidRDefault="00CC5F83" w:rsidP="00CC5F83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บริษัทมีการ</w:t>
      </w:r>
      <w:r w:rsidRPr="005B2FA9">
        <w:rPr>
          <w:rFonts w:asciiTheme="majorBidi" w:hAnsiTheme="majorBidi" w:cstheme="majorBidi"/>
          <w:sz w:val="30"/>
          <w:szCs w:val="30"/>
          <w:cs/>
        </w:rPr>
        <w:t>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39B04CC" w14:textId="77777777" w:rsidR="00CC5F83" w:rsidRPr="005B2FA9" w:rsidRDefault="00CC5F83" w:rsidP="00CC5F83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D13CF3D" w14:textId="20F57AF5" w:rsidR="00CC5F83" w:rsidRPr="005B2FA9" w:rsidRDefault="00CC5F83" w:rsidP="00CC5F8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5B2F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5B2F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5B2F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63DF2681" w14:textId="77777777" w:rsidR="00A5366E" w:rsidRPr="005B2FA9" w:rsidRDefault="00A5366E" w:rsidP="00CC5F83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C8C0D" w14:textId="501C2C5F" w:rsidR="00CC5F83" w:rsidRPr="005B2FA9" w:rsidRDefault="00CC5F83" w:rsidP="00CC5F83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23F9426" w14:textId="4AA1D628" w:rsidR="001A78FE" w:rsidRDefault="001A78FE" w:rsidP="00166E57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A69AC6B" w14:textId="75B3F630" w:rsidR="00401AA2" w:rsidRPr="005B2FA9" w:rsidRDefault="002D47F1" w:rsidP="002D47F1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           (</w:t>
      </w:r>
      <w:r w:rsidR="00166E57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ค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.2) </w:t>
      </w:r>
      <w:r w:rsidR="00401AA2" w:rsidRPr="005B2FA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C110BB2" w14:textId="54FA6655" w:rsidR="00401AA2" w:rsidRPr="00166E57" w:rsidRDefault="00401AA2" w:rsidP="00166E57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089EB93" w14:textId="77777777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56D76DC" w14:textId="640C8CFE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AB201A" w14:textId="714F7108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FB0310D" w14:textId="77777777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4AD56" w14:textId="11F0B07F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569A2B7" w14:textId="77777777" w:rsidR="006738FD" w:rsidRDefault="006738F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8F24EC1" w14:textId="0BA99FF1" w:rsidR="005D02BA" w:rsidRPr="005B2FA9" w:rsidRDefault="005D02BA" w:rsidP="005D02BA">
      <w:pPr>
        <w:pStyle w:val="BodyText"/>
        <w:shd w:val="clear" w:color="auto" w:fill="FFFFFF"/>
        <w:spacing w:after="0" w:line="240" w:lineRule="auto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B2FA9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           (</w:t>
      </w:r>
      <w:r w:rsidR="00166E57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ค</w:t>
      </w:r>
      <w:r w:rsidRPr="005B2FA9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.3</w:t>
      </w:r>
      <w:r w:rsidRPr="005B2FA9">
        <w:rPr>
          <w:rFonts w:asciiTheme="majorBidi" w:eastAsia="EucrosiaUPCBold" w:hAnsiTheme="majorBidi" w:cstheme="majorBidi" w:hint="cs"/>
          <w:i/>
          <w:iCs/>
          <w:sz w:val="28"/>
          <w:szCs w:val="28"/>
          <w:cs/>
          <w:lang w:val="en-US"/>
        </w:rPr>
        <w:t xml:space="preserve">)  </w:t>
      </w:r>
      <w:r w:rsidRPr="005B2FA9">
        <w:rPr>
          <w:rFonts w:asciiTheme="majorBidi" w:hAnsiTheme="majorBidi" w:cstheme="majorBidi"/>
          <w:b/>
          <w:i/>
          <w:iCs/>
          <w:sz w:val="30"/>
          <w:szCs w:val="30"/>
          <w:cs/>
        </w:rPr>
        <w:t>อนุพันธ์</w:t>
      </w:r>
    </w:p>
    <w:p w14:paraId="62C42D30" w14:textId="77777777" w:rsidR="005D02BA" w:rsidRPr="006D3777" w:rsidRDefault="005D02BA" w:rsidP="00166E57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5"/>
          <w:szCs w:val="25"/>
        </w:rPr>
      </w:pPr>
    </w:p>
    <w:p w14:paraId="60333E9A" w14:textId="503D14F0" w:rsidR="005D02BA" w:rsidRPr="005B2FA9" w:rsidRDefault="005D02BA" w:rsidP="00F96934">
      <w:pPr>
        <w:pStyle w:val="BodyText"/>
        <w:shd w:val="clear" w:color="auto" w:fill="FFFFFF"/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 xml:space="preserve">         </w:t>
      </w:r>
      <w:r w:rsidRPr="005B2FA9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</w:t>
      </w:r>
      <w:r w:rsidR="00F96934" w:rsidRPr="005B2FA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B2FA9">
        <w:rPr>
          <w:rFonts w:asciiTheme="majorBidi" w:hAnsiTheme="majorBidi" w:cstheme="majorBidi"/>
          <w:sz w:val="30"/>
          <w:szCs w:val="30"/>
          <w:cs/>
        </w:rPr>
        <w:t>จากกา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วัดมูลค่ายุติธรรมใหม่จะรับรู้ในกำไรหรือขาดทุนทันที </w:t>
      </w:r>
    </w:p>
    <w:p w14:paraId="0A780E16" w14:textId="77777777" w:rsidR="00B74A21" w:rsidRPr="006D3777" w:rsidRDefault="00B74A21" w:rsidP="00166E57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5"/>
          <w:szCs w:val="25"/>
        </w:rPr>
      </w:pPr>
    </w:p>
    <w:p w14:paraId="5BA01F16" w14:textId="0326737D" w:rsidR="00A03620" w:rsidRPr="005B2FA9" w:rsidRDefault="002D47F1" w:rsidP="002D47F1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          (</w:t>
      </w:r>
      <w:r w:rsidR="00AF6E88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ค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5D02BA"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) </w:t>
      </w:r>
      <w:r w:rsidR="00A03620"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3A636126" w14:textId="77777777" w:rsidR="00A03620" w:rsidRPr="006D3777" w:rsidRDefault="00A03620" w:rsidP="00A03620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5"/>
          <w:szCs w:val="25"/>
        </w:rPr>
      </w:pPr>
    </w:p>
    <w:p w14:paraId="28D58707" w14:textId="07CED63F" w:rsidR="00A03620" w:rsidRPr="005B2FA9" w:rsidRDefault="00A03620" w:rsidP="00A03620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B20187" w14:textId="77777777" w:rsidR="00CD69D7" w:rsidRPr="006D3777" w:rsidRDefault="00CD69D7" w:rsidP="00166E57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5"/>
          <w:szCs w:val="25"/>
        </w:rPr>
      </w:pPr>
    </w:p>
    <w:p w14:paraId="6C8CCF0C" w14:textId="49BFEEBC" w:rsidR="00A03620" w:rsidRPr="005B2FA9" w:rsidRDefault="002D47F1" w:rsidP="002D47F1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          (</w:t>
      </w:r>
      <w:r w:rsidR="00AF6E88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ค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CD69D7"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) </w:t>
      </w:r>
      <w:r w:rsidR="00A03620"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42BB3B35" w14:textId="77777777" w:rsidR="00A03620" w:rsidRPr="006D3777" w:rsidRDefault="00A03620" w:rsidP="00A03620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5"/>
          <w:szCs w:val="25"/>
        </w:rPr>
      </w:pPr>
    </w:p>
    <w:p w14:paraId="1C921C52" w14:textId="70EFF179" w:rsidR="007D316F" w:rsidRPr="005B2FA9" w:rsidRDefault="00A03620" w:rsidP="00A03620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2E570F6D" w14:textId="77777777" w:rsidR="00CC5F83" w:rsidRPr="006D3777" w:rsidRDefault="00CC5F83" w:rsidP="00166E57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5"/>
          <w:szCs w:val="25"/>
        </w:rPr>
      </w:pPr>
    </w:p>
    <w:p w14:paraId="672079C8" w14:textId="032CDC30" w:rsidR="00823E85" w:rsidRPr="000625D9" w:rsidRDefault="00823E85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25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ECECA8" w14:textId="09F9F204" w:rsidR="00823E85" w:rsidRPr="006D3777" w:rsidRDefault="00823E85" w:rsidP="00166E57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5"/>
          <w:szCs w:val="25"/>
          <w:lang w:eastAsia="en-GB"/>
        </w:rPr>
      </w:pPr>
    </w:p>
    <w:p w14:paraId="31C2BD08" w14:textId="474261BA" w:rsidR="009826DD" w:rsidRPr="000625D9" w:rsidRDefault="00FE74FE" w:rsidP="00166E57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0625D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 หมายถึง เงินสดในมือ เงินฝากธนาคารและสถาบันการเงินทุกประเภทที่มีระยะเวลาครบกำหนด 3 เดือนหรือน้อยกว่านับแต่วันที่ได้มา ทั้งนี้ไม่รวมเงินฝากธนาคารที่มีภาระผูกพัน (ถ้ามี)</w:t>
      </w:r>
    </w:p>
    <w:p w14:paraId="572496CF" w14:textId="77777777" w:rsidR="00FE74FE" w:rsidRPr="006D3777" w:rsidRDefault="00FE74FE" w:rsidP="00166E57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5"/>
          <w:szCs w:val="25"/>
          <w:lang w:eastAsia="en-GB"/>
        </w:rPr>
      </w:pPr>
    </w:p>
    <w:p w14:paraId="0B30BDA8" w14:textId="0D18A471" w:rsidR="00823E85" w:rsidRPr="000625D9" w:rsidRDefault="00823E85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25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67E88D67" w14:textId="77777777" w:rsidR="00823E85" w:rsidRPr="006D3777" w:rsidRDefault="00823E85" w:rsidP="00166E57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5"/>
          <w:szCs w:val="25"/>
          <w:lang w:eastAsia="en-GB"/>
        </w:rPr>
      </w:pPr>
    </w:p>
    <w:p w14:paraId="5F858B2C" w14:textId="58029E61" w:rsidR="00823E85" w:rsidRPr="000625D9" w:rsidRDefault="00823E85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25D9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ลูกหนี้การค้าวัดมูลค่าด้ว</w:t>
      </w:r>
      <w:r w:rsidR="0023044C" w:rsidRPr="000625D9">
        <w:rPr>
          <w:rFonts w:asciiTheme="majorBidi" w:hAnsiTheme="majorBidi" w:cstheme="majorBidi"/>
          <w:sz w:val="30"/>
          <w:szCs w:val="30"/>
          <w:cs/>
        </w:rPr>
        <w:t>ย</w:t>
      </w:r>
      <w:r w:rsidRPr="000625D9">
        <w:rPr>
          <w:rFonts w:asciiTheme="majorBidi" w:hAnsiTheme="majorBidi" w:cstheme="majorBidi"/>
          <w:sz w:val="30"/>
          <w:szCs w:val="30"/>
          <w:cs/>
        </w:rPr>
        <w:t xml:space="preserve">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EF6BAF" w:rsidRPr="000625D9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</w:t>
      </w:r>
    </w:p>
    <w:p w14:paraId="22D54984" w14:textId="019BAB06" w:rsidR="00EB2E18" w:rsidRPr="006D3777" w:rsidRDefault="00EB2E18" w:rsidP="00166E57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5"/>
          <w:szCs w:val="25"/>
          <w:cs/>
          <w:lang w:eastAsia="en-GB"/>
        </w:rPr>
      </w:pPr>
    </w:p>
    <w:p w14:paraId="631E2024" w14:textId="15C3E36A" w:rsidR="00F56034" w:rsidRDefault="00823E85" w:rsidP="00F56034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738F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F56034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1C0517F" w14:textId="491DEB1A" w:rsidR="00823E85" w:rsidRPr="005B2FA9" w:rsidRDefault="00823E85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A031E1F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4A772D0" w14:textId="499BDE92" w:rsidR="00823E85" w:rsidRPr="005B2FA9" w:rsidRDefault="00823E85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B2FA9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5B2FA9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7BB66046" w14:textId="77777777" w:rsidR="007E09C8" w:rsidRPr="005B2FA9" w:rsidRDefault="007E09C8" w:rsidP="005021D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D4850D8" w14:textId="7F806B84" w:rsidR="00823E85" w:rsidRPr="005B2FA9" w:rsidRDefault="008958ED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3014B8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าคารและอุปกรณ์ </w:t>
      </w:r>
    </w:p>
    <w:p w14:paraId="3A524B15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172B97" w14:textId="6E6FC98F" w:rsidR="00823E85" w:rsidRPr="005B2FA9" w:rsidRDefault="00EB2E18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="00823E85" w:rsidRPr="005B2FA9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</w:t>
      </w:r>
    </w:p>
    <w:p w14:paraId="4DEFF3DB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96AF4A7" w14:textId="38659145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CA7B66">
        <w:rPr>
          <w:rFonts w:asciiTheme="majorBidi" w:hAnsiTheme="majorBidi" w:cstheme="majorBidi"/>
          <w:sz w:val="30"/>
          <w:szCs w:val="30"/>
        </w:rPr>
        <w:br/>
      </w:r>
      <w:r w:rsidRPr="005B2FA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2B71C5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494BC750" w14:textId="77777777" w:rsidR="00B80AA3" w:rsidRPr="005B2FA9" w:rsidRDefault="00B80AA3" w:rsidP="005021D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73857D9" w14:textId="61B3C9A6" w:rsidR="00823E85" w:rsidRPr="005B2FA9" w:rsidRDefault="00823E85" w:rsidP="005021D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B2FA9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8958ED" w:rsidRPr="005B2FA9">
        <w:rPr>
          <w:rFonts w:asciiTheme="majorBidi" w:hAnsiTheme="majorBidi" w:cstheme="majorBidi"/>
          <w:color w:val="auto"/>
          <w:sz w:val="30"/>
          <w:szCs w:val="30"/>
          <w:cs/>
        </w:rPr>
        <w:t>ส่วนปรับปรุง</w:t>
      </w:r>
      <w:r w:rsidRPr="005B2FA9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รับรู้ในกำไรหรือขาดทุน</w:t>
      </w:r>
    </w:p>
    <w:p w14:paraId="17CCE2F5" w14:textId="77777777" w:rsidR="000D5E09" w:rsidRPr="005B2FA9" w:rsidRDefault="000D5E09" w:rsidP="005021D2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28EBE" w14:textId="4FB26D98" w:rsidR="00823E85" w:rsidRPr="005B2FA9" w:rsidRDefault="00823E85" w:rsidP="005021D2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ค่าเสื่อมราคา</w:t>
      </w:r>
    </w:p>
    <w:p w14:paraId="3067025A" w14:textId="77777777" w:rsidR="002B71C5" w:rsidRPr="005B2FA9" w:rsidRDefault="002B71C5" w:rsidP="005021D2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10344E52" w14:textId="581A4CD9" w:rsidR="00136525" w:rsidRDefault="00823E85" w:rsidP="00904B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5B2FA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B2FA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5B2FA9">
        <w:rPr>
          <w:rFonts w:asciiTheme="majorBidi" w:hAnsiTheme="majorBidi" w:cstheme="majorBidi"/>
          <w:sz w:val="30"/>
          <w:szCs w:val="30"/>
          <w:cs/>
        </w:rPr>
        <w:t>ทั้งนี้ บริษัทไม่คิดค่าเสื่อมราคาสำหรับสินทรัพย์ระหว่าง</w:t>
      </w:r>
      <w:r w:rsidR="008958ED" w:rsidRPr="005B2FA9">
        <w:rPr>
          <w:rFonts w:asciiTheme="majorBidi" w:hAnsiTheme="majorBidi" w:cstheme="majorBidi"/>
          <w:sz w:val="30"/>
          <w:szCs w:val="30"/>
          <w:cs/>
        </w:rPr>
        <w:t>ติดตั้ง</w:t>
      </w:r>
    </w:p>
    <w:p w14:paraId="010CAD86" w14:textId="77777777" w:rsidR="00CA7B66" w:rsidRPr="005B2FA9" w:rsidRDefault="00CA7B66" w:rsidP="00904B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197306" w14:textId="0D585151" w:rsidR="00823E85" w:rsidRDefault="00823E85" w:rsidP="005021D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3A40EF0E" w14:textId="77777777" w:rsidR="00F2351B" w:rsidRPr="005B2FA9" w:rsidRDefault="00F2351B" w:rsidP="005021D2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958ED" w:rsidRPr="005B2FA9" w14:paraId="2760EBF9" w14:textId="77777777" w:rsidTr="00FB47A7">
        <w:tc>
          <w:tcPr>
            <w:tcW w:w="5390" w:type="dxa"/>
            <w:vAlign w:val="bottom"/>
          </w:tcPr>
          <w:p w14:paraId="1F5E88F8" w14:textId="404982AA" w:rsidR="008958ED" w:rsidRPr="005B2FA9" w:rsidRDefault="008958ED" w:rsidP="005021D2">
            <w:pPr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ส่วนปรับปรุงอาคารและสำนักงาน</w:t>
            </w:r>
          </w:p>
        </w:tc>
        <w:tc>
          <w:tcPr>
            <w:tcW w:w="1195" w:type="dxa"/>
          </w:tcPr>
          <w:p w14:paraId="08B95921" w14:textId="1BCA3A81" w:rsidR="008958ED" w:rsidRPr="005B2FA9" w:rsidRDefault="00A22635" w:rsidP="00BE3B19">
            <w:pPr>
              <w:tabs>
                <w:tab w:val="center" w:pos="468"/>
                <w:tab w:val="right" w:pos="618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3B19"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499D01F5" w14:textId="7BDF092A" w:rsidR="008958ED" w:rsidRPr="005B2FA9" w:rsidRDefault="008958ED" w:rsidP="005021D2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328EF" w:rsidRPr="005B2FA9" w14:paraId="52E3EC34" w14:textId="77777777" w:rsidTr="00EC5F21">
        <w:tc>
          <w:tcPr>
            <w:tcW w:w="5390" w:type="dxa"/>
            <w:vAlign w:val="bottom"/>
          </w:tcPr>
          <w:p w14:paraId="4A2D3CCB" w14:textId="0D8D2CB5" w:rsidR="002328EF" w:rsidRPr="005B2FA9" w:rsidRDefault="002328EF" w:rsidP="002328E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8EF">
              <w:rPr>
                <w:rFonts w:asciiTheme="majorBidi" w:hAnsi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95" w:type="dxa"/>
          </w:tcPr>
          <w:p w14:paraId="44822464" w14:textId="6FEF224F" w:rsidR="002328EF" w:rsidRPr="005B2FA9" w:rsidRDefault="002328EF" w:rsidP="002328EF">
            <w:pPr>
              <w:tabs>
                <w:tab w:val="center" w:pos="468"/>
              </w:tabs>
              <w:ind w:left="24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675" w:type="dxa"/>
          </w:tcPr>
          <w:p w14:paraId="4FBAF8B4" w14:textId="556ECF4E" w:rsidR="002328EF" w:rsidRPr="005B2FA9" w:rsidRDefault="002328EF" w:rsidP="002328EF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58ED" w:rsidRPr="005B2FA9" w14:paraId="60265B22" w14:textId="77777777" w:rsidTr="00EC5F21">
        <w:tc>
          <w:tcPr>
            <w:tcW w:w="5390" w:type="dxa"/>
            <w:vAlign w:val="bottom"/>
          </w:tcPr>
          <w:p w14:paraId="570C08CD" w14:textId="77777777" w:rsidR="008958ED" w:rsidRPr="005B2FA9" w:rsidRDefault="008958ED" w:rsidP="005021D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03BA91FE" w14:textId="1B1DB768" w:rsidR="008958ED" w:rsidRPr="005B2FA9" w:rsidRDefault="008958ED" w:rsidP="005021D2">
            <w:pPr>
              <w:tabs>
                <w:tab w:val="center" w:pos="468"/>
                <w:tab w:val="right" w:pos="98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75" w:type="dxa"/>
          </w:tcPr>
          <w:p w14:paraId="277F77DF" w14:textId="77777777" w:rsidR="008958ED" w:rsidRPr="005B2FA9" w:rsidRDefault="008958ED" w:rsidP="005021D2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749D" w:rsidRPr="005B2FA9" w14:paraId="3A418A8B" w14:textId="77777777" w:rsidTr="00FB47A7">
        <w:tc>
          <w:tcPr>
            <w:tcW w:w="5390" w:type="dxa"/>
            <w:vAlign w:val="bottom"/>
          </w:tcPr>
          <w:p w14:paraId="39040718" w14:textId="2CCC5D95" w:rsidR="00EB749D" w:rsidRPr="005B2FA9" w:rsidRDefault="00EB749D" w:rsidP="005021D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8958ED"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195" w:type="dxa"/>
          </w:tcPr>
          <w:p w14:paraId="6A90FCCF" w14:textId="6AEDA649" w:rsidR="00EB749D" w:rsidRPr="005B2FA9" w:rsidRDefault="00C12F93" w:rsidP="005021D2">
            <w:pPr>
              <w:tabs>
                <w:tab w:val="center" w:pos="468"/>
              </w:tabs>
              <w:ind w:left="24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205D48"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75" w:type="dxa"/>
          </w:tcPr>
          <w:p w14:paraId="573F80EB" w14:textId="61854424" w:rsidR="00EB749D" w:rsidRPr="005B2FA9" w:rsidRDefault="00C12F93" w:rsidP="005021D2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3AE8D6" w14:textId="09034D96" w:rsidR="00A03620" w:rsidRDefault="00A03620">
      <w:pPr>
        <w:rPr>
          <w:rFonts w:asciiTheme="majorBidi" w:hAnsiTheme="majorBidi" w:cstheme="majorBidi"/>
          <w:sz w:val="30"/>
          <w:szCs w:val="30"/>
        </w:rPr>
      </w:pPr>
    </w:p>
    <w:p w14:paraId="787156E2" w14:textId="77777777" w:rsidR="00CA7B66" w:rsidRDefault="00CA7B6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823458" w14:textId="38C854FE" w:rsidR="002B71C5" w:rsidRPr="005B2FA9" w:rsidRDefault="002B71C5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205B5AC" w14:textId="70174F57" w:rsidR="002B71C5" w:rsidRPr="00124EE9" w:rsidRDefault="002B71C5" w:rsidP="00124EE9">
      <w:pPr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2284A4E6" w14:textId="4C802BF3" w:rsidR="002B71C5" w:rsidRPr="005B2FA9" w:rsidRDefault="002B71C5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</w:t>
      </w:r>
      <w:r w:rsidR="00256664" w:rsidRPr="005B2FA9">
        <w:rPr>
          <w:rFonts w:asciiTheme="majorBidi" w:hAnsiTheme="majorBidi" w:cstheme="majorBidi"/>
          <w:sz w:val="30"/>
          <w:szCs w:val="30"/>
          <w:cs/>
        </w:rPr>
        <w:t>เป็นค่าใช้จ่ายในการบริหาร</w:t>
      </w:r>
      <w:r w:rsidRPr="005B2FA9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494B9DDD" w14:textId="74F3F86E" w:rsidR="002B71C5" w:rsidRPr="005B2FA9" w:rsidRDefault="002B71C5" w:rsidP="005021D2">
      <w:pPr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107E9CBE" w14:textId="47ADDA38" w:rsidR="002B71C5" w:rsidRPr="005B2FA9" w:rsidRDefault="002B71C5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</w:rPr>
        <w:tab/>
      </w:r>
      <w:r w:rsidRPr="005B2FA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39962C5" w14:textId="77777777" w:rsidR="002B71C5" w:rsidRPr="005B2FA9" w:rsidRDefault="002B71C5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310"/>
        <w:gridCol w:w="1350"/>
        <w:gridCol w:w="2097"/>
      </w:tblGrid>
      <w:tr w:rsidR="002B71C5" w:rsidRPr="005B2FA9" w14:paraId="30E9E781" w14:textId="77777777" w:rsidTr="00205D48">
        <w:tc>
          <w:tcPr>
            <w:tcW w:w="5310" w:type="dxa"/>
          </w:tcPr>
          <w:p w14:paraId="644FD31A" w14:textId="77777777" w:rsidR="002B71C5" w:rsidRPr="005B2FA9" w:rsidRDefault="002B71C5" w:rsidP="005021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350" w:type="dxa"/>
          </w:tcPr>
          <w:p w14:paraId="6562817B" w14:textId="411B09C5" w:rsidR="002B71C5" w:rsidRPr="005B2FA9" w:rsidRDefault="00205D48" w:rsidP="005021D2">
            <w:pPr>
              <w:tabs>
                <w:tab w:val="right" w:pos="980"/>
              </w:tabs>
              <w:ind w:left="-129" w:right="-86" w:firstLine="525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96C8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097" w:type="dxa"/>
          </w:tcPr>
          <w:p w14:paraId="0F0E4140" w14:textId="77777777" w:rsidR="002B71C5" w:rsidRPr="005B2FA9" w:rsidRDefault="002B71C5" w:rsidP="005021D2">
            <w:pPr>
              <w:ind w:left="540" w:hanging="5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AF15D9D" w14:textId="77777777" w:rsidR="00CD69D7" w:rsidRPr="00124EE9" w:rsidRDefault="00CD69D7" w:rsidP="00124EE9">
      <w:pPr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5C49C634" w14:textId="3CA05F47" w:rsidR="00823E85" w:rsidRPr="005B2FA9" w:rsidRDefault="00823E85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545902F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8B92601" w14:textId="0FB69A66" w:rsidR="00823E85" w:rsidRPr="005B2FA9" w:rsidRDefault="00823E85" w:rsidP="005021D2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18ABF86" w14:textId="0A3C33A2" w:rsidR="00AB48B7" w:rsidRDefault="00AB48B7" w:rsidP="00124EE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7ADBBD2" w14:textId="4ACB3A5C" w:rsidR="00823E85" w:rsidRPr="005B2FA9" w:rsidRDefault="00823E85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B80AA3" w:rsidRPr="005B2FA9">
        <w:rPr>
          <w:rFonts w:asciiTheme="majorBidi" w:hAnsiTheme="majorBidi" w:cstheme="majorBidi"/>
          <w:sz w:val="30"/>
          <w:szCs w:val="30"/>
          <w:cs/>
          <w:lang w:val="th-TH"/>
        </w:rPr>
        <w:t>สำหรับสัญญาเช่าอสังหาริมทรัพย์</w:t>
      </w:r>
      <w:r w:rsidR="00B80AA3"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B80AA3" w:rsidRPr="005B2FA9">
        <w:rPr>
          <w:rFonts w:asciiTheme="majorBidi" w:hAnsiTheme="majorBidi" w:cstheme="majorBidi"/>
          <w:sz w:val="30"/>
          <w:szCs w:val="30"/>
          <w:cs/>
          <w:lang w:val="th-TH"/>
        </w:rPr>
        <w:t>บริษัทเลือกที่จะไม่แย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  <w:lang w:val="th-TH"/>
        </w:rPr>
        <w:t>ก</w:t>
      </w:r>
      <w:r w:rsidR="00B80AA3" w:rsidRPr="005B2FA9">
        <w:rPr>
          <w:rFonts w:asciiTheme="majorBidi" w:hAnsiTheme="majorBidi" w:cstheme="majorBidi"/>
          <w:sz w:val="30"/>
          <w:szCs w:val="30"/>
          <w:cs/>
          <w:lang w:val="th-TH"/>
        </w:rPr>
        <w:t>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9D11645" w14:textId="77777777" w:rsidR="00B80AA3" w:rsidRPr="005B2FA9" w:rsidRDefault="00B80AA3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3BC742" w14:textId="0F6934EE" w:rsidR="00823E85" w:rsidRPr="005B2FA9" w:rsidRDefault="00823E85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B2FA9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CB9E3B" w14:textId="6280DFF1" w:rsidR="004C25DF" w:rsidRPr="005B2FA9" w:rsidRDefault="004C25DF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E464EE7" w14:textId="41AD549D" w:rsidR="00823E85" w:rsidRPr="005B2FA9" w:rsidRDefault="00823E85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5B2FA9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เว้นแต่สัญญาเช่าที่บริษัทจะใช้สิทธิในการซื้อสินทรัพย์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61EB02EA" w14:textId="77777777" w:rsidR="00DC198D" w:rsidRDefault="00DC198D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7AA2854" w14:textId="7D5285FC" w:rsidR="00823E85" w:rsidRPr="005B2FA9" w:rsidRDefault="00823E85" w:rsidP="005021D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27394" w:rsidRPr="005B2FA9">
        <w:rPr>
          <w:rFonts w:asciiTheme="majorBidi" w:hAnsiTheme="majorBidi" w:cstheme="majorBidi"/>
          <w:sz w:val="30"/>
          <w:szCs w:val="30"/>
          <w:cs/>
        </w:rPr>
        <w:t>และอัตราดอกเบี้ยตาม</w:t>
      </w:r>
      <w:r w:rsidR="006325FA" w:rsidRPr="005B2FA9">
        <w:rPr>
          <w:rFonts w:asciiTheme="majorBidi" w:hAnsiTheme="majorBidi" w:cstheme="majorBidi"/>
          <w:sz w:val="30"/>
          <w:szCs w:val="30"/>
          <w:cs/>
        </w:rPr>
        <w:t>นัยของ</w:t>
      </w:r>
      <w:r w:rsidR="00827394" w:rsidRPr="005B2FA9">
        <w:rPr>
          <w:rFonts w:asciiTheme="majorBidi" w:hAnsiTheme="majorBidi" w:cstheme="majorBidi"/>
          <w:sz w:val="30"/>
          <w:szCs w:val="30"/>
          <w:cs/>
        </w:rPr>
        <w:t>สัญญา</w:t>
      </w:r>
      <w:r w:rsidR="006325FA" w:rsidRPr="005B2FA9">
        <w:rPr>
          <w:rFonts w:asciiTheme="majorBidi" w:hAnsiTheme="majorBidi" w:cstheme="majorBidi"/>
          <w:sz w:val="30"/>
          <w:szCs w:val="30"/>
          <w:cs/>
        </w:rPr>
        <w:t>เช่า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5B2FA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5D9EC98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4564108" w14:textId="3051189D" w:rsidR="00823E85" w:rsidRPr="005B2FA9" w:rsidRDefault="00823E85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93AF305" w14:textId="77777777" w:rsidR="00CD69D7" w:rsidRPr="005B2FA9" w:rsidRDefault="00CD69D7" w:rsidP="005021D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D824A93" w14:textId="2D074058" w:rsidR="001951AB" w:rsidRPr="005B2FA9" w:rsidRDefault="001951AB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8CC9C95" w14:textId="4C9FB8A0" w:rsidR="001951AB" w:rsidRPr="00DC198D" w:rsidRDefault="001951AB" w:rsidP="00DC19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10C7D" w14:textId="46B48BB7" w:rsidR="001951AB" w:rsidRPr="005B2FA9" w:rsidRDefault="001951AB" w:rsidP="005021D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A08F080" w14:textId="77777777" w:rsidR="001951AB" w:rsidRPr="005B2FA9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FF3737" w14:textId="7D6088E4" w:rsidR="001951AB" w:rsidRPr="005B2FA9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1C5F2062" w14:textId="0FDBBA48" w:rsidR="00AF4504" w:rsidRDefault="00AF4504" w:rsidP="00DC19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B98CFD2" w14:textId="6B5AFB14" w:rsidR="001951AB" w:rsidRPr="005B2FA9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88C37EA" w14:textId="77777777" w:rsidR="00CB7597" w:rsidRPr="005B2FA9" w:rsidRDefault="00CB7597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AAA51" w14:textId="0348525C" w:rsidR="001951AB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99DA7DE" w14:textId="77777777" w:rsidR="00350A4E" w:rsidRDefault="00350A4E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78950" w14:textId="77777777" w:rsidR="00DC198D" w:rsidRDefault="00DC198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9F51E2" w14:textId="3CE97261" w:rsidR="004F4838" w:rsidRPr="005B2FA9" w:rsidRDefault="004F4838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30D362E" w14:textId="3CE4756D" w:rsidR="004F4838" w:rsidRDefault="004F4838" w:rsidP="00DC19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FB76FE" w14:textId="77777777" w:rsidR="00904DFC" w:rsidRPr="00904DFC" w:rsidRDefault="00904DFC" w:rsidP="00904DFC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04DFC">
        <w:rPr>
          <w:rFonts w:asciiTheme="majorBidi" w:hAnsiTheme="majorBidi" w:cstheme="majorBidi" w:hint="cs"/>
          <w:i/>
          <w:iCs/>
          <w:sz w:val="30"/>
          <w:szCs w:val="30"/>
          <w:cs/>
        </w:rPr>
        <w:t>โครงการสมทบเงิน</w:t>
      </w:r>
    </w:p>
    <w:p w14:paraId="6010AD70" w14:textId="77777777" w:rsidR="00904DFC" w:rsidRPr="00904DFC" w:rsidRDefault="00904DFC" w:rsidP="00904DF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BC8A81" w14:textId="7ADA803E" w:rsidR="00904DFC" w:rsidRDefault="00904DFC" w:rsidP="00904DF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04DFC">
        <w:rPr>
          <w:rFonts w:asciiTheme="majorBidi" w:hAnsiTheme="majorBidi" w:cs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7D69ABF" w14:textId="77777777" w:rsidR="00904DFC" w:rsidRPr="005B2FA9" w:rsidRDefault="00904DFC" w:rsidP="00DC198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0F8A72" w14:textId="3914E7E3" w:rsidR="004F4838" w:rsidRPr="005B2FA9" w:rsidRDefault="004F4838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E20A7E0" w14:textId="77777777" w:rsidR="00CB7597" w:rsidRPr="005B2FA9" w:rsidRDefault="00CB7597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EF5FB" w14:textId="62D5D804" w:rsidR="004F4838" w:rsidRPr="005B2FA9" w:rsidRDefault="004F4838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77DD2F1F" w14:textId="77777777" w:rsidR="00EE572B" w:rsidRPr="005B2FA9" w:rsidRDefault="00EE572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703F2D7" w14:textId="6F2F6F9A" w:rsidR="00766624" w:rsidRPr="005B2FA9" w:rsidRDefault="004F4838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</w:t>
      </w:r>
      <w:r w:rsidR="00766624" w:rsidRPr="005B2FA9">
        <w:rPr>
          <w:rFonts w:asciiTheme="majorBidi" w:hAnsiTheme="majorBidi" w:cstheme="majorBidi"/>
          <w:sz w:val="30"/>
          <w:szCs w:val="30"/>
          <w:cs/>
        </w:rPr>
        <w:t xml:space="preserve">ี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</w:t>
      </w:r>
      <w:r w:rsidR="00766624" w:rsidRPr="005B2FA9">
        <w:rPr>
          <w:rFonts w:asciiTheme="majorBidi" w:hAnsiTheme="majorBidi" w:cstheme="majorBidi"/>
          <w:sz w:val="30"/>
          <w:szCs w:val="30"/>
          <w:cs/>
        </w:rPr>
        <w:t>ท</w:t>
      </w:r>
      <w:r w:rsidRPr="005B2FA9">
        <w:rPr>
          <w:rFonts w:asciiTheme="majorBidi" w:hAnsiTheme="majorBidi" w:cstheme="majorBidi"/>
          <w:sz w:val="30"/>
          <w:szCs w:val="30"/>
          <w:cs/>
        </w:rPr>
        <w:t>กำหนดดอกเบี้ยจ่ายของหนี้สิ</w:t>
      </w:r>
      <w:r w:rsidR="00766624" w:rsidRPr="005B2FA9">
        <w:rPr>
          <w:rFonts w:asciiTheme="majorBidi" w:hAnsiTheme="majorBidi" w:cstheme="majorBidi"/>
          <w:sz w:val="30"/>
          <w:szCs w:val="30"/>
          <w:cs/>
        </w:rPr>
        <w:t>น</w:t>
      </w:r>
      <w:r w:rsidRPr="005B2FA9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4400FE94" w14:textId="77777777" w:rsidR="00136525" w:rsidRPr="005B2FA9" w:rsidRDefault="00136525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89CB2" w14:textId="0FF82645" w:rsidR="00766624" w:rsidRPr="005B2FA9" w:rsidRDefault="00766624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AC814C0" w14:textId="77777777" w:rsidR="00136525" w:rsidRPr="00DE61C7" w:rsidRDefault="00136525" w:rsidP="00DE61C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60B6C" w14:textId="036F6223" w:rsidR="00AF5890" w:rsidRPr="005B2FA9" w:rsidRDefault="00AF5890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เงินอุดหนุนจากรัฐบาล</w:t>
      </w:r>
    </w:p>
    <w:p w14:paraId="2EE10261" w14:textId="77777777" w:rsidR="00AF5890" w:rsidRPr="00DE61C7" w:rsidRDefault="00AF5890" w:rsidP="00DE61C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51C68" w14:textId="20CA34A6" w:rsidR="00AF5890" w:rsidRPr="005B2FA9" w:rsidRDefault="00AF5890" w:rsidP="00AF5890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t>เงินอุดหนุนจากรัฐบาล จะรับรู้เมื่อมีความเชื่อมั่นอย่างสมเหตุสมผลว่าจะปฏิบัติตามเงื่อนไขของเงินอุดหนุนที่ก</w:t>
      </w:r>
      <w:r w:rsidRPr="005B2FA9">
        <w:rPr>
          <w:rFonts w:asciiTheme="majorBidi" w:hAnsiTheme="majorBidi" w:cstheme="majorBidi" w:hint="cs"/>
          <w:b/>
          <w:sz w:val="30"/>
          <w:szCs w:val="30"/>
          <w:cs/>
        </w:rPr>
        <w:t>ำ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หนดไว้และจะได้รับเงินอุดหนุนนั้น โดยรับรู้เงินอุดหนุนจากรัฐบาลเป็นส่วนหนึ่งของรายได้</w:t>
      </w:r>
      <w:r w:rsidR="00843FAA" w:rsidRPr="005B2FA9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5B2FA9">
        <w:rPr>
          <w:rFonts w:asciiTheme="majorBidi" w:hAnsiTheme="majorBidi" w:cstheme="majorBidi" w:hint="cs"/>
          <w:b/>
          <w:sz w:val="30"/>
          <w:szCs w:val="30"/>
          <w:cs/>
        </w:rPr>
        <w:t>งบกำ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ไรหรือขาดทุน</w:t>
      </w:r>
    </w:p>
    <w:p w14:paraId="112502AA" w14:textId="77777777" w:rsidR="00DE61C7" w:rsidRDefault="00DE61C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254664" w14:textId="491F6994" w:rsidR="00AC6AB9" w:rsidRPr="005B2FA9" w:rsidRDefault="00AC6AB9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7ECB891" w14:textId="77777777" w:rsidR="00A5366E" w:rsidRPr="00AF4504" w:rsidRDefault="00A5366E" w:rsidP="00AF450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2CC7F71" w14:textId="62072004" w:rsidR="00AC6AB9" w:rsidRPr="005B2FA9" w:rsidRDefault="00AC6AB9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46641FBB" w14:textId="77777777" w:rsidR="00AF5890" w:rsidRPr="00AF4504" w:rsidRDefault="00AF5890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E5E827" w14:textId="20FD5CA3" w:rsidR="00823E85" w:rsidRPr="005B2FA9" w:rsidRDefault="00823E85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6081C67" w14:textId="77777777" w:rsidR="00823E85" w:rsidRPr="00AF4504" w:rsidRDefault="00823E85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36550B" w14:textId="1E18B09A" w:rsidR="00823E85" w:rsidRPr="005B2FA9" w:rsidDel="001A6CC8" w:rsidRDefault="00823E85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</w:t>
      </w:r>
      <w:r w:rsidR="00A00B48" w:rsidRPr="005B2FA9">
        <w:rPr>
          <w:rFonts w:asciiTheme="majorBidi" w:hAnsiTheme="majorBidi" w:cstheme="majorBidi"/>
          <w:sz w:val="30"/>
          <w:szCs w:val="30"/>
          <w:cs/>
        </w:rPr>
        <w:t>ท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F692E42" w14:textId="77777777" w:rsidR="00823E85" w:rsidRPr="00AF4504" w:rsidRDefault="00823E85" w:rsidP="005021D2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E2D5759" w14:textId="77777777" w:rsidR="00AC6AB9" w:rsidRPr="005B2FA9" w:rsidRDefault="00823E85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B2FA9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B2FA9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16106D17" w14:textId="4F246B7F" w:rsidR="00823E85" w:rsidRPr="005B2FA9" w:rsidDel="001A6CC8" w:rsidRDefault="00823E85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 w:rsidDel="001A6C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F35BE16" w14:textId="456AF82A" w:rsidR="00823E85" w:rsidRPr="005B2FA9" w:rsidDel="001A6CC8" w:rsidRDefault="00823E85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B2FA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B2FA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B2FA9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E96FF" w14:textId="7E3C01ED" w:rsidR="00EC4ADE" w:rsidRPr="005B2FA9" w:rsidRDefault="00823E85">
      <w:pPr>
        <w:pStyle w:val="block"/>
        <w:numPr>
          <w:ilvl w:val="0"/>
          <w:numId w:val="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B2FA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B2FA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B2FA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122FDBD" w14:textId="77777777" w:rsidR="00CB7597" w:rsidRPr="00AF4504" w:rsidRDefault="00CB7597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8E0C4C" w14:textId="73CD447F" w:rsidR="00AF4504" w:rsidRDefault="00823E85" w:rsidP="00AF450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C5214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6BED038" w14:textId="77777777" w:rsidR="0090334C" w:rsidRDefault="0090334C" w:rsidP="00AF450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6F9AE0" w14:textId="782C027E" w:rsidR="00CB7597" w:rsidRDefault="00823E85" w:rsidP="00F53E1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2FA9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D3D5D1C" w14:textId="77777777" w:rsidR="00F53E10" w:rsidRDefault="00F53E10" w:rsidP="00F53E10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F7767B" w14:textId="77777777" w:rsidR="0090334C" w:rsidRDefault="0090334C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5BB5E35" w14:textId="06F08A54" w:rsidR="00823E85" w:rsidRPr="005B2FA9" w:rsidRDefault="00823E85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0019BC0C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64FD2F3" w14:textId="4BECE666" w:rsidR="00823E85" w:rsidRPr="005B2FA9" w:rsidRDefault="0083595C" w:rsidP="005021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ก</w:t>
      </w:r>
      <w:r w:rsidR="00823E85" w:rsidRPr="005B2FA9">
        <w:rPr>
          <w:rFonts w:asciiTheme="majorBidi" w:hAnsiTheme="majorBidi" w:cstheme="majorBidi"/>
          <w:i/>
          <w:iCs/>
          <w:sz w:val="30"/>
          <w:szCs w:val="30"/>
          <w:cs/>
        </w:rPr>
        <w:t>ารรับรู้รายได้</w:t>
      </w:r>
    </w:p>
    <w:p w14:paraId="1469A370" w14:textId="77777777" w:rsidR="00DF15D2" w:rsidRPr="0090334C" w:rsidRDefault="00DF15D2" w:rsidP="0090334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F5CB620" w14:textId="1CDB3B6A" w:rsidR="00823E85" w:rsidRPr="005B2FA9" w:rsidRDefault="00823E85" w:rsidP="004C25DF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52C3EF39" w14:textId="77777777" w:rsidR="00823E85" w:rsidRPr="005B2FA9" w:rsidRDefault="00823E85" w:rsidP="0090334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1BD3273" w14:textId="555B810D" w:rsidR="00823E85" w:rsidRPr="005B2FA9" w:rsidRDefault="00823E85" w:rsidP="004C25D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272BCBF" w14:textId="3F139675" w:rsidR="00F06B62" w:rsidRPr="0090334C" w:rsidRDefault="00F06B62" w:rsidP="0090334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110084C" w14:textId="4B135431" w:rsidR="0083595C" w:rsidRPr="005B2FA9" w:rsidRDefault="0083595C" w:rsidP="008359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</w:t>
      </w:r>
      <w:r w:rsidR="006B738B" w:rsidRPr="005B2FA9">
        <w:rPr>
          <w:rFonts w:asciiTheme="majorBidi" w:hAnsiTheme="majorBidi" w:cstheme="majorBidi"/>
          <w:i/>
          <w:iCs/>
          <w:sz w:val="30"/>
          <w:szCs w:val="30"/>
          <w:cs/>
        </w:rPr>
        <w:t>ยอด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คงเหลือของสัญญา</w:t>
      </w:r>
    </w:p>
    <w:p w14:paraId="38886D92" w14:textId="60CA5DCD" w:rsidR="00823E85" w:rsidRPr="005B2FA9" w:rsidRDefault="00823E85" w:rsidP="0090334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E7D6A26" w14:textId="3F365B53" w:rsidR="0083595C" w:rsidRPr="005B2FA9" w:rsidRDefault="0083595C" w:rsidP="004C25D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หนี้สินที่เกิดจากสัญญา</w:t>
      </w:r>
      <w:bookmarkStart w:id="2" w:name="_Hlk108774411"/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รวมถึงเงินรับล่วงหน้าจากลูกค้า</w:t>
      </w:r>
      <w:bookmarkEnd w:id="2"/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เป็นภาระผูกพันที่จะต้องโอนสินค้าให้กับลูกค้า</w:t>
      </w:r>
    </w:p>
    <w:p w14:paraId="235A4B35" w14:textId="5A03F1BD" w:rsidR="0083595C" w:rsidRPr="0090334C" w:rsidRDefault="0083595C" w:rsidP="0090334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0B5AA6A" w14:textId="745757AE" w:rsidR="00F11C7C" w:rsidRPr="005B2FA9" w:rsidRDefault="0083595C" w:rsidP="004C25D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41CC9704" w14:textId="77777777" w:rsidR="0083595C" w:rsidRPr="005B2FA9" w:rsidRDefault="0083595C" w:rsidP="0090334C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A248646" w14:textId="106CEE30" w:rsidR="00F11C7C" w:rsidRPr="00DE61C7" w:rsidRDefault="00F11C7C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E61C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3DFA6807" w14:textId="77777777" w:rsidR="00F11C7C" w:rsidRPr="00BE6A21" w:rsidRDefault="00F11C7C" w:rsidP="00BE6A2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A6B6D4C" w14:textId="663FB554" w:rsidR="00F11C7C" w:rsidRPr="005B2FA9" w:rsidRDefault="00F11C7C" w:rsidP="00F11C7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ADB9FF4" w14:textId="77777777" w:rsidR="00F11C7C" w:rsidRPr="005B2FA9" w:rsidRDefault="00F11C7C" w:rsidP="00BE6A21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15FC039" w14:textId="4C9D3ED6" w:rsidR="00F11C7C" w:rsidRPr="005B2FA9" w:rsidRDefault="00F11C7C" w:rsidP="00F11C7C">
      <w:pPr>
        <w:tabs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4AB66EF" w14:textId="2E11F5C2" w:rsidR="00CB7597" w:rsidRPr="005B2FA9" w:rsidRDefault="00CB759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D4C880" w14:textId="651D2515" w:rsidR="00D03267" w:rsidRPr="005B2FA9" w:rsidRDefault="00D03267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4001180" w14:textId="77777777" w:rsidR="00D03267" w:rsidRPr="00387226" w:rsidRDefault="00D03267" w:rsidP="00387226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2AC687A8" w14:textId="77777777" w:rsidR="00D03267" w:rsidRPr="005B2FA9" w:rsidRDefault="00D03267" w:rsidP="005021D2">
      <w:pPr>
        <w:pStyle w:val="ListParagraph"/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1D4EF972" w14:textId="77777777" w:rsidR="00D03267" w:rsidRPr="005B2FA9" w:rsidRDefault="00D03267" w:rsidP="005021D2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79C453D7" w14:textId="09D96A86" w:rsidR="00D03267" w:rsidRPr="005B2FA9" w:rsidRDefault="00D03267" w:rsidP="005021D2">
      <w:pPr>
        <w:pStyle w:val="ListParagraph"/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</w:t>
      </w:r>
      <w:r w:rsidRPr="005B2FA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7BD15F9B" w14:textId="77777777" w:rsidR="00D03267" w:rsidRPr="005B2FA9" w:rsidRDefault="00D03267" w:rsidP="005021D2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2A4DAAEE" w14:textId="69E7EA0E" w:rsidR="00D03267" w:rsidRPr="005B2FA9" w:rsidRDefault="00D03267" w:rsidP="005021D2">
      <w:pPr>
        <w:pStyle w:val="BodyText"/>
        <w:spacing w:after="0"/>
        <w:ind w:left="518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F5703F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F5703F" w:rsidRPr="005B2FA9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00A33C6A" w14:textId="77777777" w:rsidR="00D03267" w:rsidRPr="005B2FA9" w:rsidRDefault="00D03267" w:rsidP="005021D2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11515AB8" w14:textId="256B3CBD" w:rsidR="00D03267" w:rsidRPr="005B2FA9" w:rsidRDefault="00D03267" w:rsidP="005021D2">
      <w:pPr>
        <w:pStyle w:val="BodyText"/>
        <w:spacing w:after="0" w:line="240" w:lineRule="auto"/>
        <w:ind w:left="518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B2FA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7911FEC3" w14:textId="77777777" w:rsidR="00D03267" w:rsidRPr="005B2FA9" w:rsidRDefault="00D03267" w:rsidP="005021D2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6DBA9A83" w14:textId="426773D7" w:rsidR="00D03267" w:rsidRPr="005B2FA9" w:rsidRDefault="00D03267" w:rsidP="004C25DF">
      <w:pPr>
        <w:pStyle w:val="ListParagraph"/>
        <w:ind w:left="518"/>
        <w:jc w:val="thaiDistribute"/>
        <w:rPr>
          <w:rFonts w:asciiTheme="majorBidi" w:hAnsiTheme="majorBidi" w:cstheme="majorBidi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1512298" w14:textId="608F180F" w:rsidR="00D03267" w:rsidRPr="00387226" w:rsidRDefault="00D03267" w:rsidP="00387226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64E03F6C" w14:textId="0897D0D0" w:rsidR="00823E85" w:rsidRPr="005B2FA9" w:rsidRDefault="00D03267">
      <w:pPr>
        <w:pStyle w:val="Heading8"/>
        <w:numPr>
          <w:ilvl w:val="1"/>
          <w:numId w:val="10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09EDF3B8" w14:textId="77777777" w:rsidR="00823E85" w:rsidRPr="00387226" w:rsidRDefault="00823E85" w:rsidP="00387226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5F48AF0E" w14:textId="70287CE0" w:rsidR="00D03267" w:rsidRPr="005B2FA9" w:rsidRDefault="00D03267" w:rsidP="004C25DF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t>กำไรต่อหุ้น</w:t>
      </w:r>
      <w:r w:rsidR="004C25DF" w:rsidRPr="005B2FA9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1828D82" w14:textId="5D2DB100" w:rsidR="00CB7597" w:rsidRPr="005B2FA9" w:rsidRDefault="00CB7597">
      <w:pPr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32FAF53" w14:textId="52D88C18" w:rsidR="002221D2" w:rsidRPr="00F516BB" w:rsidRDefault="002221D2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บุคคล</w:t>
      </w:r>
      <w:r w:rsidR="00B80AA3" w:rsidRPr="00F516B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หรือกิจการ</w:t>
      </w: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ที่เกี่ยวข้องกัน</w:t>
      </w:r>
    </w:p>
    <w:p w14:paraId="382EA090" w14:textId="08E7AB00" w:rsidR="002221D2" w:rsidRPr="0048004F" w:rsidRDefault="002221D2" w:rsidP="0048004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06513EB1" w14:textId="5A203E25" w:rsidR="002221D2" w:rsidRPr="005B2FA9" w:rsidRDefault="002221D2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 หมายถึง 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ที่มีอำนาจควบคุม</w:t>
      </w:r>
      <w:r w:rsidRPr="005B2FA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หรือมีอิทธิพลอย่างมีสาระสำคัญในการตัดสินใจทางการเงินและการบริหารต่อบุคคลนั้น </w:t>
      </w:r>
    </w:p>
    <w:p w14:paraId="35C67786" w14:textId="77777777" w:rsidR="00307DA4" w:rsidRPr="0048004F" w:rsidRDefault="00307DA4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55B1FC56" w14:textId="5074E3EC" w:rsidR="003871D1" w:rsidRPr="005B2FA9" w:rsidRDefault="003871D1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="0025600B" w:rsidRPr="005B2FA9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ที่มีรายการระหว่างกันที่มีนัยสำคัญกับบริษัทในระหว่างปีมีดังต่อไปนี้</w:t>
      </w:r>
    </w:p>
    <w:p w14:paraId="4E0FE768" w14:textId="77777777" w:rsidR="000D5E09" w:rsidRPr="0048004F" w:rsidRDefault="000D5E09" w:rsidP="0048004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410"/>
      </w:tblGrid>
      <w:tr w:rsidR="00E93A51" w:rsidRPr="005B2FA9" w14:paraId="7988FBF9" w14:textId="77777777" w:rsidTr="00911394">
        <w:trPr>
          <w:trHeight w:val="20"/>
          <w:tblHeader/>
        </w:trPr>
        <w:tc>
          <w:tcPr>
            <w:tcW w:w="3330" w:type="dxa"/>
          </w:tcPr>
          <w:p w14:paraId="636B94E6" w14:textId="77777777" w:rsidR="00E93A51" w:rsidRPr="005B2FA9" w:rsidRDefault="00E93A51" w:rsidP="00C41E7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AAE629C" w14:textId="3DE4E9AF" w:rsidR="00E93A51" w:rsidRPr="005B2FA9" w:rsidRDefault="00E93A51" w:rsidP="00C41E79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3F09E452" w14:textId="77777777" w:rsidR="00E93A51" w:rsidRPr="005B2FA9" w:rsidRDefault="00E93A51" w:rsidP="00C41E79">
            <w:pPr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93A51" w:rsidRPr="005B2FA9" w14:paraId="512448DC" w14:textId="77777777" w:rsidTr="00911394">
        <w:trPr>
          <w:trHeight w:val="20"/>
        </w:trPr>
        <w:tc>
          <w:tcPr>
            <w:tcW w:w="3330" w:type="dxa"/>
          </w:tcPr>
          <w:p w14:paraId="782590C4" w14:textId="77777777" w:rsidR="00E93A51" w:rsidRPr="005B2FA9" w:rsidRDefault="00E93A51" w:rsidP="00C41E79">
            <w:pPr>
              <w:tabs>
                <w:tab w:val="left" w:pos="1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42FB3FA" w14:textId="44313513" w:rsidR="00E93A51" w:rsidRPr="005B2FA9" w:rsidRDefault="00E93A51" w:rsidP="00E93A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5185290" w14:textId="74D848A7" w:rsidR="00E93A51" w:rsidRPr="005B2FA9" w:rsidRDefault="00E93A51" w:rsidP="00C41E79">
            <w:pPr>
              <w:tabs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     สั่งการและควบคุมกิจกรรมต่าง</w:t>
            </w:r>
            <w:r w:rsidR="00326490" w:rsidRPr="005B2FA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B2F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05A56E9" w14:textId="77777777" w:rsidR="009C7BD2" w:rsidRPr="0048004F" w:rsidRDefault="009C7BD2" w:rsidP="0048004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0E7FF8" w:rsidRPr="005B2FA9" w14:paraId="4ACFBAEE" w14:textId="77777777" w:rsidTr="004758E2">
        <w:trPr>
          <w:tblHeader/>
        </w:trPr>
        <w:tc>
          <w:tcPr>
            <w:tcW w:w="6300" w:type="dxa"/>
          </w:tcPr>
          <w:p w14:paraId="1ECD5043" w14:textId="0AF29A34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</w:t>
            </w:r>
            <w:r w:rsidR="00B80AA3"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หรือกิจการ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458CD48F" w14:textId="3755C2BA" w:rsidR="000E7FF8" w:rsidRPr="005B2FA9" w:rsidRDefault="000E7FF8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C350F5" w14:textId="77777777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05AD21" w14:textId="00F0F78E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E7FF8" w:rsidRPr="005B2FA9" w14:paraId="53082373" w14:textId="77777777" w:rsidTr="004758E2">
        <w:trPr>
          <w:tblHeader/>
        </w:trPr>
        <w:tc>
          <w:tcPr>
            <w:tcW w:w="6300" w:type="dxa"/>
          </w:tcPr>
          <w:p w14:paraId="6D63622B" w14:textId="1C6C1E71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18B9EC5B" w14:textId="12BA3091" w:rsidR="000E7FF8" w:rsidRPr="005B2FA9" w:rsidRDefault="00803259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7F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FAD25B8" w14:textId="77777777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08CC256" w14:textId="7D4769AF" w:rsidR="000E7FF8" w:rsidRPr="005B2FA9" w:rsidRDefault="00E820A4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933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E7FF8" w:rsidRPr="005B2FA9" w14:paraId="1CAD7F8F" w14:textId="77777777" w:rsidTr="004758E2">
        <w:tc>
          <w:tcPr>
            <w:tcW w:w="6300" w:type="dxa"/>
          </w:tcPr>
          <w:p w14:paraId="1E43248A" w14:textId="77777777" w:rsidR="000E7FF8" w:rsidRPr="005B2FA9" w:rsidRDefault="000E7FF8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0DD8113" w14:textId="77777777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E7FF8" w:rsidRPr="005B2FA9" w14:paraId="3A751C1D" w14:textId="77777777" w:rsidTr="004758E2">
        <w:tc>
          <w:tcPr>
            <w:tcW w:w="6300" w:type="dxa"/>
          </w:tcPr>
          <w:p w14:paraId="470359A1" w14:textId="5000A6EA" w:rsidR="000E7FF8" w:rsidRPr="005B2FA9" w:rsidRDefault="000E7FF8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669256AB" w14:textId="77777777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13CE84" w14:textId="77777777" w:rsidR="000E7FF8" w:rsidRPr="005B2FA9" w:rsidRDefault="000E7FF8" w:rsidP="005021D2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DE6631C" w14:textId="77777777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7FF8" w:rsidRPr="005B2FA9" w14:paraId="04032F2E" w14:textId="77777777" w:rsidTr="004758E2">
        <w:tc>
          <w:tcPr>
            <w:tcW w:w="6300" w:type="dxa"/>
          </w:tcPr>
          <w:p w14:paraId="39C45097" w14:textId="1E57B1A5" w:rsidR="000E7FF8" w:rsidRPr="005B2FA9" w:rsidRDefault="000E7FF8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3B547258" w14:textId="5E26ECD4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1B36A5E" w14:textId="77777777" w:rsidR="000E7FF8" w:rsidRPr="005B2FA9" w:rsidRDefault="000E7FF8" w:rsidP="005021D2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B046E2A" w14:textId="419DCF4F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20A4" w:rsidRPr="005B2FA9" w14:paraId="6DF3EB7B" w14:textId="77777777" w:rsidTr="000C617F">
        <w:tc>
          <w:tcPr>
            <w:tcW w:w="6300" w:type="dxa"/>
          </w:tcPr>
          <w:p w14:paraId="4AC2BD77" w14:textId="1EBAD32D" w:rsidR="00E820A4" w:rsidRPr="005B2FA9" w:rsidRDefault="00E820A4" w:rsidP="00E820A4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ผลประโยชน์ระยะสั้น</w:t>
            </w:r>
          </w:p>
        </w:tc>
        <w:tc>
          <w:tcPr>
            <w:tcW w:w="1260" w:type="dxa"/>
          </w:tcPr>
          <w:p w14:paraId="2BEB5C1F" w14:textId="6676280A" w:rsidR="00E820A4" w:rsidRPr="000C617F" w:rsidRDefault="000C617F" w:rsidP="00E820A4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1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15,779</w:t>
            </w:r>
          </w:p>
        </w:tc>
        <w:tc>
          <w:tcPr>
            <w:tcW w:w="270" w:type="dxa"/>
          </w:tcPr>
          <w:p w14:paraId="7F39CC3A" w14:textId="77777777" w:rsidR="00E820A4" w:rsidRPr="005B2FA9" w:rsidRDefault="00E820A4" w:rsidP="00E820A4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5CCB66" w14:textId="4F981F2A" w:rsidR="00E820A4" w:rsidRPr="005B2FA9" w:rsidRDefault="00E820A4" w:rsidP="00E820A4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8,053</w:t>
            </w:r>
          </w:p>
        </w:tc>
      </w:tr>
      <w:tr w:rsidR="00E820A4" w:rsidRPr="005B2FA9" w14:paraId="6B2E7213" w14:textId="77777777" w:rsidTr="000C617F">
        <w:tc>
          <w:tcPr>
            <w:tcW w:w="6300" w:type="dxa"/>
          </w:tcPr>
          <w:p w14:paraId="0935BD19" w14:textId="7086E0E8" w:rsidR="00E820A4" w:rsidRPr="005B2FA9" w:rsidRDefault="00E820A4" w:rsidP="00E820A4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42333" w14:textId="7DC0DE2B" w:rsidR="00E820A4" w:rsidRPr="000C617F" w:rsidRDefault="000C617F" w:rsidP="00E820A4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61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270" w:type="dxa"/>
          </w:tcPr>
          <w:p w14:paraId="4CE7416E" w14:textId="77777777" w:rsidR="00E820A4" w:rsidRPr="005B2FA9" w:rsidRDefault="00E820A4" w:rsidP="00E820A4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C5F3FF" w14:textId="3796F017" w:rsidR="00E820A4" w:rsidRPr="005B2FA9" w:rsidRDefault="00E820A4" w:rsidP="00E820A4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E820A4" w:rsidRPr="005B2FA9" w14:paraId="65CE0AD4" w14:textId="77777777" w:rsidTr="000C617F">
        <w:tc>
          <w:tcPr>
            <w:tcW w:w="6300" w:type="dxa"/>
          </w:tcPr>
          <w:p w14:paraId="6FDB2714" w14:textId="77777777" w:rsidR="00E820A4" w:rsidRPr="005B2FA9" w:rsidRDefault="00E820A4" w:rsidP="00E820A4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724EC" w14:textId="60DBF9D5" w:rsidR="00E820A4" w:rsidRPr="000C617F" w:rsidRDefault="000C617F" w:rsidP="00E820A4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61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16,143</w:t>
            </w:r>
          </w:p>
        </w:tc>
        <w:tc>
          <w:tcPr>
            <w:tcW w:w="270" w:type="dxa"/>
            <w:vAlign w:val="bottom"/>
          </w:tcPr>
          <w:p w14:paraId="06D058EA" w14:textId="77777777" w:rsidR="00E820A4" w:rsidRPr="005B2FA9" w:rsidRDefault="00E820A4" w:rsidP="00E820A4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FC10F" w14:textId="7EC6C9AC" w:rsidR="00E820A4" w:rsidRPr="005B2FA9" w:rsidRDefault="00E820A4" w:rsidP="00E820A4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8,348</w:t>
            </w:r>
          </w:p>
        </w:tc>
      </w:tr>
    </w:tbl>
    <w:p w14:paraId="66379B79" w14:textId="77777777" w:rsidR="00D55D39" w:rsidRPr="0048004F" w:rsidRDefault="00D55D39" w:rsidP="0048004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0723C640" w14:textId="77777777" w:rsidR="001933EA" w:rsidRPr="0048004F" w:rsidRDefault="001933EA" w:rsidP="0048004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14:paraId="7C084542" w14:textId="77777777" w:rsidR="00AF4504" w:rsidRDefault="00AF4504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11EE6E6" w14:textId="0EF8DB78" w:rsidR="003A40E2" w:rsidRPr="00F516BB" w:rsidRDefault="003A40E2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เงินสดและ</w:t>
      </w:r>
      <w:r w:rsidR="002932CC"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รายการเทียบเท่าเงินสด</w:t>
      </w:r>
    </w:p>
    <w:p w14:paraId="598CCB50" w14:textId="77777777" w:rsidR="007E5DB1" w:rsidRPr="00B90B32" w:rsidRDefault="007E5DB1" w:rsidP="00B90B32">
      <w:pPr>
        <w:pStyle w:val="ListParagraph"/>
        <w:tabs>
          <w:tab w:val="clear" w:pos="227"/>
          <w:tab w:val="clear" w:pos="454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8"/>
        <w:gridCol w:w="1456"/>
        <w:gridCol w:w="268"/>
        <w:gridCol w:w="1259"/>
      </w:tblGrid>
      <w:tr w:rsidR="0024451C" w:rsidRPr="005B2FA9" w14:paraId="4714378F" w14:textId="77777777" w:rsidTr="00691EE8">
        <w:trPr>
          <w:tblHeader/>
        </w:trPr>
        <w:tc>
          <w:tcPr>
            <w:tcW w:w="6128" w:type="dxa"/>
          </w:tcPr>
          <w:p w14:paraId="11D6BFB8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6" w:type="dxa"/>
          </w:tcPr>
          <w:p w14:paraId="600474AE" w14:textId="54C3062A" w:rsidR="0024451C" w:rsidRPr="005B2FA9" w:rsidRDefault="00E820A4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5FD2548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</w:tcPr>
          <w:p w14:paraId="7B8C0E79" w14:textId="22F0CF7A" w:rsidR="0024451C" w:rsidRPr="005B2FA9" w:rsidRDefault="00E820A4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4451C" w:rsidRPr="005B2FA9" w14:paraId="31E6ADC9" w14:textId="77777777" w:rsidTr="00A7114D">
        <w:tc>
          <w:tcPr>
            <w:tcW w:w="6128" w:type="dxa"/>
          </w:tcPr>
          <w:p w14:paraId="1FB449CE" w14:textId="77777777" w:rsidR="0024451C" w:rsidRPr="005B2FA9" w:rsidRDefault="0024451C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83" w:type="dxa"/>
            <w:gridSpan w:val="3"/>
          </w:tcPr>
          <w:p w14:paraId="1E2FFC17" w14:textId="17015024" w:rsidR="0024451C" w:rsidRPr="005B2FA9" w:rsidRDefault="0024451C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933EA" w:rsidRPr="005B2FA9" w14:paraId="63EF718E" w14:textId="77777777" w:rsidTr="00691EE8">
        <w:tblPrEx>
          <w:tblLook w:val="04A0" w:firstRow="1" w:lastRow="0" w:firstColumn="1" w:lastColumn="0" w:noHBand="0" w:noVBand="1"/>
        </w:tblPrEx>
        <w:tc>
          <w:tcPr>
            <w:tcW w:w="6128" w:type="dxa"/>
            <w:hideMark/>
          </w:tcPr>
          <w:p w14:paraId="1F41204E" w14:textId="77777777" w:rsidR="001933EA" w:rsidRPr="005B2FA9" w:rsidRDefault="001933EA" w:rsidP="001933EA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456" w:type="dxa"/>
          </w:tcPr>
          <w:p w14:paraId="2081169F" w14:textId="1DD5A8CD" w:rsidR="001933EA" w:rsidRPr="005B2FA9" w:rsidRDefault="002F2EEE" w:rsidP="002F2EEE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8" w:type="dxa"/>
          </w:tcPr>
          <w:p w14:paraId="134D93C7" w14:textId="77777777" w:rsidR="001933EA" w:rsidRPr="005B2FA9" w:rsidRDefault="001933EA" w:rsidP="001933EA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hideMark/>
          </w:tcPr>
          <w:p w14:paraId="222AEDBF" w14:textId="6919744A" w:rsidR="001933EA" w:rsidRPr="005B2FA9" w:rsidRDefault="001933EA" w:rsidP="002F2EEE">
            <w:pPr>
              <w:pStyle w:val="BodyTextIndent2"/>
              <w:tabs>
                <w:tab w:val="decimal" w:pos="765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933EA" w:rsidRPr="005B2FA9" w14:paraId="0F116363" w14:textId="77777777" w:rsidTr="00691EE8">
        <w:tblPrEx>
          <w:tblLook w:val="04A0" w:firstRow="1" w:lastRow="0" w:firstColumn="1" w:lastColumn="0" w:noHBand="0" w:noVBand="1"/>
        </w:tblPrEx>
        <w:tc>
          <w:tcPr>
            <w:tcW w:w="6128" w:type="dxa"/>
            <w:hideMark/>
          </w:tcPr>
          <w:p w14:paraId="73E44520" w14:textId="77777777" w:rsidR="001933EA" w:rsidRPr="005B2FA9" w:rsidRDefault="001933EA" w:rsidP="001933EA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1456" w:type="dxa"/>
          </w:tcPr>
          <w:p w14:paraId="173CD616" w14:textId="35529A3D" w:rsidR="001933EA" w:rsidRPr="005B2FA9" w:rsidRDefault="002F2EEE" w:rsidP="001933EA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,204</w:t>
            </w:r>
          </w:p>
        </w:tc>
        <w:tc>
          <w:tcPr>
            <w:tcW w:w="268" w:type="dxa"/>
          </w:tcPr>
          <w:p w14:paraId="13EDCE68" w14:textId="77777777" w:rsidR="001933EA" w:rsidRPr="005B2FA9" w:rsidRDefault="001933EA" w:rsidP="001933EA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hideMark/>
          </w:tcPr>
          <w:p w14:paraId="2514190A" w14:textId="5E25F757" w:rsidR="001933EA" w:rsidRPr="005B2FA9" w:rsidRDefault="001933EA" w:rsidP="001933EA">
            <w:pPr>
              <w:pStyle w:val="BodyTextIndent2"/>
              <w:tabs>
                <w:tab w:val="decimal" w:pos="973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1933EA" w:rsidRPr="005B2FA9" w14:paraId="11BF68E0" w14:textId="77777777" w:rsidTr="00691EE8">
        <w:tblPrEx>
          <w:tblLook w:val="04A0" w:firstRow="1" w:lastRow="0" w:firstColumn="1" w:lastColumn="0" w:noHBand="0" w:noVBand="1"/>
        </w:tblPrEx>
        <w:tc>
          <w:tcPr>
            <w:tcW w:w="6128" w:type="dxa"/>
            <w:hideMark/>
          </w:tcPr>
          <w:p w14:paraId="291E7CC5" w14:textId="77777777" w:rsidR="001933EA" w:rsidRPr="005B2FA9" w:rsidRDefault="001933EA" w:rsidP="001933EA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1456" w:type="dxa"/>
          </w:tcPr>
          <w:p w14:paraId="11A56710" w14:textId="5FAF9410" w:rsidR="001933EA" w:rsidRPr="005B2FA9" w:rsidRDefault="002F2EEE" w:rsidP="001933EA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20,242</w:t>
            </w:r>
          </w:p>
        </w:tc>
        <w:tc>
          <w:tcPr>
            <w:tcW w:w="268" w:type="dxa"/>
          </w:tcPr>
          <w:p w14:paraId="116F8DF5" w14:textId="77777777" w:rsidR="001933EA" w:rsidRPr="005B2FA9" w:rsidRDefault="001933EA" w:rsidP="001933EA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hideMark/>
          </w:tcPr>
          <w:p w14:paraId="7FA5ABDE" w14:textId="09E5301F" w:rsidR="001933EA" w:rsidRPr="005B2FA9" w:rsidRDefault="001933EA" w:rsidP="001933EA">
            <w:pPr>
              <w:pStyle w:val="BodyTextIndent2"/>
              <w:tabs>
                <w:tab w:val="decimal" w:pos="973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5,272</w:t>
            </w:r>
          </w:p>
        </w:tc>
      </w:tr>
      <w:tr w:rsidR="001933EA" w:rsidRPr="005B2FA9" w14:paraId="270791AE" w14:textId="77777777" w:rsidTr="00691EE8">
        <w:tblPrEx>
          <w:tblLook w:val="04A0" w:firstRow="1" w:lastRow="0" w:firstColumn="1" w:lastColumn="0" w:noHBand="0" w:noVBand="1"/>
        </w:tblPrEx>
        <w:tc>
          <w:tcPr>
            <w:tcW w:w="6128" w:type="dxa"/>
            <w:hideMark/>
          </w:tcPr>
          <w:p w14:paraId="4EC018D8" w14:textId="77777777" w:rsidR="001933EA" w:rsidRPr="005B2FA9" w:rsidRDefault="001933EA" w:rsidP="001933EA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5E91E" w14:textId="3AD980B5" w:rsidR="001933EA" w:rsidRPr="005B2FA9" w:rsidRDefault="002F2EEE" w:rsidP="001933EA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114,453</w:t>
            </w:r>
          </w:p>
        </w:tc>
        <w:tc>
          <w:tcPr>
            <w:tcW w:w="268" w:type="dxa"/>
            <w:vAlign w:val="bottom"/>
          </w:tcPr>
          <w:p w14:paraId="3E4CE4C9" w14:textId="77777777" w:rsidR="001933EA" w:rsidRPr="005B2FA9" w:rsidRDefault="001933EA" w:rsidP="001933EA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F1D866" w14:textId="4C8150FD" w:rsidR="001933EA" w:rsidRPr="005B2FA9" w:rsidRDefault="001933EA" w:rsidP="001933EA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5,294</w:t>
            </w:r>
          </w:p>
        </w:tc>
      </w:tr>
    </w:tbl>
    <w:p w14:paraId="4CC1EC28" w14:textId="77777777" w:rsidR="001933EA" w:rsidRPr="001933EA" w:rsidRDefault="001933EA" w:rsidP="001933EA">
      <w:pPr>
        <w:pStyle w:val="ListParagraph"/>
        <w:tabs>
          <w:tab w:val="clear" w:pos="227"/>
          <w:tab w:val="clear" w:pos="454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B08572A" w14:textId="06B444D9" w:rsidR="00DC78DB" w:rsidRPr="00F516BB" w:rsidRDefault="00DC78DB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ลูกหนี้การค้าและลูกหนี้หมุนเวียนอื่น</w:t>
      </w:r>
    </w:p>
    <w:p w14:paraId="1E68F193" w14:textId="77777777" w:rsidR="00DC78DB" w:rsidRPr="00B90B32" w:rsidRDefault="00DC78DB" w:rsidP="00B90B32">
      <w:pPr>
        <w:pStyle w:val="ListParagraph"/>
        <w:tabs>
          <w:tab w:val="clear" w:pos="227"/>
          <w:tab w:val="clear" w:pos="454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120"/>
        <w:gridCol w:w="236"/>
        <w:gridCol w:w="1260"/>
        <w:gridCol w:w="270"/>
        <w:gridCol w:w="1294"/>
      </w:tblGrid>
      <w:tr w:rsidR="0024451C" w:rsidRPr="005B2FA9" w14:paraId="2F79CCCC" w14:textId="77777777" w:rsidTr="00EF0351">
        <w:trPr>
          <w:tblHeader/>
        </w:trPr>
        <w:tc>
          <w:tcPr>
            <w:tcW w:w="6120" w:type="dxa"/>
          </w:tcPr>
          <w:p w14:paraId="014F9E25" w14:textId="3196F4E3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191585E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FF7DC99" w14:textId="49B7C746" w:rsidR="0024451C" w:rsidRPr="005B2FA9" w:rsidRDefault="00E820A4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2D6BA3D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94" w:type="dxa"/>
          </w:tcPr>
          <w:p w14:paraId="32B39C24" w14:textId="3BFDC6F5" w:rsidR="0024451C" w:rsidRPr="005B2FA9" w:rsidRDefault="00E820A4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4451C" w:rsidRPr="005B2FA9" w14:paraId="78F178C0" w14:textId="77777777" w:rsidTr="00EF0351">
        <w:trPr>
          <w:tblHeader/>
        </w:trPr>
        <w:tc>
          <w:tcPr>
            <w:tcW w:w="6120" w:type="dxa"/>
          </w:tcPr>
          <w:p w14:paraId="6EB27F08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C2836EB" w14:textId="77777777" w:rsidR="0024451C" w:rsidRPr="005B2FA9" w:rsidRDefault="0024451C" w:rsidP="005021D2">
            <w:pPr>
              <w:pStyle w:val="BodyTextIndent2"/>
              <w:spacing w:before="0"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24" w:type="dxa"/>
            <w:gridSpan w:val="3"/>
          </w:tcPr>
          <w:p w14:paraId="50C03657" w14:textId="67100CC0" w:rsidR="0024451C" w:rsidRPr="005B2FA9" w:rsidRDefault="0024451C" w:rsidP="005021D2">
            <w:pPr>
              <w:pStyle w:val="BodyTextIndent2"/>
              <w:spacing w:before="0"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E5E54" w:rsidRPr="005B2FA9" w14:paraId="163DD200" w14:textId="77777777" w:rsidTr="00EF0351">
        <w:tc>
          <w:tcPr>
            <w:tcW w:w="6120" w:type="dxa"/>
          </w:tcPr>
          <w:p w14:paraId="62B25316" w14:textId="085A4051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236" w:type="dxa"/>
          </w:tcPr>
          <w:p w14:paraId="55C4928B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6BD21" w14:textId="072FE47E" w:rsidR="008E5E54" w:rsidRPr="005B2FA9" w:rsidRDefault="00C46A02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381,129</w:t>
            </w:r>
          </w:p>
        </w:tc>
        <w:tc>
          <w:tcPr>
            <w:tcW w:w="270" w:type="dxa"/>
          </w:tcPr>
          <w:p w14:paraId="5C0284A3" w14:textId="77777777" w:rsidR="008E5E54" w:rsidRPr="005B2FA9" w:rsidRDefault="008E5E54" w:rsidP="008E5E54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67A73F8C" w14:textId="2D44DBF7" w:rsidR="008E5E54" w:rsidRPr="005B2FA9" w:rsidRDefault="008E5E54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103,419</w:t>
            </w:r>
          </w:p>
        </w:tc>
      </w:tr>
      <w:tr w:rsidR="008E5E54" w:rsidRPr="005B2FA9" w14:paraId="3168341A" w14:textId="77777777" w:rsidTr="00D27F13">
        <w:tc>
          <w:tcPr>
            <w:tcW w:w="6120" w:type="dxa"/>
          </w:tcPr>
          <w:p w14:paraId="48F95FA5" w14:textId="2F652F45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36" w:type="dxa"/>
          </w:tcPr>
          <w:p w14:paraId="21D72671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A8D4C" w14:textId="77777777" w:rsidR="008E5E54" w:rsidRPr="005B2FA9" w:rsidRDefault="008E5E54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3B8B0E" w14:textId="77777777" w:rsidR="008E5E54" w:rsidRPr="005B2FA9" w:rsidRDefault="008E5E54" w:rsidP="008E5E54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615267E2" w14:textId="77777777" w:rsidR="008E5E54" w:rsidRPr="005B2FA9" w:rsidRDefault="008E5E54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E5E54" w:rsidRPr="005B2FA9" w14:paraId="6ADB1B16" w14:textId="77777777" w:rsidTr="00D27F13">
        <w:tc>
          <w:tcPr>
            <w:tcW w:w="6120" w:type="dxa"/>
          </w:tcPr>
          <w:p w14:paraId="178EC79C" w14:textId="4AABF584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36" w:type="dxa"/>
          </w:tcPr>
          <w:p w14:paraId="5B8C7387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38E34D" w14:textId="7391737E" w:rsidR="008E5E54" w:rsidRPr="005B2FA9" w:rsidRDefault="00C46A02" w:rsidP="00C46A02">
            <w:pPr>
              <w:pStyle w:val="BodyTextIndent2"/>
              <w:tabs>
                <w:tab w:val="decimal" w:pos="765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74D1F8" w14:textId="77777777" w:rsidR="008E5E54" w:rsidRPr="005B2FA9" w:rsidRDefault="008E5E54" w:rsidP="008E5E54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A7FE7E" w14:textId="2565F5E6" w:rsidR="008E5E54" w:rsidRPr="005B2FA9" w:rsidRDefault="008E5E54" w:rsidP="00855706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20,447</w:t>
            </w:r>
          </w:p>
        </w:tc>
      </w:tr>
      <w:tr w:rsidR="008E5E54" w:rsidRPr="005B2FA9" w14:paraId="602D2CB9" w14:textId="77777777" w:rsidTr="00D27F13">
        <w:tc>
          <w:tcPr>
            <w:tcW w:w="6120" w:type="dxa"/>
          </w:tcPr>
          <w:p w14:paraId="55F1367E" w14:textId="33341663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236" w:type="dxa"/>
          </w:tcPr>
          <w:p w14:paraId="21C453B2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CB97EE" w14:textId="13C3D168" w:rsidR="008E5E54" w:rsidRPr="005B2FA9" w:rsidRDefault="00C46A02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381,129</w:t>
            </w:r>
          </w:p>
        </w:tc>
        <w:tc>
          <w:tcPr>
            <w:tcW w:w="270" w:type="dxa"/>
          </w:tcPr>
          <w:p w14:paraId="349024C8" w14:textId="77777777" w:rsidR="008E5E54" w:rsidRPr="005B2FA9" w:rsidRDefault="008E5E54" w:rsidP="008E5E54">
            <w:pPr>
              <w:pStyle w:val="BodyTextIndent2"/>
              <w:tabs>
                <w:tab w:val="decimal" w:pos="910"/>
                <w:tab w:val="decimal" w:pos="972"/>
              </w:tabs>
              <w:spacing w:before="0" w:line="240" w:lineRule="atLeast"/>
              <w:ind w:left="290" w:right="-500" w:firstLine="2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8DFE3A7" w14:textId="6C977D03" w:rsidR="008E5E54" w:rsidRPr="005B2FA9" w:rsidRDefault="008E5E54" w:rsidP="00855706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123,866</w:t>
            </w:r>
          </w:p>
        </w:tc>
      </w:tr>
      <w:tr w:rsidR="00855706" w:rsidRPr="005B2FA9" w14:paraId="7BAC851D" w14:textId="77777777" w:rsidTr="00D27F13">
        <w:tc>
          <w:tcPr>
            <w:tcW w:w="6120" w:type="dxa"/>
          </w:tcPr>
          <w:p w14:paraId="3FC7E4E4" w14:textId="3147FB33" w:rsidR="00855706" w:rsidRPr="005B2FA9" w:rsidRDefault="00855706" w:rsidP="00855706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72A4CEB3" w14:textId="77777777" w:rsidR="00855706" w:rsidRPr="005B2FA9" w:rsidRDefault="00855706" w:rsidP="00855706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A9AFE" w14:textId="60DCE7FF" w:rsidR="00855706" w:rsidRPr="005B2FA9" w:rsidRDefault="00855706" w:rsidP="00855706">
            <w:pPr>
              <w:pStyle w:val="BodyTextIndent2"/>
              <w:tabs>
                <w:tab w:val="decimal" w:pos="765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38E6C1" w14:textId="77777777" w:rsidR="00855706" w:rsidRPr="005B2FA9" w:rsidRDefault="00855706" w:rsidP="00855706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3EF943D8" w14:textId="58FBBDBE" w:rsidR="00855706" w:rsidRPr="00855706" w:rsidRDefault="00855706" w:rsidP="00855706">
            <w:pPr>
              <w:pStyle w:val="BodyTextIndent2"/>
              <w:tabs>
                <w:tab w:val="decimal" w:pos="765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E5E54" w:rsidRPr="005B2FA9" w14:paraId="66F65E09" w14:textId="77777777" w:rsidTr="008C3DA7">
        <w:tc>
          <w:tcPr>
            <w:tcW w:w="6120" w:type="dxa"/>
          </w:tcPr>
          <w:p w14:paraId="437E3A3E" w14:textId="4E3D7FEA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3EF9B24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1F89CC" w14:textId="517819EC" w:rsidR="008E5E54" w:rsidRPr="005B2FA9" w:rsidRDefault="00C46A02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381,129</w:t>
            </w:r>
          </w:p>
        </w:tc>
        <w:tc>
          <w:tcPr>
            <w:tcW w:w="270" w:type="dxa"/>
          </w:tcPr>
          <w:p w14:paraId="66F62927" w14:textId="77777777" w:rsidR="008E5E54" w:rsidRPr="005B2FA9" w:rsidRDefault="008E5E54" w:rsidP="008E5E54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C95B967" w14:textId="7FEF77AE" w:rsidR="008E5E54" w:rsidRPr="005B2FA9" w:rsidRDefault="008E5E54" w:rsidP="00855706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123,866</w:t>
            </w:r>
          </w:p>
        </w:tc>
      </w:tr>
      <w:tr w:rsidR="008E5E54" w:rsidRPr="005B2FA9" w14:paraId="6324D1D2" w14:textId="77777777" w:rsidTr="00287A65">
        <w:trPr>
          <w:tblHeader/>
        </w:trPr>
        <w:tc>
          <w:tcPr>
            <w:tcW w:w="6120" w:type="dxa"/>
          </w:tcPr>
          <w:p w14:paraId="5789BD49" w14:textId="6E13BF82" w:rsidR="008E5E54" w:rsidRPr="005B2FA9" w:rsidRDefault="008E5E54" w:rsidP="008E5E54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A2F6E7D" w14:textId="77777777" w:rsidR="008E5E54" w:rsidRPr="005B2FA9" w:rsidRDefault="008E5E54" w:rsidP="008E5E54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8AE8A7F" w14:textId="6C936843" w:rsidR="008E5E54" w:rsidRPr="005B2FA9" w:rsidRDefault="008E5E54" w:rsidP="008E5E54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042938" w14:textId="77777777" w:rsidR="008E5E54" w:rsidRPr="005B2FA9" w:rsidRDefault="008E5E54" w:rsidP="008E5E54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94" w:type="dxa"/>
          </w:tcPr>
          <w:p w14:paraId="39ADFF38" w14:textId="48C5EFF5" w:rsidR="008E5E54" w:rsidRPr="005B2FA9" w:rsidRDefault="008E5E54" w:rsidP="008E5E54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5E54" w:rsidRPr="005B2FA9" w14:paraId="3A6454FF" w14:textId="77777777" w:rsidTr="00287A65">
        <w:trPr>
          <w:tblHeader/>
        </w:trPr>
        <w:tc>
          <w:tcPr>
            <w:tcW w:w="6120" w:type="dxa"/>
          </w:tcPr>
          <w:p w14:paraId="51FC8837" w14:textId="31494042" w:rsidR="008E5E54" w:rsidRPr="005B2FA9" w:rsidRDefault="008E5E54" w:rsidP="008E5E54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600295EC" w14:textId="77777777" w:rsidR="008E5E54" w:rsidRPr="005B2FA9" w:rsidRDefault="008E5E54" w:rsidP="008E5E54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E3E66CF" w14:textId="77777777" w:rsidR="008E5E54" w:rsidRPr="005B2FA9" w:rsidRDefault="008E5E54" w:rsidP="008E5E54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FAF881" w14:textId="77777777" w:rsidR="008E5E54" w:rsidRPr="005B2FA9" w:rsidRDefault="008E5E54" w:rsidP="008E5E54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94" w:type="dxa"/>
          </w:tcPr>
          <w:p w14:paraId="291C3685" w14:textId="77777777" w:rsidR="008E5E54" w:rsidRPr="005B2FA9" w:rsidRDefault="008E5E54" w:rsidP="008E5E54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E5E54" w:rsidRPr="005B2FA9" w14:paraId="714CFDDA" w14:textId="77777777" w:rsidTr="00287A65">
        <w:tc>
          <w:tcPr>
            <w:tcW w:w="6120" w:type="dxa"/>
          </w:tcPr>
          <w:p w14:paraId="3EED5DB2" w14:textId="4304792D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236" w:type="dxa"/>
          </w:tcPr>
          <w:p w14:paraId="3330562C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6AE06" w14:textId="633E7996" w:rsidR="008E5E54" w:rsidRPr="005B2FA9" w:rsidRDefault="00C46A02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250</w:t>
            </w:r>
          </w:p>
        </w:tc>
        <w:tc>
          <w:tcPr>
            <w:tcW w:w="270" w:type="dxa"/>
          </w:tcPr>
          <w:p w14:paraId="5E2F066D" w14:textId="77777777" w:rsidR="008E5E54" w:rsidRPr="005B2FA9" w:rsidRDefault="008E5E54" w:rsidP="008E5E54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4D16732A" w14:textId="49C403EA" w:rsidR="008E5E54" w:rsidRPr="005B2FA9" w:rsidRDefault="008E5E54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3,117</w:t>
            </w:r>
          </w:p>
        </w:tc>
      </w:tr>
      <w:tr w:rsidR="008E5E54" w:rsidRPr="005B2FA9" w14:paraId="0FE74100" w14:textId="77777777" w:rsidTr="00287A65">
        <w:tc>
          <w:tcPr>
            <w:tcW w:w="6120" w:type="dxa"/>
          </w:tcPr>
          <w:p w14:paraId="7D385BEB" w14:textId="24090C38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14:paraId="762B32F0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E2908" w14:textId="0078174E" w:rsidR="008E5E54" w:rsidRPr="005B2FA9" w:rsidRDefault="00C46A02" w:rsidP="008E5E54">
            <w:pPr>
              <w:pStyle w:val="BodyTextIndent2"/>
              <w:spacing w:before="0" w:line="240" w:lineRule="atLeast"/>
              <w:ind w:left="290" w:right="-500" w:firstLine="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2,419</w:t>
            </w:r>
          </w:p>
        </w:tc>
        <w:tc>
          <w:tcPr>
            <w:tcW w:w="270" w:type="dxa"/>
          </w:tcPr>
          <w:p w14:paraId="3B88FDE2" w14:textId="77777777" w:rsidR="008E5E54" w:rsidRPr="005B2FA9" w:rsidRDefault="008E5E54" w:rsidP="008E5E54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1180A930" w14:textId="78883B51" w:rsidR="008E5E54" w:rsidRPr="005B2FA9" w:rsidRDefault="008E5E54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1,694</w:t>
            </w:r>
          </w:p>
        </w:tc>
      </w:tr>
      <w:tr w:rsidR="008E5E54" w:rsidRPr="005B2FA9" w14:paraId="4D640DB7" w14:textId="77777777" w:rsidTr="00832A45">
        <w:tc>
          <w:tcPr>
            <w:tcW w:w="6120" w:type="dxa"/>
          </w:tcPr>
          <w:p w14:paraId="35B55712" w14:textId="646C1015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236" w:type="dxa"/>
          </w:tcPr>
          <w:p w14:paraId="08DA1E9D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D5350B" w14:textId="48CF8C3F" w:rsidR="008E5E54" w:rsidRPr="005B2FA9" w:rsidRDefault="00C46A02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6,669</w:t>
            </w:r>
          </w:p>
        </w:tc>
        <w:tc>
          <w:tcPr>
            <w:tcW w:w="270" w:type="dxa"/>
          </w:tcPr>
          <w:p w14:paraId="3860AFD4" w14:textId="77777777" w:rsidR="008E5E54" w:rsidRPr="005B2FA9" w:rsidRDefault="008E5E54" w:rsidP="008E5E54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04620C5" w14:textId="696E42B3" w:rsidR="008E5E54" w:rsidRPr="005B2FA9" w:rsidRDefault="008E5E54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4,811</w:t>
            </w:r>
          </w:p>
        </w:tc>
      </w:tr>
      <w:tr w:rsidR="008E5E54" w:rsidRPr="005B2FA9" w14:paraId="4EA1152C" w14:textId="77777777" w:rsidTr="00287A65">
        <w:tc>
          <w:tcPr>
            <w:tcW w:w="6120" w:type="dxa"/>
          </w:tcPr>
          <w:p w14:paraId="6E86B1E8" w14:textId="23B37F8E" w:rsidR="008E5E54" w:rsidRPr="005B2FA9" w:rsidRDefault="008E5E54" w:rsidP="008E5E5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36" w:type="dxa"/>
          </w:tcPr>
          <w:p w14:paraId="4063FB28" w14:textId="77777777" w:rsidR="008E5E54" w:rsidRPr="005B2FA9" w:rsidRDefault="008E5E54" w:rsidP="008E5E54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A6FA55" w14:textId="6AFCF90E" w:rsidR="008E5E54" w:rsidRPr="005B2FA9" w:rsidRDefault="00C46A02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387,798</w:t>
            </w:r>
          </w:p>
        </w:tc>
        <w:tc>
          <w:tcPr>
            <w:tcW w:w="270" w:type="dxa"/>
          </w:tcPr>
          <w:p w14:paraId="5EDE6FAF" w14:textId="77777777" w:rsidR="008E5E54" w:rsidRPr="005B2FA9" w:rsidRDefault="008E5E54" w:rsidP="008E5E54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66F807E" w14:textId="4B87A07F" w:rsidR="008E5E54" w:rsidRPr="005B2FA9" w:rsidRDefault="008E5E54" w:rsidP="008E5E54">
            <w:pPr>
              <w:pStyle w:val="BodyTextIndent2"/>
              <w:tabs>
                <w:tab w:val="decimal" w:pos="972"/>
              </w:tabs>
              <w:spacing w:before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128,677</w:t>
            </w:r>
          </w:p>
        </w:tc>
      </w:tr>
    </w:tbl>
    <w:p w14:paraId="1C467F2E" w14:textId="77777777" w:rsidR="00832A45" w:rsidRPr="00B90B32" w:rsidRDefault="00832A45" w:rsidP="00B90B32">
      <w:pPr>
        <w:pStyle w:val="ListParagraph"/>
        <w:tabs>
          <w:tab w:val="clear" w:pos="227"/>
          <w:tab w:val="clear" w:pos="454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9525439" w14:textId="6D226AC8" w:rsidR="00F503C7" w:rsidRPr="005B2FA9" w:rsidRDefault="00090C4A" w:rsidP="00F06B6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3C4527" w:rsidRPr="005B2FA9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63285A" w:rsidRPr="005B2FA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8198A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5B2FA9">
        <w:rPr>
          <w:rFonts w:asciiTheme="majorBidi" w:hAnsiTheme="majorBidi" w:cstheme="majorBidi"/>
          <w:sz w:val="30"/>
          <w:szCs w:val="30"/>
        </w:rPr>
        <w:t xml:space="preserve"> (</w:t>
      </w:r>
      <w:r w:rsidRPr="005B2FA9">
        <w:rPr>
          <w:rFonts w:asciiTheme="majorBidi" w:hAnsiTheme="majorBidi" w:cstheme="majorBidi"/>
          <w:sz w:val="30"/>
          <w:szCs w:val="30"/>
          <w:cs/>
        </w:rPr>
        <w:t>ข.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sz w:val="30"/>
          <w:szCs w:val="30"/>
        </w:rPr>
        <w:t>)</w:t>
      </w:r>
    </w:p>
    <w:p w14:paraId="3286122C" w14:textId="77777777" w:rsidR="008E5E54" w:rsidRPr="00B90B32" w:rsidRDefault="008E5E54" w:rsidP="00B90B32">
      <w:pPr>
        <w:pStyle w:val="ListParagraph"/>
        <w:tabs>
          <w:tab w:val="clear" w:pos="227"/>
          <w:tab w:val="clear" w:pos="454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1F648A9" w14:textId="77777777" w:rsidR="00AF4504" w:rsidRDefault="00AF4504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890D5F8" w14:textId="6455FDCB" w:rsidR="00D87AD8" w:rsidRPr="00F516BB" w:rsidRDefault="00D87AD8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สินค้าคงเหลือ </w:t>
      </w:r>
    </w:p>
    <w:p w14:paraId="176D6ADB" w14:textId="77777777" w:rsidR="00D87AD8" w:rsidRPr="00F53F96" w:rsidRDefault="00D87AD8" w:rsidP="00F53F96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66"/>
        <w:gridCol w:w="1316"/>
        <w:gridCol w:w="236"/>
        <w:gridCol w:w="1197"/>
      </w:tblGrid>
      <w:tr w:rsidR="00737D15" w:rsidRPr="005B2FA9" w14:paraId="4BF1E2AE" w14:textId="77777777" w:rsidTr="00EF0351">
        <w:trPr>
          <w:tblHeader/>
        </w:trPr>
        <w:tc>
          <w:tcPr>
            <w:tcW w:w="6120" w:type="dxa"/>
          </w:tcPr>
          <w:p w14:paraId="255CC9AE" w14:textId="77777777" w:rsidR="00737D15" w:rsidRPr="005B2FA9" w:rsidRDefault="00737D15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2A28A560" w14:textId="77777777" w:rsidR="00737D15" w:rsidRPr="005B2FA9" w:rsidRDefault="00737D15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745D25C5" w14:textId="70FFCAC1" w:rsidR="00737D15" w:rsidRPr="005B2FA9" w:rsidRDefault="00E820A4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347EE4DD" w14:textId="77777777" w:rsidR="00737D15" w:rsidRPr="005B2FA9" w:rsidRDefault="00737D15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031EB427" w14:textId="05ACA547" w:rsidR="00737D15" w:rsidRPr="005B2FA9" w:rsidRDefault="00E820A4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37D15" w:rsidRPr="005B2FA9" w14:paraId="5EFF170A" w14:textId="77777777" w:rsidTr="00EF0351">
        <w:trPr>
          <w:tblHeader/>
        </w:trPr>
        <w:tc>
          <w:tcPr>
            <w:tcW w:w="6120" w:type="dxa"/>
          </w:tcPr>
          <w:p w14:paraId="199214FE" w14:textId="77777777" w:rsidR="00737D15" w:rsidRPr="005B2FA9" w:rsidRDefault="00737D15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09EDD2C5" w14:textId="77777777" w:rsidR="00737D15" w:rsidRPr="005B2FA9" w:rsidRDefault="00737D15" w:rsidP="005021D2">
            <w:pPr>
              <w:pStyle w:val="BodyTextIndent2"/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49" w:type="dxa"/>
            <w:gridSpan w:val="3"/>
          </w:tcPr>
          <w:p w14:paraId="143C0E59" w14:textId="1AC1FA94" w:rsidR="00737D15" w:rsidRPr="005B2FA9" w:rsidRDefault="009B1812" w:rsidP="005021D2">
            <w:pPr>
              <w:pStyle w:val="BodyTextIndent2"/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C7358" w:rsidRPr="005B2FA9" w14:paraId="0588DFD1" w14:textId="77777777" w:rsidTr="00EF0351">
        <w:tc>
          <w:tcPr>
            <w:tcW w:w="6120" w:type="dxa"/>
          </w:tcPr>
          <w:p w14:paraId="7B23C900" w14:textId="77777777" w:rsidR="004C7358" w:rsidRPr="005B2FA9" w:rsidRDefault="004C7358" w:rsidP="004C7358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266" w:type="dxa"/>
          </w:tcPr>
          <w:p w14:paraId="41DDD7BD" w14:textId="77777777" w:rsidR="004C7358" w:rsidRPr="005B2FA9" w:rsidRDefault="004C7358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6AA4121" w14:textId="672A76B7" w:rsidR="004C7358" w:rsidRPr="005B2FA9" w:rsidRDefault="00C46A02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33,088</w:t>
            </w:r>
          </w:p>
        </w:tc>
        <w:tc>
          <w:tcPr>
            <w:tcW w:w="236" w:type="dxa"/>
          </w:tcPr>
          <w:p w14:paraId="7C917629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736F07BD" w14:textId="1D813969" w:rsidR="004C7358" w:rsidRPr="005B2FA9" w:rsidRDefault="004C7358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4C7358" w:rsidRPr="005B2FA9" w14:paraId="059C8BE6" w14:textId="77777777" w:rsidTr="00EF0351">
        <w:tc>
          <w:tcPr>
            <w:tcW w:w="6120" w:type="dxa"/>
          </w:tcPr>
          <w:p w14:paraId="6EFEF5AB" w14:textId="05B3EEF5" w:rsidR="004C7358" w:rsidRPr="005B2FA9" w:rsidRDefault="004C7358" w:rsidP="004C7358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266" w:type="dxa"/>
          </w:tcPr>
          <w:p w14:paraId="4A39498A" w14:textId="77777777" w:rsidR="004C7358" w:rsidRPr="005B2FA9" w:rsidRDefault="004C7358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2C709C1" w14:textId="7196FC6F" w:rsidR="004C7358" w:rsidRPr="005B2FA9" w:rsidRDefault="00C46A02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7,751</w:t>
            </w:r>
          </w:p>
        </w:tc>
        <w:tc>
          <w:tcPr>
            <w:tcW w:w="236" w:type="dxa"/>
          </w:tcPr>
          <w:p w14:paraId="78CDE3B0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DA4C815" w14:textId="4A63010C" w:rsidR="004C7358" w:rsidRPr="005B2FA9" w:rsidRDefault="004C7358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3,436</w:t>
            </w:r>
          </w:p>
        </w:tc>
      </w:tr>
      <w:tr w:rsidR="004C7358" w:rsidRPr="005B2FA9" w14:paraId="673D6B51" w14:textId="77777777" w:rsidTr="00EF0351">
        <w:tc>
          <w:tcPr>
            <w:tcW w:w="6120" w:type="dxa"/>
          </w:tcPr>
          <w:p w14:paraId="61AFA7DB" w14:textId="77777777" w:rsidR="004C7358" w:rsidRPr="005B2FA9" w:rsidRDefault="004C7358" w:rsidP="004C7358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6" w:type="dxa"/>
          </w:tcPr>
          <w:p w14:paraId="52EEF187" w14:textId="77777777" w:rsidR="004C7358" w:rsidRPr="005B2FA9" w:rsidRDefault="004C7358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33B4AA20" w14:textId="35BCF54A" w:rsidR="004C7358" w:rsidRPr="005B2FA9" w:rsidRDefault="00C46A02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40,839</w:t>
            </w:r>
          </w:p>
        </w:tc>
        <w:tc>
          <w:tcPr>
            <w:tcW w:w="236" w:type="dxa"/>
          </w:tcPr>
          <w:p w14:paraId="34EF5E8C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E0B014A" w14:textId="5B63CE93" w:rsidR="004C7358" w:rsidRPr="005B2FA9" w:rsidRDefault="004C7358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4,385</w:t>
            </w:r>
          </w:p>
        </w:tc>
      </w:tr>
      <w:tr w:rsidR="004C7358" w:rsidRPr="005B2FA9" w14:paraId="240A9FCC" w14:textId="77777777" w:rsidTr="00EF0351">
        <w:tc>
          <w:tcPr>
            <w:tcW w:w="6120" w:type="dxa"/>
          </w:tcPr>
          <w:p w14:paraId="3A4AF0CC" w14:textId="77777777" w:rsidR="004C7358" w:rsidRPr="005B2FA9" w:rsidRDefault="004C7358" w:rsidP="004C7358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266" w:type="dxa"/>
          </w:tcPr>
          <w:p w14:paraId="78B80151" w14:textId="77777777" w:rsidR="004C7358" w:rsidRPr="005B2FA9" w:rsidRDefault="004C7358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6176C53" w14:textId="19A1B445" w:rsidR="004C7358" w:rsidRPr="005B2FA9" w:rsidRDefault="00C46A02" w:rsidP="004C7358">
            <w:pPr>
              <w:tabs>
                <w:tab w:val="decimal" w:pos="103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(561)</w:t>
            </w:r>
          </w:p>
        </w:tc>
        <w:tc>
          <w:tcPr>
            <w:tcW w:w="236" w:type="dxa"/>
          </w:tcPr>
          <w:p w14:paraId="0BA37536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8D44FEB" w14:textId="48E7DCAF" w:rsidR="004C7358" w:rsidRPr="005B2FA9" w:rsidRDefault="004C7358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(55)</w:t>
            </w:r>
          </w:p>
        </w:tc>
      </w:tr>
      <w:tr w:rsidR="004C7358" w:rsidRPr="005B2FA9" w14:paraId="3F592B91" w14:textId="77777777" w:rsidTr="00EF0351">
        <w:tc>
          <w:tcPr>
            <w:tcW w:w="6120" w:type="dxa"/>
          </w:tcPr>
          <w:p w14:paraId="46A11C24" w14:textId="77777777" w:rsidR="004C7358" w:rsidRPr="005B2FA9" w:rsidRDefault="004C7358" w:rsidP="004C7358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6" w:type="dxa"/>
          </w:tcPr>
          <w:p w14:paraId="43FC3E8B" w14:textId="77777777" w:rsidR="004C7358" w:rsidRPr="005B2FA9" w:rsidRDefault="004C7358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3EF82666" w14:textId="00FD41D0" w:rsidR="004C7358" w:rsidRPr="005B2FA9" w:rsidRDefault="00C46A02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40,278</w:t>
            </w:r>
          </w:p>
        </w:tc>
        <w:tc>
          <w:tcPr>
            <w:tcW w:w="236" w:type="dxa"/>
          </w:tcPr>
          <w:p w14:paraId="50E5F0F8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5A32BC" w14:textId="54677961" w:rsidR="004C7358" w:rsidRPr="005B2FA9" w:rsidRDefault="004C7358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4,330</w:t>
            </w:r>
          </w:p>
        </w:tc>
      </w:tr>
      <w:tr w:rsidR="007C154C" w:rsidRPr="005B2FA9" w14:paraId="2EDC3B57" w14:textId="77777777" w:rsidTr="00645CB0">
        <w:tc>
          <w:tcPr>
            <w:tcW w:w="6120" w:type="dxa"/>
          </w:tcPr>
          <w:p w14:paraId="5B843017" w14:textId="77777777" w:rsidR="007C154C" w:rsidRPr="005B2FA9" w:rsidRDefault="007C154C" w:rsidP="004C7358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7935CE40" w14:textId="77777777" w:rsidR="007C154C" w:rsidRPr="005B2FA9" w:rsidRDefault="007C154C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20365CAC" w14:textId="77777777" w:rsidR="007C154C" w:rsidRDefault="007C154C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8DE9DB" w14:textId="77777777" w:rsidR="007C154C" w:rsidRPr="005B2FA9" w:rsidRDefault="007C154C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F515950" w14:textId="77777777" w:rsidR="007C154C" w:rsidRPr="005B2FA9" w:rsidRDefault="007C154C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358" w:rsidRPr="005B2FA9" w14:paraId="433214D6" w14:textId="77777777" w:rsidTr="00EF0351">
        <w:tc>
          <w:tcPr>
            <w:tcW w:w="6120" w:type="dxa"/>
          </w:tcPr>
          <w:p w14:paraId="43750CD1" w14:textId="7B2584F6" w:rsidR="004C7358" w:rsidRPr="005B2FA9" w:rsidRDefault="004C7358" w:rsidP="004C7358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66" w:type="dxa"/>
          </w:tcPr>
          <w:p w14:paraId="66269B50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7221273F" w14:textId="77777777" w:rsidR="004C7358" w:rsidRPr="005B2FA9" w:rsidRDefault="004C7358" w:rsidP="004C7358">
            <w:pPr>
              <w:pStyle w:val="BodyTextIndent2"/>
              <w:tabs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EB9E42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76234C46" w14:textId="77777777" w:rsidR="004C7358" w:rsidRPr="005B2FA9" w:rsidRDefault="004C7358" w:rsidP="004C7358">
            <w:pPr>
              <w:pStyle w:val="BodyTextIndent2"/>
              <w:tabs>
                <w:tab w:val="decimal" w:pos="862"/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7358" w:rsidRPr="005B2FA9" w14:paraId="4CE3E675" w14:textId="77777777" w:rsidTr="0020639D">
        <w:tc>
          <w:tcPr>
            <w:tcW w:w="6120" w:type="dxa"/>
          </w:tcPr>
          <w:p w14:paraId="39D65075" w14:textId="77777777" w:rsidR="004C7358" w:rsidRPr="005B2FA9" w:rsidRDefault="004C7358" w:rsidP="004C7358">
            <w:pPr>
              <w:pStyle w:val="BodyText2"/>
              <w:numPr>
                <w:ilvl w:val="0"/>
                <w:numId w:val="4"/>
              </w:numPr>
              <w:tabs>
                <w:tab w:val="left" w:pos="162"/>
              </w:tabs>
              <w:spacing w:line="240" w:lineRule="atLeast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266" w:type="dxa"/>
          </w:tcPr>
          <w:p w14:paraId="1598FC7C" w14:textId="77777777" w:rsidR="004C7358" w:rsidRPr="005B2FA9" w:rsidRDefault="004C7358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91AD02E" w14:textId="0AE72F07" w:rsidR="004C7358" w:rsidRPr="005B2FA9" w:rsidRDefault="00C46A02" w:rsidP="004C7358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2,028,815</w:t>
            </w:r>
          </w:p>
        </w:tc>
        <w:tc>
          <w:tcPr>
            <w:tcW w:w="236" w:type="dxa"/>
          </w:tcPr>
          <w:p w14:paraId="04B131DB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1CD25A6E" w14:textId="7436CC39" w:rsidR="004C7358" w:rsidRPr="005B2FA9" w:rsidRDefault="004C7358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936,063</w:t>
            </w:r>
          </w:p>
        </w:tc>
      </w:tr>
      <w:tr w:rsidR="004C7358" w:rsidRPr="005B2FA9" w14:paraId="16000D8D" w14:textId="77777777" w:rsidTr="0020639D">
        <w:tc>
          <w:tcPr>
            <w:tcW w:w="6120" w:type="dxa"/>
          </w:tcPr>
          <w:p w14:paraId="32CAF307" w14:textId="31559948" w:rsidR="004C7358" w:rsidRPr="005B2FA9" w:rsidRDefault="004C7358" w:rsidP="004C7358">
            <w:pPr>
              <w:pStyle w:val="BodyText2"/>
              <w:numPr>
                <w:ilvl w:val="0"/>
                <w:numId w:val="4"/>
              </w:numPr>
              <w:tabs>
                <w:tab w:val="left" w:pos="162"/>
              </w:tabs>
              <w:spacing w:line="240" w:lineRule="atLeast"/>
              <w:ind w:left="34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66" w:type="dxa"/>
          </w:tcPr>
          <w:p w14:paraId="2EDA22E5" w14:textId="77777777" w:rsidR="004C7358" w:rsidRPr="005B2FA9" w:rsidRDefault="004C7358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1796C62" w14:textId="648096B4" w:rsidR="004C7358" w:rsidRPr="005B2FA9" w:rsidRDefault="00C46A02" w:rsidP="004C7358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36" w:type="dxa"/>
          </w:tcPr>
          <w:p w14:paraId="2A3FA021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65EED220" w14:textId="0BE1CD3D" w:rsidR="004C7358" w:rsidRPr="005B2FA9" w:rsidRDefault="004C7358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4C7358" w:rsidRPr="005B2FA9" w14:paraId="727F70E3" w14:textId="77777777" w:rsidTr="0020639D">
        <w:trPr>
          <w:trHeight w:val="64"/>
        </w:trPr>
        <w:tc>
          <w:tcPr>
            <w:tcW w:w="6120" w:type="dxa"/>
          </w:tcPr>
          <w:p w14:paraId="2079599F" w14:textId="10B77FEA" w:rsidR="004C7358" w:rsidRPr="005B2FA9" w:rsidRDefault="004C7358" w:rsidP="004C7358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66" w:type="dxa"/>
          </w:tcPr>
          <w:p w14:paraId="6C85D3AF" w14:textId="77777777" w:rsidR="004C7358" w:rsidRPr="005B2FA9" w:rsidRDefault="004C7358" w:rsidP="004C7358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6D11D" w14:textId="75773928" w:rsidR="004C7358" w:rsidRPr="005B2FA9" w:rsidRDefault="00C46A02" w:rsidP="004C7358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2,029,321</w:t>
            </w:r>
          </w:p>
        </w:tc>
        <w:tc>
          <w:tcPr>
            <w:tcW w:w="236" w:type="dxa"/>
          </w:tcPr>
          <w:p w14:paraId="37613F25" w14:textId="77777777" w:rsidR="004C7358" w:rsidRPr="005B2FA9" w:rsidRDefault="004C7358" w:rsidP="004C7358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8C040B7" w14:textId="2EB4EB74" w:rsidR="004C7358" w:rsidRPr="005B2FA9" w:rsidRDefault="004C7358" w:rsidP="004C7358">
            <w:pPr>
              <w:pStyle w:val="BodyTextIndent2"/>
              <w:tabs>
                <w:tab w:val="decimal" w:pos="862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936,086</w:t>
            </w:r>
          </w:p>
        </w:tc>
      </w:tr>
    </w:tbl>
    <w:p w14:paraId="5482C98B" w14:textId="77777777" w:rsidR="00905A35" w:rsidRDefault="00905A35" w:rsidP="004C7358">
      <w:pPr>
        <w:pStyle w:val="ListParagraph"/>
        <w:tabs>
          <w:tab w:val="clear" w:pos="227"/>
          <w:tab w:val="clear" w:pos="454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</w:rPr>
      </w:pPr>
    </w:p>
    <w:p w14:paraId="7D7340A2" w14:textId="77777777" w:rsidR="00EB1B3F" w:rsidRPr="00F516BB" w:rsidRDefault="00EB1B3F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เงินจ่ายล่วงหน้าค่าสินค้า</w:t>
      </w:r>
    </w:p>
    <w:p w14:paraId="68593C98" w14:textId="77777777" w:rsidR="00EB1B3F" w:rsidRDefault="00EB1B3F" w:rsidP="00EB1B3F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66"/>
        <w:gridCol w:w="1316"/>
        <w:gridCol w:w="236"/>
        <w:gridCol w:w="1197"/>
      </w:tblGrid>
      <w:tr w:rsidR="00EB1B3F" w:rsidRPr="005022EE" w14:paraId="53E5C826" w14:textId="77777777" w:rsidTr="000D1E30">
        <w:tc>
          <w:tcPr>
            <w:tcW w:w="6120" w:type="dxa"/>
          </w:tcPr>
          <w:p w14:paraId="0A3542E3" w14:textId="77777777" w:rsidR="00EB1B3F" w:rsidRPr="005022EE" w:rsidRDefault="00EB1B3F" w:rsidP="000D1E30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3853C473" w14:textId="77777777" w:rsidR="00EB1B3F" w:rsidRPr="005022EE" w:rsidRDefault="00EB1B3F" w:rsidP="000D1E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37A95B17" w14:textId="77777777" w:rsidR="00EB1B3F" w:rsidRPr="005022EE" w:rsidRDefault="00EB1B3F" w:rsidP="000D1E30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77185F63" w14:textId="77777777" w:rsidR="00EB1B3F" w:rsidRPr="005022EE" w:rsidRDefault="00EB1B3F" w:rsidP="000D1E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78B5074B" w14:textId="77777777" w:rsidR="00EB1B3F" w:rsidRPr="005022EE" w:rsidRDefault="00EB1B3F" w:rsidP="000D1E30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B1B3F" w:rsidRPr="005022EE" w14:paraId="0B3C2C64" w14:textId="77777777" w:rsidTr="000D1E30">
        <w:tc>
          <w:tcPr>
            <w:tcW w:w="6120" w:type="dxa"/>
          </w:tcPr>
          <w:p w14:paraId="313C360B" w14:textId="77777777" w:rsidR="00EB1B3F" w:rsidRPr="005022EE" w:rsidRDefault="00EB1B3F" w:rsidP="000D1E30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6DF20E79" w14:textId="77777777" w:rsidR="00EB1B3F" w:rsidRPr="005022EE" w:rsidRDefault="00EB1B3F" w:rsidP="000D1E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49" w:type="dxa"/>
            <w:gridSpan w:val="3"/>
          </w:tcPr>
          <w:p w14:paraId="7A2226EC" w14:textId="77777777" w:rsidR="00EB1B3F" w:rsidRPr="005022EE" w:rsidRDefault="00EB1B3F" w:rsidP="000D1E30">
            <w:pPr>
              <w:pStyle w:val="BodyTextIndent2"/>
              <w:tabs>
                <w:tab w:val="decimal" w:pos="790"/>
              </w:tabs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B1B3F" w:rsidRPr="000B225D" w14:paraId="66F91684" w14:textId="77777777" w:rsidTr="000D1E30">
        <w:tc>
          <w:tcPr>
            <w:tcW w:w="6120" w:type="dxa"/>
          </w:tcPr>
          <w:p w14:paraId="1E7FA729" w14:textId="77777777" w:rsidR="00EB1B3F" w:rsidRPr="00010A74" w:rsidRDefault="00EB1B3F" w:rsidP="000D1E30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กิจการอื่น ๆ</w:t>
            </w:r>
          </w:p>
        </w:tc>
        <w:tc>
          <w:tcPr>
            <w:tcW w:w="266" w:type="dxa"/>
          </w:tcPr>
          <w:p w14:paraId="223C9787" w14:textId="77777777" w:rsidR="00EB1B3F" w:rsidRPr="00010A74" w:rsidRDefault="00EB1B3F" w:rsidP="000D1E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098DE266" w14:textId="22D18D06" w:rsidR="00EB1B3F" w:rsidRPr="000B225D" w:rsidRDefault="00EB1B3F" w:rsidP="000D1E30">
            <w:pPr>
              <w:pStyle w:val="BodyTextIndent2"/>
              <w:tabs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812</w:t>
            </w:r>
          </w:p>
        </w:tc>
        <w:tc>
          <w:tcPr>
            <w:tcW w:w="236" w:type="dxa"/>
          </w:tcPr>
          <w:p w14:paraId="23331A0E" w14:textId="77777777" w:rsidR="00EB1B3F" w:rsidRPr="000B225D" w:rsidRDefault="00EB1B3F" w:rsidP="000D1E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7A7B4AFF" w14:textId="77777777" w:rsidR="00EB1B3F" w:rsidRPr="000B225D" w:rsidRDefault="00EB1B3F" w:rsidP="000D1E30">
            <w:pPr>
              <w:pStyle w:val="BodyTextIndent2"/>
              <w:tabs>
                <w:tab w:val="decimal" w:pos="954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64,312</w:t>
            </w:r>
          </w:p>
        </w:tc>
      </w:tr>
      <w:tr w:rsidR="00EB1B3F" w:rsidRPr="000B225D" w14:paraId="6763EABF" w14:textId="77777777" w:rsidTr="000D1E30">
        <w:trPr>
          <w:trHeight w:val="64"/>
        </w:trPr>
        <w:tc>
          <w:tcPr>
            <w:tcW w:w="6120" w:type="dxa"/>
          </w:tcPr>
          <w:p w14:paraId="7CE1A5C8" w14:textId="77777777" w:rsidR="00EB1B3F" w:rsidRPr="00010A74" w:rsidRDefault="00EB1B3F" w:rsidP="000D1E30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66" w:type="dxa"/>
          </w:tcPr>
          <w:p w14:paraId="77A1F612" w14:textId="77777777" w:rsidR="00EB1B3F" w:rsidRPr="00010A74" w:rsidRDefault="00EB1B3F" w:rsidP="000D1E30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9F9AB" w14:textId="311B348A" w:rsidR="00EB1B3F" w:rsidRPr="00D605F5" w:rsidRDefault="00EB1B3F" w:rsidP="00EB1B3F">
            <w:pPr>
              <w:pStyle w:val="BodyTextIndent2"/>
              <w:tabs>
                <w:tab w:val="decimal" w:pos="1035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812</w:t>
            </w:r>
          </w:p>
        </w:tc>
        <w:tc>
          <w:tcPr>
            <w:tcW w:w="236" w:type="dxa"/>
          </w:tcPr>
          <w:p w14:paraId="4B9BC29A" w14:textId="77777777" w:rsidR="00EB1B3F" w:rsidRPr="000B225D" w:rsidRDefault="00EB1B3F" w:rsidP="000D1E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185719A" w14:textId="77777777" w:rsidR="00EB1B3F" w:rsidRPr="000B225D" w:rsidRDefault="00EB1B3F" w:rsidP="000D1E30">
            <w:pPr>
              <w:pStyle w:val="BodyTextIndent2"/>
              <w:tabs>
                <w:tab w:val="decimal" w:pos="954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64,312</w:t>
            </w:r>
          </w:p>
        </w:tc>
      </w:tr>
    </w:tbl>
    <w:p w14:paraId="7F319E5D" w14:textId="77777777" w:rsidR="00EB1B3F" w:rsidRDefault="00EB1B3F" w:rsidP="00F53F96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</w:rPr>
      </w:pPr>
    </w:p>
    <w:p w14:paraId="2D955517" w14:textId="39221744" w:rsidR="00EB1B3F" w:rsidRPr="0037245C" w:rsidRDefault="00EB1B3F" w:rsidP="00EB1B3F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A4E55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FA4E5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FA4E55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บริษัทมีสัญญาซื้อขายผลไม้เพื่อการส่งออกหลายฉบับกับผู้จำหน่ายสินค้าหลายราย (“ล้ง”) เพื่อซื้อทุเรียนและลำไย</w:t>
      </w:r>
      <w:r w:rsidRPr="00FA4E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จ่ายเงินล่วงหน้าค่าสินค้าให้ผู้จัดจำหน่ายสินค้าและตกลงที่จะรับซื้อผลไม้ตามเงื่อนไขที่ระบุใน</w:t>
      </w:r>
      <w:r w:rsidRPr="00E2110A"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 สัญญา</w:t>
      </w:r>
      <w:r w:rsidR="004B66F0">
        <w:rPr>
          <w:rFonts w:asciiTheme="majorBidi" w:hAnsiTheme="majorBidi" w:cstheme="majorBidi" w:hint="cs"/>
          <w:sz w:val="30"/>
          <w:szCs w:val="30"/>
          <w:cs/>
          <w:lang w:val="en-US"/>
        </w:rPr>
        <w:t>เหล่านี้</w:t>
      </w:r>
      <w:r w:rsidRPr="00E2110A">
        <w:rPr>
          <w:rFonts w:asciiTheme="majorBidi" w:hAnsiTheme="majorBidi" w:cstheme="majorBidi"/>
          <w:sz w:val="30"/>
          <w:szCs w:val="30"/>
          <w:cs/>
          <w:lang w:val="en-US"/>
        </w:rPr>
        <w:t>จะสิ้นสุดในเดือน</w:t>
      </w:r>
      <w:r w:rsidRPr="00E2110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E2110A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3F84988D" w14:textId="77777777" w:rsidR="00E020E0" w:rsidRPr="00E020E0" w:rsidRDefault="00E020E0" w:rsidP="004C7358">
      <w:pPr>
        <w:pStyle w:val="ListParagraph"/>
        <w:tabs>
          <w:tab w:val="clear" w:pos="227"/>
          <w:tab w:val="clear" w:pos="454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</w:rPr>
      </w:pPr>
    </w:p>
    <w:p w14:paraId="05BC8FC8" w14:textId="77777777" w:rsidR="00C46A02" w:rsidRDefault="00C46A0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7B4C330" w14:textId="79D89AEE" w:rsidR="00351805" w:rsidRPr="00F516BB" w:rsidRDefault="00090C4A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ส่วนปรับปรุงอาคารและ</w:t>
      </w:r>
      <w:r w:rsidR="00351805"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อุปกรณ์ </w:t>
      </w:r>
    </w:p>
    <w:p w14:paraId="5CB0CC19" w14:textId="415CB1C8" w:rsidR="00C81EF3" w:rsidRPr="00F53F96" w:rsidRDefault="00C81EF3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pPr w:leftFromText="180" w:rightFromText="180" w:vertAnchor="text" w:tblpX="450" w:tblpY="1"/>
        <w:tblOverlap w:val="never"/>
        <w:tblW w:w="9540" w:type="dxa"/>
        <w:tblLayout w:type="fixed"/>
        <w:tblLook w:val="01E0" w:firstRow="1" w:lastRow="1" w:firstColumn="1" w:lastColumn="1" w:noHBand="0" w:noVBand="0"/>
      </w:tblPr>
      <w:tblGrid>
        <w:gridCol w:w="2430"/>
        <w:gridCol w:w="1260"/>
        <w:gridCol w:w="270"/>
        <w:gridCol w:w="1260"/>
        <w:gridCol w:w="270"/>
        <w:gridCol w:w="1170"/>
        <w:gridCol w:w="270"/>
        <w:gridCol w:w="1170"/>
        <w:gridCol w:w="270"/>
        <w:gridCol w:w="1170"/>
      </w:tblGrid>
      <w:tr w:rsidR="00C46A02" w:rsidRPr="005B2FA9" w14:paraId="38E9639A" w14:textId="77777777" w:rsidTr="00F8388E">
        <w:trPr>
          <w:tblHeader/>
        </w:trPr>
        <w:tc>
          <w:tcPr>
            <w:tcW w:w="2430" w:type="dxa"/>
            <w:vAlign w:val="bottom"/>
          </w:tcPr>
          <w:p w14:paraId="259F0917" w14:textId="77777777" w:rsidR="00C46A02" w:rsidRPr="005B2FA9" w:rsidRDefault="00C46A02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12C7ADD" w14:textId="77777777" w:rsidR="00C46A02" w:rsidRPr="005B2FA9" w:rsidRDefault="00C46A02" w:rsidP="00F8388E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</w:tcPr>
          <w:p w14:paraId="02726361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B732C2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321C6" w14:textId="0C3A6EBE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5B33B6" w14:textId="0F49E0D6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DBC528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2759A3" w14:textId="77777777" w:rsidR="00C46A02" w:rsidRPr="005B2FA9" w:rsidRDefault="00C46A02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A68E58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55E2C4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A02" w:rsidRPr="005B2FA9" w14:paraId="741F83DA" w14:textId="77777777" w:rsidTr="00F8388E">
        <w:trPr>
          <w:tblHeader/>
        </w:trPr>
        <w:tc>
          <w:tcPr>
            <w:tcW w:w="2430" w:type="dxa"/>
            <w:vAlign w:val="bottom"/>
          </w:tcPr>
          <w:p w14:paraId="6C9EE216" w14:textId="77777777" w:rsidR="00C46A02" w:rsidRPr="005B2FA9" w:rsidRDefault="00C46A02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544959" w14:textId="77777777" w:rsidR="00C46A02" w:rsidRPr="005B2FA9" w:rsidRDefault="00C46A02" w:rsidP="00F8388E">
            <w:pPr>
              <w:pStyle w:val="acctfourfigures"/>
              <w:tabs>
                <w:tab w:val="clear" w:pos="765"/>
              </w:tabs>
              <w:spacing w:line="240" w:lineRule="auto"/>
              <w:ind w:left="-12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</w:tcPr>
          <w:p w14:paraId="0A8EAFC8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946E5A6" w14:textId="77777777" w:rsidR="00C46A02" w:rsidRPr="005B2FA9" w:rsidRDefault="00C46A02" w:rsidP="00725FB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92816DF" w14:textId="67231E1B" w:rsidR="00C46A02" w:rsidRPr="005B2FA9" w:rsidRDefault="00C46A02" w:rsidP="00725FB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FA33F8" w14:textId="4A736CF7" w:rsidR="00C46A02" w:rsidRPr="005B2FA9" w:rsidRDefault="00C46A02" w:rsidP="00725FB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  <w:vAlign w:val="bottom"/>
          </w:tcPr>
          <w:p w14:paraId="7FA8804A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4E96DB" w14:textId="77777777" w:rsidR="00C46A02" w:rsidRPr="005B2FA9" w:rsidRDefault="00C46A02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27FE590E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6B6572" w14:textId="77777777" w:rsidR="00C46A02" w:rsidRPr="005B2FA9" w:rsidRDefault="00C46A02" w:rsidP="007E348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A02" w:rsidRPr="005B2FA9" w14:paraId="0567BB71" w14:textId="77777777" w:rsidTr="00F8388E">
        <w:trPr>
          <w:trHeight w:val="225"/>
          <w:tblHeader/>
        </w:trPr>
        <w:tc>
          <w:tcPr>
            <w:tcW w:w="2430" w:type="dxa"/>
            <w:vAlign w:val="bottom"/>
          </w:tcPr>
          <w:p w14:paraId="7812404C" w14:textId="77777777" w:rsidR="00C46A02" w:rsidRPr="005B2FA9" w:rsidRDefault="00C46A02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39986C" w14:textId="77777777" w:rsidR="00C46A02" w:rsidRPr="005B2FA9" w:rsidRDefault="00C46A02" w:rsidP="00F8388E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สำนักงาน</w:t>
            </w:r>
          </w:p>
        </w:tc>
        <w:tc>
          <w:tcPr>
            <w:tcW w:w="270" w:type="dxa"/>
          </w:tcPr>
          <w:p w14:paraId="0F9947F8" w14:textId="77777777" w:rsidR="00C46A02" w:rsidRPr="005B2FA9" w:rsidRDefault="00C46A02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B0F8845" w14:textId="30412C74" w:rsidR="00C46A02" w:rsidRPr="005B2FA9" w:rsidRDefault="00F8388E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เครื่องจักร</w:t>
            </w:r>
          </w:p>
        </w:tc>
        <w:tc>
          <w:tcPr>
            <w:tcW w:w="270" w:type="dxa"/>
          </w:tcPr>
          <w:p w14:paraId="4D388671" w14:textId="3FE4E41A" w:rsidR="00C46A02" w:rsidRPr="005B2FA9" w:rsidRDefault="00C46A02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6ABBC1" w14:textId="22024C5E" w:rsidR="00C46A02" w:rsidRPr="005B2FA9" w:rsidRDefault="00C46A02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47B1999A" w14:textId="77777777" w:rsidR="00C46A02" w:rsidRPr="005B2FA9" w:rsidRDefault="00C46A02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5E9585" w14:textId="77777777" w:rsidR="00C46A02" w:rsidRPr="005B2FA9" w:rsidRDefault="00C46A02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และติดตั้ง</w:t>
            </w:r>
          </w:p>
        </w:tc>
        <w:tc>
          <w:tcPr>
            <w:tcW w:w="270" w:type="dxa"/>
            <w:vAlign w:val="bottom"/>
          </w:tcPr>
          <w:p w14:paraId="5E9ACA5C" w14:textId="77777777" w:rsidR="00C46A02" w:rsidRPr="005B2FA9" w:rsidRDefault="00C46A02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CE4631" w14:textId="77777777" w:rsidR="00C46A02" w:rsidRPr="005B2FA9" w:rsidRDefault="00C46A02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388E" w:rsidRPr="005B2FA9" w14:paraId="4E3C88F6" w14:textId="6235EA3B" w:rsidTr="00B921FE">
        <w:trPr>
          <w:trHeight w:val="378"/>
          <w:tblHeader/>
        </w:trPr>
        <w:tc>
          <w:tcPr>
            <w:tcW w:w="2430" w:type="dxa"/>
            <w:vAlign w:val="bottom"/>
          </w:tcPr>
          <w:p w14:paraId="778E986B" w14:textId="77777777" w:rsidR="00F8388E" w:rsidRPr="005B2FA9" w:rsidRDefault="00F8388E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4967CA93" w14:textId="54DD45B5" w:rsidR="00F8388E" w:rsidRPr="005B2FA9" w:rsidRDefault="00F8388E" w:rsidP="00725FB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46A02" w:rsidRPr="005B2FA9" w14:paraId="379FB979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035F1DA3" w14:textId="522F5A0C" w:rsidR="00C46A02" w:rsidRPr="005B2FA9" w:rsidRDefault="00C46A02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260" w:type="dxa"/>
          </w:tcPr>
          <w:p w14:paraId="7300A8A4" w14:textId="77777777" w:rsidR="00C46A02" w:rsidRPr="005B2FA9" w:rsidRDefault="00C46A02" w:rsidP="00725FB5">
            <w:pPr>
              <w:tabs>
                <w:tab w:val="decimal" w:pos="609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527EC8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92410E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7321F2" w14:textId="64E51638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D6AB61" w14:textId="4F1D7089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79714C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FC27E9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93CB12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7D868E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46A02" w:rsidRPr="005B2FA9" w14:paraId="23C19714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059B202A" w14:textId="6C4DCE18" w:rsidR="00C46A02" w:rsidRPr="005B2FA9" w:rsidRDefault="00C46A02" w:rsidP="00905A35">
            <w:pPr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vAlign w:val="center"/>
          </w:tcPr>
          <w:p w14:paraId="2B2DB07E" w14:textId="784EB8A6" w:rsidR="00C46A02" w:rsidRPr="00F603EF" w:rsidRDefault="00C46A02" w:rsidP="00F8388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03E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F8388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12D8A552" w14:textId="77777777" w:rsidR="00C46A02" w:rsidRPr="00F603EF" w:rsidRDefault="00C46A02" w:rsidP="00905A35">
            <w:pPr>
              <w:spacing w:line="240" w:lineRule="auto"/>
              <w:ind w:left="490" w:right="-5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0663AC" w14:textId="33D17893" w:rsidR="00C46A02" w:rsidRPr="00F8388E" w:rsidRDefault="00F8388E" w:rsidP="00F8388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7B885" w14:textId="5CD68057" w:rsidR="00C46A02" w:rsidRPr="00F603EF" w:rsidRDefault="00C46A02" w:rsidP="00905A3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C4B0293" w14:textId="56EA0326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270" w:type="dxa"/>
            <w:vAlign w:val="center"/>
          </w:tcPr>
          <w:p w14:paraId="04AE7555" w14:textId="77777777" w:rsidR="00C46A02" w:rsidRPr="00F603EF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D7ECA3" w14:textId="5495B677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270" w:type="dxa"/>
            <w:vAlign w:val="center"/>
          </w:tcPr>
          <w:p w14:paraId="7D9DE9E0" w14:textId="77777777" w:rsidR="00C46A02" w:rsidRPr="00F603EF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0CB67D" w14:textId="3CD70BB2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3,472</w:t>
            </w:r>
          </w:p>
        </w:tc>
      </w:tr>
      <w:tr w:rsidR="00C46A02" w:rsidRPr="005B2FA9" w14:paraId="3346E3AE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54CDA08C" w14:textId="77777777" w:rsidR="00C46A02" w:rsidRPr="005B2FA9" w:rsidRDefault="00C46A02" w:rsidP="0090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6F95033B" w14:textId="11C45A48" w:rsidR="00C46A02" w:rsidRPr="005B2FA9" w:rsidRDefault="00C46A02" w:rsidP="00F8388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A9EF9C" w14:textId="77777777" w:rsidR="00C46A02" w:rsidRPr="005B2FA9" w:rsidRDefault="00C46A02" w:rsidP="00905A35">
            <w:pPr>
              <w:spacing w:line="240" w:lineRule="auto"/>
              <w:ind w:left="490" w:right="-5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25090D" w14:textId="060B7353" w:rsidR="00C46A02" w:rsidRPr="00F8388E" w:rsidRDefault="00F8388E" w:rsidP="00F8388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2D97F" w14:textId="0C2A7DB4" w:rsidR="00C46A02" w:rsidRPr="005B2FA9" w:rsidRDefault="00C46A02" w:rsidP="00905A3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C5A1335" w14:textId="73BEBFD9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  <w:vAlign w:val="center"/>
          </w:tcPr>
          <w:p w14:paraId="769FA26E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5274F6B" w14:textId="72526F4B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70" w:type="dxa"/>
            <w:vAlign w:val="center"/>
          </w:tcPr>
          <w:p w14:paraId="301EA6A5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1D25FC" w14:textId="7947D8BC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C46A02" w:rsidRPr="005B2FA9" w14:paraId="6C0497A3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4199475B" w14:textId="77777777" w:rsidR="00C46A02" w:rsidRPr="005B2FA9" w:rsidRDefault="00C46A02" w:rsidP="0090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60" w:type="dxa"/>
            <w:vAlign w:val="center"/>
          </w:tcPr>
          <w:p w14:paraId="305340EE" w14:textId="7F80CB35" w:rsidR="00C46A02" w:rsidRPr="005B2FA9" w:rsidRDefault="00C46A02" w:rsidP="00F8388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EEC042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B0E2E1" w14:textId="0053FB6B" w:rsidR="00C46A02" w:rsidRPr="00F8388E" w:rsidRDefault="00F8388E" w:rsidP="00F8388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90219" w14:textId="08D92D70" w:rsidR="00C46A02" w:rsidRPr="005B2FA9" w:rsidRDefault="00C46A02" w:rsidP="00905A3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65256A1" w14:textId="6EEECC1A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0" w:type="dxa"/>
            <w:vAlign w:val="center"/>
          </w:tcPr>
          <w:p w14:paraId="2FD2303D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914E28" w14:textId="1127AFE3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center"/>
          </w:tcPr>
          <w:p w14:paraId="3A701EA3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64B90F4" w14:textId="5F615AC1" w:rsidR="00C46A02" w:rsidRPr="00F8388E" w:rsidRDefault="00C46A02" w:rsidP="00B921FE">
            <w:pPr>
              <w:tabs>
                <w:tab w:val="decimal" w:pos="70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6A02" w:rsidRPr="005B2FA9" w14:paraId="3894EDE1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1A44E1D8" w14:textId="39AE6E19" w:rsidR="00C46A02" w:rsidRPr="005B2FA9" w:rsidRDefault="00C46A02" w:rsidP="0090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F98DDEE" w14:textId="1E47A043" w:rsidR="00C46A02" w:rsidRPr="005B2FA9" w:rsidRDefault="00C46A02" w:rsidP="00F8388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86D1B9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B79ED8" w14:textId="30E0D731" w:rsidR="00C46A02" w:rsidRPr="00F8388E" w:rsidRDefault="00F8388E" w:rsidP="00F8388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1C16D" w14:textId="32FC8644" w:rsidR="00C46A02" w:rsidRPr="005B2FA9" w:rsidRDefault="00C46A02" w:rsidP="00905A3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D286D03" w14:textId="0C724E47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70" w:type="dxa"/>
            <w:vAlign w:val="center"/>
          </w:tcPr>
          <w:p w14:paraId="12EAFEE2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40E211" w14:textId="5E17FBB6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(165)</w:t>
            </w:r>
          </w:p>
        </w:tc>
        <w:tc>
          <w:tcPr>
            <w:tcW w:w="270" w:type="dxa"/>
            <w:vAlign w:val="center"/>
          </w:tcPr>
          <w:p w14:paraId="402D8855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D3FCC5" w14:textId="59205DA4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</w:tr>
      <w:tr w:rsidR="00C46A02" w:rsidRPr="005B2FA9" w14:paraId="4B461013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073A2E7F" w14:textId="12D5CE33" w:rsidR="00C46A02" w:rsidRPr="005B2FA9" w:rsidRDefault="00C46A02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E166F5D" w14:textId="77777777" w:rsidR="00C46A02" w:rsidRPr="005B2FA9" w:rsidRDefault="00C46A02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B2997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B03084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39CDA4" w14:textId="4B558A8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037416D" w14:textId="47D63EF3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2D5B595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BA3FDCD" w14:textId="77777777" w:rsidR="00C46A02" w:rsidRPr="005B2FA9" w:rsidRDefault="00C46A02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4C982A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1B6C23B" w14:textId="77777777" w:rsidR="00C46A02" w:rsidRPr="005B2FA9" w:rsidRDefault="00C46A02" w:rsidP="007E348D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A02" w:rsidRPr="005B2FA9" w14:paraId="7FA2B82B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59E37D0C" w14:textId="4E1C0F84" w:rsidR="00C46A02" w:rsidRPr="005B2FA9" w:rsidRDefault="00C46A02" w:rsidP="0090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="00F8388E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F838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  <w:vAlign w:val="center"/>
          </w:tcPr>
          <w:p w14:paraId="07410E87" w14:textId="45314FEC" w:rsidR="00C46A02" w:rsidRPr="005B2FA9" w:rsidRDefault="00C46A02" w:rsidP="00905A35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</w:t>
            </w:r>
          </w:p>
        </w:tc>
        <w:tc>
          <w:tcPr>
            <w:tcW w:w="270" w:type="dxa"/>
          </w:tcPr>
          <w:p w14:paraId="65D70A5C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F1559C" w14:textId="3CAC49CB" w:rsidR="00C46A02" w:rsidRPr="005B2FA9" w:rsidRDefault="00F8388E" w:rsidP="00F8388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BBD54B" w14:textId="2141F8C5" w:rsidR="00C46A02" w:rsidRPr="005B2FA9" w:rsidRDefault="00C46A02" w:rsidP="00905A3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5B569E8" w14:textId="2192CC7F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1,527</w:t>
            </w:r>
          </w:p>
        </w:tc>
        <w:tc>
          <w:tcPr>
            <w:tcW w:w="270" w:type="dxa"/>
            <w:vAlign w:val="center"/>
          </w:tcPr>
          <w:p w14:paraId="1BAC8DC6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5C7AA03" w14:textId="1E894338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1,210</w:t>
            </w:r>
          </w:p>
        </w:tc>
        <w:tc>
          <w:tcPr>
            <w:tcW w:w="270" w:type="dxa"/>
            <w:vAlign w:val="center"/>
          </w:tcPr>
          <w:p w14:paraId="17D22110" w14:textId="77777777" w:rsidR="00C46A02" w:rsidRPr="005B2FA9" w:rsidRDefault="00C46A02" w:rsidP="00905A35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D3F4764" w14:textId="64E8CD01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3,970</w:t>
            </w:r>
          </w:p>
        </w:tc>
      </w:tr>
      <w:tr w:rsidR="00C46A02" w:rsidRPr="005B2FA9" w14:paraId="02A9421E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208038BE" w14:textId="77777777" w:rsidR="00C46A02" w:rsidRPr="005B2FA9" w:rsidRDefault="00C46A02" w:rsidP="007E34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720D92E2" w14:textId="631AD94C" w:rsidR="00C46A02" w:rsidRPr="00F8388E" w:rsidRDefault="00F8388E" w:rsidP="00F8388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5,862</w:t>
            </w:r>
          </w:p>
        </w:tc>
        <w:tc>
          <w:tcPr>
            <w:tcW w:w="270" w:type="dxa"/>
          </w:tcPr>
          <w:p w14:paraId="0DC8DB58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B1E88EA" w14:textId="43BF4E98" w:rsidR="00C46A02" w:rsidRPr="00F8388E" w:rsidRDefault="00F8388E" w:rsidP="00F8388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2,764</w:t>
            </w:r>
          </w:p>
        </w:tc>
        <w:tc>
          <w:tcPr>
            <w:tcW w:w="270" w:type="dxa"/>
          </w:tcPr>
          <w:p w14:paraId="3CD529AF" w14:textId="176E3CC8" w:rsidR="00C46A02" w:rsidRPr="005B2FA9" w:rsidRDefault="00C46A02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938087" w14:textId="4E288EAC" w:rsidR="00C46A02" w:rsidRPr="00F8388E" w:rsidRDefault="00F8388E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  <w:vAlign w:val="center"/>
          </w:tcPr>
          <w:p w14:paraId="4EB6B8C6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2DB55FA" w14:textId="32BC77ED" w:rsidR="00C46A02" w:rsidRPr="00F8388E" w:rsidRDefault="00F8388E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270" w:type="dxa"/>
            <w:vAlign w:val="center"/>
          </w:tcPr>
          <w:p w14:paraId="437E2DB0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EEA127" w14:textId="4B1F821F" w:rsidR="00C46A02" w:rsidRPr="00F8388E" w:rsidRDefault="00F8388E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10,087</w:t>
            </w:r>
          </w:p>
        </w:tc>
      </w:tr>
      <w:tr w:rsidR="00B921FE" w:rsidRPr="005B2FA9" w14:paraId="179398F6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325A306C" w14:textId="5E85E5FF" w:rsidR="00B921FE" w:rsidRPr="005B2FA9" w:rsidRDefault="00B921FE" w:rsidP="00B921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9006991" w14:textId="26AC746F" w:rsidR="00B921FE" w:rsidRPr="00F8388E" w:rsidRDefault="00B921FE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(1,233)</w:t>
            </w:r>
          </w:p>
        </w:tc>
        <w:tc>
          <w:tcPr>
            <w:tcW w:w="270" w:type="dxa"/>
          </w:tcPr>
          <w:p w14:paraId="2FDEB159" w14:textId="77777777" w:rsidR="00B921FE" w:rsidRPr="005B2FA9" w:rsidRDefault="00B921FE" w:rsidP="00B921FE">
            <w:pPr>
              <w:spacing w:line="240" w:lineRule="auto"/>
              <w:ind w:left="490" w:right="-5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6CA13A" w14:textId="1D36F1F7" w:rsidR="00B921FE" w:rsidRPr="005B2FA9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578398" w14:textId="5D77650E" w:rsidR="00B921FE" w:rsidRPr="005B2FA9" w:rsidRDefault="00B921FE" w:rsidP="00B921FE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D467CBA" w14:textId="56C78961" w:rsidR="00B921FE" w:rsidRPr="00F8388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70" w:type="dxa"/>
            <w:vAlign w:val="center"/>
          </w:tcPr>
          <w:p w14:paraId="642B936E" w14:textId="77777777" w:rsidR="00B921FE" w:rsidRPr="005B2FA9" w:rsidRDefault="00B921FE" w:rsidP="00B921F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C3D513" w14:textId="170292EB" w:rsidR="00B921FE" w:rsidRPr="00F8388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(197)</w:t>
            </w:r>
          </w:p>
        </w:tc>
        <w:tc>
          <w:tcPr>
            <w:tcW w:w="270" w:type="dxa"/>
            <w:vAlign w:val="center"/>
          </w:tcPr>
          <w:p w14:paraId="51D22C3E" w14:textId="77777777" w:rsidR="00B921FE" w:rsidRPr="005B2FA9" w:rsidRDefault="00B921FE" w:rsidP="00B921F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F555465" w14:textId="43B6FF07" w:rsidR="00B921FE" w:rsidRPr="00F8388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(1,475)</w:t>
            </w:r>
          </w:p>
        </w:tc>
      </w:tr>
      <w:tr w:rsidR="00C46A02" w:rsidRPr="005B2FA9" w14:paraId="614B7653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145FC8EC" w14:textId="391910BA" w:rsidR="00C46A02" w:rsidRPr="005B2FA9" w:rsidRDefault="00C46A02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B803" w14:textId="1A933ECB" w:rsidR="00C46A02" w:rsidRPr="005B2FA9" w:rsidRDefault="00F8388E" w:rsidP="00725FB5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5,862</w:t>
            </w:r>
          </w:p>
        </w:tc>
        <w:tc>
          <w:tcPr>
            <w:tcW w:w="270" w:type="dxa"/>
          </w:tcPr>
          <w:p w14:paraId="0BBF205D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1356E4" w14:textId="340623DE" w:rsidR="00C46A02" w:rsidRPr="005B2FA9" w:rsidRDefault="00F8388E" w:rsidP="00F8388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2,764</w:t>
            </w:r>
          </w:p>
        </w:tc>
        <w:tc>
          <w:tcPr>
            <w:tcW w:w="270" w:type="dxa"/>
          </w:tcPr>
          <w:p w14:paraId="75DCB4F2" w14:textId="0A72116E" w:rsidR="00C46A02" w:rsidRPr="005B2FA9" w:rsidRDefault="00C46A02" w:rsidP="002B0195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93806" w14:textId="5DDD2777" w:rsidR="00C46A02" w:rsidRPr="005B2FA9" w:rsidRDefault="00F8388E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1,543</w:t>
            </w:r>
          </w:p>
        </w:tc>
        <w:tc>
          <w:tcPr>
            <w:tcW w:w="270" w:type="dxa"/>
            <w:vAlign w:val="center"/>
          </w:tcPr>
          <w:p w14:paraId="19F7066A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DC7E1" w14:textId="038A1610" w:rsidR="00C46A02" w:rsidRPr="00BC60C7" w:rsidRDefault="00F8388E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2,413</w:t>
            </w:r>
          </w:p>
        </w:tc>
        <w:tc>
          <w:tcPr>
            <w:tcW w:w="270" w:type="dxa"/>
            <w:vAlign w:val="center"/>
          </w:tcPr>
          <w:p w14:paraId="6FA9E57E" w14:textId="77777777" w:rsidR="00C46A02" w:rsidRPr="00BC60C7" w:rsidRDefault="00C46A02" w:rsidP="00BC60C7">
            <w:pPr>
              <w:tabs>
                <w:tab w:val="decimal" w:pos="762"/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527D" w14:textId="3EAC1B92" w:rsidR="00C46A02" w:rsidRPr="005B2FA9" w:rsidRDefault="00F8388E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12,582</w:t>
            </w:r>
          </w:p>
        </w:tc>
      </w:tr>
      <w:tr w:rsidR="00C46A02" w:rsidRPr="005B2FA9" w14:paraId="14E9F5D3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210AC42C" w14:textId="77777777" w:rsidR="00C46A02" w:rsidRPr="005B2FA9" w:rsidRDefault="00C46A02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5149B42" w14:textId="77777777" w:rsidR="00C46A02" w:rsidRPr="005B2FA9" w:rsidRDefault="00C46A02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5138E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7C34E7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EC07DB" w14:textId="61F94FED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C1C33F5" w14:textId="2F169F5A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1022422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30F5EF" w14:textId="77777777" w:rsidR="00C46A02" w:rsidRPr="005B2FA9" w:rsidRDefault="00C46A02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357938A" w14:textId="77777777" w:rsidR="00C46A02" w:rsidRPr="005B2FA9" w:rsidRDefault="00C46A02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42184A2" w14:textId="77777777" w:rsidR="00C46A02" w:rsidRPr="005B2FA9" w:rsidRDefault="00C46A02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6A02" w:rsidRPr="005B2FA9" w14:paraId="1B7697F1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6E885141" w14:textId="22C2E8C7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vAlign w:val="center"/>
          </w:tcPr>
          <w:p w14:paraId="7EA20DE4" w14:textId="17FCDCAC" w:rsidR="00C46A02" w:rsidRPr="00F603EF" w:rsidRDefault="00C46A02" w:rsidP="00F603EF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603EF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29FBD798" w14:textId="77777777" w:rsidR="00C46A02" w:rsidRPr="00F603EF" w:rsidRDefault="00C46A02" w:rsidP="00F603EF">
            <w:pPr>
              <w:tabs>
                <w:tab w:val="decimal" w:pos="59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D594D5" w14:textId="4568349F" w:rsidR="00C46A02" w:rsidRPr="00B921FE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C203E" w14:textId="1C065AC9" w:rsidR="00C46A02" w:rsidRPr="00F603EF" w:rsidRDefault="00C46A02" w:rsidP="00F603EF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D8AAE1F" w14:textId="26F60CF7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  <w:vAlign w:val="center"/>
          </w:tcPr>
          <w:p w14:paraId="0C46B52E" w14:textId="77777777" w:rsidR="00C46A02" w:rsidRPr="00F603EF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FA157FE" w14:textId="5885C913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  <w:vAlign w:val="center"/>
          </w:tcPr>
          <w:p w14:paraId="3BB95A2E" w14:textId="77777777" w:rsidR="00C46A02" w:rsidRPr="00F603EF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1E2F8FC" w14:textId="00A4D21D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C46A02" w:rsidRPr="005B2FA9" w14:paraId="5FC1852D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2FAFBB77" w14:textId="77777777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60" w:type="dxa"/>
            <w:vAlign w:val="center"/>
          </w:tcPr>
          <w:p w14:paraId="03B77F94" w14:textId="2522F9B2" w:rsidR="00C46A02" w:rsidRPr="005B2FA9" w:rsidRDefault="00C46A02" w:rsidP="00F603EF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31A5FED9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0283C0" w14:textId="49B78D08" w:rsidR="00C46A02" w:rsidRPr="00B921FE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B4BB76" w14:textId="2EBB719E" w:rsidR="00C46A02" w:rsidRPr="005B2FA9" w:rsidRDefault="00C46A02" w:rsidP="00F603EF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82E9982" w14:textId="114DD36D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  <w:vAlign w:val="center"/>
          </w:tcPr>
          <w:p w14:paraId="3EC3DF6D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B5F3235" w14:textId="6BCCC15B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  <w:vAlign w:val="center"/>
          </w:tcPr>
          <w:p w14:paraId="0E1624C0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BB6FED" w14:textId="34F76A79" w:rsidR="00C46A02" w:rsidRPr="00F8388E" w:rsidRDefault="00C46A02" w:rsidP="00F8388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1,388</w:t>
            </w:r>
          </w:p>
        </w:tc>
      </w:tr>
      <w:tr w:rsidR="00B921FE" w:rsidRPr="005B2FA9" w14:paraId="05F194F5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53527EE3" w14:textId="1697EEE5" w:rsidR="00B921FE" w:rsidRPr="005B2FA9" w:rsidRDefault="00B921FE" w:rsidP="00B921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60" w:type="dxa"/>
            <w:vAlign w:val="center"/>
          </w:tcPr>
          <w:p w14:paraId="1EDA9D6A" w14:textId="12BC6AD8" w:rsidR="00B921FE" w:rsidRPr="00B921FE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D5A1E8" w14:textId="77777777" w:rsidR="00B921FE" w:rsidRPr="005B2FA9" w:rsidRDefault="00B921FE" w:rsidP="00B921F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4BF9D2" w14:textId="78840E1D" w:rsidR="00B921FE" w:rsidRPr="00B921FE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123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CB253" w14:textId="43855649" w:rsidR="00B921FE" w:rsidRPr="005B2FA9" w:rsidRDefault="00B921FE" w:rsidP="00B921FE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5B1162C" w14:textId="3D8886EB" w:rsidR="00B921FE" w:rsidRPr="00F8388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25AC8E79" w14:textId="77777777" w:rsidR="00B921FE" w:rsidRPr="005B2FA9" w:rsidRDefault="00B921FE" w:rsidP="00B921F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E26E6E" w14:textId="105047B6" w:rsidR="00B921FE" w:rsidRPr="00F8388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  <w:vAlign w:val="center"/>
          </w:tcPr>
          <w:p w14:paraId="74B34DD2" w14:textId="77777777" w:rsidR="00B921FE" w:rsidRPr="005B2FA9" w:rsidRDefault="00B921FE" w:rsidP="00B921F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DBD65A8" w14:textId="72DBCD48" w:rsidR="00B921FE" w:rsidRPr="00F8388E" w:rsidRDefault="00B921FE" w:rsidP="00B921FE">
            <w:pPr>
              <w:tabs>
                <w:tab w:val="decimal" w:pos="70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21FE" w:rsidRPr="005B2FA9" w14:paraId="5958C6AB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490C4F19" w14:textId="5DB482AF" w:rsidR="00B921FE" w:rsidRPr="005B2FA9" w:rsidRDefault="00B921FE" w:rsidP="00B921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8433D4F" w14:textId="755F3DE3" w:rsidR="00B921FE" w:rsidRPr="00B921FE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693E7A0" w14:textId="77777777" w:rsidR="00B921FE" w:rsidRPr="005B2FA9" w:rsidRDefault="00B921FE" w:rsidP="00B921F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FACA52" w14:textId="7D1E704F" w:rsidR="00B921FE" w:rsidRPr="00B921FE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3123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9C6714" w14:textId="16BBDC30" w:rsidR="00B921FE" w:rsidRPr="005B2FA9" w:rsidRDefault="00B921FE" w:rsidP="00B921FE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329BC91" w14:textId="3141E289" w:rsidR="00B921FE" w:rsidRPr="00F8388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  <w:vAlign w:val="center"/>
          </w:tcPr>
          <w:p w14:paraId="6333DF8A" w14:textId="77777777" w:rsidR="00B921FE" w:rsidRPr="005B2FA9" w:rsidRDefault="00B921FE" w:rsidP="00B921F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8139B4E" w14:textId="6DF0E9E7" w:rsidR="00B921FE" w:rsidRPr="00F8388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70" w:type="dxa"/>
            <w:vAlign w:val="center"/>
          </w:tcPr>
          <w:p w14:paraId="0339E7F1" w14:textId="77777777" w:rsidR="00B921FE" w:rsidRPr="005B2FA9" w:rsidRDefault="00B921FE" w:rsidP="00B921F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F83AB8A" w14:textId="4E4A413F" w:rsidR="00B921FE" w:rsidRPr="00F8388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</w:tr>
      <w:tr w:rsidR="00C46A02" w:rsidRPr="005B2FA9" w14:paraId="68F8B4C0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1E1F0463" w14:textId="1776CF9A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6F8192A" w14:textId="77777777" w:rsidR="00C46A02" w:rsidRPr="005B2FA9" w:rsidRDefault="00C46A02" w:rsidP="00F603EF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A39E0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60F039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FA7051" w14:textId="13307E10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2BB0325" w14:textId="562B44C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B7461D5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AD9F57B" w14:textId="77777777" w:rsidR="00C46A02" w:rsidRPr="005B2FA9" w:rsidRDefault="00C46A02" w:rsidP="00F603EF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6AB4601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F65A1B0" w14:textId="77777777" w:rsidR="00C46A02" w:rsidRPr="005B2FA9" w:rsidRDefault="00C46A02" w:rsidP="00F603EF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6A02" w:rsidRPr="005B2FA9" w14:paraId="07DEAF71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283B2575" w14:textId="07EFD97A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="00F8388E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F838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  <w:vAlign w:val="center"/>
          </w:tcPr>
          <w:p w14:paraId="0018CF14" w14:textId="23CABA7B" w:rsidR="00C46A02" w:rsidRPr="005B2FA9" w:rsidRDefault="00C46A02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52CCD003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1CFB45" w14:textId="13C7779F" w:rsidR="00C46A02" w:rsidRPr="005B2FA9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38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A79F4" w14:textId="0FEC8E55" w:rsidR="00C46A02" w:rsidRPr="005B2FA9" w:rsidRDefault="00C46A02" w:rsidP="00F603EF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654E134" w14:textId="26B3AE17" w:rsidR="00C46A02" w:rsidRPr="005B2FA9" w:rsidRDefault="00C46A02" w:rsidP="00B921FE">
            <w:pPr>
              <w:tabs>
                <w:tab w:val="decimal" w:pos="97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2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70" w:type="dxa"/>
            <w:vAlign w:val="center"/>
          </w:tcPr>
          <w:p w14:paraId="51504E66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0DC75FA" w14:textId="65771504" w:rsidR="00C46A02" w:rsidRPr="005B2FA9" w:rsidRDefault="00C46A02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2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270" w:type="dxa"/>
            <w:vAlign w:val="center"/>
          </w:tcPr>
          <w:p w14:paraId="74A69FE7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D9C1502" w14:textId="32B7AD39" w:rsidR="00C46A02" w:rsidRPr="005B2FA9" w:rsidRDefault="00C46A02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Pr="00B92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</w:tr>
      <w:tr w:rsidR="00C46A02" w:rsidRPr="005B2FA9" w14:paraId="13080592" w14:textId="77777777" w:rsidTr="00F8388E">
        <w:trPr>
          <w:trHeight w:val="225"/>
        </w:trPr>
        <w:tc>
          <w:tcPr>
            <w:tcW w:w="2430" w:type="dxa"/>
            <w:vAlign w:val="bottom"/>
          </w:tcPr>
          <w:p w14:paraId="04FD40FF" w14:textId="77777777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60" w:type="dxa"/>
            <w:vAlign w:val="center"/>
          </w:tcPr>
          <w:p w14:paraId="02B319EF" w14:textId="78377F4C" w:rsidR="00C46A02" w:rsidRPr="005B2FA9" w:rsidRDefault="00B921FE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</w:tcPr>
          <w:p w14:paraId="2BF68825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77F8181" w14:textId="5BBCE264" w:rsidR="00C46A02" w:rsidRPr="005B2FA9" w:rsidRDefault="00B921FE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1A603029" w14:textId="4FE035DF" w:rsidR="00C46A02" w:rsidRPr="005B2FA9" w:rsidRDefault="00C46A02" w:rsidP="00F603EF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BD1AE44" w14:textId="50645D9C" w:rsidR="00C46A02" w:rsidRPr="00B921FE" w:rsidRDefault="00B921FE" w:rsidP="00B921FE">
            <w:pPr>
              <w:tabs>
                <w:tab w:val="decimal" w:pos="97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  <w:vAlign w:val="center"/>
          </w:tcPr>
          <w:p w14:paraId="26172160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280" w:right="-600" w:firstLine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0681BF7" w14:textId="56A5A085" w:rsidR="00C46A02" w:rsidRPr="00B921F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0" w:type="dxa"/>
            <w:vAlign w:val="center"/>
          </w:tcPr>
          <w:p w14:paraId="1505C67F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796109C" w14:textId="42E3DC26" w:rsidR="00C46A02" w:rsidRPr="00B921F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</w:tr>
      <w:tr w:rsidR="00C46A02" w:rsidRPr="005B2FA9" w14:paraId="41DAA3C9" w14:textId="77777777" w:rsidTr="00B921FE">
        <w:trPr>
          <w:trHeight w:val="225"/>
        </w:trPr>
        <w:tc>
          <w:tcPr>
            <w:tcW w:w="2430" w:type="dxa"/>
            <w:vAlign w:val="bottom"/>
          </w:tcPr>
          <w:p w14:paraId="4F3169E3" w14:textId="51C9D4F0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5B81909" w14:textId="48FE43B2" w:rsidR="00C46A02" w:rsidRPr="005B2FA9" w:rsidRDefault="00B921FE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(1,034)</w:t>
            </w:r>
          </w:p>
        </w:tc>
        <w:tc>
          <w:tcPr>
            <w:tcW w:w="270" w:type="dxa"/>
          </w:tcPr>
          <w:p w14:paraId="72A53380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B66F4B" w14:textId="01DF068D" w:rsidR="00C46A02" w:rsidRPr="005B2FA9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D4AE02" w14:textId="2FB6465F" w:rsidR="00C46A02" w:rsidRPr="005B2FA9" w:rsidRDefault="00C46A02" w:rsidP="00F603EF">
            <w:pPr>
              <w:tabs>
                <w:tab w:val="decimal" w:pos="1060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6B5AF69" w14:textId="356C0D9F" w:rsidR="00C46A02" w:rsidRPr="00B921F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0" w:type="dxa"/>
            <w:vAlign w:val="center"/>
          </w:tcPr>
          <w:p w14:paraId="43171700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280" w:right="-600" w:firstLine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DA3C41" w14:textId="78193B66" w:rsidR="00C46A02" w:rsidRPr="00B921F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270" w:type="dxa"/>
            <w:vAlign w:val="center"/>
          </w:tcPr>
          <w:p w14:paraId="3A4680FA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4F3CC1" w14:textId="4EDDAD6C" w:rsidR="00C46A02" w:rsidRPr="00B921FE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B921FE">
              <w:rPr>
                <w:rFonts w:asciiTheme="majorBidi" w:hAnsiTheme="majorBidi" w:cstheme="majorBidi"/>
                <w:sz w:val="30"/>
                <w:szCs w:val="30"/>
              </w:rPr>
              <w:t>(1,142)</w:t>
            </w:r>
          </w:p>
        </w:tc>
      </w:tr>
      <w:tr w:rsidR="00C46A02" w:rsidRPr="005B2FA9" w14:paraId="62D20A5E" w14:textId="77777777" w:rsidTr="00B921FE">
        <w:trPr>
          <w:trHeight w:val="225"/>
        </w:trPr>
        <w:tc>
          <w:tcPr>
            <w:tcW w:w="2430" w:type="dxa"/>
            <w:vAlign w:val="bottom"/>
          </w:tcPr>
          <w:p w14:paraId="35CA5DCC" w14:textId="42DD6E38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37F2" w14:textId="4628C23B" w:rsidR="00C46A02" w:rsidRPr="005B2FA9" w:rsidRDefault="00B921FE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14:paraId="71D81AC6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B4AE57" w14:textId="41A0B726" w:rsidR="00C46A02" w:rsidRPr="005B2FA9" w:rsidRDefault="00B921FE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</w:p>
        </w:tc>
        <w:tc>
          <w:tcPr>
            <w:tcW w:w="270" w:type="dxa"/>
          </w:tcPr>
          <w:p w14:paraId="5964684F" w14:textId="37D886B5" w:rsidR="00C46A02" w:rsidRPr="005B2FA9" w:rsidRDefault="00C46A02" w:rsidP="00F603EF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124C" w14:textId="189503F2" w:rsidR="00C46A02" w:rsidRPr="005B2FA9" w:rsidRDefault="00B921FE" w:rsidP="00B921FE">
            <w:pPr>
              <w:tabs>
                <w:tab w:val="decimal" w:pos="97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920</w:t>
            </w:r>
          </w:p>
        </w:tc>
        <w:tc>
          <w:tcPr>
            <w:tcW w:w="270" w:type="dxa"/>
            <w:vAlign w:val="center"/>
          </w:tcPr>
          <w:p w14:paraId="2132A489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D4B7" w14:textId="1D8DB8F0" w:rsidR="00C46A02" w:rsidRPr="005B2FA9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2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70" w:type="dxa"/>
            <w:vAlign w:val="center"/>
          </w:tcPr>
          <w:p w14:paraId="35934C1E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4424" w14:textId="1F332529" w:rsidR="00C46A02" w:rsidRPr="005B2FA9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1,912</w:t>
            </w:r>
          </w:p>
        </w:tc>
      </w:tr>
      <w:tr w:rsidR="00C46A02" w:rsidRPr="005B2FA9" w14:paraId="51FB3C7E" w14:textId="77777777" w:rsidTr="00B921FE">
        <w:trPr>
          <w:trHeight w:val="225"/>
        </w:trPr>
        <w:tc>
          <w:tcPr>
            <w:tcW w:w="2430" w:type="dxa"/>
            <w:vAlign w:val="bottom"/>
          </w:tcPr>
          <w:p w14:paraId="2EE4AA91" w14:textId="77777777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5703E2B" w14:textId="77777777" w:rsidR="00C46A02" w:rsidRPr="005B2FA9" w:rsidRDefault="00C46A02" w:rsidP="00F603EF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DA1A9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909560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AE2B94" w14:textId="1690F841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BFF800D" w14:textId="7C029229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3E03A47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28A18A" w14:textId="77777777" w:rsidR="00C46A02" w:rsidRPr="005B2FA9" w:rsidRDefault="00C46A02" w:rsidP="00F603EF">
            <w:pPr>
              <w:tabs>
                <w:tab w:val="decimal" w:pos="92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DCA0C9E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A4D138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46A02" w:rsidRPr="005B2FA9" w14:paraId="157581BA" w14:textId="77777777" w:rsidTr="00B921FE">
        <w:trPr>
          <w:trHeight w:val="225"/>
        </w:trPr>
        <w:tc>
          <w:tcPr>
            <w:tcW w:w="2430" w:type="dxa"/>
          </w:tcPr>
          <w:p w14:paraId="2E4C7DE0" w14:textId="77777777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center"/>
          </w:tcPr>
          <w:p w14:paraId="4785B485" w14:textId="77777777" w:rsidR="00C46A02" w:rsidRPr="005B2FA9" w:rsidRDefault="00C46A02" w:rsidP="00F603EF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B2A5B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CB0100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168BA4" w14:textId="0FBF73D2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D44CF4E" w14:textId="79CA89D4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3D1D30E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39A9355" w14:textId="77777777" w:rsidR="00C46A02" w:rsidRPr="005B2FA9" w:rsidRDefault="00C46A02" w:rsidP="00F603EF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C12F626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A504BB8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A02" w:rsidRPr="005B2FA9" w14:paraId="6F7FCEF9" w14:textId="77777777" w:rsidTr="00B921FE">
        <w:trPr>
          <w:trHeight w:val="225"/>
        </w:trPr>
        <w:tc>
          <w:tcPr>
            <w:tcW w:w="2430" w:type="dxa"/>
          </w:tcPr>
          <w:p w14:paraId="57FE72AB" w14:textId="7ABCAA11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781E981" w14:textId="3873F873" w:rsidR="00C46A02" w:rsidRPr="005B2FA9" w:rsidRDefault="00C46A02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2DE7DC78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E673FE" w14:textId="4D2E3B58" w:rsidR="00C46A02" w:rsidRPr="005B2FA9" w:rsidRDefault="00B921FE" w:rsidP="00B921FE">
            <w:pPr>
              <w:tabs>
                <w:tab w:val="decimal" w:pos="795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9A0682" w14:textId="0CF2424E" w:rsidR="00C46A02" w:rsidRPr="005B2FA9" w:rsidRDefault="00C46A02" w:rsidP="00F603EF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301C2EF" w14:textId="7DF7F5B4" w:rsidR="00C46A02" w:rsidRPr="005B2FA9" w:rsidRDefault="00C46A02" w:rsidP="00B921FE">
            <w:pPr>
              <w:tabs>
                <w:tab w:val="decimal" w:pos="97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270" w:type="dxa"/>
            <w:vAlign w:val="center"/>
          </w:tcPr>
          <w:p w14:paraId="65A00E68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855A5D7" w14:textId="389286B6" w:rsidR="00C46A02" w:rsidRPr="005B2FA9" w:rsidRDefault="00C46A02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270" w:type="dxa"/>
            <w:vAlign w:val="center"/>
          </w:tcPr>
          <w:p w14:paraId="18C7FED3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4731F2D" w14:textId="7C0DC791" w:rsidR="00C46A02" w:rsidRPr="005B2FA9" w:rsidRDefault="00C46A02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2,097</w:t>
            </w:r>
          </w:p>
        </w:tc>
      </w:tr>
      <w:tr w:rsidR="00C46A02" w:rsidRPr="005B2FA9" w14:paraId="26AF5720" w14:textId="77777777" w:rsidTr="00B921FE">
        <w:trPr>
          <w:trHeight w:val="225"/>
        </w:trPr>
        <w:tc>
          <w:tcPr>
            <w:tcW w:w="2430" w:type="dxa"/>
          </w:tcPr>
          <w:p w14:paraId="15340731" w14:textId="23A6910B" w:rsidR="00C46A02" w:rsidRPr="005B2FA9" w:rsidRDefault="00C46A02" w:rsidP="00F603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04A976" w14:textId="6ED71559" w:rsidR="00C46A02" w:rsidRPr="005B2FA9" w:rsidRDefault="00B921FE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5,630</w:t>
            </w:r>
          </w:p>
        </w:tc>
        <w:tc>
          <w:tcPr>
            <w:tcW w:w="270" w:type="dxa"/>
          </w:tcPr>
          <w:p w14:paraId="35E5D25C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19134D3" w14:textId="3A37BA07" w:rsidR="00C46A02" w:rsidRPr="005B2FA9" w:rsidRDefault="00B921FE" w:rsidP="00B921FE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2,655</w:t>
            </w:r>
          </w:p>
        </w:tc>
        <w:tc>
          <w:tcPr>
            <w:tcW w:w="270" w:type="dxa"/>
          </w:tcPr>
          <w:p w14:paraId="75E60A92" w14:textId="57FC9FF4" w:rsidR="00C46A02" w:rsidRPr="005B2FA9" w:rsidRDefault="00C46A02" w:rsidP="00F603EF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C3D9A1" w14:textId="108CBAF3" w:rsidR="00C46A02" w:rsidRPr="005B2FA9" w:rsidRDefault="00B921FE" w:rsidP="00B921FE">
            <w:pPr>
              <w:tabs>
                <w:tab w:val="decimal" w:pos="97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623</w:t>
            </w:r>
          </w:p>
        </w:tc>
        <w:tc>
          <w:tcPr>
            <w:tcW w:w="270" w:type="dxa"/>
            <w:vAlign w:val="center"/>
          </w:tcPr>
          <w:p w14:paraId="1080D6E6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0EE20" w14:textId="671B0B12" w:rsidR="00C46A02" w:rsidRPr="005B2FA9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1,762</w:t>
            </w:r>
          </w:p>
        </w:tc>
        <w:tc>
          <w:tcPr>
            <w:tcW w:w="270" w:type="dxa"/>
            <w:vAlign w:val="center"/>
          </w:tcPr>
          <w:p w14:paraId="397C20C9" w14:textId="77777777" w:rsidR="00C46A02" w:rsidRPr="005B2FA9" w:rsidRDefault="00C46A02" w:rsidP="00F603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4DFB53" w14:textId="510364C3" w:rsidR="00C46A02" w:rsidRPr="005B2FA9" w:rsidRDefault="00B921FE" w:rsidP="00B921FE">
            <w:pPr>
              <w:tabs>
                <w:tab w:val="decimal" w:pos="96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10,670</w:t>
            </w:r>
          </w:p>
        </w:tc>
      </w:tr>
    </w:tbl>
    <w:p w14:paraId="2FDE1269" w14:textId="77777777" w:rsidR="00CE15FB" w:rsidRPr="005B2FA9" w:rsidRDefault="00CE15FB" w:rsidP="00010A74">
      <w:pPr>
        <w:pStyle w:val="BodyText"/>
        <w:rPr>
          <w:rFonts w:asciiTheme="majorBidi" w:hAnsiTheme="majorBidi" w:cstheme="majorBidi"/>
          <w:lang w:val="en-US"/>
        </w:rPr>
        <w:sectPr w:rsidR="00CE15FB" w:rsidRPr="005B2FA9" w:rsidSect="00097E41">
          <w:headerReference w:type="default" r:id="rId10"/>
          <w:footerReference w:type="default" r:id="rId11"/>
          <w:pgSz w:w="11907" w:h="16840" w:code="9"/>
          <w:pgMar w:top="691" w:right="1152" w:bottom="547" w:left="1152" w:header="720" w:footer="720" w:gutter="0"/>
          <w:pgNumType w:start="12"/>
          <w:cols w:space="737"/>
        </w:sectPr>
      </w:pPr>
    </w:p>
    <w:p w14:paraId="3C980A8B" w14:textId="7C41A104" w:rsidR="00A03D1D" w:rsidRPr="00F516BB" w:rsidRDefault="00A03D1D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 xml:space="preserve">สัญญาเช่า </w:t>
      </w:r>
    </w:p>
    <w:p w14:paraId="08D94AF8" w14:textId="77777777" w:rsidR="008F158E" w:rsidRPr="00E57923" w:rsidRDefault="008F158E" w:rsidP="00E5792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tbl>
      <w:tblPr>
        <w:tblW w:w="89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85"/>
        <w:gridCol w:w="1076"/>
        <w:gridCol w:w="183"/>
        <w:gridCol w:w="1084"/>
      </w:tblGrid>
      <w:tr w:rsidR="00DC3E01" w:rsidRPr="005B2FA9" w14:paraId="345DBBA1" w14:textId="77777777" w:rsidTr="00CF6ACC">
        <w:trPr>
          <w:cantSplit/>
          <w:trHeight w:val="20"/>
          <w:tblHeader/>
        </w:trPr>
        <w:tc>
          <w:tcPr>
            <w:tcW w:w="6390" w:type="dxa"/>
            <w:vAlign w:val="bottom"/>
          </w:tcPr>
          <w:p w14:paraId="4C770D49" w14:textId="14A16C16" w:rsidR="00DC3E01" w:rsidRPr="005B2FA9" w:rsidRDefault="00DC3E01" w:rsidP="005021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5" w:type="dxa"/>
          </w:tcPr>
          <w:p w14:paraId="33E107EB" w14:textId="77777777" w:rsidR="00DC3E01" w:rsidRPr="005B2FA9" w:rsidRDefault="00DC3E01" w:rsidP="005021D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5AF9988A" w14:textId="38CCA835" w:rsidR="00DC3E01" w:rsidRPr="005B2FA9" w:rsidRDefault="00DC3E01" w:rsidP="005021D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E01" w:rsidRPr="005B2FA9" w14:paraId="63CDFFB9" w14:textId="77777777" w:rsidTr="00CF6ACC">
        <w:trPr>
          <w:cantSplit/>
          <w:trHeight w:val="20"/>
          <w:tblHeader/>
        </w:trPr>
        <w:tc>
          <w:tcPr>
            <w:tcW w:w="6390" w:type="dxa"/>
            <w:vAlign w:val="bottom"/>
          </w:tcPr>
          <w:p w14:paraId="0AF3CCA2" w14:textId="25861FE5" w:rsidR="00DC3E01" w:rsidRPr="005B2FA9" w:rsidRDefault="00DC3E01" w:rsidP="005021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5" w:type="dxa"/>
          </w:tcPr>
          <w:p w14:paraId="7E3461F2" w14:textId="77777777" w:rsidR="00DC3E01" w:rsidRPr="005B2FA9" w:rsidRDefault="00DC3E01" w:rsidP="005021D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A9E8E9B" w14:textId="39627EF8" w:rsidR="00DC3E01" w:rsidRPr="005B2FA9" w:rsidRDefault="00E820A4" w:rsidP="005021D2">
            <w:pPr>
              <w:tabs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3" w:type="dxa"/>
          </w:tcPr>
          <w:p w14:paraId="6FD1965D" w14:textId="77777777" w:rsidR="00DC3E01" w:rsidRPr="005B2FA9" w:rsidRDefault="00DC3E01" w:rsidP="005021D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82679E" w14:textId="3B9737B6" w:rsidR="00DC3E01" w:rsidRPr="005B2FA9" w:rsidRDefault="00E820A4" w:rsidP="005021D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C3E01" w:rsidRPr="005B2FA9" w14:paraId="0462035E" w14:textId="77777777" w:rsidTr="00CF6ACC">
        <w:trPr>
          <w:cantSplit/>
          <w:trHeight w:val="68"/>
          <w:tblHeader/>
        </w:trPr>
        <w:tc>
          <w:tcPr>
            <w:tcW w:w="6390" w:type="dxa"/>
          </w:tcPr>
          <w:p w14:paraId="70D8488D" w14:textId="58884F0A" w:rsidR="008F158E" w:rsidRPr="005B2FA9" w:rsidRDefault="008F158E" w:rsidP="005021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vAlign w:val="center"/>
          </w:tcPr>
          <w:p w14:paraId="4C5DE926" w14:textId="77777777" w:rsidR="00DC3E01" w:rsidRPr="005B2FA9" w:rsidRDefault="00DC3E01" w:rsidP="005021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center"/>
          </w:tcPr>
          <w:p w14:paraId="34643C17" w14:textId="3E8D7271" w:rsidR="00DC3E01" w:rsidRPr="005B2FA9" w:rsidRDefault="00DC3E01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70C9" w:rsidRPr="005B2FA9" w14:paraId="6FE54E60" w14:textId="77777777" w:rsidTr="00CF6ACC">
        <w:trPr>
          <w:cantSplit/>
          <w:trHeight w:val="20"/>
        </w:trPr>
        <w:tc>
          <w:tcPr>
            <w:tcW w:w="6390" w:type="dxa"/>
          </w:tcPr>
          <w:p w14:paraId="5ADC1B0D" w14:textId="77777777" w:rsidR="009270C9" w:rsidRPr="005B2FA9" w:rsidRDefault="009270C9" w:rsidP="009270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36CF61D2" w14:textId="77777777" w:rsidR="009270C9" w:rsidRPr="005B2FA9" w:rsidRDefault="009270C9" w:rsidP="009270C9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CE87D12" w14:textId="2B15B314" w:rsidR="009270C9" w:rsidRPr="005B2FA9" w:rsidRDefault="00B921FE" w:rsidP="00B921FE">
            <w:pPr>
              <w:ind w:left="-90" w:right="95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691</w:t>
            </w:r>
          </w:p>
        </w:tc>
        <w:tc>
          <w:tcPr>
            <w:tcW w:w="183" w:type="dxa"/>
            <w:vAlign w:val="bottom"/>
          </w:tcPr>
          <w:p w14:paraId="0E12F5D5" w14:textId="71BA46DF" w:rsidR="009270C9" w:rsidRPr="005B2FA9" w:rsidRDefault="009270C9" w:rsidP="009270C9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  <w:vAlign w:val="bottom"/>
          </w:tcPr>
          <w:p w14:paraId="086D9B23" w14:textId="0E60AAA5" w:rsidR="009270C9" w:rsidRPr="005B2FA9" w:rsidRDefault="009270C9" w:rsidP="00B921FE">
            <w:pPr>
              <w:ind w:left="-90" w:right="95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4,206</w:t>
            </w:r>
          </w:p>
        </w:tc>
      </w:tr>
      <w:tr w:rsidR="009270C9" w:rsidRPr="005B2FA9" w14:paraId="51C856B1" w14:textId="77777777" w:rsidTr="00CF6ACC">
        <w:trPr>
          <w:cantSplit/>
          <w:trHeight w:val="20"/>
        </w:trPr>
        <w:tc>
          <w:tcPr>
            <w:tcW w:w="6390" w:type="dxa"/>
          </w:tcPr>
          <w:p w14:paraId="4AFCAFB6" w14:textId="1E082052" w:rsidR="009270C9" w:rsidRPr="005B2FA9" w:rsidRDefault="009270C9" w:rsidP="009270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85" w:type="dxa"/>
            <w:vAlign w:val="bottom"/>
          </w:tcPr>
          <w:p w14:paraId="5DADEB61" w14:textId="77777777" w:rsidR="009270C9" w:rsidRPr="005B2FA9" w:rsidRDefault="009270C9" w:rsidP="009270C9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42BDFE5" w14:textId="2B4FD647" w:rsidR="009270C9" w:rsidRPr="005B2FA9" w:rsidRDefault="00B921FE" w:rsidP="00B921FE">
            <w:pPr>
              <w:ind w:left="-90" w:right="95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18,005</w:t>
            </w:r>
          </w:p>
        </w:tc>
        <w:tc>
          <w:tcPr>
            <w:tcW w:w="183" w:type="dxa"/>
            <w:vAlign w:val="bottom"/>
          </w:tcPr>
          <w:p w14:paraId="52395777" w14:textId="77777777" w:rsidR="009270C9" w:rsidRPr="005B2FA9" w:rsidRDefault="009270C9" w:rsidP="009270C9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CDD530F" w14:textId="40114C8B" w:rsidR="009270C9" w:rsidRPr="005B2FA9" w:rsidRDefault="009270C9" w:rsidP="00B921FE">
            <w:pPr>
              <w:ind w:left="-90" w:right="95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9270C9" w:rsidRPr="005B2FA9" w14:paraId="0A31468E" w14:textId="77777777" w:rsidTr="00CF6ACC">
        <w:trPr>
          <w:cantSplit/>
          <w:trHeight w:val="20"/>
        </w:trPr>
        <w:tc>
          <w:tcPr>
            <w:tcW w:w="6390" w:type="dxa"/>
          </w:tcPr>
          <w:p w14:paraId="0DB2A20A" w14:textId="77777777" w:rsidR="009270C9" w:rsidRPr="005B2FA9" w:rsidRDefault="009270C9" w:rsidP="009270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5" w:type="dxa"/>
            <w:vAlign w:val="bottom"/>
          </w:tcPr>
          <w:p w14:paraId="3BF3A547" w14:textId="77777777" w:rsidR="009270C9" w:rsidRPr="005B2FA9" w:rsidRDefault="009270C9" w:rsidP="009270C9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86379" w14:textId="38D82273" w:rsidR="009270C9" w:rsidRPr="005B2FA9" w:rsidRDefault="00B921FE" w:rsidP="00B921FE">
            <w:pPr>
              <w:ind w:left="-90" w:right="95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22,696</w:t>
            </w:r>
          </w:p>
        </w:tc>
        <w:tc>
          <w:tcPr>
            <w:tcW w:w="183" w:type="dxa"/>
            <w:vAlign w:val="bottom"/>
          </w:tcPr>
          <w:p w14:paraId="7BACC1CA" w14:textId="77777777" w:rsidR="009270C9" w:rsidRPr="005B2FA9" w:rsidRDefault="009270C9" w:rsidP="009270C9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3625D" w14:textId="2D7F28E6" w:rsidR="009270C9" w:rsidRPr="00B921FE" w:rsidRDefault="009270C9" w:rsidP="00B921FE">
            <w:pPr>
              <w:ind w:left="-90" w:right="95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21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4,838</w:t>
            </w:r>
          </w:p>
        </w:tc>
      </w:tr>
    </w:tbl>
    <w:p w14:paraId="1F6C74FA" w14:textId="77777777" w:rsidR="00A03D1D" w:rsidRPr="00E57923" w:rsidRDefault="00A03D1D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ED067ED" w14:textId="5A1CA70D" w:rsidR="00A03D1D" w:rsidRPr="009106F6" w:rsidRDefault="00A03D1D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" w:name="_Hlk128592915"/>
      <w:r w:rsidRPr="009106F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E820A4" w:rsidRPr="009106F6">
        <w:rPr>
          <w:rFonts w:asciiTheme="majorBidi" w:hAnsiTheme="majorBidi" w:cstheme="majorBidi"/>
          <w:sz w:val="30"/>
          <w:szCs w:val="30"/>
        </w:rPr>
        <w:t>2568</w:t>
      </w:r>
      <w:r w:rsidRPr="009106F6">
        <w:rPr>
          <w:rFonts w:asciiTheme="majorBidi" w:hAnsiTheme="majorBidi" w:cstheme="majorBidi"/>
          <w:sz w:val="30"/>
          <w:szCs w:val="30"/>
        </w:rPr>
        <w:t xml:space="preserve"> </w:t>
      </w:r>
      <w:r w:rsidR="00585ACA" w:rsidRPr="009106F6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สินทรัพย์สิทธิการใช้ของบริษัทเพิ่มขึ้นเป็นจำนวน </w:t>
      </w:r>
      <w:r w:rsidR="00585ACA" w:rsidRPr="009106F6">
        <w:rPr>
          <w:rFonts w:asciiTheme="majorBidi" w:hAnsiTheme="majorBidi" w:cstheme="majorBidi"/>
          <w:sz w:val="30"/>
          <w:szCs w:val="30"/>
        </w:rPr>
        <w:t xml:space="preserve">25.37 </w:t>
      </w:r>
      <w:r w:rsidR="00585ACA" w:rsidRPr="009106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106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106F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820A4" w:rsidRPr="009106F6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9106F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45045" w:rsidRPr="009106F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ไม่มี</w:t>
      </w:r>
      <w:r w:rsidRPr="009106F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106F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2F9F0D" w14:textId="77777777" w:rsidR="00A03D1D" w:rsidRPr="00E57923" w:rsidRDefault="00A03D1D" w:rsidP="00E5792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9F59928" w14:textId="4EC1B092" w:rsidR="00A03D1D" w:rsidRPr="00585ACA" w:rsidRDefault="00A03D1D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85ACA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585ACA">
        <w:rPr>
          <w:rFonts w:asciiTheme="majorBidi" w:hAnsiTheme="majorBidi" w:cstheme="majorBidi"/>
          <w:sz w:val="30"/>
          <w:szCs w:val="30"/>
          <w:cs/>
        </w:rPr>
        <w:t>เช่า</w:t>
      </w:r>
      <w:r w:rsidR="00B86C0F" w:rsidRPr="00585ACA">
        <w:rPr>
          <w:rFonts w:asciiTheme="majorBidi" w:hAnsiTheme="majorBidi" w:cstheme="majorBidi"/>
          <w:sz w:val="30"/>
          <w:szCs w:val="30"/>
          <w:cs/>
          <w:lang w:val="en-US"/>
        </w:rPr>
        <w:t>อาคารสำนักงาน</w:t>
      </w:r>
      <w:r w:rsidRPr="00585ACA">
        <w:rPr>
          <w:rFonts w:asciiTheme="majorBidi" w:hAnsiTheme="majorBidi" w:cstheme="majorBidi"/>
          <w:sz w:val="30"/>
          <w:szCs w:val="30"/>
          <w:cs/>
        </w:rPr>
        <w:t>แห่ง</w:t>
      </w:r>
      <w:r w:rsidR="00B86C0F" w:rsidRPr="00585ACA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585ACA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803259" w:rsidRPr="00585A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85ACA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E01486F" w14:textId="77777777" w:rsidR="00A03D1D" w:rsidRPr="00E57923" w:rsidRDefault="00A03D1D" w:rsidP="00E5792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5E024A33" w14:textId="63A1939F" w:rsidR="00B40225" w:rsidRPr="00585ACA" w:rsidRDefault="00B40225" w:rsidP="00B40225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85ACA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585ACA">
        <w:rPr>
          <w:rFonts w:asciiTheme="majorBidi" w:hAnsiTheme="majorBidi" w:cstheme="majorBidi"/>
          <w:sz w:val="30"/>
          <w:szCs w:val="30"/>
          <w:cs/>
        </w:rPr>
        <w:t>เช่า</w:t>
      </w:r>
      <w:r>
        <w:rPr>
          <w:rFonts w:asciiTheme="majorBidi" w:hAnsiTheme="majorBidi" w:cstheme="majorBidi" w:hint="cs"/>
          <w:sz w:val="30"/>
          <w:szCs w:val="30"/>
          <w:cs/>
        </w:rPr>
        <w:t>ยานพาหนะหลายคัน</w:t>
      </w:r>
      <w:r w:rsidRPr="00585ACA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Pr="00585ACA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85ACA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F3DD393" w14:textId="77777777" w:rsidR="00585ACA" w:rsidRPr="00E57923" w:rsidRDefault="00585ACA" w:rsidP="00E5792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8FD227F" w14:textId="3CED4839" w:rsidR="00A03D1D" w:rsidRPr="00EF341B" w:rsidRDefault="00A03D1D" w:rsidP="005021D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F341B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5F88B6B" w14:textId="77777777" w:rsidR="00B86C0F" w:rsidRPr="00E57923" w:rsidRDefault="00B86C0F" w:rsidP="00E57923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42212858" w14:textId="0CF82DB4" w:rsidR="00A03D1D" w:rsidRPr="005B2FA9" w:rsidRDefault="00A03D1D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EF341B">
        <w:rPr>
          <w:rFonts w:asciiTheme="majorBidi" w:hAnsiTheme="majorBidi" w:cstheme="majorBidi"/>
          <w:sz w:val="30"/>
          <w:szCs w:val="30"/>
          <w:cs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Pr="005B2FA9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0D159961" w14:textId="77777777" w:rsidR="00A03D1D" w:rsidRPr="00E57923" w:rsidRDefault="00A03D1D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tbl>
      <w:tblPr>
        <w:tblW w:w="89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84"/>
        <w:gridCol w:w="1080"/>
        <w:gridCol w:w="180"/>
        <w:gridCol w:w="1080"/>
      </w:tblGrid>
      <w:tr w:rsidR="00DC3E01" w:rsidRPr="005B2FA9" w14:paraId="25D81478" w14:textId="77777777" w:rsidTr="007015A1">
        <w:trPr>
          <w:cantSplit/>
          <w:tblHeader/>
        </w:trPr>
        <w:tc>
          <w:tcPr>
            <w:tcW w:w="6390" w:type="dxa"/>
          </w:tcPr>
          <w:p w14:paraId="3A3FC930" w14:textId="43BEA7A9" w:rsidR="00DC3E01" w:rsidRPr="005B2FA9" w:rsidRDefault="00DC3E01" w:rsidP="005021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4" w:type="dxa"/>
          </w:tcPr>
          <w:p w14:paraId="4B93E160" w14:textId="77777777" w:rsidR="00DC3E01" w:rsidRPr="005B2FA9" w:rsidRDefault="00DC3E01" w:rsidP="005021D2">
            <w:pPr>
              <w:pStyle w:val="block"/>
              <w:spacing w:after="0" w:line="240" w:lineRule="atLeast"/>
              <w:ind w:left="5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9F153" w14:textId="6DB9D9F3" w:rsidR="00DC3E01" w:rsidRPr="005B2FA9" w:rsidRDefault="00E820A4" w:rsidP="005021D2">
            <w:pPr>
              <w:pStyle w:val="block"/>
              <w:spacing w:after="0" w:line="240" w:lineRule="atLeast"/>
              <w:ind w:lef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0EBC1A3" w14:textId="77777777" w:rsidR="00DC3E01" w:rsidRPr="005B2FA9" w:rsidRDefault="00DC3E01" w:rsidP="005021D2">
            <w:pPr>
              <w:pStyle w:val="block"/>
              <w:spacing w:after="0" w:line="240" w:lineRule="atLeast"/>
              <w:ind w:left="5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64CE" w14:textId="4B2E010A" w:rsidR="00DC3E01" w:rsidRPr="005B2FA9" w:rsidRDefault="00E820A4" w:rsidP="005021D2">
            <w:pPr>
              <w:pStyle w:val="block"/>
              <w:spacing w:after="0" w:line="240" w:lineRule="atLeast"/>
              <w:ind w:lef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DC3E01" w:rsidRPr="005B2FA9" w14:paraId="42E43824" w14:textId="77777777" w:rsidTr="007015A1">
        <w:trPr>
          <w:cantSplit/>
          <w:tblHeader/>
        </w:trPr>
        <w:tc>
          <w:tcPr>
            <w:tcW w:w="6390" w:type="dxa"/>
          </w:tcPr>
          <w:p w14:paraId="6D960D11" w14:textId="2D5771D8" w:rsidR="00DC3E01" w:rsidRPr="005B2FA9" w:rsidRDefault="00DC3E01" w:rsidP="005021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477E299" w14:textId="77777777" w:rsidR="00DC3E01" w:rsidRPr="005B2FA9" w:rsidRDefault="00DC3E01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0803E56" w14:textId="41D4B0CB" w:rsidR="00DC3E01" w:rsidRPr="005B2FA9" w:rsidRDefault="00DC3E01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3E01" w:rsidRPr="005B2FA9" w14:paraId="5B807655" w14:textId="77777777" w:rsidTr="007015A1">
        <w:trPr>
          <w:cantSplit/>
        </w:trPr>
        <w:tc>
          <w:tcPr>
            <w:tcW w:w="6390" w:type="dxa"/>
          </w:tcPr>
          <w:p w14:paraId="484AA12F" w14:textId="77777777" w:rsidR="00DC3E01" w:rsidRPr="005B2FA9" w:rsidRDefault="00DC3E01" w:rsidP="005021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" w:type="dxa"/>
          </w:tcPr>
          <w:p w14:paraId="0EEB12DA" w14:textId="77777777" w:rsidR="00DC3E01" w:rsidRPr="005B2FA9" w:rsidRDefault="00DC3E01" w:rsidP="005021D2">
            <w:pPr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EE286" w14:textId="77777777" w:rsidR="00DC3E01" w:rsidRPr="005B2FA9" w:rsidRDefault="00DC3E01" w:rsidP="005021D2">
            <w:pPr>
              <w:tabs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52AC2" w14:textId="77777777" w:rsidR="00DC3E01" w:rsidRPr="005B2FA9" w:rsidRDefault="00DC3E01" w:rsidP="005021D2">
            <w:pPr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64CE4" w14:textId="77777777" w:rsidR="00DC3E01" w:rsidRPr="005B2FA9" w:rsidRDefault="00DC3E01" w:rsidP="005021D2">
            <w:pPr>
              <w:tabs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E01" w:rsidRPr="005B2FA9" w14:paraId="5C8E9216" w14:textId="77777777" w:rsidTr="007015A1">
        <w:trPr>
          <w:cantSplit/>
        </w:trPr>
        <w:tc>
          <w:tcPr>
            <w:tcW w:w="6390" w:type="dxa"/>
          </w:tcPr>
          <w:p w14:paraId="235E1C03" w14:textId="77777777" w:rsidR="00DC3E01" w:rsidRPr="005B2FA9" w:rsidRDefault="00DC3E01" w:rsidP="005021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" w:type="dxa"/>
            <w:vAlign w:val="bottom"/>
          </w:tcPr>
          <w:p w14:paraId="7112D789" w14:textId="77777777" w:rsidR="00DC3E01" w:rsidRPr="005B2FA9" w:rsidRDefault="00DC3E01" w:rsidP="005021D2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39F39" w14:textId="77777777" w:rsidR="00DC3E01" w:rsidRPr="005B2FA9" w:rsidRDefault="00DC3E01" w:rsidP="005021D2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6042AC" w14:textId="77777777" w:rsidR="00DC3E01" w:rsidRPr="005B2FA9" w:rsidRDefault="00DC3E01" w:rsidP="005021D2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A88CA" w14:textId="77777777" w:rsidR="00DC3E01" w:rsidRPr="005B2FA9" w:rsidRDefault="00DC3E01" w:rsidP="005021D2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DAE" w:rsidRPr="00047968" w14:paraId="3AB20471" w14:textId="77777777" w:rsidTr="007015A1">
        <w:trPr>
          <w:cantSplit/>
        </w:trPr>
        <w:tc>
          <w:tcPr>
            <w:tcW w:w="6390" w:type="dxa"/>
          </w:tcPr>
          <w:p w14:paraId="648734A0" w14:textId="39C3527C" w:rsidR="004D2DAE" w:rsidRPr="00047968" w:rsidRDefault="004D2DAE" w:rsidP="004D2DAE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84" w:type="dxa"/>
            <w:vAlign w:val="bottom"/>
          </w:tcPr>
          <w:p w14:paraId="1C46E636" w14:textId="77777777" w:rsidR="004D2DAE" w:rsidRPr="00047968" w:rsidRDefault="004D2DAE" w:rsidP="004D2DA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FA6335" w14:textId="45EA1DB2" w:rsidR="004D2DAE" w:rsidRPr="00047968" w:rsidRDefault="00DB4890" w:rsidP="004D2DAE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180" w:type="dxa"/>
            <w:vAlign w:val="bottom"/>
          </w:tcPr>
          <w:p w14:paraId="2EBCCDEF" w14:textId="77777777" w:rsidR="004D2DAE" w:rsidRPr="00047968" w:rsidRDefault="004D2DAE" w:rsidP="004D2DA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50FF6" w14:textId="20986137" w:rsidR="004D2DAE" w:rsidRPr="00047968" w:rsidRDefault="004D2DAE" w:rsidP="004D2DAE">
            <w:pPr>
              <w:tabs>
                <w:tab w:val="left" w:pos="720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</w:tr>
      <w:tr w:rsidR="004D2DAE" w:rsidRPr="00047968" w14:paraId="401433EE" w14:textId="77777777" w:rsidTr="007015A1">
        <w:trPr>
          <w:cantSplit/>
        </w:trPr>
        <w:tc>
          <w:tcPr>
            <w:tcW w:w="6390" w:type="dxa"/>
          </w:tcPr>
          <w:p w14:paraId="1F0069AF" w14:textId="77777777" w:rsidR="004D2DAE" w:rsidRPr="00047968" w:rsidRDefault="004D2DAE" w:rsidP="004D2DAE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  <w:vAlign w:val="bottom"/>
          </w:tcPr>
          <w:p w14:paraId="235CC0A9" w14:textId="77777777" w:rsidR="004D2DAE" w:rsidRPr="00047968" w:rsidRDefault="004D2DAE" w:rsidP="004D2DA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7C61F" w14:textId="37B3EF2A" w:rsidR="004D2DAE" w:rsidRPr="00047968" w:rsidRDefault="00DB4890" w:rsidP="004D2DAE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</w:rPr>
              <w:t>2,82</w:t>
            </w:r>
            <w:r w:rsidR="007F7142" w:rsidRPr="000479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1A586BFB" w14:textId="77777777" w:rsidR="004D2DAE" w:rsidRPr="00047968" w:rsidRDefault="004D2DAE" w:rsidP="004D2DA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3320E" w14:textId="0716C9C5" w:rsidR="004D2DAE" w:rsidRPr="00047968" w:rsidRDefault="004D2DAE" w:rsidP="004D2DAE">
            <w:pPr>
              <w:tabs>
                <w:tab w:val="left" w:pos="720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</w:tr>
      <w:tr w:rsidR="004D2DAE" w:rsidRPr="00047968" w14:paraId="71A1A468" w14:textId="77777777" w:rsidTr="007015A1">
        <w:trPr>
          <w:cantSplit/>
        </w:trPr>
        <w:tc>
          <w:tcPr>
            <w:tcW w:w="6390" w:type="dxa"/>
          </w:tcPr>
          <w:p w14:paraId="51B89C15" w14:textId="77777777" w:rsidR="004D2DAE" w:rsidRPr="00047968" w:rsidRDefault="004D2DAE" w:rsidP="004D2D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" w:type="dxa"/>
            <w:vAlign w:val="bottom"/>
          </w:tcPr>
          <w:p w14:paraId="07FECC15" w14:textId="77777777" w:rsidR="004D2DAE" w:rsidRPr="00047968" w:rsidRDefault="004D2DAE" w:rsidP="004D2DA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7F1E2" w14:textId="33D838E4" w:rsidR="004D2DAE" w:rsidRPr="00047968" w:rsidRDefault="00DB4890" w:rsidP="004D2DAE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1,298</w:t>
            </w:r>
          </w:p>
        </w:tc>
        <w:tc>
          <w:tcPr>
            <w:tcW w:w="180" w:type="dxa"/>
            <w:vAlign w:val="bottom"/>
          </w:tcPr>
          <w:p w14:paraId="6137440A" w14:textId="77777777" w:rsidR="004D2DAE" w:rsidRPr="00047968" w:rsidRDefault="004D2DAE" w:rsidP="004D2DA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24C7" w14:textId="189F981C" w:rsidR="004D2DAE" w:rsidRPr="00047968" w:rsidRDefault="004D2DAE" w:rsidP="004D2DAE">
            <w:pPr>
              <w:tabs>
                <w:tab w:val="left" w:pos="720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</w:tr>
      <w:tr w:rsidR="004D2DAE" w:rsidRPr="00047968" w14:paraId="3BBC3744" w14:textId="77777777" w:rsidTr="007015A1">
        <w:trPr>
          <w:cantSplit/>
        </w:trPr>
        <w:tc>
          <w:tcPr>
            <w:tcW w:w="6390" w:type="dxa"/>
          </w:tcPr>
          <w:p w14:paraId="612D19DF" w14:textId="02D510B6" w:rsidR="004D2DAE" w:rsidRPr="00047968" w:rsidRDefault="004D2DAE" w:rsidP="004D2DA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 </w:t>
            </w: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4796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4" w:type="dxa"/>
            <w:vAlign w:val="bottom"/>
          </w:tcPr>
          <w:p w14:paraId="6E831918" w14:textId="77777777" w:rsidR="004D2DAE" w:rsidRPr="00047968" w:rsidRDefault="004D2DAE" w:rsidP="004D2DA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6B26B" w14:textId="544E0613" w:rsidR="004D2DAE" w:rsidRPr="00047968" w:rsidRDefault="00DB4890" w:rsidP="004D2DAE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391</w:t>
            </w:r>
          </w:p>
        </w:tc>
        <w:tc>
          <w:tcPr>
            <w:tcW w:w="180" w:type="dxa"/>
            <w:vAlign w:val="bottom"/>
          </w:tcPr>
          <w:p w14:paraId="1CD780B9" w14:textId="77777777" w:rsidR="004D2DAE" w:rsidRPr="00047968" w:rsidRDefault="004D2DAE" w:rsidP="004D2DA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2087C" w14:textId="04EC828A" w:rsidR="004D2DAE" w:rsidRPr="00047968" w:rsidRDefault="004D2DAE" w:rsidP="004D2DAE">
            <w:pPr>
              <w:tabs>
                <w:tab w:val="left" w:pos="720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</w:tbl>
    <w:p w14:paraId="40E7152F" w14:textId="77777777" w:rsidR="00A03D1D" w:rsidRPr="00E57923" w:rsidRDefault="00A03D1D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s/>
        </w:rPr>
      </w:pPr>
    </w:p>
    <w:p w14:paraId="20C785D5" w14:textId="05BB43AF" w:rsidR="00E57923" w:rsidRDefault="00A03D1D" w:rsidP="00E57923">
      <w:pPr>
        <w:ind w:left="900" w:right="2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796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E820A4" w:rsidRPr="00047968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047968">
        <w:rPr>
          <w:rFonts w:asciiTheme="majorBidi" w:hAnsiTheme="majorBidi" w:cstheme="majorBidi"/>
          <w:sz w:val="30"/>
          <w:szCs w:val="30"/>
        </w:rPr>
        <w:t xml:space="preserve"> </w:t>
      </w:r>
      <w:r w:rsidRPr="00047968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กระแสเงินสดจ่ายทั้งหมดของสัญญาเช่าของบริษัทมีจำนวน</w:t>
      </w:r>
      <w:r w:rsidR="00C66CB7" w:rsidRPr="00047968">
        <w:rPr>
          <w:rFonts w:asciiTheme="majorBidi" w:hAnsiTheme="majorBidi" w:cstheme="majorBidi"/>
          <w:sz w:val="30"/>
          <w:szCs w:val="30"/>
        </w:rPr>
        <w:t xml:space="preserve"> </w:t>
      </w:r>
      <w:r w:rsidR="003D3DA8" w:rsidRPr="00047968">
        <w:rPr>
          <w:rFonts w:asciiTheme="majorBidi" w:hAnsiTheme="majorBidi" w:cstheme="majorBidi"/>
          <w:sz w:val="30"/>
          <w:szCs w:val="30"/>
        </w:rPr>
        <w:t>1</w:t>
      </w:r>
      <w:r w:rsidR="00711117" w:rsidRPr="00047968">
        <w:rPr>
          <w:rFonts w:asciiTheme="majorBidi" w:hAnsiTheme="majorBidi" w:cstheme="majorBidi" w:hint="cs"/>
          <w:sz w:val="30"/>
          <w:szCs w:val="30"/>
          <w:cs/>
        </w:rPr>
        <w:t>5</w:t>
      </w:r>
      <w:r w:rsidR="003D3DA8" w:rsidRPr="00047968">
        <w:rPr>
          <w:rFonts w:asciiTheme="majorBidi" w:hAnsiTheme="majorBidi" w:cstheme="majorBidi"/>
          <w:sz w:val="30"/>
          <w:szCs w:val="30"/>
        </w:rPr>
        <w:t>.</w:t>
      </w:r>
      <w:r w:rsidR="002C5CCA" w:rsidRPr="00047968">
        <w:rPr>
          <w:rFonts w:asciiTheme="majorBidi" w:hAnsiTheme="majorBidi" w:cstheme="majorBidi"/>
          <w:sz w:val="30"/>
          <w:szCs w:val="30"/>
        </w:rPr>
        <w:t>44</w:t>
      </w:r>
      <w:r w:rsidR="009125EF" w:rsidRPr="00047968">
        <w:rPr>
          <w:rFonts w:asciiTheme="majorBidi" w:hAnsiTheme="majorBidi" w:cstheme="majorBidi"/>
          <w:sz w:val="30"/>
          <w:szCs w:val="30"/>
        </w:rPr>
        <w:t xml:space="preserve"> </w:t>
      </w:r>
      <w:r w:rsidRPr="000479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47968">
        <w:rPr>
          <w:rFonts w:asciiTheme="majorBidi" w:hAnsiTheme="majorBidi" w:cstheme="majorBidi"/>
          <w:sz w:val="30"/>
          <w:szCs w:val="30"/>
        </w:rPr>
        <w:t xml:space="preserve"> </w:t>
      </w:r>
      <w:r w:rsidRPr="0004796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820A4" w:rsidRPr="00047968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04796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CD5501" w:rsidRPr="00047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7329" w:rsidRPr="00047968">
        <w:rPr>
          <w:rFonts w:asciiTheme="majorBidi" w:hAnsiTheme="majorBidi" w:cstheme="majorBidi"/>
          <w:i/>
          <w:iCs/>
          <w:sz w:val="30"/>
          <w:szCs w:val="30"/>
        </w:rPr>
        <w:t>4.</w:t>
      </w:r>
      <w:r w:rsidR="004D2DAE" w:rsidRPr="00047968">
        <w:rPr>
          <w:rFonts w:asciiTheme="majorBidi" w:hAnsiTheme="majorBidi" w:cstheme="majorBidi"/>
          <w:i/>
          <w:iCs/>
          <w:sz w:val="30"/>
          <w:szCs w:val="30"/>
        </w:rPr>
        <w:t>43</w:t>
      </w:r>
      <w:r w:rsidRPr="00711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111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7923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3"/>
    <w:p w14:paraId="03B8AB2D" w14:textId="509B4AD1" w:rsidR="00430DBE" w:rsidRPr="00F516BB" w:rsidRDefault="00430DBE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หนี้สินที่มีภาระดอกเบี้ย</w:t>
      </w:r>
    </w:p>
    <w:p w14:paraId="320B8D5A" w14:textId="003A8247" w:rsidR="00AE64FE" w:rsidRPr="005107B6" w:rsidRDefault="00AE64FE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9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30"/>
        <w:gridCol w:w="236"/>
        <w:gridCol w:w="996"/>
        <w:gridCol w:w="236"/>
        <w:gridCol w:w="941"/>
        <w:gridCol w:w="17"/>
        <w:gridCol w:w="227"/>
        <w:gridCol w:w="12"/>
        <w:gridCol w:w="1075"/>
        <w:gridCol w:w="236"/>
        <w:gridCol w:w="989"/>
        <w:gridCol w:w="236"/>
        <w:gridCol w:w="979"/>
      </w:tblGrid>
      <w:tr w:rsidR="00150760" w:rsidRPr="005B2FA9" w14:paraId="2B5FED0D" w14:textId="77777777" w:rsidTr="005107B6">
        <w:trPr>
          <w:trHeight w:hRule="exact" w:val="360"/>
          <w:tblHeader/>
        </w:trPr>
        <w:tc>
          <w:tcPr>
            <w:tcW w:w="2520" w:type="dxa"/>
          </w:tcPr>
          <w:p w14:paraId="643AA837" w14:textId="77777777" w:rsidR="00150760" w:rsidRPr="005B2FA9" w:rsidRDefault="00150760" w:rsidP="005021D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9" w:type="dxa"/>
            <w:gridSpan w:val="5"/>
          </w:tcPr>
          <w:p w14:paraId="6E12ED67" w14:textId="167687BB" w:rsidR="00150760" w:rsidRPr="005B2FA9" w:rsidRDefault="00E820A4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4" w:type="dxa"/>
            <w:gridSpan w:val="2"/>
          </w:tcPr>
          <w:p w14:paraId="672A8014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7" w:type="dxa"/>
            <w:gridSpan w:val="6"/>
          </w:tcPr>
          <w:p w14:paraId="64805C40" w14:textId="1A3D33E8" w:rsidR="00150760" w:rsidRPr="005B2FA9" w:rsidRDefault="00E820A4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50760" w:rsidRPr="005B2FA9" w14:paraId="613BAC19" w14:textId="77777777" w:rsidTr="008413D3">
        <w:trPr>
          <w:tblHeader/>
        </w:trPr>
        <w:tc>
          <w:tcPr>
            <w:tcW w:w="2520" w:type="dxa"/>
          </w:tcPr>
          <w:p w14:paraId="1A15D17C" w14:textId="13B3D274" w:rsidR="00150760" w:rsidRPr="005B2FA9" w:rsidRDefault="00150760" w:rsidP="005021D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03A403E" w14:textId="77777777" w:rsidR="00150760" w:rsidRPr="005B2FA9" w:rsidRDefault="00150760" w:rsidP="005021D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5BF4111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530325F" w14:textId="77777777" w:rsidR="00150760" w:rsidRPr="005B2FA9" w:rsidRDefault="00150760" w:rsidP="005021D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093077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2C9529C9" w14:textId="77777777" w:rsidR="00150760" w:rsidRPr="005B2FA9" w:rsidRDefault="00150760" w:rsidP="005021D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gridSpan w:val="2"/>
            <w:vAlign w:val="center"/>
          </w:tcPr>
          <w:p w14:paraId="7170D4B7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09D6260" w14:textId="77777777" w:rsidR="00150760" w:rsidRPr="005B2FA9" w:rsidRDefault="00150760" w:rsidP="005021D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0D3B3F4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4AB3829" w14:textId="77777777" w:rsidR="00150760" w:rsidRPr="005B2FA9" w:rsidRDefault="00150760" w:rsidP="005021D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796504A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C93128D" w14:textId="77777777" w:rsidR="00150760" w:rsidRPr="005B2FA9" w:rsidRDefault="00150760" w:rsidP="005021D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50760" w:rsidRPr="005B2FA9" w14:paraId="1BCBB002" w14:textId="77777777" w:rsidTr="005107B6">
        <w:trPr>
          <w:trHeight w:hRule="exact" w:val="360"/>
          <w:tblHeader/>
        </w:trPr>
        <w:tc>
          <w:tcPr>
            <w:tcW w:w="2520" w:type="dxa"/>
          </w:tcPr>
          <w:p w14:paraId="4946251B" w14:textId="77777777" w:rsidR="00150760" w:rsidRPr="005B2FA9" w:rsidRDefault="00150760" w:rsidP="005021D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0" w:type="dxa"/>
            <w:gridSpan w:val="13"/>
            <w:vAlign w:val="bottom"/>
          </w:tcPr>
          <w:p w14:paraId="5ECA8E8D" w14:textId="17D5D73B" w:rsidR="00150760" w:rsidRPr="005B2FA9" w:rsidRDefault="00150760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761E6"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1AAF" w:rsidRPr="005B2FA9" w14:paraId="6C30EFFB" w14:textId="77777777" w:rsidTr="008413D3">
        <w:trPr>
          <w:tblHeader/>
        </w:trPr>
        <w:tc>
          <w:tcPr>
            <w:tcW w:w="2520" w:type="dxa"/>
          </w:tcPr>
          <w:p w14:paraId="49E03ABE" w14:textId="412EB0B9" w:rsidR="00371AAF" w:rsidRPr="005B2FA9" w:rsidRDefault="00371AAF" w:rsidP="005021D2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210" w:type="dxa"/>
            <w:gridSpan w:val="13"/>
            <w:vAlign w:val="bottom"/>
          </w:tcPr>
          <w:p w14:paraId="3A3A5DE5" w14:textId="77777777" w:rsidR="00371AAF" w:rsidRPr="005B2FA9" w:rsidRDefault="00371AAF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97C71" w:rsidRPr="005B2FA9" w14:paraId="77895E79" w14:textId="77777777" w:rsidTr="008413D3">
        <w:tc>
          <w:tcPr>
            <w:tcW w:w="2520" w:type="dxa"/>
          </w:tcPr>
          <w:p w14:paraId="51FDAB63" w14:textId="77C524FB" w:rsidR="00297C71" w:rsidRPr="005B2FA9" w:rsidRDefault="00297C71" w:rsidP="00297C71">
            <w:pPr>
              <w:pStyle w:val="ListParagraph"/>
              <w:tabs>
                <w:tab w:val="clear" w:pos="2807"/>
                <w:tab w:val="left" w:pos="2775"/>
              </w:tabs>
              <w:ind w:left="156" w:right="-2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1030" w:type="dxa"/>
            <w:vAlign w:val="bottom"/>
          </w:tcPr>
          <w:p w14:paraId="4FCC01E8" w14:textId="4B5AF334" w:rsidR="00297C71" w:rsidRPr="005B2FA9" w:rsidRDefault="00DB4890" w:rsidP="00297C71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162,044</w:t>
            </w:r>
          </w:p>
        </w:tc>
        <w:tc>
          <w:tcPr>
            <w:tcW w:w="236" w:type="dxa"/>
            <w:vAlign w:val="bottom"/>
          </w:tcPr>
          <w:p w14:paraId="607211AC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31CDF02" w14:textId="7B30F8D7" w:rsidR="00297C71" w:rsidRPr="005B2FA9" w:rsidRDefault="00DB4890" w:rsidP="00DB4890">
            <w:pPr>
              <w:tabs>
                <w:tab w:val="left" w:pos="510"/>
              </w:tabs>
              <w:ind w:left="-570"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A41C4D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13DEA83E" w14:textId="764FB131" w:rsidR="00297C71" w:rsidRPr="005B2FA9" w:rsidRDefault="00DB4890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162,044</w:t>
            </w:r>
          </w:p>
        </w:tc>
        <w:tc>
          <w:tcPr>
            <w:tcW w:w="239" w:type="dxa"/>
            <w:gridSpan w:val="2"/>
            <w:vAlign w:val="bottom"/>
          </w:tcPr>
          <w:p w14:paraId="5FE90613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9ADF8C" w14:textId="396FF3D2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115,900</w:t>
            </w:r>
          </w:p>
        </w:tc>
        <w:tc>
          <w:tcPr>
            <w:tcW w:w="236" w:type="dxa"/>
            <w:vAlign w:val="bottom"/>
          </w:tcPr>
          <w:p w14:paraId="157EACC4" w14:textId="130655C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7B6A9CE" w14:textId="172C20A0" w:rsidR="00297C71" w:rsidRPr="005B2FA9" w:rsidRDefault="00297C71" w:rsidP="00DB4890">
            <w:pPr>
              <w:tabs>
                <w:tab w:val="left" w:pos="510"/>
              </w:tabs>
              <w:ind w:left="-570" w:right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59D0C10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4E4C5EA" w14:textId="0F753298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115,900</w:t>
            </w:r>
          </w:p>
        </w:tc>
      </w:tr>
      <w:tr w:rsidR="00A47A18" w:rsidRPr="005B2FA9" w14:paraId="0E4A92B9" w14:textId="77777777" w:rsidTr="008413D3">
        <w:tc>
          <w:tcPr>
            <w:tcW w:w="2520" w:type="dxa"/>
          </w:tcPr>
          <w:p w14:paraId="2A2E2A06" w14:textId="70D697C7" w:rsidR="00A47A18" w:rsidRPr="005B2FA9" w:rsidRDefault="00A47A18" w:rsidP="00A47A18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สัญญาเช่าที่ถึงกำหนด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030" w:type="dxa"/>
            <w:vAlign w:val="bottom"/>
          </w:tcPr>
          <w:p w14:paraId="7FBF6EA9" w14:textId="6A4DA3CD" w:rsidR="00A47A18" w:rsidRPr="005B2FA9" w:rsidRDefault="00DB4890" w:rsidP="00DB4890">
            <w:pPr>
              <w:tabs>
                <w:tab w:val="left" w:pos="615"/>
              </w:tabs>
              <w:ind w:left="-375"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055189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D15F69E" w14:textId="34551BCC" w:rsidR="00A47A18" w:rsidRPr="005B2FA9" w:rsidRDefault="00DB4890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4,535</w:t>
            </w:r>
          </w:p>
        </w:tc>
        <w:tc>
          <w:tcPr>
            <w:tcW w:w="236" w:type="dxa"/>
            <w:vAlign w:val="bottom"/>
          </w:tcPr>
          <w:p w14:paraId="2EA3035C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3EC4B2D8" w14:textId="10FDDEF1" w:rsidR="00A47A18" w:rsidRPr="005B2FA9" w:rsidRDefault="00DB4890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4,535</w:t>
            </w:r>
          </w:p>
        </w:tc>
        <w:tc>
          <w:tcPr>
            <w:tcW w:w="239" w:type="dxa"/>
            <w:gridSpan w:val="2"/>
            <w:vAlign w:val="bottom"/>
          </w:tcPr>
          <w:p w14:paraId="1B0DDAD1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D904F4D" w14:textId="230C3CD5" w:rsidR="00A47A18" w:rsidRPr="00DB4890" w:rsidRDefault="00A47A18" w:rsidP="00DB4890">
            <w:pPr>
              <w:tabs>
                <w:tab w:val="left" w:pos="615"/>
              </w:tabs>
              <w:ind w:left="-375"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48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43F32D6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78E0AF1" w14:textId="5682E605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  <w:tc>
          <w:tcPr>
            <w:tcW w:w="236" w:type="dxa"/>
            <w:vAlign w:val="bottom"/>
          </w:tcPr>
          <w:p w14:paraId="0F46992B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26EC364" w14:textId="2060D2AF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</w:tr>
      <w:tr w:rsidR="007C154C" w:rsidRPr="005B2FA9" w14:paraId="530655B7" w14:textId="77777777" w:rsidTr="005107B6">
        <w:trPr>
          <w:trHeight w:hRule="exact" w:val="216"/>
        </w:trPr>
        <w:tc>
          <w:tcPr>
            <w:tcW w:w="2520" w:type="dxa"/>
          </w:tcPr>
          <w:p w14:paraId="3C793E61" w14:textId="77777777" w:rsidR="007C154C" w:rsidRPr="005B2FA9" w:rsidRDefault="007C154C" w:rsidP="00A47A18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  <w:vAlign w:val="bottom"/>
          </w:tcPr>
          <w:p w14:paraId="125AEB1A" w14:textId="77777777" w:rsidR="007C154C" w:rsidRDefault="007C154C" w:rsidP="00DB4890">
            <w:pPr>
              <w:tabs>
                <w:tab w:val="left" w:pos="615"/>
              </w:tabs>
              <w:ind w:left="-375"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FA1272" w14:textId="77777777" w:rsidR="007C154C" w:rsidRPr="005B2FA9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8A27CA0" w14:textId="77777777" w:rsidR="007C154C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93DE78" w14:textId="77777777" w:rsidR="007C154C" w:rsidRPr="005B2FA9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6FCA5AFC" w14:textId="77777777" w:rsidR="007C154C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1117AFF" w14:textId="77777777" w:rsidR="007C154C" w:rsidRPr="005B2FA9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6A84F71" w14:textId="77777777" w:rsidR="007C154C" w:rsidRPr="00DB4890" w:rsidRDefault="007C154C" w:rsidP="00DB4890">
            <w:pPr>
              <w:tabs>
                <w:tab w:val="left" w:pos="615"/>
              </w:tabs>
              <w:ind w:left="-375"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1FC94D8" w14:textId="77777777" w:rsidR="007C154C" w:rsidRPr="005B2FA9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1E6E070" w14:textId="77777777" w:rsidR="007C154C" w:rsidRPr="005B2FA9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3CE47B" w14:textId="77777777" w:rsidR="007C154C" w:rsidRPr="005B2FA9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8161A94" w14:textId="77777777" w:rsidR="007C154C" w:rsidRPr="005B2FA9" w:rsidRDefault="007C154C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A18" w:rsidRPr="005B2FA9" w14:paraId="433A2337" w14:textId="77777777" w:rsidTr="008413D3">
        <w:tc>
          <w:tcPr>
            <w:tcW w:w="2520" w:type="dxa"/>
          </w:tcPr>
          <w:p w14:paraId="4C0E8488" w14:textId="19E09250" w:rsidR="00A47A18" w:rsidRPr="005B2FA9" w:rsidRDefault="00A47A18" w:rsidP="00A47A18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30" w:type="dxa"/>
            <w:vAlign w:val="bottom"/>
          </w:tcPr>
          <w:p w14:paraId="63FF4340" w14:textId="77777777" w:rsidR="00A47A18" w:rsidRPr="005B2FA9" w:rsidRDefault="00A47A18" w:rsidP="00A47A18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C3D307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D839925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9705F7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48CCD9A7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5C6BE7F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486FE61" w14:textId="77777777" w:rsidR="00A47A18" w:rsidRPr="005B2FA9" w:rsidRDefault="00A47A18" w:rsidP="00A47A18">
            <w:pPr>
              <w:tabs>
                <w:tab w:val="left" w:pos="8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D9ACFA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ECDAF37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C793E4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A817389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7A18" w:rsidRPr="005B2FA9" w14:paraId="49A2EACE" w14:textId="77777777" w:rsidTr="002F5FD6">
        <w:tc>
          <w:tcPr>
            <w:tcW w:w="2520" w:type="dxa"/>
          </w:tcPr>
          <w:p w14:paraId="50513203" w14:textId="6E30A818" w:rsidR="00A47A18" w:rsidRPr="005B2FA9" w:rsidRDefault="00A47A18" w:rsidP="00A47A18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0" w:type="dxa"/>
            <w:vAlign w:val="bottom"/>
          </w:tcPr>
          <w:p w14:paraId="55F88F6E" w14:textId="765E8017" w:rsidR="00A47A18" w:rsidRPr="005B2FA9" w:rsidRDefault="00DB4890" w:rsidP="00DB4890">
            <w:pPr>
              <w:ind w:left="-375" w:right="19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A34FD8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33AE5FE" w14:textId="19D7E1DC" w:rsidR="00A47A18" w:rsidRPr="005B2FA9" w:rsidRDefault="00DB4890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19,687</w:t>
            </w:r>
          </w:p>
        </w:tc>
        <w:tc>
          <w:tcPr>
            <w:tcW w:w="236" w:type="dxa"/>
            <w:vAlign w:val="bottom"/>
          </w:tcPr>
          <w:p w14:paraId="0595F08F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643A42AA" w14:textId="32BE76E0" w:rsidR="00A47A18" w:rsidRPr="005B2FA9" w:rsidRDefault="00DB4890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19,687</w:t>
            </w:r>
          </w:p>
        </w:tc>
        <w:tc>
          <w:tcPr>
            <w:tcW w:w="239" w:type="dxa"/>
            <w:gridSpan w:val="2"/>
            <w:vAlign w:val="bottom"/>
          </w:tcPr>
          <w:p w14:paraId="2A1C64BE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519448" w14:textId="677C316A" w:rsidR="00A47A18" w:rsidRPr="005B2FA9" w:rsidRDefault="00A47A18" w:rsidP="00DB4890">
            <w:pPr>
              <w:tabs>
                <w:tab w:val="left" w:pos="615"/>
              </w:tabs>
              <w:ind w:left="-375"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6C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B25E08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7CE2482" w14:textId="7EE6E958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4,025</w:t>
            </w:r>
          </w:p>
        </w:tc>
        <w:tc>
          <w:tcPr>
            <w:tcW w:w="236" w:type="dxa"/>
            <w:vAlign w:val="bottom"/>
          </w:tcPr>
          <w:p w14:paraId="6A5B73A1" w14:textId="7777777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16FD09D" w14:textId="4BEBE097" w:rsidR="00A47A18" w:rsidRPr="005B2FA9" w:rsidRDefault="00A47A18" w:rsidP="00A47A1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4,025</w:t>
            </w:r>
          </w:p>
        </w:tc>
      </w:tr>
      <w:tr w:rsidR="00297C71" w:rsidRPr="005B2FA9" w14:paraId="5DE40119" w14:textId="77777777" w:rsidTr="008413D3">
        <w:tc>
          <w:tcPr>
            <w:tcW w:w="2520" w:type="dxa"/>
          </w:tcPr>
          <w:p w14:paraId="53D7C9D9" w14:textId="77777777" w:rsidR="00297C71" w:rsidRPr="005B2FA9" w:rsidRDefault="00297C71" w:rsidP="00297C7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DE63B" w14:textId="47606C85" w:rsidR="00297C71" w:rsidRPr="00DB4890" w:rsidRDefault="00DB4890" w:rsidP="00297C71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4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162,044</w:t>
            </w:r>
          </w:p>
        </w:tc>
        <w:tc>
          <w:tcPr>
            <w:tcW w:w="236" w:type="dxa"/>
            <w:vAlign w:val="bottom"/>
          </w:tcPr>
          <w:p w14:paraId="45E65560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62BF4" w14:textId="31F99772" w:rsidR="00297C71" w:rsidRPr="005B2FA9" w:rsidRDefault="00DB4890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24,222</w:t>
            </w:r>
          </w:p>
        </w:tc>
        <w:tc>
          <w:tcPr>
            <w:tcW w:w="236" w:type="dxa"/>
            <w:vAlign w:val="bottom"/>
          </w:tcPr>
          <w:p w14:paraId="5AB0EE94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93C8" w14:textId="69209BF7" w:rsidR="00297C71" w:rsidRPr="005B2FA9" w:rsidRDefault="00DB4890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186,266</w:t>
            </w:r>
          </w:p>
        </w:tc>
        <w:tc>
          <w:tcPr>
            <w:tcW w:w="239" w:type="dxa"/>
            <w:gridSpan w:val="2"/>
            <w:vAlign w:val="bottom"/>
          </w:tcPr>
          <w:p w14:paraId="13DB4EB4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70A35" w14:textId="1AF63922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115,900</w:t>
            </w:r>
          </w:p>
        </w:tc>
        <w:tc>
          <w:tcPr>
            <w:tcW w:w="236" w:type="dxa"/>
            <w:vAlign w:val="bottom"/>
          </w:tcPr>
          <w:p w14:paraId="0EFF83A6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A3C76" w14:textId="10DC434B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6,074</w:t>
            </w:r>
          </w:p>
        </w:tc>
        <w:tc>
          <w:tcPr>
            <w:tcW w:w="236" w:type="dxa"/>
            <w:vAlign w:val="bottom"/>
          </w:tcPr>
          <w:p w14:paraId="359E6DCF" w14:textId="77777777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76A41" w14:textId="572A5E28" w:rsidR="00297C71" w:rsidRPr="005B2FA9" w:rsidRDefault="00297C71" w:rsidP="00297C7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121,974</w:t>
            </w:r>
          </w:p>
        </w:tc>
      </w:tr>
    </w:tbl>
    <w:p w14:paraId="5E8B819D" w14:textId="77777777" w:rsidR="0050356C" w:rsidRPr="005107B6" w:rsidRDefault="0050356C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</w:p>
    <w:p w14:paraId="4C7BD05D" w14:textId="1150E9AF" w:rsidR="001C361B" w:rsidRPr="005B2FA9" w:rsidRDefault="007A161B" w:rsidP="005021D2">
      <w:pPr>
        <w:ind w:right="2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ab/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เงินกู้ยืมจากสถาบันการเงิน </w:t>
      </w:r>
    </w:p>
    <w:p w14:paraId="682196D8" w14:textId="279305D0" w:rsidR="007A161B" w:rsidRPr="005107B6" w:rsidRDefault="007A161B" w:rsidP="0043709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E52C432" w14:textId="413F1DBA" w:rsidR="007A161B" w:rsidRPr="00C53416" w:rsidRDefault="007A161B" w:rsidP="005021D2">
      <w:pPr>
        <w:ind w:left="540" w:right="-387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53416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ในระหว่างปี </w:t>
      </w:r>
      <w:r w:rsidR="00E820A4" w:rsidRPr="00C53416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C534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53416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บริษัทได้ทำสัญญา</w:t>
      </w:r>
      <w:r w:rsidR="000D5E09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กู้ยืมเงินระยะ</w:t>
      </w:r>
      <w:r w:rsidR="00E466A8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สั้น</w:t>
      </w:r>
      <w:r w:rsidRPr="00C53416">
        <w:rPr>
          <w:rFonts w:asciiTheme="majorBidi" w:hAnsiTheme="majorBidi" w:cstheme="majorBidi"/>
          <w:sz w:val="30"/>
          <w:szCs w:val="30"/>
          <w:cs/>
          <w:lang w:val="en-US"/>
        </w:rPr>
        <w:t>กับ</w:t>
      </w:r>
      <w:r w:rsidR="00E466A8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สถาบันการเงิน</w:t>
      </w:r>
      <w:r w:rsidRPr="00C53416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D7363B" w:rsidRPr="00C534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53416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162</w:t>
      </w:r>
      <w:r w:rsidR="003F18DD" w:rsidRPr="00C53416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53416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04</w:t>
      </w:r>
      <w:r w:rsidR="00F029C7" w:rsidRPr="00C534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029C7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="00893EBD" w:rsidRPr="00C53416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านบาท </w:t>
      </w:r>
      <w:r w:rsidR="00893EBD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E820A4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="00893EBD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A94C09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>115.</w:t>
      </w:r>
      <w:r w:rsidR="00E466A8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>9</w:t>
      </w:r>
      <w:r w:rsidR="00A94C09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893EBD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8C6CB8">
        <w:rPr>
          <w:rFonts w:asciiTheme="majorBidi" w:hAnsiTheme="majorBidi" w:cstheme="majorBidi"/>
          <w:i/>
          <w:iCs/>
          <w:sz w:val="30"/>
          <w:szCs w:val="30"/>
          <w:lang w:val="en-US"/>
        </w:rPr>
        <w:br/>
      </w:r>
      <w:r w:rsidR="00893EBD" w:rsidRPr="00C5341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893EBD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="003F18DD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3F18DD" w:rsidRPr="00C53416">
        <w:rPr>
          <w:rFonts w:asciiTheme="majorBidi" w:hAnsiTheme="majorBidi" w:cstheme="majorBidi"/>
          <w:sz w:val="30"/>
          <w:szCs w:val="30"/>
          <w:cs/>
          <w:lang w:val="en-US"/>
        </w:rPr>
        <w:t>โดยมีอัตราดอกเบี้ย</w:t>
      </w:r>
      <w:r w:rsidR="003F18DD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ร้อยละ</w:t>
      </w:r>
      <w:r w:rsidR="003F18DD" w:rsidRPr="00C534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D499C" w:rsidRPr="00C53416">
        <w:rPr>
          <w:rFonts w:asciiTheme="majorBidi" w:hAnsiTheme="majorBidi" w:cstheme="majorBidi"/>
          <w:sz w:val="30"/>
          <w:szCs w:val="30"/>
          <w:lang w:val="en-US"/>
        </w:rPr>
        <w:t xml:space="preserve">3.99 - 8.30 </w:t>
      </w:r>
      <w:r w:rsidR="003F18DD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="003F18DD" w:rsidRPr="00C5341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F18DD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เงินกู้ยืมดังกล่าวค้ำประกันโดยกรรมการของบริษัท และมีหลักประกัน</w:t>
      </w:r>
      <w:r w:rsidR="003F18DD" w:rsidRPr="00B5354A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เป็นสินทรัพย์ของกรรมการ เงินฝาก</w:t>
      </w:r>
      <w:r w:rsidR="003F18DD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สถาบันการเงินของบริษัท</w:t>
      </w:r>
      <w:r w:rsidR="003F18DD" w:rsidRPr="00C534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F18DD" w:rsidRPr="00C53416">
        <w:rPr>
          <w:rFonts w:asciiTheme="majorBidi" w:hAnsiTheme="majorBidi" w:cstheme="majorBidi" w:hint="cs"/>
          <w:sz w:val="30"/>
          <w:szCs w:val="30"/>
          <w:cs/>
          <w:lang w:val="en-US"/>
        </w:rPr>
        <w:t>และหนังสือค้ำประกันของบรรษัทประกันสินเชื่ออุตสาหกรรมขนาดย่อม</w:t>
      </w:r>
      <w:r w:rsidR="00E466A8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</w:p>
    <w:p w14:paraId="1E77064B" w14:textId="57392FCE" w:rsidR="00AF4814" w:rsidRPr="00F109A9" w:rsidRDefault="00AF4814" w:rsidP="0043709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6D959D2A" w14:textId="7A60074C" w:rsidR="00A94C09" w:rsidRDefault="00AF4814" w:rsidP="00A42A41">
      <w:pPr>
        <w:ind w:left="540" w:right="-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5341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53416">
        <w:rPr>
          <w:rFonts w:asciiTheme="majorBidi" w:hAnsiTheme="majorBidi" w:cstheme="majorBidi"/>
          <w:sz w:val="30"/>
          <w:szCs w:val="30"/>
        </w:rPr>
        <w:t xml:space="preserve"> </w:t>
      </w:r>
      <w:r w:rsidR="00803259" w:rsidRPr="00C5341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5341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53416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E820A4" w:rsidRPr="00C53416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C53416">
        <w:rPr>
          <w:rFonts w:asciiTheme="majorBidi" w:hAnsiTheme="majorBidi" w:cstheme="majorBidi"/>
          <w:sz w:val="30"/>
          <w:szCs w:val="30"/>
        </w:rPr>
        <w:t xml:space="preserve"> </w:t>
      </w:r>
      <w:r w:rsidRPr="00C53416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4A4B16" w:rsidRPr="00C534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53416" w:rsidRPr="00C53416">
        <w:rPr>
          <w:rFonts w:asciiTheme="majorBidi" w:hAnsiTheme="majorBidi" w:cstheme="majorBidi"/>
          <w:sz w:val="30"/>
          <w:szCs w:val="30"/>
        </w:rPr>
        <w:t>208.96</w:t>
      </w:r>
      <w:r w:rsidRPr="00C53416">
        <w:rPr>
          <w:rFonts w:asciiTheme="majorBidi" w:hAnsiTheme="majorBidi" w:cstheme="majorBidi"/>
          <w:sz w:val="30"/>
          <w:szCs w:val="30"/>
        </w:rPr>
        <w:t xml:space="preserve"> </w:t>
      </w:r>
      <w:r w:rsidRPr="00C5341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5341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820A4" w:rsidRPr="00C53416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C5341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548C8" w:rsidRPr="00C5341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94C09" w:rsidRPr="00C53416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548C8" w:rsidRPr="00C5341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94C09" w:rsidRPr="00C5341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548C8" w:rsidRPr="00C53416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8C6CB8">
        <w:rPr>
          <w:rFonts w:asciiTheme="majorBidi" w:hAnsiTheme="majorBidi" w:cstheme="majorBidi"/>
          <w:i/>
          <w:iCs/>
          <w:sz w:val="30"/>
          <w:szCs w:val="30"/>
        </w:rPr>
        <w:br/>
      </w:r>
      <w:r w:rsidRPr="00C5341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C5341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FA40B07" w14:textId="77777777" w:rsidR="005107B6" w:rsidRPr="005107B6" w:rsidRDefault="005107B6" w:rsidP="005107B6">
      <w:pPr>
        <w:ind w:left="540" w:right="200"/>
        <w:jc w:val="thaiDistribute"/>
        <w:rPr>
          <w:rFonts w:asciiTheme="majorBidi" w:hAnsiTheme="majorBidi" w:cstheme="majorBidi"/>
        </w:rPr>
      </w:pPr>
    </w:p>
    <w:p w14:paraId="3C23EAF3" w14:textId="14BD1387" w:rsidR="001C361B" w:rsidRPr="005107B6" w:rsidRDefault="00CC388E" w:rsidP="007C154C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20"/>
          <w:szCs w:val="2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ประมาณการ</w:t>
      </w:r>
      <w:r w:rsidR="0086075E"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หนี้สิน</w:t>
      </w: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ไม่หมุนเวียนสำหรับผลประโยชน์พนักงาน</w:t>
      </w:r>
      <w:r w:rsidRPr="00F516BB">
        <w:rPr>
          <w:rFonts w:asciiTheme="majorBidi" w:hAnsiTheme="majorBidi" w:cstheme="majorBidi"/>
          <w:i w:val="0"/>
          <w:iCs w:val="0"/>
          <w:sz w:val="30"/>
          <w:szCs w:val="30"/>
        </w:rPr>
        <w:t xml:space="preserve">  </w:t>
      </w:r>
      <w:r w:rsidR="007C154C" w:rsidRPr="00172425">
        <w:rPr>
          <w:rFonts w:asciiTheme="majorBidi" w:hAnsiTheme="majorBidi" w:cstheme="majorBidi"/>
          <w:i w:val="0"/>
          <w:iCs w:val="0"/>
          <w:sz w:val="30"/>
          <w:szCs w:val="30"/>
        </w:rPr>
        <w:br/>
      </w:r>
    </w:p>
    <w:p w14:paraId="0D8B26E5" w14:textId="34E09610" w:rsidR="001C361B" w:rsidRPr="005B2FA9" w:rsidRDefault="001C361B" w:rsidP="005021D2">
      <w:pPr>
        <w:ind w:left="540" w:right="2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E9AC0C" w14:textId="77777777" w:rsidR="00C32F89" w:rsidRPr="005107B6" w:rsidRDefault="00C32F89" w:rsidP="005021D2">
      <w:pPr>
        <w:ind w:left="540" w:right="2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14063" w14:textId="06500FE1" w:rsidR="005107B6" w:rsidRDefault="001C361B" w:rsidP="005107B6">
      <w:pPr>
        <w:ind w:left="540" w:right="-38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2541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86075E" w:rsidRPr="005B2FA9">
        <w:rPr>
          <w:rFonts w:asciiTheme="majorBidi" w:hAnsiTheme="majorBidi" w:cstheme="majorBidi"/>
          <w:sz w:val="30"/>
          <w:szCs w:val="30"/>
          <w:cs/>
        </w:rPr>
        <w:t>และ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  <w:r w:rsidR="005107B6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080"/>
        <w:gridCol w:w="270"/>
        <w:gridCol w:w="1091"/>
      </w:tblGrid>
      <w:tr w:rsidR="006F7A60" w:rsidRPr="005B2FA9" w14:paraId="3A489A2C" w14:textId="77777777" w:rsidTr="001F77A2">
        <w:trPr>
          <w:trHeight w:val="144"/>
        </w:trPr>
        <w:tc>
          <w:tcPr>
            <w:tcW w:w="6300" w:type="dxa"/>
          </w:tcPr>
          <w:p w14:paraId="437B5E9F" w14:textId="0A3BCF4E" w:rsidR="006F7A60" w:rsidRPr="005B2FA9" w:rsidRDefault="006B738B" w:rsidP="005021D2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6F7A60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810" w:type="dxa"/>
          </w:tcPr>
          <w:p w14:paraId="6EE9C7D6" w14:textId="77777777" w:rsidR="006F7A60" w:rsidRPr="005B2FA9" w:rsidRDefault="006F7A60" w:rsidP="005021D2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7B3A77" w14:textId="331C36DE" w:rsidR="006F7A60" w:rsidRPr="005B2FA9" w:rsidRDefault="00E820A4" w:rsidP="005021D2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2E7ED168" w14:textId="77777777" w:rsidR="006F7A60" w:rsidRPr="005B2FA9" w:rsidRDefault="006F7A60" w:rsidP="005021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2344504" w14:textId="23291FB0" w:rsidR="006F7A60" w:rsidRPr="005B2FA9" w:rsidRDefault="00E820A4" w:rsidP="005021D2">
            <w:pPr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F7A60" w:rsidRPr="005B2FA9" w14:paraId="2A110675" w14:textId="77777777" w:rsidTr="001F77A2">
        <w:trPr>
          <w:trHeight w:val="144"/>
        </w:trPr>
        <w:tc>
          <w:tcPr>
            <w:tcW w:w="6300" w:type="dxa"/>
          </w:tcPr>
          <w:p w14:paraId="3556F819" w14:textId="77777777" w:rsidR="006F7A60" w:rsidRPr="005B2FA9" w:rsidRDefault="006F7A60" w:rsidP="005021D2">
            <w:pPr>
              <w:ind w:left="-33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78A049" w14:textId="77777777" w:rsidR="006F7A60" w:rsidRPr="005B2FA9" w:rsidRDefault="006F7A60" w:rsidP="005021D2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center"/>
          </w:tcPr>
          <w:p w14:paraId="1D178333" w14:textId="4D046711" w:rsidR="006F7A60" w:rsidRPr="005B2FA9" w:rsidRDefault="006F7A60" w:rsidP="005021D2">
            <w:pPr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2B5" w:rsidRPr="005B2FA9" w14:paraId="56CCBD25" w14:textId="77777777" w:rsidTr="001F77A2">
        <w:trPr>
          <w:trHeight w:val="144"/>
        </w:trPr>
        <w:tc>
          <w:tcPr>
            <w:tcW w:w="6300" w:type="dxa"/>
          </w:tcPr>
          <w:p w14:paraId="1E43D332" w14:textId="43D82B7F" w:rsidR="003222B5" w:rsidRPr="005B2FA9" w:rsidRDefault="003222B5" w:rsidP="003222B5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B09F08B" w14:textId="77777777" w:rsidR="003222B5" w:rsidRPr="005B2FA9" w:rsidRDefault="003222B5" w:rsidP="003222B5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753FE" w14:textId="6940F9F2" w:rsidR="003222B5" w:rsidRPr="005B2FA9" w:rsidRDefault="00DB4890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270" w:type="dxa"/>
          </w:tcPr>
          <w:p w14:paraId="7BDDE188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A220955" w14:textId="70B99813" w:rsidR="003222B5" w:rsidRPr="005B2FA9" w:rsidRDefault="003222B5" w:rsidP="003222B5">
            <w:pPr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</w:tr>
      <w:tr w:rsidR="003222B5" w:rsidRPr="005B2FA9" w14:paraId="5B44D7A0" w14:textId="77777777" w:rsidTr="001F77A2">
        <w:trPr>
          <w:trHeight w:val="144"/>
        </w:trPr>
        <w:tc>
          <w:tcPr>
            <w:tcW w:w="6300" w:type="dxa"/>
          </w:tcPr>
          <w:p w14:paraId="07812849" w14:textId="77777777" w:rsidR="003222B5" w:rsidRPr="005B2FA9" w:rsidRDefault="003222B5" w:rsidP="003222B5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00F324F5" w14:textId="77777777" w:rsidR="003222B5" w:rsidRPr="005B2FA9" w:rsidRDefault="003222B5" w:rsidP="003222B5">
            <w:pPr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CA5108" w14:textId="77777777" w:rsidR="003222B5" w:rsidRPr="005B2FA9" w:rsidRDefault="003222B5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341B3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A4C46CB" w14:textId="77777777" w:rsidR="003222B5" w:rsidRPr="005B2FA9" w:rsidRDefault="003222B5" w:rsidP="003222B5">
            <w:pPr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22B5" w:rsidRPr="005B2FA9" w14:paraId="1AF7AAE7" w14:textId="77777777" w:rsidTr="002E03DA">
        <w:trPr>
          <w:trHeight w:val="144"/>
        </w:trPr>
        <w:tc>
          <w:tcPr>
            <w:tcW w:w="6300" w:type="dxa"/>
          </w:tcPr>
          <w:p w14:paraId="7B10F4F4" w14:textId="038B95F0" w:rsidR="003222B5" w:rsidRPr="005B2FA9" w:rsidRDefault="003222B5" w:rsidP="003222B5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492410E" w14:textId="77777777" w:rsidR="003222B5" w:rsidRPr="005B2FA9" w:rsidRDefault="003222B5" w:rsidP="003222B5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B3C975" w14:textId="6C295ACF" w:rsidR="003222B5" w:rsidRPr="005B2FA9" w:rsidRDefault="00DB4890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14:paraId="3C449054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D61C60D" w14:textId="38860FBB" w:rsidR="003222B5" w:rsidRPr="005B2FA9" w:rsidRDefault="003222B5" w:rsidP="003222B5">
            <w:pPr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3222B5" w:rsidRPr="005B2FA9" w14:paraId="182D9488" w14:textId="77777777" w:rsidTr="002E03DA">
        <w:trPr>
          <w:trHeight w:val="144"/>
        </w:trPr>
        <w:tc>
          <w:tcPr>
            <w:tcW w:w="6300" w:type="dxa"/>
          </w:tcPr>
          <w:p w14:paraId="65C3C599" w14:textId="0A2C84E7" w:rsidR="003222B5" w:rsidRPr="005B2FA9" w:rsidRDefault="003222B5" w:rsidP="003222B5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2805919" w14:textId="77777777" w:rsidR="003222B5" w:rsidRPr="005B2FA9" w:rsidRDefault="003222B5" w:rsidP="003222B5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1D7B26" w14:textId="1BD8E6B8" w:rsidR="003222B5" w:rsidRPr="005B2FA9" w:rsidRDefault="00DB4890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260A2C2F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F4DD692" w14:textId="12618AE9" w:rsidR="003222B5" w:rsidRPr="005B2FA9" w:rsidRDefault="003222B5" w:rsidP="003222B5">
            <w:pPr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3222B5" w:rsidRPr="005B2FA9" w14:paraId="5C350370" w14:textId="77777777" w:rsidTr="002E03DA">
        <w:trPr>
          <w:trHeight w:val="144"/>
        </w:trPr>
        <w:tc>
          <w:tcPr>
            <w:tcW w:w="6300" w:type="dxa"/>
          </w:tcPr>
          <w:p w14:paraId="4279D392" w14:textId="6FA1C724" w:rsidR="003222B5" w:rsidRPr="005B2FA9" w:rsidRDefault="003222B5" w:rsidP="003222B5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</w:tcPr>
          <w:p w14:paraId="56B66147" w14:textId="77777777" w:rsidR="003222B5" w:rsidRPr="005B2FA9" w:rsidRDefault="003222B5" w:rsidP="003222B5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BEC772" w14:textId="77777777" w:rsidR="003222B5" w:rsidRPr="005B2FA9" w:rsidRDefault="003222B5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6346A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2456B60" w14:textId="77777777" w:rsidR="003222B5" w:rsidRPr="005B2FA9" w:rsidRDefault="003222B5" w:rsidP="003222B5">
            <w:pPr>
              <w:ind w:left="-79" w:right="84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</w:pPr>
          </w:p>
        </w:tc>
      </w:tr>
      <w:tr w:rsidR="003222B5" w:rsidRPr="005B2FA9" w14:paraId="35EDE5A7" w14:textId="77777777" w:rsidTr="002E03DA">
        <w:trPr>
          <w:trHeight w:val="144"/>
        </w:trPr>
        <w:tc>
          <w:tcPr>
            <w:tcW w:w="6300" w:type="dxa"/>
          </w:tcPr>
          <w:p w14:paraId="43E99596" w14:textId="287D21EA" w:rsidR="003222B5" w:rsidRPr="005B2FA9" w:rsidRDefault="003222B5" w:rsidP="003222B5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810" w:type="dxa"/>
          </w:tcPr>
          <w:p w14:paraId="731C64FE" w14:textId="77777777" w:rsidR="003222B5" w:rsidRPr="005B2FA9" w:rsidRDefault="003222B5" w:rsidP="003222B5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5B6BBF" w14:textId="77777777" w:rsidR="003222B5" w:rsidRPr="005B2FA9" w:rsidRDefault="003222B5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14174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378A20F" w14:textId="77777777" w:rsidR="003222B5" w:rsidRPr="005B2FA9" w:rsidRDefault="003222B5" w:rsidP="003222B5">
            <w:pPr>
              <w:ind w:left="-79" w:right="84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</w:pPr>
          </w:p>
        </w:tc>
      </w:tr>
      <w:tr w:rsidR="003222B5" w:rsidRPr="005B2FA9" w14:paraId="7184CC1D" w14:textId="77777777" w:rsidTr="002E03DA">
        <w:trPr>
          <w:trHeight w:val="144"/>
        </w:trPr>
        <w:tc>
          <w:tcPr>
            <w:tcW w:w="6300" w:type="dxa"/>
          </w:tcPr>
          <w:p w14:paraId="40B41316" w14:textId="407A7967" w:rsidR="003222B5" w:rsidRPr="005B2FA9" w:rsidRDefault="003222B5" w:rsidP="003222B5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num" w:pos="606"/>
                <w:tab w:val="left" w:pos="1146"/>
              </w:tabs>
              <w:ind w:left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574CFE85" w14:textId="77777777" w:rsidR="003222B5" w:rsidRPr="005B2FA9" w:rsidRDefault="003222B5" w:rsidP="003222B5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CD11C1" w14:textId="6B17D657" w:rsidR="003222B5" w:rsidRPr="005B2FA9" w:rsidRDefault="00DB4890" w:rsidP="00DB4890">
            <w:pPr>
              <w:ind w:left="-285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2EDFFF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6540D08" w14:textId="7618021C" w:rsidR="003222B5" w:rsidRPr="005B2FA9" w:rsidRDefault="003222B5" w:rsidP="003F18DD">
            <w:pPr>
              <w:ind w:left="-1014" w:right="90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3222B5" w:rsidRPr="005B2FA9" w14:paraId="2769F8B6" w14:textId="77777777" w:rsidTr="002E03DA">
        <w:trPr>
          <w:trHeight w:val="144"/>
        </w:trPr>
        <w:tc>
          <w:tcPr>
            <w:tcW w:w="6300" w:type="dxa"/>
          </w:tcPr>
          <w:p w14:paraId="54499D1A" w14:textId="4114E6CF" w:rsidR="003222B5" w:rsidRPr="005B2FA9" w:rsidRDefault="003222B5" w:rsidP="003222B5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num" w:pos="606"/>
                <w:tab w:val="left" w:pos="1146"/>
              </w:tabs>
              <w:ind w:left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271CCE0E" w14:textId="77777777" w:rsidR="003222B5" w:rsidRPr="005B2FA9" w:rsidRDefault="003222B5" w:rsidP="003222B5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19C03C" w14:textId="0C86BBF9" w:rsidR="003222B5" w:rsidRPr="005B2FA9" w:rsidRDefault="00DB4890" w:rsidP="00DB4890">
            <w:pPr>
              <w:ind w:left="-285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08CC5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4554CA4" w14:textId="6C56A500" w:rsidR="003222B5" w:rsidRPr="005B2FA9" w:rsidRDefault="003222B5" w:rsidP="003F18DD">
            <w:pPr>
              <w:ind w:left="-1014" w:right="90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3222B5" w:rsidRPr="005B2FA9" w14:paraId="7E3D71A0" w14:textId="77777777" w:rsidTr="002E03DA">
        <w:trPr>
          <w:trHeight w:val="144"/>
        </w:trPr>
        <w:tc>
          <w:tcPr>
            <w:tcW w:w="6300" w:type="dxa"/>
          </w:tcPr>
          <w:p w14:paraId="44D24B86" w14:textId="2782117C" w:rsidR="003222B5" w:rsidRPr="005B2FA9" w:rsidRDefault="003222B5" w:rsidP="003222B5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2A823DA" w14:textId="77777777" w:rsidR="003222B5" w:rsidRPr="005B2FA9" w:rsidRDefault="003222B5" w:rsidP="003222B5">
            <w:pPr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5A0E5B" w14:textId="26147FCB" w:rsidR="003222B5" w:rsidRPr="005B2FA9" w:rsidRDefault="00DB4890" w:rsidP="003222B5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1,724</w:t>
            </w:r>
          </w:p>
        </w:tc>
        <w:tc>
          <w:tcPr>
            <w:tcW w:w="270" w:type="dxa"/>
          </w:tcPr>
          <w:p w14:paraId="7FE5760C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EA505" w14:textId="7B257D92" w:rsidR="003222B5" w:rsidRPr="005B2FA9" w:rsidRDefault="003222B5" w:rsidP="003222B5">
            <w:pPr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7FE1580D" w14:textId="0C70949B" w:rsidR="006F7A60" w:rsidRPr="005B2FA9" w:rsidRDefault="006F7A60" w:rsidP="005021D2">
      <w:pPr>
        <w:ind w:left="900" w:right="2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9" w:type="dxa"/>
        <w:tblInd w:w="450" w:type="dxa"/>
        <w:tblLook w:val="01E0" w:firstRow="1" w:lastRow="1" w:firstColumn="1" w:lastColumn="1" w:noHBand="0" w:noVBand="0"/>
      </w:tblPr>
      <w:tblGrid>
        <w:gridCol w:w="6840"/>
        <w:gridCol w:w="270"/>
        <w:gridCol w:w="1069"/>
        <w:gridCol w:w="270"/>
        <w:gridCol w:w="1080"/>
      </w:tblGrid>
      <w:tr w:rsidR="00A65407" w:rsidRPr="005B2FA9" w14:paraId="63BDEA0E" w14:textId="77777777" w:rsidTr="001F77A2">
        <w:trPr>
          <w:trHeight w:val="20"/>
        </w:trPr>
        <w:tc>
          <w:tcPr>
            <w:tcW w:w="6840" w:type="dxa"/>
          </w:tcPr>
          <w:p w14:paraId="511D939C" w14:textId="3D189FB7" w:rsidR="00A65407" w:rsidRPr="005B2FA9" w:rsidRDefault="001738E7" w:rsidP="005021D2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70" w:type="dxa"/>
          </w:tcPr>
          <w:p w14:paraId="37AB35C7" w14:textId="77777777" w:rsidR="00A65407" w:rsidRPr="005B2FA9" w:rsidRDefault="00A65407" w:rsidP="005021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3E3AE018" w14:textId="12393A82" w:rsidR="00A65407" w:rsidRPr="005B2FA9" w:rsidRDefault="00E820A4" w:rsidP="005021D2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14:paraId="73B3D986" w14:textId="77777777" w:rsidR="00A65407" w:rsidRPr="005B2FA9" w:rsidRDefault="00A65407" w:rsidP="005021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ACDD98" w14:textId="627736B0" w:rsidR="00A65407" w:rsidRPr="005B2FA9" w:rsidRDefault="00E820A4" w:rsidP="005021D2">
            <w:pPr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65407" w:rsidRPr="005B2FA9" w14:paraId="5A6713F8" w14:textId="77777777" w:rsidTr="001F77A2">
        <w:trPr>
          <w:trHeight w:val="20"/>
        </w:trPr>
        <w:tc>
          <w:tcPr>
            <w:tcW w:w="6840" w:type="dxa"/>
          </w:tcPr>
          <w:p w14:paraId="3042324E" w14:textId="77777777" w:rsidR="00A65407" w:rsidRPr="005B2FA9" w:rsidRDefault="00A65407" w:rsidP="005021D2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90A137" w14:textId="77777777" w:rsidR="00A65407" w:rsidRPr="005B2FA9" w:rsidRDefault="00A65407" w:rsidP="005021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center"/>
          </w:tcPr>
          <w:p w14:paraId="0E72850E" w14:textId="6377AF24" w:rsidR="00A65407" w:rsidRPr="005B2FA9" w:rsidRDefault="00A65407" w:rsidP="005021D2">
            <w:pPr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2B5" w:rsidRPr="005B2FA9" w14:paraId="65FAC376" w14:textId="77777777" w:rsidTr="001F77A2">
        <w:trPr>
          <w:trHeight w:val="20"/>
        </w:trPr>
        <w:tc>
          <w:tcPr>
            <w:tcW w:w="6840" w:type="dxa"/>
          </w:tcPr>
          <w:p w14:paraId="28EC6DF2" w14:textId="77777777" w:rsidR="003222B5" w:rsidRPr="005B2FA9" w:rsidRDefault="003222B5" w:rsidP="003222B5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0" w:type="dxa"/>
          </w:tcPr>
          <w:p w14:paraId="162E9FDC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B78601" w14:textId="6184DFE9" w:rsidR="003222B5" w:rsidRPr="005B2FA9" w:rsidRDefault="00DB4890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2.94</w:t>
            </w:r>
          </w:p>
        </w:tc>
        <w:tc>
          <w:tcPr>
            <w:tcW w:w="270" w:type="dxa"/>
          </w:tcPr>
          <w:p w14:paraId="3C9C87FD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9D484" w14:textId="7C68C40D" w:rsidR="003222B5" w:rsidRPr="005B2FA9" w:rsidRDefault="002263E3" w:rsidP="003222B5">
            <w:pPr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2.94</w:t>
            </w:r>
          </w:p>
        </w:tc>
      </w:tr>
      <w:tr w:rsidR="003222B5" w:rsidRPr="005B2FA9" w14:paraId="6EEB1D0F" w14:textId="77777777" w:rsidTr="001F77A2">
        <w:trPr>
          <w:trHeight w:val="20"/>
        </w:trPr>
        <w:tc>
          <w:tcPr>
            <w:tcW w:w="6840" w:type="dxa"/>
          </w:tcPr>
          <w:p w14:paraId="60297B34" w14:textId="77777777" w:rsidR="003222B5" w:rsidRPr="005B2FA9" w:rsidRDefault="003222B5" w:rsidP="003222B5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270" w:type="dxa"/>
          </w:tcPr>
          <w:p w14:paraId="115204E4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292663D" w14:textId="418EE575" w:rsidR="003222B5" w:rsidRPr="005B2FA9" w:rsidRDefault="00DB4890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68E99C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6C908" w14:textId="706C4B8E" w:rsidR="003222B5" w:rsidRPr="005B2FA9" w:rsidRDefault="003222B5" w:rsidP="003222B5">
            <w:pPr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222B5" w:rsidRPr="005B2FA9" w14:paraId="42C8D984" w14:textId="77777777" w:rsidTr="001F77A2">
        <w:trPr>
          <w:trHeight w:val="20"/>
        </w:trPr>
        <w:tc>
          <w:tcPr>
            <w:tcW w:w="6840" w:type="dxa"/>
          </w:tcPr>
          <w:p w14:paraId="5692049A" w14:textId="77777777" w:rsidR="003222B5" w:rsidRPr="005B2FA9" w:rsidRDefault="003222B5" w:rsidP="003222B5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7BF31027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6BFB14A" w14:textId="58B18123" w:rsidR="003222B5" w:rsidRPr="005B2FA9" w:rsidRDefault="00DB4890" w:rsidP="003222B5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2 - 23</w:t>
            </w:r>
          </w:p>
        </w:tc>
        <w:tc>
          <w:tcPr>
            <w:tcW w:w="270" w:type="dxa"/>
          </w:tcPr>
          <w:p w14:paraId="730126F1" w14:textId="77777777" w:rsidR="003222B5" w:rsidRPr="005B2FA9" w:rsidRDefault="003222B5" w:rsidP="003222B5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FDB33" w14:textId="37362BAB" w:rsidR="003222B5" w:rsidRPr="005B2FA9" w:rsidRDefault="003222B5" w:rsidP="003222B5">
            <w:pPr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2 - 23</w:t>
            </w:r>
          </w:p>
        </w:tc>
      </w:tr>
    </w:tbl>
    <w:p w14:paraId="5FD65CCD" w14:textId="77777777" w:rsidR="00F65D12" w:rsidRPr="005B2FA9" w:rsidRDefault="00F65D12" w:rsidP="005021D2">
      <w:pPr>
        <w:ind w:left="900" w:right="200" w:hanging="360"/>
        <w:rPr>
          <w:rFonts w:asciiTheme="majorBidi" w:hAnsiTheme="majorBidi" w:cstheme="majorBidi"/>
          <w:sz w:val="30"/>
          <w:szCs w:val="30"/>
        </w:rPr>
      </w:pPr>
    </w:p>
    <w:p w14:paraId="06ACA6BC" w14:textId="4B4637C5" w:rsidR="00855F34" w:rsidRPr="005B2FA9" w:rsidRDefault="00855F34" w:rsidP="005021D2">
      <w:pPr>
        <w:ind w:left="900" w:right="200" w:hanging="36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1C207A" w:rsidRPr="005B2FA9">
        <w:rPr>
          <w:rFonts w:asciiTheme="majorBidi" w:hAnsiTheme="majorBidi" w:cstheme="majorBidi"/>
          <w:sz w:val="30"/>
          <w:szCs w:val="30"/>
        </w:rPr>
        <w:br/>
      </w:r>
    </w:p>
    <w:p w14:paraId="38FE165C" w14:textId="17DA04DF" w:rsidR="00855F34" w:rsidRPr="005B2FA9" w:rsidRDefault="00855F34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7111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03259" w:rsidRPr="0071111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11117">
        <w:rPr>
          <w:rFonts w:asciiTheme="majorBidi" w:hAnsiTheme="majorBidi" w:cstheme="majorBidi"/>
          <w:sz w:val="30"/>
          <w:szCs w:val="30"/>
        </w:rPr>
        <w:t xml:space="preserve"> </w:t>
      </w:r>
      <w:r w:rsidRPr="007111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20A4" w:rsidRPr="00711117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711117">
        <w:rPr>
          <w:rFonts w:asciiTheme="majorBidi" w:hAnsiTheme="majorBidi" w:cstheme="majorBidi"/>
          <w:sz w:val="30"/>
          <w:szCs w:val="30"/>
        </w:rPr>
        <w:t xml:space="preserve"> </w:t>
      </w:r>
      <w:r w:rsidRPr="00711117">
        <w:rPr>
          <w:rFonts w:asciiTheme="majorBidi" w:hAnsiTheme="majorBidi" w:cstheme="majorBidi"/>
          <w:sz w:val="30"/>
          <w:szCs w:val="30"/>
          <w:cs/>
        </w:rPr>
        <w:t>ระยะเวลาถัว</w:t>
      </w:r>
      <w:r w:rsidRPr="00047968">
        <w:rPr>
          <w:rFonts w:asciiTheme="majorBidi" w:hAnsiTheme="majorBidi" w:cstheme="majorBidi"/>
          <w:sz w:val="30"/>
          <w:szCs w:val="30"/>
          <w:cs/>
        </w:rPr>
        <w:t>เฉลี่ยถ่วงน้ำหนักของภาระผูกพันผลประโยชน์ที่กำหนดไว้เป็น</w:t>
      </w:r>
      <w:r w:rsidR="00C66CB7" w:rsidRPr="00047968">
        <w:rPr>
          <w:rFonts w:asciiTheme="majorBidi" w:hAnsiTheme="majorBidi" w:cstheme="majorBidi"/>
          <w:sz w:val="30"/>
          <w:szCs w:val="30"/>
        </w:rPr>
        <w:t xml:space="preserve"> </w:t>
      </w:r>
      <w:r w:rsidR="00711117" w:rsidRPr="00047968">
        <w:rPr>
          <w:rFonts w:asciiTheme="majorBidi" w:hAnsiTheme="majorBidi" w:cstheme="majorBidi" w:hint="cs"/>
          <w:sz w:val="30"/>
          <w:szCs w:val="30"/>
          <w:cs/>
        </w:rPr>
        <w:t>2</w:t>
      </w:r>
      <w:r w:rsidR="00440D62" w:rsidRPr="00047968">
        <w:rPr>
          <w:rFonts w:asciiTheme="majorBidi" w:hAnsiTheme="majorBidi" w:cstheme="majorBidi"/>
          <w:sz w:val="30"/>
          <w:szCs w:val="30"/>
        </w:rPr>
        <w:t>7</w:t>
      </w:r>
      <w:r w:rsidRPr="00047968">
        <w:rPr>
          <w:rFonts w:asciiTheme="majorBidi" w:hAnsiTheme="majorBidi" w:cstheme="majorBidi"/>
          <w:sz w:val="30"/>
          <w:szCs w:val="30"/>
        </w:rPr>
        <w:t xml:space="preserve"> </w:t>
      </w:r>
      <w:r w:rsidRPr="0004796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0479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20A4" w:rsidRPr="00047968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0479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222B5" w:rsidRPr="00047968">
        <w:rPr>
          <w:rFonts w:asciiTheme="majorBidi" w:hAnsiTheme="majorBidi" w:cstheme="majorBidi"/>
          <w:i/>
          <w:iCs/>
          <w:sz w:val="30"/>
          <w:szCs w:val="30"/>
        </w:rPr>
        <w:t>27</w:t>
      </w:r>
      <w:r w:rsidRPr="000479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47968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3A5D9576" w14:textId="77777777" w:rsidR="00065353" w:rsidRPr="005B2FA9" w:rsidRDefault="00065353" w:rsidP="00A45DC4">
      <w:pPr>
        <w:ind w:left="900" w:right="200" w:hanging="360"/>
        <w:rPr>
          <w:rFonts w:asciiTheme="majorBidi" w:hAnsiTheme="majorBidi" w:cstheme="majorBidi"/>
          <w:sz w:val="30"/>
          <w:szCs w:val="30"/>
        </w:rPr>
      </w:pPr>
    </w:p>
    <w:p w14:paraId="57B6FD25" w14:textId="62D954AD" w:rsidR="00855F34" w:rsidRPr="005B2FA9" w:rsidRDefault="00855F34" w:rsidP="005021D2">
      <w:pPr>
        <w:ind w:left="540" w:right="2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926549" w14:textId="77777777" w:rsidR="00855F34" w:rsidRPr="00A45DC4" w:rsidRDefault="00855F34" w:rsidP="00A45DC4">
      <w:pPr>
        <w:ind w:left="900" w:right="200" w:hanging="360"/>
        <w:rPr>
          <w:rFonts w:asciiTheme="majorBidi" w:hAnsiTheme="majorBidi" w:cstheme="majorBidi"/>
          <w:sz w:val="30"/>
          <w:szCs w:val="30"/>
        </w:rPr>
      </w:pPr>
    </w:p>
    <w:p w14:paraId="221A60DD" w14:textId="286834CB" w:rsidR="00855F34" w:rsidRPr="005B2FA9" w:rsidRDefault="00855F34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1767103F" w14:textId="77777777" w:rsidR="00C66CB7" w:rsidRPr="005B2FA9" w:rsidRDefault="00C66CB7" w:rsidP="00A45DC4">
      <w:pPr>
        <w:ind w:left="900" w:right="200" w:hanging="36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69"/>
        <w:gridCol w:w="268"/>
        <w:gridCol w:w="1150"/>
        <w:gridCol w:w="286"/>
        <w:gridCol w:w="1108"/>
        <w:gridCol w:w="236"/>
        <w:gridCol w:w="1093"/>
      </w:tblGrid>
      <w:tr w:rsidR="00C66CB7" w:rsidRPr="005B2FA9" w14:paraId="4ACECCB3" w14:textId="77777777" w:rsidTr="003F74FC">
        <w:trPr>
          <w:trHeight w:val="20"/>
          <w:tblHeader/>
        </w:trPr>
        <w:tc>
          <w:tcPr>
            <w:tcW w:w="3960" w:type="dxa"/>
            <w:hideMark/>
          </w:tcPr>
          <w:p w14:paraId="49D04451" w14:textId="77777777" w:rsidR="000B1211" w:rsidRPr="005B2FA9" w:rsidRDefault="00C66CB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ผลกระทบต่อภาระผูกพันของ</w:t>
            </w:r>
          </w:p>
          <w:p w14:paraId="0204269E" w14:textId="3E7C8392" w:rsidR="00C66CB7" w:rsidRPr="005B2FA9" w:rsidRDefault="00C66CB7" w:rsidP="000B1211">
            <w:pPr>
              <w:ind w:left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โครงการผลประโยชน์</w:t>
            </w:r>
          </w:p>
        </w:tc>
        <w:tc>
          <w:tcPr>
            <w:tcW w:w="2587" w:type="dxa"/>
            <w:gridSpan w:val="3"/>
          </w:tcPr>
          <w:p w14:paraId="744A3F0E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5F61FD1D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ข้อสมมติเพิ่มขึ้นร้อยละ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86" w:type="dxa"/>
          </w:tcPr>
          <w:p w14:paraId="4D382A36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7" w:type="dxa"/>
            <w:gridSpan w:val="3"/>
            <w:vAlign w:val="center"/>
          </w:tcPr>
          <w:p w14:paraId="7EB829F0" w14:textId="77777777" w:rsidR="00C66CB7" w:rsidRPr="005B2FA9" w:rsidRDefault="00C66CB7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7A2DD199" w14:textId="77777777" w:rsidR="00C66CB7" w:rsidRPr="005B2FA9" w:rsidRDefault="00C66CB7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ข้อสมมติลดลงร้อยละ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C66CB7" w:rsidRPr="005B2FA9" w14:paraId="35326A59" w14:textId="77777777" w:rsidTr="003F74FC">
        <w:trPr>
          <w:trHeight w:val="20"/>
          <w:tblHeader/>
        </w:trPr>
        <w:tc>
          <w:tcPr>
            <w:tcW w:w="3960" w:type="dxa"/>
            <w:hideMark/>
          </w:tcPr>
          <w:p w14:paraId="7A8FBB14" w14:textId="77777777" w:rsidR="00C66CB7" w:rsidRPr="005B2FA9" w:rsidRDefault="00C66CB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1169" w:type="dxa"/>
            <w:vAlign w:val="center"/>
            <w:hideMark/>
          </w:tcPr>
          <w:p w14:paraId="7708D61D" w14:textId="36A460C2" w:rsidR="00C66CB7" w:rsidRPr="005B2FA9" w:rsidRDefault="00E820A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vAlign w:val="center"/>
          </w:tcPr>
          <w:p w14:paraId="290B0D73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vAlign w:val="center"/>
            <w:hideMark/>
          </w:tcPr>
          <w:p w14:paraId="280FB272" w14:textId="6063A681" w:rsidR="00C66CB7" w:rsidRPr="005B2FA9" w:rsidRDefault="00E820A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6" w:type="dxa"/>
          </w:tcPr>
          <w:p w14:paraId="7D3D85B2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center"/>
            <w:hideMark/>
          </w:tcPr>
          <w:p w14:paraId="3C3EE60A" w14:textId="3DE0BF9E" w:rsidR="00C66CB7" w:rsidRPr="005B2FA9" w:rsidRDefault="00E820A4" w:rsidP="003F74FC">
            <w:pPr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vAlign w:val="center"/>
          </w:tcPr>
          <w:p w14:paraId="540BE885" w14:textId="77777777" w:rsidR="00C66CB7" w:rsidRPr="005B2FA9" w:rsidRDefault="00C66CB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  <w:hideMark/>
          </w:tcPr>
          <w:p w14:paraId="67E41CD1" w14:textId="591E388A" w:rsidR="00C66CB7" w:rsidRPr="005B2FA9" w:rsidRDefault="00E820A4" w:rsidP="003F74FC">
            <w:pPr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E30D52" w:rsidRPr="005B2FA9" w14:paraId="0F16CCDB" w14:textId="77777777" w:rsidTr="003F74FC">
        <w:trPr>
          <w:trHeight w:val="20"/>
        </w:trPr>
        <w:tc>
          <w:tcPr>
            <w:tcW w:w="3960" w:type="dxa"/>
          </w:tcPr>
          <w:p w14:paraId="6A26ABCD" w14:textId="77777777" w:rsidR="00E30D52" w:rsidRPr="005B2FA9" w:rsidRDefault="00E30D5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5310" w:type="dxa"/>
            <w:gridSpan w:val="7"/>
          </w:tcPr>
          <w:p w14:paraId="2776AEA6" w14:textId="31BDD2B1" w:rsidR="00E30D52" w:rsidRPr="005B2FA9" w:rsidRDefault="00E30D52" w:rsidP="003F74FC">
            <w:pPr>
              <w:ind w:left="-79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503D7" w:rsidRPr="005B2FA9" w14:paraId="5202DB22" w14:textId="77777777" w:rsidTr="003F74FC">
        <w:trPr>
          <w:trHeight w:val="20"/>
        </w:trPr>
        <w:tc>
          <w:tcPr>
            <w:tcW w:w="3960" w:type="dxa"/>
            <w:hideMark/>
          </w:tcPr>
          <w:p w14:paraId="78BDAA06" w14:textId="77777777" w:rsidR="008503D7" w:rsidRPr="005B2FA9" w:rsidRDefault="008503D7" w:rsidP="008503D7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อัตราคิดลด </w:t>
            </w:r>
          </w:p>
        </w:tc>
        <w:tc>
          <w:tcPr>
            <w:tcW w:w="1169" w:type="dxa"/>
          </w:tcPr>
          <w:p w14:paraId="1F30986D" w14:textId="5BDF2B2E" w:rsidR="008503D7" w:rsidRPr="005B2FA9" w:rsidRDefault="00DB4890" w:rsidP="000A0AB2">
            <w:pPr>
              <w:tabs>
                <w:tab w:val="decimal" w:pos="88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DB4890">
              <w:rPr>
                <w:rFonts w:asciiTheme="majorBidi" w:hAnsiTheme="majorBidi" w:cstheme="majorBidi"/>
                <w:sz w:val="30"/>
                <w:szCs w:val="30"/>
              </w:rPr>
              <w:t>343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265444F9" w14:textId="77777777" w:rsidR="008503D7" w:rsidRPr="005B2FA9" w:rsidRDefault="008503D7" w:rsidP="008503D7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0" w:type="dxa"/>
            <w:hideMark/>
          </w:tcPr>
          <w:p w14:paraId="09E6C0DA" w14:textId="6A4A0C54" w:rsidR="008503D7" w:rsidRPr="005B2FA9" w:rsidRDefault="008503D7" w:rsidP="000A0AB2">
            <w:pPr>
              <w:tabs>
                <w:tab w:val="decimal" w:pos="88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E0D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6" w:type="dxa"/>
          </w:tcPr>
          <w:p w14:paraId="74812E1A" w14:textId="77777777" w:rsidR="008503D7" w:rsidRPr="005B2FA9" w:rsidRDefault="008503D7" w:rsidP="008503D7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1AD2A385" w14:textId="4F59CCB0" w:rsidR="008503D7" w:rsidRPr="005B2FA9" w:rsidRDefault="003F74FC" w:rsidP="003F74FC">
            <w:pPr>
              <w:tabs>
                <w:tab w:val="decimal" w:pos="810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  <w:tc>
          <w:tcPr>
            <w:tcW w:w="236" w:type="dxa"/>
            <w:vAlign w:val="center"/>
          </w:tcPr>
          <w:p w14:paraId="1DD7D366" w14:textId="77777777" w:rsidR="008503D7" w:rsidRPr="005B2FA9" w:rsidRDefault="008503D7" w:rsidP="008503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hideMark/>
          </w:tcPr>
          <w:p w14:paraId="7BD5BEBA" w14:textId="4652356A" w:rsidR="008503D7" w:rsidRPr="000A0AB2" w:rsidRDefault="006E0DF2" w:rsidP="003F74FC">
            <w:pPr>
              <w:tabs>
                <w:tab w:val="decimal" w:pos="810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0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503D7" w:rsidRPr="000A0A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8503D7" w:rsidRPr="005B2FA9" w14:paraId="3F70AAEC" w14:textId="77777777" w:rsidTr="003F74FC">
        <w:trPr>
          <w:trHeight w:val="20"/>
        </w:trPr>
        <w:tc>
          <w:tcPr>
            <w:tcW w:w="3960" w:type="dxa"/>
            <w:hideMark/>
          </w:tcPr>
          <w:p w14:paraId="529D810A" w14:textId="77777777" w:rsidR="008503D7" w:rsidRPr="005B2FA9" w:rsidRDefault="008503D7" w:rsidP="008503D7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การเพิ่มขึ้นของเงินเดือนในอนาคต </w:t>
            </w:r>
          </w:p>
        </w:tc>
        <w:tc>
          <w:tcPr>
            <w:tcW w:w="1169" w:type="dxa"/>
          </w:tcPr>
          <w:p w14:paraId="7F6C46BA" w14:textId="3DDDAE85" w:rsidR="008503D7" w:rsidRPr="005B2FA9" w:rsidRDefault="00DB4890" w:rsidP="000A0AB2">
            <w:pPr>
              <w:tabs>
                <w:tab w:val="decimal" w:pos="88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268" w:type="dxa"/>
          </w:tcPr>
          <w:p w14:paraId="77E25590" w14:textId="77777777" w:rsidR="008503D7" w:rsidRPr="005B2FA9" w:rsidRDefault="008503D7" w:rsidP="008503D7">
            <w:pPr>
              <w:ind w:left="-79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hideMark/>
          </w:tcPr>
          <w:p w14:paraId="40F9693A" w14:textId="5D423B7C" w:rsidR="008503D7" w:rsidRPr="000A0AB2" w:rsidRDefault="006E0DF2" w:rsidP="000A0AB2">
            <w:pPr>
              <w:tabs>
                <w:tab w:val="decimal" w:pos="88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503D7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86" w:type="dxa"/>
          </w:tcPr>
          <w:p w14:paraId="3B46AFE9" w14:textId="77777777" w:rsidR="008503D7" w:rsidRPr="005B2FA9" w:rsidRDefault="008503D7" w:rsidP="008503D7">
            <w:pPr>
              <w:ind w:left="-79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1D74F52" w14:textId="1522DD90" w:rsidR="008503D7" w:rsidRPr="000A0AB2" w:rsidRDefault="003F74FC" w:rsidP="003F74FC">
            <w:pPr>
              <w:tabs>
                <w:tab w:val="decimal" w:pos="810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(353)</w:t>
            </w:r>
          </w:p>
        </w:tc>
        <w:tc>
          <w:tcPr>
            <w:tcW w:w="236" w:type="dxa"/>
            <w:vAlign w:val="center"/>
          </w:tcPr>
          <w:p w14:paraId="5C0AAFD0" w14:textId="77777777" w:rsidR="008503D7" w:rsidRPr="005B2FA9" w:rsidRDefault="008503D7" w:rsidP="008503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3" w:type="dxa"/>
            <w:hideMark/>
          </w:tcPr>
          <w:p w14:paraId="2107B327" w14:textId="369D2BF8" w:rsidR="008503D7" w:rsidRPr="000A0AB2" w:rsidRDefault="008503D7" w:rsidP="003F74FC">
            <w:pPr>
              <w:tabs>
                <w:tab w:val="decimal" w:pos="810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6E0D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4E6078AB" w14:textId="77777777" w:rsidR="00156C7A" w:rsidRPr="005B2FA9" w:rsidRDefault="00156C7A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291" w:type="dxa"/>
        <w:tblInd w:w="450" w:type="dxa"/>
        <w:tblLook w:val="04A0" w:firstRow="1" w:lastRow="0" w:firstColumn="1" w:lastColumn="0" w:noHBand="0" w:noVBand="1"/>
      </w:tblPr>
      <w:tblGrid>
        <w:gridCol w:w="3951"/>
        <w:gridCol w:w="1167"/>
        <w:gridCol w:w="269"/>
        <w:gridCol w:w="1170"/>
        <w:gridCol w:w="287"/>
        <w:gridCol w:w="1119"/>
        <w:gridCol w:w="227"/>
        <w:gridCol w:w="1101"/>
      </w:tblGrid>
      <w:tr w:rsidR="00D74C9B" w:rsidRPr="005B2FA9" w14:paraId="5BA8C60C" w14:textId="77777777" w:rsidTr="003F74FC">
        <w:trPr>
          <w:trHeight w:val="20"/>
          <w:tblHeader/>
        </w:trPr>
        <w:tc>
          <w:tcPr>
            <w:tcW w:w="3960" w:type="dxa"/>
            <w:hideMark/>
          </w:tcPr>
          <w:p w14:paraId="7904C975" w14:textId="77777777" w:rsidR="00D74C9B" w:rsidRPr="005B2FA9" w:rsidRDefault="00D74C9B" w:rsidP="00291C0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ผลกระทบต่อภาระผูกพันของ</w:t>
            </w:r>
          </w:p>
          <w:p w14:paraId="47B1993F" w14:textId="77777777" w:rsidR="00D74C9B" w:rsidRPr="005B2FA9" w:rsidRDefault="00D74C9B" w:rsidP="00291C04">
            <w:pPr>
              <w:ind w:left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โครงการผลประโยชน์</w:t>
            </w:r>
          </w:p>
        </w:tc>
        <w:tc>
          <w:tcPr>
            <w:tcW w:w="2597" w:type="dxa"/>
            <w:gridSpan w:val="3"/>
          </w:tcPr>
          <w:p w14:paraId="0350D697" w14:textId="77777777" w:rsidR="00D74C9B" w:rsidRPr="00047968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4F450405" w14:textId="5323395C" w:rsidR="00D74C9B" w:rsidRPr="00047968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ข้อสมมติเพิ่มขึ้นร้อยละ </w:t>
            </w:r>
            <w:r w:rsidR="00D47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C0F21"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87" w:type="dxa"/>
          </w:tcPr>
          <w:p w14:paraId="25B81142" w14:textId="77777777" w:rsidR="00D74C9B" w:rsidRPr="00047968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217AC880" w14:textId="77777777" w:rsidR="00D74C9B" w:rsidRPr="00047968" w:rsidRDefault="00D74C9B" w:rsidP="00291C04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7E6AA0D3" w14:textId="3A8FA786" w:rsidR="00D74C9B" w:rsidRPr="00047968" w:rsidRDefault="00D74C9B" w:rsidP="00291C04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ข้อสมมติลดลงร้อยละ </w:t>
            </w:r>
            <w:r w:rsidR="00D472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C0F21"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D74C9B" w:rsidRPr="005B2FA9" w14:paraId="3FE419A7" w14:textId="77777777" w:rsidTr="003F74FC">
        <w:trPr>
          <w:trHeight w:val="20"/>
          <w:tblHeader/>
        </w:trPr>
        <w:tc>
          <w:tcPr>
            <w:tcW w:w="3960" w:type="dxa"/>
            <w:hideMark/>
          </w:tcPr>
          <w:p w14:paraId="74C29CE3" w14:textId="77777777" w:rsidR="00D74C9B" w:rsidRPr="005B2FA9" w:rsidRDefault="00D74C9B" w:rsidP="00291C0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1158" w:type="dxa"/>
            <w:vAlign w:val="center"/>
            <w:hideMark/>
          </w:tcPr>
          <w:p w14:paraId="6909AB32" w14:textId="1B3ECC7C" w:rsidR="00D74C9B" w:rsidRPr="00047968" w:rsidRDefault="00E820A4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  <w:vAlign w:val="center"/>
          </w:tcPr>
          <w:p w14:paraId="32F98B62" w14:textId="77777777" w:rsidR="00D74C9B" w:rsidRPr="00047968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  <w:hideMark/>
          </w:tcPr>
          <w:p w14:paraId="2A650FDC" w14:textId="04253AF9" w:rsidR="00D74C9B" w:rsidRPr="00047968" w:rsidRDefault="00E820A4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7" w:type="dxa"/>
          </w:tcPr>
          <w:p w14:paraId="021E3BEC" w14:textId="77777777" w:rsidR="00D74C9B" w:rsidRPr="00047968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center"/>
            <w:hideMark/>
          </w:tcPr>
          <w:p w14:paraId="5CED8DC5" w14:textId="737A3B08" w:rsidR="00D74C9B" w:rsidRPr="00047968" w:rsidRDefault="00E820A4" w:rsidP="003F74FC">
            <w:pPr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27" w:type="dxa"/>
            <w:vAlign w:val="center"/>
          </w:tcPr>
          <w:p w14:paraId="2064B1E3" w14:textId="77777777" w:rsidR="00D74C9B" w:rsidRPr="00047968" w:rsidRDefault="00D74C9B" w:rsidP="00291C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  <w:hideMark/>
          </w:tcPr>
          <w:p w14:paraId="52090A7C" w14:textId="6BAC4590" w:rsidR="00D74C9B" w:rsidRPr="00047968" w:rsidRDefault="00E820A4" w:rsidP="00291C04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74C9B" w:rsidRPr="005B2FA9" w14:paraId="53CC8FC2" w14:textId="77777777" w:rsidTr="003F74FC">
        <w:trPr>
          <w:trHeight w:val="20"/>
        </w:trPr>
        <w:tc>
          <w:tcPr>
            <w:tcW w:w="3960" w:type="dxa"/>
          </w:tcPr>
          <w:p w14:paraId="2CB8F702" w14:textId="77777777" w:rsidR="00D74C9B" w:rsidRPr="005B2FA9" w:rsidRDefault="00D74C9B" w:rsidP="00291C0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5331" w:type="dxa"/>
            <w:gridSpan w:val="7"/>
          </w:tcPr>
          <w:p w14:paraId="4EE8CB50" w14:textId="77777777" w:rsidR="00D74C9B" w:rsidRPr="00047968" w:rsidRDefault="00D74C9B" w:rsidP="003F74FC">
            <w:pPr>
              <w:ind w:left="-79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0479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4796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74C9B" w:rsidRPr="005B2FA9" w14:paraId="0CA63A0D" w14:textId="77777777" w:rsidTr="003F74FC">
        <w:trPr>
          <w:trHeight w:val="20"/>
        </w:trPr>
        <w:tc>
          <w:tcPr>
            <w:tcW w:w="3960" w:type="dxa"/>
            <w:hideMark/>
          </w:tcPr>
          <w:p w14:paraId="4A6A8F51" w14:textId="77777777" w:rsidR="00D74C9B" w:rsidRPr="005B2FA9" w:rsidRDefault="00D74C9B" w:rsidP="00291C04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อัตราการหมุนเวียนของพนักงาน</w:t>
            </w:r>
          </w:p>
        </w:tc>
        <w:tc>
          <w:tcPr>
            <w:tcW w:w="1158" w:type="dxa"/>
          </w:tcPr>
          <w:p w14:paraId="7508FA4D" w14:textId="2D1C97BB" w:rsidR="00D74C9B" w:rsidRPr="00047968" w:rsidRDefault="003F74FC" w:rsidP="007C154C">
            <w:pPr>
              <w:tabs>
                <w:tab w:val="decimal" w:pos="88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55897"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  <w:tc>
          <w:tcPr>
            <w:tcW w:w="269" w:type="dxa"/>
          </w:tcPr>
          <w:p w14:paraId="7477610B" w14:textId="77777777" w:rsidR="00D74C9B" w:rsidRPr="007C154C" w:rsidRDefault="00D74C9B" w:rsidP="007C154C">
            <w:pPr>
              <w:tabs>
                <w:tab w:val="decimal" w:pos="88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22D2D39E" w14:textId="56184C15" w:rsidR="00D74C9B" w:rsidRPr="007C154C" w:rsidRDefault="00D74C9B" w:rsidP="007C154C">
            <w:pPr>
              <w:tabs>
                <w:tab w:val="decimal" w:pos="88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3F74FC"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214D67"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479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7" w:type="dxa"/>
          </w:tcPr>
          <w:p w14:paraId="0D0D082D" w14:textId="77777777" w:rsidR="00D74C9B" w:rsidRPr="00047968" w:rsidRDefault="00D74C9B" w:rsidP="00291C04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FF6D88" w14:textId="4268CB65" w:rsidR="00D74C9B" w:rsidRPr="00047968" w:rsidRDefault="00A55897" w:rsidP="005107B6">
            <w:pPr>
              <w:tabs>
                <w:tab w:val="decimal" w:pos="810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74FC"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479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27" w:type="dxa"/>
            <w:vAlign w:val="center"/>
          </w:tcPr>
          <w:p w14:paraId="2D19C350" w14:textId="77777777" w:rsidR="00D74C9B" w:rsidRPr="00047968" w:rsidRDefault="00D74C9B" w:rsidP="00291C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hideMark/>
          </w:tcPr>
          <w:p w14:paraId="5066A3C9" w14:textId="15F01B12" w:rsidR="00D74C9B" w:rsidRPr="00047968" w:rsidRDefault="00214D67" w:rsidP="003F74FC">
            <w:pPr>
              <w:tabs>
                <w:tab w:val="decimal" w:pos="810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968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</w:tbl>
    <w:p w14:paraId="3A66D490" w14:textId="40A4BC32" w:rsidR="007C154C" w:rsidRDefault="007C154C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12209ED" w14:textId="1CBA2543" w:rsidR="006E1202" w:rsidRPr="00F516BB" w:rsidRDefault="009B1162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ทุนเรือนหุ้น</w:t>
      </w:r>
    </w:p>
    <w:p w14:paraId="49D131F4" w14:textId="638F5343" w:rsidR="006E1202" w:rsidRPr="005B2FA9" w:rsidRDefault="006E1202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470" w:type="dxa"/>
        <w:tblInd w:w="450" w:type="dxa"/>
        <w:tblLook w:val="01E0" w:firstRow="1" w:lastRow="1" w:firstColumn="1" w:lastColumn="1" w:noHBand="0" w:noVBand="0"/>
      </w:tblPr>
      <w:tblGrid>
        <w:gridCol w:w="3327"/>
        <w:gridCol w:w="1063"/>
        <w:gridCol w:w="1067"/>
        <w:gridCol w:w="238"/>
        <w:gridCol w:w="1071"/>
        <w:gridCol w:w="257"/>
        <w:gridCol w:w="1096"/>
        <w:gridCol w:w="246"/>
        <w:gridCol w:w="1105"/>
      </w:tblGrid>
      <w:tr w:rsidR="00085B92" w:rsidRPr="005B2FA9" w14:paraId="22CB7A49" w14:textId="77777777" w:rsidTr="00DF0D29">
        <w:trPr>
          <w:tblHeader/>
        </w:trPr>
        <w:tc>
          <w:tcPr>
            <w:tcW w:w="3327" w:type="dxa"/>
          </w:tcPr>
          <w:p w14:paraId="4C6BD990" w14:textId="26079882" w:rsidR="0040684D" w:rsidRPr="005B2FA9" w:rsidRDefault="004068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1063" w:type="dxa"/>
          </w:tcPr>
          <w:p w14:paraId="60865907" w14:textId="77777777" w:rsidR="0040684D" w:rsidRPr="005B2FA9" w:rsidRDefault="0040684D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  <w:vAlign w:val="center"/>
          </w:tcPr>
          <w:p w14:paraId="1D125B14" w14:textId="0218ABF9" w:rsidR="0040684D" w:rsidRPr="005B2FA9" w:rsidRDefault="00E820A4" w:rsidP="005021D2">
            <w:pPr>
              <w:pStyle w:val="a0"/>
              <w:tabs>
                <w:tab w:val="clear" w:pos="1080"/>
              </w:tabs>
              <w:ind w:left="-18" w:righ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257" w:type="dxa"/>
          </w:tcPr>
          <w:p w14:paraId="643CD991" w14:textId="77777777" w:rsidR="0040684D" w:rsidRPr="005B2FA9" w:rsidRDefault="0040684D" w:rsidP="005021D2">
            <w:pPr>
              <w:tabs>
                <w:tab w:val="decimal" w:pos="1062"/>
                <w:tab w:val="decimal" w:pos="1258"/>
              </w:tabs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47" w:type="dxa"/>
            <w:gridSpan w:val="3"/>
            <w:tcBorders>
              <w:bottom w:val="single" w:sz="4" w:space="0" w:color="auto"/>
            </w:tcBorders>
            <w:vAlign w:val="center"/>
          </w:tcPr>
          <w:p w14:paraId="0D737E93" w14:textId="4B2C5E19" w:rsidR="0040684D" w:rsidRPr="005B2FA9" w:rsidRDefault="00E820A4" w:rsidP="005021D2">
            <w:pPr>
              <w:pStyle w:val="a0"/>
              <w:tabs>
                <w:tab w:val="clear" w:pos="1080"/>
              </w:tabs>
              <w:ind w:left="-18" w:righ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85B92" w:rsidRPr="005B2FA9" w14:paraId="7B71CE93" w14:textId="77777777" w:rsidTr="00DF0D29">
        <w:trPr>
          <w:tblHeader/>
        </w:trPr>
        <w:tc>
          <w:tcPr>
            <w:tcW w:w="3327" w:type="dxa"/>
          </w:tcPr>
          <w:p w14:paraId="731F14CA" w14:textId="77777777" w:rsidR="0040684D" w:rsidRPr="005B2FA9" w:rsidRDefault="004068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6D7429" w14:textId="77777777" w:rsidR="0040684D" w:rsidRPr="005B2FA9" w:rsidRDefault="0040684D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40DF63A" w14:textId="77777777" w:rsidR="0040684D" w:rsidRPr="005B2FA9" w:rsidRDefault="0040684D" w:rsidP="005021D2">
            <w:pPr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6ABE4CA" w14:textId="77777777" w:rsidR="0040684D" w:rsidRPr="005B2FA9" w:rsidRDefault="0040684D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B74EB6E" w14:textId="77777777" w:rsidR="0040684D" w:rsidRPr="005B2FA9" w:rsidRDefault="0040684D" w:rsidP="005021D2">
            <w:pPr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7" w:type="dxa"/>
          </w:tcPr>
          <w:p w14:paraId="5F78B0D4" w14:textId="77777777" w:rsidR="0040684D" w:rsidRPr="005B2FA9" w:rsidRDefault="004068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4249500" w14:textId="77777777" w:rsidR="0040684D" w:rsidRPr="005B2FA9" w:rsidRDefault="0040684D" w:rsidP="005021D2">
            <w:pPr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7A74EE9F" w14:textId="77777777" w:rsidR="0040684D" w:rsidRPr="005B2FA9" w:rsidRDefault="0040684D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2F350DB" w14:textId="77777777" w:rsidR="0040684D" w:rsidRPr="005B2FA9" w:rsidRDefault="0040684D" w:rsidP="005021D2">
            <w:pPr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0684D" w:rsidRPr="005B2FA9" w14:paraId="6CBE6F86" w14:textId="77777777" w:rsidTr="00DF0D29">
        <w:trPr>
          <w:tblHeader/>
        </w:trPr>
        <w:tc>
          <w:tcPr>
            <w:tcW w:w="3327" w:type="dxa"/>
          </w:tcPr>
          <w:p w14:paraId="580EE8B1" w14:textId="77777777" w:rsidR="0040684D" w:rsidRPr="005B2FA9" w:rsidRDefault="004068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4F01C1EA" w14:textId="77777777" w:rsidR="0040684D" w:rsidRPr="005B2FA9" w:rsidRDefault="0040684D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80" w:type="dxa"/>
            <w:gridSpan w:val="7"/>
          </w:tcPr>
          <w:p w14:paraId="11791244" w14:textId="77777777" w:rsidR="0040684D" w:rsidRPr="005B2FA9" w:rsidRDefault="0040684D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C66CB7" w:rsidRPr="005B2FA9" w14:paraId="10A6AAB9" w14:textId="77777777" w:rsidTr="00DF0D29">
        <w:tc>
          <w:tcPr>
            <w:tcW w:w="3327" w:type="dxa"/>
          </w:tcPr>
          <w:p w14:paraId="60C96A0E" w14:textId="77777777" w:rsidR="00C66CB7" w:rsidRPr="005B2FA9" w:rsidRDefault="00C66CB7" w:rsidP="00C66CB7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63" w:type="dxa"/>
          </w:tcPr>
          <w:p w14:paraId="29F67706" w14:textId="77777777" w:rsidR="00C66CB7" w:rsidRPr="005B2FA9" w:rsidRDefault="00C66CB7" w:rsidP="00C66C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6F40F625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A2FE8E5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0671FC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14F8D64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3EFFBB0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89757EC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114A911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6CB7" w:rsidRPr="005B2FA9" w14:paraId="57872222" w14:textId="77777777" w:rsidTr="00DF0D29">
        <w:tc>
          <w:tcPr>
            <w:tcW w:w="3327" w:type="dxa"/>
          </w:tcPr>
          <w:p w14:paraId="64F041DD" w14:textId="4C2394F2" w:rsidR="00C66CB7" w:rsidRPr="005B2FA9" w:rsidRDefault="00C66CB7" w:rsidP="00C66CB7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3" w:type="dxa"/>
          </w:tcPr>
          <w:p w14:paraId="701BABA3" w14:textId="77777777" w:rsidR="00C66CB7" w:rsidRPr="005B2FA9" w:rsidRDefault="00C66CB7" w:rsidP="00C66C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0948765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1B1F36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891549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A0273F9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B280B39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A43559C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381B95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A41" w:rsidRPr="005B2FA9" w14:paraId="50E96D34" w14:textId="77777777" w:rsidTr="00DF0D29">
        <w:tc>
          <w:tcPr>
            <w:tcW w:w="3327" w:type="dxa"/>
          </w:tcPr>
          <w:p w14:paraId="1E1BE99A" w14:textId="030DC4EF" w:rsidR="00A42A41" w:rsidRPr="005B2FA9" w:rsidRDefault="00A42A41" w:rsidP="00A42A41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3" w:type="dxa"/>
          </w:tcPr>
          <w:p w14:paraId="2FDD714B" w14:textId="7B8B2B5E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5D501480" w14:textId="79F02B68" w:rsidR="00A42A41" w:rsidRPr="005B2FA9" w:rsidRDefault="00A42A41" w:rsidP="0071104F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642F4C90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59916E5" w14:textId="4B928261" w:rsidR="00A42A41" w:rsidRPr="005B2FA9" w:rsidRDefault="00A42A41" w:rsidP="0071104F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0,000</w:t>
            </w:r>
          </w:p>
        </w:tc>
        <w:tc>
          <w:tcPr>
            <w:tcW w:w="257" w:type="dxa"/>
          </w:tcPr>
          <w:p w14:paraId="5D0FF5DA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857A1E8" w14:textId="0172088E" w:rsidR="00A42A41" w:rsidRPr="007C154C" w:rsidRDefault="00A42A41" w:rsidP="007C154C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</w:p>
        </w:tc>
        <w:tc>
          <w:tcPr>
            <w:tcW w:w="246" w:type="dxa"/>
          </w:tcPr>
          <w:p w14:paraId="64EB28D5" w14:textId="77777777" w:rsidR="00A42A41" w:rsidRPr="005B2FA9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C8A4E45" w14:textId="4CD48614" w:rsidR="00A42A41" w:rsidRPr="007C154C" w:rsidRDefault="00A42A41" w:rsidP="007C154C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0,000</w:t>
            </w:r>
          </w:p>
        </w:tc>
      </w:tr>
      <w:tr w:rsidR="00A42A41" w:rsidRPr="005B2FA9" w14:paraId="5F32FE95" w14:textId="77777777" w:rsidTr="00DF0D29">
        <w:tc>
          <w:tcPr>
            <w:tcW w:w="3327" w:type="dxa"/>
          </w:tcPr>
          <w:p w14:paraId="34991BFA" w14:textId="7F95C433" w:rsidR="00A42A41" w:rsidRPr="005B2FA9" w:rsidRDefault="00A42A41" w:rsidP="00A42A4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1063" w:type="dxa"/>
          </w:tcPr>
          <w:p w14:paraId="70D32414" w14:textId="7CC9C9FD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6F1C006F" w14:textId="6456D9C2" w:rsidR="00A42A41" w:rsidRPr="005B2FA9" w:rsidRDefault="00A42A41" w:rsidP="0071104F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0499531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41ED3DCF" w14:textId="72ECC236" w:rsidR="00A42A41" w:rsidRPr="005B2FA9" w:rsidRDefault="00A42A41" w:rsidP="0071104F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5691334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B128608" w14:textId="582D194F" w:rsidR="00A42A41" w:rsidRPr="00A42A41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0ACE06F" w14:textId="77777777" w:rsidR="00A42A41" w:rsidRPr="00A42A41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2AE228" w14:textId="4C1F84E8" w:rsidR="00A42A41" w:rsidRPr="00A42A41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2A41" w:rsidRPr="005B2FA9" w14:paraId="13C66B24" w14:textId="77777777" w:rsidTr="00DF0D29">
        <w:tc>
          <w:tcPr>
            <w:tcW w:w="3327" w:type="dxa"/>
          </w:tcPr>
          <w:p w14:paraId="06D1A948" w14:textId="703A962A" w:rsidR="00A42A41" w:rsidRPr="005B2FA9" w:rsidRDefault="00A42A41" w:rsidP="00A42A4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1063" w:type="dxa"/>
          </w:tcPr>
          <w:p w14:paraId="3457E196" w14:textId="77777777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2A75F456" w14:textId="77777777" w:rsidR="00A42A41" w:rsidRPr="005B2FA9" w:rsidRDefault="00A42A41" w:rsidP="0071104F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2B4D9A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3A4CD5ED" w14:textId="77777777" w:rsidR="00A42A41" w:rsidRPr="005B2FA9" w:rsidRDefault="00A42A41" w:rsidP="0071104F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0B7BBCA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3AC144B" w14:textId="77777777" w:rsidR="00A42A41" w:rsidRPr="005B2FA9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B9347E7" w14:textId="77777777" w:rsidR="00A42A41" w:rsidRPr="00A42A41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C3A4DC5" w14:textId="77777777" w:rsidR="00A42A41" w:rsidRPr="005B2FA9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A41" w:rsidRPr="005B2FA9" w14:paraId="56FF101A" w14:textId="77777777" w:rsidTr="00DF0D29">
        <w:tc>
          <w:tcPr>
            <w:tcW w:w="3327" w:type="dxa"/>
          </w:tcPr>
          <w:p w14:paraId="328EBD5E" w14:textId="129FB9F4" w:rsidR="00A42A41" w:rsidRPr="005B2FA9" w:rsidRDefault="00A42A41" w:rsidP="00A42A4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จากหุ้นละ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บาท เป็นหุ้นละ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0.5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063" w:type="dxa"/>
          </w:tcPr>
          <w:p w14:paraId="29038582" w14:textId="14AD8050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07259536" w14:textId="5F203927" w:rsidR="00A42A41" w:rsidRPr="005B2FA9" w:rsidRDefault="00A42A41" w:rsidP="0071104F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38" w:type="dxa"/>
          </w:tcPr>
          <w:p w14:paraId="47D9E8F2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0DCA6BD3" w14:textId="723D80EE" w:rsidR="00A42A41" w:rsidRPr="005B2FA9" w:rsidRDefault="00A42A41" w:rsidP="0071104F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29974450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B246F8E" w14:textId="3C881CA7" w:rsidR="00A42A41" w:rsidRPr="005B2FA9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FD860CC" w14:textId="77777777" w:rsidR="00A42A41" w:rsidRPr="00A42A41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062D28" w14:textId="4CC0059D" w:rsidR="00A42A41" w:rsidRPr="005B2FA9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2A41" w:rsidRPr="005B2FA9" w14:paraId="7C18AEAE" w14:textId="77777777" w:rsidTr="00DF0D29">
        <w:tc>
          <w:tcPr>
            <w:tcW w:w="3327" w:type="dxa"/>
          </w:tcPr>
          <w:p w14:paraId="03573C29" w14:textId="7DA434CB" w:rsidR="00A42A41" w:rsidRPr="005B2FA9" w:rsidRDefault="00A42A41" w:rsidP="00A42A4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ออกหุ้นใหม่</w:t>
            </w:r>
          </w:p>
        </w:tc>
        <w:tc>
          <w:tcPr>
            <w:tcW w:w="1063" w:type="dxa"/>
          </w:tcPr>
          <w:p w14:paraId="44AB98FB" w14:textId="77777777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0618B5D8" w14:textId="77777777" w:rsidR="00A42A41" w:rsidRPr="005B2FA9" w:rsidRDefault="00A42A41" w:rsidP="0071104F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04DF14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3EEF0AA3" w14:textId="77777777" w:rsidR="00A42A41" w:rsidRPr="005B2FA9" w:rsidRDefault="00A42A41" w:rsidP="0071104F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377D92B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7D32B2C" w14:textId="77777777" w:rsidR="00A42A41" w:rsidRPr="005B2FA9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B2C2E32" w14:textId="77777777" w:rsidR="00A42A41" w:rsidRPr="00A42A41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8F50DA1" w14:textId="77777777" w:rsidR="00A42A41" w:rsidRPr="005B2FA9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A41" w:rsidRPr="005B2FA9" w14:paraId="0C30CB9E" w14:textId="77777777" w:rsidTr="00DF0D29">
        <w:tc>
          <w:tcPr>
            <w:tcW w:w="3327" w:type="dxa"/>
          </w:tcPr>
          <w:p w14:paraId="094B06D5" w14:textId="1F8A4B01" w:rsidR="00A42A41" w:rsidRPr="005B2FA9" w:rsidRDefault="00A42A41" w:rsidP="00A42A4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3" w:type="dxa"/>
          </w:tcPr>
          <w:p w14:paraId="1E51DF97" w14:textId="176C3790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B5EE6" w14:textId="2D9C4CC1" w:rsidR="00A42A41" w:rsidRPr="005B2FA9" w:rsidRDefault="00A42A41" w:rsidP="0071104F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8" w:type="dxa"/>
          </w:tcPr>
          <w:p w14:paraId="57747C7D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8A692" w14:textId="60395FDA" w:rsidR="00A42A41" w:rsidRPr="005B2FA9" w:rsidRDefault="00A42A41" w:rsidP="0071104F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57" w:type="dxa"/>
          </w:tcPr>
          <w:p w14:paraId="547AFCBD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D3EC65D" w14:textId="0D8A8CA3" w:rsidR="00A42A41" w:rsidRPr="005B2FA9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C4CA03F" w14:textId="77777777" w:rsidR="00A42A41" w:rsidRPr="00A42A41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2AC6F25" w14:textId="1741F846" w:rsidR="00A42A41" w:rsidRPr="005B2FA9" w:rsidRDefault="00A42A41" w:rsidP="0071104F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2A41" w:rsidRPr="005B2FA9" w14:paraId="4CFF59E2" w14:textId="77777777" w:rsidTr="00DF0D29">
        <w:tc>
          <w:tcPr>
            <w:tcW w:w="3327" w:type="dxa"/>
          </w:tcPr>
          <w:p w14:paraId="5D34E7CC" w14:textId="55C4C4AA" w:rsidR="00A42A41" w:rsidRPr="005B2FA9" w:rsidRDefault="00A42A41" w:rsidP="00A42A4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63" w:type="dxa"/>
          </w:tcPr>
          <w:p w14:paraId="51AD7166" w14:textId="0F5EA6D0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</w:tcPr>
          <w:p w14:paraId="05E42C4D" w14:textId="11B95E2D" w:rsidR="00A42A41" w:rsidRPr="005B2FA9" w:rsidRDefault="00A42A41" w:rsidP="0071104F">
            <w:pPr>
              <w:tabs>
                <w:tab w:val="decimal" w:pos="53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D843C13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14:paraId="75015DEB" w14:textId="50ACD6CD" w:rsidR="00A42A41" w:rsidRPr="005B2FA9" w:rsidRDefault="00A42A41" w:rsidP="0071104F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507D0957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7DC29F1" w14:textId="67DE27E1" w:rsidR="00A42A41" w:rsidRPr="005B2FA9" w:rsidRDefault="00A42A41" w:rsidP="00A42A4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441EC81" w14:textId="77777777" w:rsidR="00A42A41" w:rsidRPr="005B2FA9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01ABE31" w14:textId="72815D1D" w:rsidR="00A42A41" w:rsidRPr="005B2FA9" w:rsidRDefault="00A42A41" w:rsidP="00A42A41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A41" w:rsidRPr="005B2FA9" w14:paraId="76348FBD" w14:textId="77777777" w:rsidTr="00DF0D29">
        <w:tc>
          <w:tcPr>
            <w:tcW w:w="3327" w:type="dxa"/>
          </w:tcPr>
          <w:p w14:paraId="5944CC28" w14:textId="0208B502" w:rsidR="00A42A41" w:rsidRPr="005B2FA9" w:rsidRDefault="00A42A41" w:rsidP="00A42A41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3" w:type="dxa"/>
          </w:tcPr>
          <w:p w14:paraId="3F590647" w14:textId="42372308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  <w:tcBorders>
              <w:left w:val="nil"/>
              <w:bottom w:val="double" w:sz="4" w:space="0" w:color="auto"/>
              <w:right w:val="nil"/>
            </w:tcBorders>
          </w:tcPr>
          <w:p w14:paraId="5552B346" w14:textId="7A6522E3" w:rsidR="00A42A41" w:rsidRPr="00A42A41" w:rsidRDefault="00A42A41" w:rsidP="0071104F">
            <w:pPr>
              <w:tabs>
                <w:tab w:val="decimal" w:pos="63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0B46A55" w14:textId="77777777" w:rsidR="00A42A41" w:rsidRPr="00A42A41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</w:tcPr>
          <w:p w14:paraId="046019EC" w14:textId="0E801119" w:rsidR="00A42A41" w:rsidRPr="00A42A41" w:rsidRDefault="00A42A41" w:rsidP="0071104F">
            <w:pPr>
              <w:tabs>
                <w:tab w:val="decimal" w:pos="585"/>
              </w:tabs>
              <w:spacing w:line="240" w:lineRule="auto"/>
              <w:ind w:left="-108"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5CF1A72" w14:textId="77777777" w:rsidR="00A42A41" w:rsidRPr="00A42A41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25366B98" w14:textId="26618203" w:rsidR="00A42A41" w:rsidRPr="007C154C" w:rsidRDefault="00A42A41" w:rsidP="007C154C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15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7C154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46" w:type="dxa"/>
          </w:tcPr>
          <w:p w14:paraId="33CA7A84" w14:textId="77777777" w:rsidR="00A42A41" w:rsidRPr="00A42A41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9CADAB0" w14:textId="0207B5FA" w:rsidR="00A42A41" w:rsidRPr="00A42A41" w:rsidRDefault="00A42A41" w:rsidP="007C154C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,000</w:t>
            </w:r>
          </w:p>
        </w:tc>
      </w:tr>
      <w:tr w:rsidR="00A42A41" w:rsidRPr="005B2FA9" w14:paraId="72A8AD54" w14:textId="77777777" w:rsidTr="00DF0D29">
        <w:trPr>
          <w:trHeight w:val="380"/>
        </w:trPr>
        <w:tc>
          <w:tcPr>
            <w:tcW w:w="3327" w:type="dxa"/>
          </w:tcPr>
          <w:p w14:paraId="597B44F6" w14:textId="448E9983" w:rsidR="00A42A41" w:rsidRPr="005B2FA9" w:rsidRDefault="00A42A41" w:rsidP="00A42A41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3" w:type="dxa"/>
          </w:tcPr>
          <w:p w14:paraId="69118295" w14:textId="0C1C865C" w:rsidR="00A42A41" w:rsidRPr="005B2FA9" w:rsidRDefault="00A42A41" w:rsidP="00A42A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3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FCB7993" w14:textId="3D5B1D90" w:rsidR="00A42A41" w:rsidRPr="005B2FA9" w:rsidRDefault="00A42A41" w:rsidP="0071104F">
            <w:pPr>
              <w:tabs>
                <w:tab w:val="decimal" w:pos="81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38" w:type="dxa"/>
          </w:tcPr>
          <w:p w14:paraId="1C03E860" w14:textId="77777777" w:rsidR="00A42A41" w:rsidRPr="005B2FA9" w:rsidRDefault="00A42A41" w:rsidP="00A42A41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CF67AE6" w14:textId="6B89E23F" w:rsidR="00A42A41" w:rsidRPr="005B2FA9" w:rsidRDefault="00A42A41" w:rsidP="007C154C">
            <w:pPr>
              <w:tabs>
                <w:tab w:val="decimal" w:pos="81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57" w:type="dxa"/>
          </w:tcPr>
          <w:p w14:paraId="76D5A317" w14:textId="77777777" w:rsidR="00A42A41" w:rsidRPr="005B2FA9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</w:tcPr>
          <w:p w14:paraId="7CDEABE1" w14:textId="1AFAFE14" w:rsidR="00A42A41" w:rsidRPr="005B2FA9" w:rsidRDefault="00A42A41" w:rsidP="0071104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574C0C4" w14:textId="77777777" w:rsidR="00A42A41" w:rsidRPr="005B2FA9" w:rsidRDefault="00A42A41" w:rsidP="00A42A41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6B13D393" w14:textId="43C3787B" w:rsidR="00A42A41" w:rsidRPr="005B2FA9" w:rsidRDefault="00A42A41" w:rsidP="0071104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80C82" w:rsidRPr="005B2FA9" w14:paraId="40439F0E" w14:textId="77777777" w:rsidTr="00DF0D29">
        <w:tc>
          <w:tcPr>
            <w:tcW w:w="3327" w:type="dxa"/>
          </w:tcPr>
          <w:p w14:paraId="4C0E6454" w14:textId="77777777" w:rsidR="001C1018" w:rsidRPr="005B2FA9" w:rsidRDefault="001C1018" w:rsidP="00180C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5F2BCB3F" w14:textId="77777777" w:rsidR="00180C82" w:rsidRPr="005B2FA9" w:rsidRDefault="00180C82" w:rsidP="00180C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E211CD5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75BF544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DCFC09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1BD9FF1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2AD9CA5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95F3358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4182CB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C82" w:rsidRPr="005B2FA9" w14:paraId="6ABE9C2D" w14:textId="77777777" w:rsidTr="00DF0D29">
        <w:trPr>
          <w:trHeight w:val="58"/>
        </w:trPr>
        <w:tc>
          <w:tcPr>
            <w:tcW w:w="3327" w:type="dxa"/>
          </w:tcPr>
          <w:p w14:paraId="7D39B8D8" w14:textId="77777777" w:rsidR="00180C82" w:rsidRPr="005B2FA9" w:rsidRDefault="00180C82" w:rsidP="00180C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63" w:type="dxa"/>
          </w:tcPr>
          <w:p w14:paraId="2A7531BA" w14:textId="77777777" w:rsidR="00180C82" w:rsidRPr="005B2FA9" w:rsidRDefault="00180C82" w:rsidP="00180C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6D017EC4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D690901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18B6977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C59EF0C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13459BA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632185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609A2FC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C82" w:rsidRPr="005B2FA9" w14:paraId="32D3241B" w14:textId="77777777" w:rsidTr="00DF0D29">
        <w:tc>
          <w:tcPr>
            <w:tcW w:w="3327" w:type="dxa"/>
          </w:tcPr>
          <w:p w14:paraId="2D7A5186" w14:textId="68F2D628" w:rsidR="00180C82" w:rsidRPr="005B2FA9" w:rsidRDefault="00180C82" w:rsidP="00180C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3" w:type="dxa"/>
          </w:tcPr>
          <w:p w14:paraId="48966017" w14:textId="77777777" w:rsidR="00180C82" w:rsidRPr="005B2FA9" w:rsidRDefault="00180C82" w:rsidP="00180C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BF12719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75D4A0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6B0991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215ADADE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58B2C4C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72F3B8C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A0C3ED4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81A" w:rsidRPr="005B2FA9" w14:paraId="6B78106A" w14:textId="77777777" w:rsidTr="00DF0D29">
        <w:tc>
          <w:tcPr>
            <w:tcW w:w="3327" w:type="dxa"/>
          </w:tcPr>
          <w:p w14:paraId="7176FD56" w14:textId="58FFF422" w:rsidR="0012181A" w:rsidRPr="005B2FA9" w:rsidRDefault="0012181A" w:rsidP="0012181A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3" w:type="dxa"/>
          </w:tcPr>
          <w:p w14:paraId="7CE1B2BE" w14:textId="030AFB57" w:rsidR="0012181A" w:rsidRPr="005B2FA9" w:rsidRDefault="0012181A" w:rsidP="001218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79930F71" w14:textId="5758F11A" w:rsidR="0012181A" w:rsidRPr="005B2FA9" w:rsidRDefault="0012181A" w:rsidP="0017667C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19C45BF6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D08B43A" w14:textId="713BD6C6" w:rsidR="0012181A" w:rsidRPr="005B2FA9" w:rsidRDefault="0012181A" w:rsidP="0017667C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0,000</w:t>
            </w:r>
          </w:p>
        </w:tc>
        <w:tc>
          <w:tcPr>
            <w:tcW w:w="257" w:type="dxa"/>
          </w:tcPr>
          <w:p w14:paraId="71F6CFF6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49507BB" w14:textId="7AE3566A" w:rsidR="0012181A" w:rsidRPr="005B2FA9" w:rsidRDefault="0012181A" w:rsidP="0012181A">
            <w:pPr>
              <w:pStyle w:val="BodyText"/>
              <w:tabs>
                <w:tab w:val="decimal" w:pos="875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246" w:type="dxa"/>
          </w:tcPr>
          <w:p w14:paraId="0456520D" w14:textId="77777777" w:rsidR="0012181A" w:rsidRPr="005B2FA9" w:rsidRDefault="0012181A" w:rsidP="0012181A">
            <w:pPr>
              <w:pStyle w:val="BodyText"/>
              <w:tabs>
                <w:tab w:val="decimal" w:pos="612"/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E966A47" w14:textId="3C9BC784" w:rsidR="0012181A" w:rsidRPr="005B2FA9" w:rsidRDefault="0012181A" w:rsidP="0012181A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12181A" w:rsidRPr="005B2FA9" w14:paraId="15C8E74B" w14:textId="77777777" w:rsidTr="00DF0D29">
        <w:tc>
          <w:tcPr>
            <w:tcW w:w="3327" w:type="dxa"/>
          </w:tcPr>
          <w:p w14:paraId="463CE917" w14:textId="675491D7" w:rsidR="0012181A" w:rsidRPr="005B2FA9" w:rsidRDefault="0012181A" w:rsidP="0012181A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1063" w:type="dxa"/>
          </w:tcPr>
          <w:p w14:paraId="29C70427" w14:textId="7A0A3809" w:rsidR="0012181A" w:rsidRPr="005B2FA9" w:rsidRDefault="0012181A" w:rsidP="001218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52F71C1E" w14:textId="7514B5E4" w:rsidR="0012181A" w:rsidRPr="005B2FA9" w:rsidRDefault="0012181A" w:rsidP="00185396">
            <w:pPr>
              <w:spacing w:line="240" w:lineRule="auto"/>
              <w:ind w:left="-108" w:right="-3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CFE7D78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2044E0" w14:textId="3692D926" w:rsidR="0012181A" w:rsidRPr="005B2FA9" w:rsidRDefault="0012181A" w:rsidP="0012181A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2FF2EF3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2B8F791" w14:textId="7C26BBE5" w:rsidR="0012181A" w:rsidRPr="005B2FA9" w:rsidRDefault="0012181A" w:rsidP="0012181A">
            <w:pPr>
              <w:pStyle w:val="BodyText"/>
              <w:spacing w:after="0" w:line="240" w:lineRule="auto"/>
              <w:ind w:left="-108" w:right="-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CFE66F8" w14:textId="77777777" w:rsidR="0012181A" w:rsidRPr="005B2FA9" w:rsidRDefault="0012181A" w:rsidP="0012181A">
            <w:pPr>
              <w:pStyle w:val="BodyText"/>
              <w:tabs>
                <w:tab w:val="decimal" w:pos="612"/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6C10425" w14:textId="20DB94D4" w:rsidR="0012181A" w:rsidRPr="005B2FA9" w:rsidRDefault="0012181A" w:rsidP="0012181A">
            <w:pPr>
              <w:pStyle w:val="BodyText"/>
              <w:spacing w:after="0"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181A" w:rsidRPr="005B2FA9" w14:paraId="41D824FB" w14:textId="77777777" w:rsidTr="0017667C">
        <w:tc>
          <w:tcPr>
            <w:tcW w:w="3327" w:type="dxa"/>
          </w:tcPr>
          <w:p w14:paraId="2CA6F934" w14:textId="326BDC2B" w:rsidR="0012181A" w:rsidRPr="005B2FA9" w:rsidRDefault="0012181A" w:rsidP="0012181A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1063" w:type="dxa"/>
          </w:tcPr>
          <w:p w14:paraId="1CB2FFCF" w14:textId="77777777" w:rsidR="0012181A" w:rsidRPr="005B2FA9" w:rsidRDefault="0012181A" w:rsidP="001218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</w:tcPr>
          <w:p w14:paraId="1A0C595B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6CCB187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C36E18" w14:textId="77777777" w:rsidR="0012181A" w:rsidRPr="005B2FA9" w:rsidRDefault="0012181A" w:rsidP="0012181A">
            <w:pPr>
              <w:tabs>
                <w:tab w:val="decimal" w:pos="225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456377B1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3F3AD80" w14:textId="77777777" w:rsidR="0012181A" w:rsidRPr="005B2FA9" w:rsidRDefault="0012181A" w:rsidP="0012181A">
            <w:pPr>
              <w:pStyle w:val="BodyText"/>
              <w:tabs>
                <w:tab w:val="decimal" w:pos="875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653C612" w14:textId="77777777" w:rsidR="0012181A" w:rsidRPr="005B2FA9" w:rsidRDefault="0012181A" w:rsidP="0012181A">
            <w:pPr>
              <w:pStyle w:val="BodyText"/>
              <w:tabs>
                <w:tab w:val="decimal" w:pos="612"/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6E2475A" w14:textId="77777777" w:rsidR="0012181A" w:rsidRPr="005B2FA9" w:rsidRDefault="0012181A" w:rsidP="0012181A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181A" w:rsidRPr="005B2FA9" w14:paraId="625B2251" w14:textId="77777777" w:rsidTr="0017667C">
        <w:tc>
          <w:tcPr>
            <w:tcW w:w="3327" w:type="dxa"/>
          </w:tcPr>
          <w:p w14:paraId="10337791" w14:textId="2839743E" w:rsidR="0012181A" w:rsidRPr="005B2FA9" w:rsidRDefault="0012181A" w:rsidP="0012181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จากหุ้นละ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บาท เป็นหุ้นละ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0.5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063" w:type="dxa"/>
          </w:tcPr>
          <w:p w14:paraId="217EC254" w14:textId="5C1C6A94" w:rsidR="0012181A" w:rsidRPr="005B2FA9" w:rsidRDefault="0012181A" w:rsidP="001218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16F1E364" w14:textId="49318E8D" w:rsidR="0012181A" w:rsidRPr="005B2FA9" w:rsidRDefault="0012181A" w:rsidP="0017667C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38" w:type="dxa"/>
          </w:tcPr>
          <w:p w14:paraId="58AD22C2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051B457F" w14:textId="0D368873" w:rsidR="0012181A" w:rsidRPr="005B2FA9" w:rsidRDefault="0012181A" w:rsidP="0012181A">
            <w:pPr>
              <w:tabs>
                <w:tab w:val="decimal" w:pos="225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245C486" w14:textId="77777777" w:rsidR="0012181A" w:rsidRPr="005B2FA9" w:rsidRDefault="0012181A" w:rsidP="0012181A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9102AD" w14:textId="5D7C8C8F" w:rsidR="0012181A" w:rsidRPr="005B2FA9" w:rsidRDefault="0012181A" w:rsidP="0012181A">
            <w:pPr>
              <w:pStyle w:val="BodyText"/>
              <w:spacing w:after="0" w:line="240" w:lineRule="auto"/>
              <w:ind w:left="-108" w:right="-45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B2070F4" w14:textId="77777777" w:rsidR="0012181A" w:rsidRPr="005B2FA9" w:rsidRDefault="0012181A" w:rsidP="0012181A">
            <w:pPr>
              <w:tabs>
                <w:tab w:val="decimal" w:pos="480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</w:p>
        </w:tc>
        <w:tc>
          <w:tcPr>
            <w:tcW w:w="1105" w:type="dxa"/>
          </w:tcPr>
          <w:p w14:paraId="069A23C6" w14:textId="5C120711" w:rsidR="0012181A" w:rsidRPr="005B2FA9" w:rsidRDefault="0012181A" w:rsidP="0012181A">
            <w:pPr>
              <w:pStyle w:val="BodyText"/>
              <w:tabs>
                <w:tab w:val="decimal" w:pos="255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667C" w:rsidRPr="005B2FA9" w14:paraId="6421B92B" w14:textId="77777777" w:rsidTr="0017667C">
        <w:tc>
          <w:tcPr>
            <w:tcW w:w="3327" w:type="dxa"/>
          </w:tcPr>
          <w:p w14:paraId="20A852B7" w14:textId="5AFF64D9" w:rsidR="0017667C" w:rsidRDefault="0017667C" w:rsidP="0017667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ออกหุ้นใหม่</w:t>
            </w:r>
          </w:p>
        </w:tc>
        <w:tc>
          <w:tcPr>
            <w:tcW w:w="1063" w:type="dxa"/>
          </w:tcPr>
          <w:p w14:paraId="747A01DB" w14:textId="77777777" w:rsidR="0017667C" w:rsidRDefault="0017667C" w:rsidP="001766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</w:tcPr>
          <w:p w14:paraId="07A6246D" w14:textId="77777777" w:rsidR="0017667C" w:rsidRDefault="0017667C" w:rsidP="0017667C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D01270" w14:textId="77777777" w:rsidR="0017667C" w:rsidRPr="005B2FA9" w:rsidRDefault="0017667C" w:rsidP="0017667C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486005F0" w14:textId="77777777" w:rsidR="0017667C" w:rsidRDefault="0017667C" w:rsidP="0017667C">
            <w:pPr>
              <w:tabs>
                <w:tab w:val="decimal" w:pos="225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26D0AB52" w14:textId="77777777" w:rsidR="0017667C" w:rsidRPr="005B2FA9" w:rsidRDefault="0017667C" w:rsidP="0017667C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E49282E" w14:textId="77777777" w:rsidR="0017667C" w:rsidRPr="005B2FA9" w:rsidRDefault="0017667C" w:rsidP="0017667C">
            <w:pPr>
              <w:pStyle w:val="BodyText"/>
              <w:spacing w:after="0" w:line="240" w:lineRule="auto"/>
              <w:ind w:left="-108" w:right="-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79739D0" w14:textId="77777777" w:rsidR="0017667C" w:rsidRPr="005B2FA9" w:rsidRDefault="0017667C" w:rsidP="0017667C">
            <w:pPr>
              <w:tabs>
                <w:tab w:val="decimal" w:pos="480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</w:p>
        </w:tc>
        <w:tc>
          <w:tcPr>
            <w:tcW w:w="1105" w:type="dxa"/>
          </w:tcPr>
          <w:p w14:paraId="0F91B6E2" w14:textId="77777777" w:rsidR="0017667C" w:rsidRPr="005B2FA9" w:rsidRDefault="0017667C" w:rsidP="0017667C">
            <w:pPr>
              <w:pStyle w:val="BodyText"/>
              <w:tabs>
                <w:tab w:val="decimal" w:pos="255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667C" w:rsidRPr="005B2FA9" w14:paraId="4401D312" w14:textId="77777777" w:rsidTr="0017667C">
        <w:tc>
          <w:tcPr>
            <w:tcW w:w="3327" w:type="dxa"/>
          </w:tcPr>
          <w:p w14:paraId="240EFCFC" w14:textId="12CCB2C0" w:rsidR="0017667C" w:rsidRDefault="0017667C" w:rsidP="0017667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3" w:type="dxa"/>
          </w:tcPr>
          <w:p w14:paraId="6E0C2184" w14:textId="3F158217" w:rsidR="0017667C" w:rsidRDefault="00DF6461" w:rsidP="0017667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</w:tcPr>
          <w:p w14:paraId="626EBA37" w14:textId="3D272375" w:rsidR="0017667C" w:rsidRDefault="0017667C" w:rsidP="0017667C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8" w:type="dxa"/>
          </w:tcPr>
          <w:p w14:paraId="4CEAB429" w14:textId="77777777" w:rsidR="0017667C" w:rsidRPr="005B2FA9" w:rsidRDefault="0017667C" w:rsidP="0017667C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630E5D1D" w14:textId="48A9D3E2" w:rsidR="0017667C" w:rsidRDefault="0017667C" w:rsidP="0017667C">
            <w:pPr>
              <w:spacing w:line="240" w:lineRule="auto"/>
              <w:ind w:left="-108"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57" w:type="dxa"/>
          </w:tcPr>
          <w:p w14:paraId="391701AB" w14:textId="77777777" w:rsidR="0017667C" w:rsidRPr="005B2FA9" w:rsidRDefault="0017667C" w:rsidP="0017667C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A7D8AF" w14:textId="2DA08838" w:rsidR="0017667C" w:rsidRPr="005B2FA9" w:rsidRDefault="0017667C" w:rsidP="0017667C">
            <w:pPr>
              <w:pStyle w:val="BodyText"/>
              <w:spacing w:after="0" w:line="240" w:lineRule="auto"/>
              <w:ind w:left="-108" w:right="-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C308A11" w14:textId="77777777" w:rsidR="0017667C" w:rsidRPr="005B2FA9" w:rsidRDefault="0017667C" w:rsidP="0017667C">
            <w:pPr>
              <w:tabs>
                <w:tab w:val="decimal" w:pos="480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D2D7582" w14:textId="0296884A" w:rsidR="0017667C" w:rsidRPr="005B2FA9" w:rsidRDefault="0017667C" w:rsidP="0017667C">
            <w:pPr>
              <w:pStyle w:val="BodyText"/>
              <w:tabs>
                <w:tab w:val="decimal" w:pos="255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B26" w:rsidRPr="005B2FA9" w14:paraId="17077422" w14:textId="77777777" w:rsidTr="00DF0D29">
        <w:tc>
          <w:tcPr>
            <w:tcW w:w="3327" w:type="dxa"/>
          </w:tcPr>
          <w:p w14:paraId="1F82027D" w14:textId="62B5509E" w:rsidR="00B95B26" w:rsidRPr="005B2FA9" w:rsidRDefault="00B95B26" w:rsidP="00B95B26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3" w:type="dxa"/>
          </w:tcPr>
          <w:p w14:paraId="59A62AC2" w14:textId="77777777" w:rsidR="00B95B26" w:rsidRPr="005B2FA9" w:rsidRDefault="00B95B26" w:rsidP="00B95B2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</w:tcPr>
          <w:p w14:paraId="56C33AE7" w14:textId="34422FA5" w:rsidR="00B95B26" w:rsidRPr="005B2FA9" w:rsidRDefault="00B95B26" w:rsidP="00B95B26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B79560" w14:textId="77777777" w:rsidR="00B95B26" w:rsidRPr="005B2FA9" w:rsidRDefault="00B95B26" w:rsidP="00B95B26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14:paraId="0FEA351B" w14:textId="216ED731" w:rsidR="00B95B26" w:rsidRPr="005B2FA9" w:rsidRDefault="00B95B26" w:rsidP="00B95B26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27040D40" w14:textId="77777777" w:rsidR="00B95B26" w:rsidRPr="005B2FA9" w:rsidRDefault="00B95B26" w:rsidP="00B95B26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17D0BD1" w14:textId="57CE3123" w:rsidR="00B95B26" w:rsidRPr="005B2FA9" w:rsidRDefault="00B95B26" w:rsidP="00B95B2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" w:type="dxa"/>
          </w:tcPr>
          <w:p w14:paraId="153B3A47" w14:textId="77777777" w:rsidR="00B95B26" w:rsidRPr="005B2FA9" w:rsidRDefault="00B95B26" w:rsidP="00B95B26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C37781B" w14:textId="4398CBC6" w:rsidR="00B95B26" w:rsidRPr="005B2FA9" w:rsidRDefault="00B95B26" w:rsidP="00B95B2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</w:tr>
      <w:tr w:rsidR="00DF0D29" w:rsidRPr="005B2FA9" w14:paraId="14B7B551" w14:textId="77777777" w:rsidTr="00DF0D29">
        <w:tc>
          <w:tcPr>
            <w:tcW w:w="3327" w:type="dxa"/>
          </w:tcPr>
          <w:p w14:paraId="0F85C585" w14:textId="42A9E94D" w:rsidR="00DF0D29" w:rsidRPr="00AB50C8" w:rsidRDefault="00AB50C8" w:rsidP="00DF0D29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0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3" w:type="dxa"/>
          </w:tcPr>
          <w:p w14:paraId="19F73917" w14:textId="2B498165" w:rsidR="00DF0D29" w:rsidRPr="00AB50C8" w:rsidRDefault="00DF0D29" w:rsidP="00DF0D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67" w:type="dxa"/>
            <w:tcBorders>
              <w:left w:val="nil"/>
              <w:bottom w:val="double" w:sz="4" w:space="0" w:color="auto"/>
              <w:right w:val="nil"/>
            </w:tcBorders>
          </w:tcPr>
          <w:p w14:paraId="3C55DC8E" w14:textId="109AAC59" w:rsidR="00DF0D29" w:rsidRPr="00DF0D29" w:rsidRDefault="0012181A" w:rsidP="0012181A">
            <w:pPr>
              <w:spacing w:line="240" w:lineRule="auto"/>
              <w:ind w:left="-108"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4FB0C14" w14:textId="77777777" w:rsidR="00DF0D29" w:rsidRPr="005B2FA9" w:rsidRDefault="00DF0D29" w:rsidP="00DF0D2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</w:tcPr>
          <w:p w14:paraId="6E0B2298" w14:textId="18D2946C" w:rsidR="00DF0D29" w:rsidRPr="0012181A" w:rsidRDefault="0012181A" w:rsidP="0012181A">
            <w:pPr>
              <w:ind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1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C3B1E6D" w14:textId="77777777" w:rsidR="00DF0D29" w:rsidRPr="005B2FA9" w:rsidRDefault="00DF0D29" w:rsidP="00DF0D29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430B0328" w14:textId="09F6AC03" w:rsidR="00DF0D29" w:rsidRPr="005B2FA9" w:rsidRDefault="00DF0D29" w:rsidP="00DF0D2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46" w:type="dxa"/>
          </w:tcPr>
          <w:p w14:paraId="1884DAEB" w14:textId="77777777" w:rsidR="00DF0D29" w:rsidRPr="005B2FA9" w:rsidRDefault="00DF0D29" w:rsidP="00DF0D29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BCF247D" w14:textId="5731941A" w:rsidR="00DF0D29" w:rsidRPr="005B2FA9" w:rsidRDefault="00DF0D29" w:rsidP="00DF0D2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</w:tr>
      <w:tr w:rsidR="00DF0D29" w:rsidRPr="005B2FA9" w14:paraId="3EC90A5B" w14:textId="77777777" w:rsidTr="00DF0D29">
        <w:trPr>
          <w:trHeight w:val="380"/>
        </w:trPr>
        <w:tc>
          <w:tcPr>
            <w:tcW w:w="3327" w:type="dxa"/>
          </w:tcPr>
          <w:p w14:paraId="13FF0B67" w14:textId="16046BD8" w:rsidR="00DF0D29" w:rsidRPr="00AB50C8" w:rsidRDefault="00AB50C8" w:rsidP="00DF0D29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50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3" w:type="dxa"/>
          </w:tcPr>
          <w:p w14:paraId="3A653A19" w14:textId="62C7EFDB" w:rsidR="00DF0D29" w:rsidRPr="00AB50C8" w:rsidRDefault="00DF0D29" w:rsidP="00DF0D2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50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8729617" w14:textId="504EB2D4" w:rsidR="00DF0D29" w:rsidRPr="005B2FA9" w:rsidRDefault="0017667C" w:rsidP="007C154C">
            <w:pPr>
              <w:tabs>
                <w:tab w:val="decimal" w:pos="81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121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38" w:type="dxa"/>
          </w:tcPr>
          <w:p w14:paraId="3EF4D55C" w14:textId="77777777" w:rsidR="00DF0D29" w:rsidRPr="005B2FA9" w:rsidRDefault="00DF0D29" w:rsidP="00DF0D2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1A9FE91" w14:textId="6FEA6DD4" w:rsidR="00DF0D29" w:rsidRPr="005B2FA9" w:rsidRDefault="0017667C" w:rsidP="007C154C">
            <w:pPr>
              <w:tabs>
                <w:tab w:val="decimal" w:pos="81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="00121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57" w:type="dxa"/>
          </w:tcPr>
          <w:p w14:paraId="0197D9D8" w14:textId="77777777" w:rsidR="00DF0D29" w:rsidRPr="005B2FA9" w:rsidRDefault="00DF0D29" w:rsidP="00DF0D29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</w:tcPr>
          <w:p w14:paraId="398CECCA" w14:textId="75B430E1" w:rsidR="00DF0D29" w:rsidRPr="005B2FA9" w:rsidRDefault="00DF0D29" w:rsidP="00DF0D29">
            <w:pPr>
              <w:pStyle w:val="BodyText"/>
              <w:spacing w:after="0" w:line="240" w:lineRule="auto"/>
              <w:ind w:left="-108" w:right="-5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6E64D97F" w14:textId="77777777" w:rsidR="00DF0D29" w:rsidRPr="005B2FA9" w:rsidRDefault="00DF0D29" w:rsidP="00DF0D29">
            <w:pPr>
              <w:pStyle w:val="BodyText"/>
              <w:tabs>
                <w:tab w:val="decimal" w:pos="705"/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2DF8D9D2" w14:textId="1CC4131D" w:rsidR="00DF0D29" w:rsidRPr="005B2FA9" w:rsidRDefault="00DF0D29" w:rsidP="00DF0D29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C71A690" w14:textId="77777777" w:rsidR="00933712" w:rsidRPr="005B2FA9" w:rsidRDefault="00933712" w:rsidP="00030FD8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2613BBF" w14:textId="77777777" w:rsidR="00C9587A" w:rsidRPr="00FA4E55" w:rsidRDefault="00C9587A" w:rsidP="00C9587A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05EB">
        <w:rPr>
          <w:rFonts w:asciiTheme="majorBidi" w:hAnsiTheme="majorBidi" w:cstheme="majorBidi"/>
          <w:sz w:val="30"/>
          <w:szCs w:val="30"/>
          <w:lang w:val="th-TH"/>
        </w:rPr>
        <w:tab/>
      </w:r>
      <w:r w:rsidRPr="00FA4E5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ที่ประชุมสามัญผู้ถือหุ้นของบริษัท เมื่อวันที่ 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A4E55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FA4E5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มีนาคม </w:t>
      </w:r>
      <w:r w:rsidRPr="00FA4E55">
        <w:rPr>
          <w:rFonts w:asciiTheme="majorBidi" w:hAnsiTheme="majorBidi" w:cstheme="majorBidi"/>
          <w:sz w:val="30"/>
          <w:szCs w:val="30"/>
          <w:lang w:val="th-TH"/>
        </w:rPr>
        <w:t>256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A4E55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FA4E55">
        <w:rPr>
          <w:rFonts w:asciiTheme="majorBidi" w:hAnsiTheme="majorBidi" w:cstheme="majorBidi"/>
          <w:sz w:val="30"/>
          <w:szCs w:val="30"/>
          <w:cs/>
          <w:lang w:val="th-TH"/>
        </w:rPr>
        <w:t>มีมติ</w:t>
      </w:r>
      <w:r w:rsidRPr="00FA4E55">
        <w:rPr>
          <w:rFonts w:asciiTheme="majorBidi" w:hAnsiTheme="majorBidi" w:cstheme="majorBidi" w:hint="cs"/>
          <w:sz w:val="30"/>
          <w:szCs w:val="30"/>
          <w:cs/>
          <w:lang w:val="th-TH"/>
        </w:rPr>
        <w:t>อนุมัติเรื่องที่สำคัญ</w:t>
      </w:r>
      <w:r w:rsidRPr="00FA4E5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ดังนี้</w:t>
      </w:r>
    </w:p>
    <w:p w14:paraId="373DCBD4" w14:textId="77777777" w:rsidR="00C9587A" w:rsidRPr="00FA4E55" w:rsidRDefault="00C9587A">
      <w:pPr>
        <w:pStyle w:val="ListParagraph"/>
        <w:numPr>
          <w:ilvl w:val="2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50" w:before="120" w:line="260" w:lineRule="atLeast"/>
        <w:ind w:left="1023" w:hanging="34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A4E55">
        <w:rPr>
          <w:rFonts w:ascii="Angsana New" w:hAnsi="Angsana New" w:hint="cs"/>
          <w:sz w:val="30"/>
          <w:szCs w:val="30"/>
          <w:cs/>
        </w:rPr>
        <w:t>อนุมัติการแปรสภาพบริษัทจากบริษัทจำกัดเป็นบริษัทมหาชนจำกัด เพื่อรองรับแผนที่บริษัทจะออกและ</w:t>
      </w:r>
      <w:r w:rsidRPr="00FA4E55">
        <w:rPr>
          <w:rFonts w:ascii="Angsana New" w:hAnsi="Angsana New"/>
          <w:sz w:val="30"/>
          <w:szCs w:val="30"/>
          <w:cs/>
        </w:rPr>
        <w:br/>
      </w:r>
      <w:r w:rsidRPr="00FA4E55">
        <w:rPr>
          <w:rFonts w:ascii="Angsana New" w:hAnsi="Angsana New" w:hint="cs"/>
          <w:sz w:val="30"/>
          <w:szCs w:val="30"/>
          <w:cs/>
        </w:rPr>
        <w:t>เสนอขายหุ้นสามัญต่อประชาชนเป็นครั้งแรก (</w:t>
      </w:r>
      <w:r w:rsidRPr="00FA4E55">
        <w:rPr>
          <w:rFonts w:ascii="Angsana New" w:hAnsi="Angsana New"/>
          <w:sz w:val="30"/>
          <w:szCs w:val="30"/>
        </w:rPr>
        <w:t xml:space="preserve">“IPO”) </w:t>
      </w:r>
      <w:r w:rsidRPr="00FA4E55">
        <w:rPr>
          <w:rFonts w:ascii="Angsana New" w:hAnsi="Angsana New" w:hint="cs"/>
          <w:sz w:val="30"/>
          <w:szCs w:val="30"/>
          <w:cs/>
        </w:rPr>
        <w:t>และนำหุ้นของบริษัทเข้าจดทะเบียนเป็นหลักทรัพย์ในตลาดหลักทรัพย์</w:t>
      </w:r>
    </w:p>
    <w:p w14:paraId="58C15BC1" w14:textId="77777777" w:rsidR="00C9587A" w:rsidRPr="00FA4E55" w:rsidRDefault="00C9587A">
      <w:pPr>
        <w:pStyle w:val="ListParagraph"/>
        <w:numPr>
          <w:ilvl w:val="2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50" w:before="120" w:line="260" w:lineRule="atLeast"/>
        <w:ind w:left="1023" w:hanging="34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A4E55">
        <w:rPr>
          <w:rFonts w:ascii="Angsana New" w:hAnsi="Angsana New" w:hint="cs"/>
          <w:sz w:val="30"/>
          <w:szCs w:val="30"/>
          <w:cs/>
        </w:rPr>
        <w:t>อนุมัติแก้ไขหนังสือบริคณห์สนธิของบริษัทและข้อบังคับที่เกี่ยวข้องกับการแปรสภาพบริษัทจากบริษัทจำกัดเป็นบริษัทมหาชนจำกัด การเปลี่ยนชื่อบริษัท การแก้ไขเพิ่มเติมวัตถุประสงค์ของบริษัท โดยยกเลิกวัตถุประสงค์ฉบับเก่า และให้ใช้วัตถุประสงค์ฉบับใหม่ การ</w:t>
      </w:r>
      <w:r w:rsidRPr="00FA4E55">
        <w:rPr>
          <w:rFonts w:ascii="Angsana New" w:hAnsi="Angsana New"/>
          <w:sz w:val="30"/>
          <w:szCs w:val="30"/>
          <w:cs/>
        </w:rPr>
        <w:t>เปลี่ยนแปลงมูลค่า</w:t>
      </w:r>
      <w:r w:rsidRPr="00FA4E55">
        <w:rPr>
          <w:rFonts w:ascii="Angsana New" w:hAnsi="Angsana New" w:hint="cs"/>
          <w:sz w:val="30"/>
          <w:szCs w:val="30"/>
          <w:cs/>
        </w:rPr>
        <w:t>ของ</w:t>
      </w:r>
      <w:r w:rsidRPr="00FA4E55">
        <w:rPr>
          <w:rFonts w:ascii="Angsana New" w:hAnsi="Angsana New"/>
          <w:sz w:val="30"/>
          <w:szCs w:val="30"/>
          <w:cs/>
        </w:rPr>
        <w:t>หุ้นสามัญที่ตราไว้</w:t>
      </w:r>
      <w:r w:rsidRPr="00FA4E55">
        <w:rPr>
          <w:rFonts w:ascii="Angsana New" w:hAnsi="Angsana New" w:hint="cs"/>
          <w:sz w:val="30"/>
          <w:szCs w:val="30"/>
          <w:cs/>
        </w:rPr>
        <w:t xml:space="preserve"> </w:t>
      </w:r>
      <w:r w:rsidRPr="00FA4E55">
        <w:rPr>
          <w:rFonts w:ascii="Angsana New" w:hAnsi="Angsana New"/>
          <w:sz w:val="30"/>
          <w:szCs w:val="30"/>
          <w:cs/>
        </w:rPr>
        <w:t xml:space="preserve">จากเดิมมูลค่าหุ้นละ </w:t>
      </w:r>
      <w:r w:rsidRPr="00FA4E55">
        <w:rPr>
          <w:rFonts w:ascii="Angsana New" w:hAnsi="Angsana New"/>
          <w:sz w:val="30"/>
          <w:szCs w:val="30"/>
        </w:rPr>
        <w:t xml:space="preserve">5 </w:t>
      </w:r>
      <w:r w:rsidRPr="00FA4E55">
        <w:rPr>
          <w:rFonts w:ascii="Angsana New" w:hAnsi="Angsana New"/>
          <w:sz w:val="30"/>
          <w:szCs w:val="30"/>
          <w:cs/>
        </w:rPr>
        <w:t xml:space="preserve">บาท เป็นมูลค่าหุ้นละ </w:t>
      </w:r>
      <w:r w:rsidRPr="00FA4E55">
        <w:rPr>
          <w:rFonts w:ascii="Angsana New" w:hAnsi="Angsana New"/>
          <w:sz w:val="30"/>
          <w:szCs w:val="30"/>
        </w:rPr>
        <w:t xml:space="preserve">0.5 </w:t>
      </w:r>
      <w:r w:rsidRPr="00FA4E55">
        <w:rPr>
          <w:rFonts w:ascii="Angsana New" w:hAnsi="Angsana New"/>
          <w:sz w:val="30"/>
          <w:szCs w:val="30"/>
          <w:cs/>
        </w:rPr>
        <w:t>บาท และ</w:t>
      </w:r>
      <w:r w:rsidRPr="00FA4E55">
        <w:rPr>
          <w:rFonts w:ascii="Angsana New" w:hAnsi="Angsana New" w:hint="cs"/>
          <w:sz w:val="30"/>
          <w:szCs w:val="30"/>
          <w:cs/>
        </w:rPr>
        <w:t>การ</w:t>
      </w:r>
      <w:r w:rsidRPr="00FA4E55">
        <w:rPr>
          <w:rFonts w:ascii="Angsana New" w:hAnsi="Angsana New"/>
          <w:sz w:val="30"/>
          <w:szCs w:val="30"/>
          <w:cs/>
        </w:rPr>
        <w:t xml:space="preserve">แก้ไขเพิ่มเติมจำนวนหุ้นของบริษัทจากเดิมจำนวน </w:t>
      </w:r>
      <w:r w:rsidRPr="00FA4E55">
        <w:rPr>
          <w:rFonts w:ascii="Angsana New" w:hAnsi="Angsana New"/>
          <w:sz w:val="30"/>
          <w:szCs w:val="30"/>
        </w:rPr>
        <w:t xml:space="preserve">14,000,000 </w:t>
      </w:r>
      <w:r w:rsidRPr="00FA4E55">
        <w:rPr>
          <w:rFonts w:ascii="Angsana New" w:hAnsi="Angsana New"/>
          <w:sz w:val="30"/>
          <w:szCs w:val="30"/>
          <w:cs/>
        </w:rPr>
        <w:t xml:space="preserve">หุ้น เป็นจำนวน </w:t>
      </w:r>
      <w:r w:rsidRPr="00FA4E55">
        <w:rPr>
          <w:rFonts w:ascii="Angsana New" w:hAnsi="Angsana New"/>
          <w:sz w:val="30"/>
          <w:szCs w:val="30"/>
        </w:rPr>
        <w:t xml:space="preserve">140,000,000 </w:t>
      </w:r>
      <w:r w:rsidRPr="00FA4E55">
        <w:rPr>
          <w:rFonts w:ascii="Angsana New" w:hAnsi="Angsana New"/>
          <w:sz w:val="30"/>
          <w:szCs w:val="30"/>
          <w:cs/>
        </w:rPr>
        <w:t>หุ้น</w:t>
      </w:r>
    </w:p>
    <w:p w14:paraId="0CE9EFDB" w14:textId="77777777" w:rsidR="00C9587A" w:rsidRPr="00FA4E55" w:rsidRDefault="00C9587A">
      <w:pPr>
        <w:pStyle w:val="ListParagraph"/>
        <w:numPr>
          <w:ilvl w:val="2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50" w:before="120" w:after="240" w:line="260" w:lineRule="atLeast"/>
        <w:ind w:left="1023" w:hanging="346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A4E55">
        <w:rPr>
          <w:rFonts w:ascii="Angsana New" w:hAnsi="Angsana New"/>
          <w:spacing w:val="-2"/>
          <w:sz w:val="30"/>
          <w:szCs w:val="30"/>
          <w:cs/>
        </w:rPr>
        <w:t>อนุมัติการ</w:t>
      </w:r>
      <w:r w:rsidRPr="00FA4E55">
        <w:rPr>
          <w:rFonts w:ascii="Angsana New" w:hAnsi="Angsana New" w:hint="cs"/>
          <w:spacing w:val="-2"/>
          <w:sz w:val="30"/>
          <w:szCs w:val="30"/>
          <w:cs/>
        </w:rPr>
        <w:t xml:space="preserve">เพิ่มทุนจดทะเบียนของบริษัทจาก </w:t>
      </w:r>
      <w:r w:rsidRPr="00FA4E55">
        <w:rPr>
          <w:rFonts w:ascii="Angsana New" w:hAnsi="Angsana New"/>
          <w:spacing w:val="-2"/>
          <w:sz w:val="30"/>
          <w:szCs w:val="30"/>
        </w:rPr>
        <w:t xml:space="preserve">70,000,000 </w:t>
      </w:r>
      <w:r w:rsidRPr="00FA4E55">
        <w:rPr>
          <w:rFonts w:ascii="Angsana New" w:hAnsi="Angsana New" w:hint="cs"/>
          <w:spacing w:val="-2"/>
          <w:sz w:val="30"/>
          <w:szCs w:val="30"/>
          <w:cs/>
        </w:rPr>
        <w:t xml:space="preserve">บาท (หุ้นสามัญจำนวน </w:t>
      </w:r>
      <w:r w:rsidRPr="00FA4E55">
        <w:rPr>
          <w:rFonts w:ascii="Angsana New" w:hAnsi="Angsana New"/>
          <w:spacing w:val="-2"/>
          <w:sz w:val="30"/>
          <w:szCs w:val="30"/>
        </w:rPr>
        <w:t xml:space="preserve">140,000,000 </w:t>
      </w:r>
      <w:r w:rsidRPr="00FA4E55">
        <w:rPr>
          <w:rFonts w:ascii="Angsana New" w:hAnsi="Angsana New" w:hint="cs"/>
          <w:spacing w:val="-2"/>
          <w:sz w:val="30"/>
          <w:szCs w:val="30"/>
          <w:cs/>
        </w:rPr>
        <w:t xml:space="preserve">หุ้น มูลค่าหุ้นละ </w:t>
      </w:r>
      <w:r w:rsidRPr="00FA4E55">
        <w:rPr>
          <w:rFonts w:ascii="Angsana New" w:hAnsi="Angsana New"/>
          <w:sz w:val="30"/>
          <w:szCs w:val="30"/>
        </w:rPr>
        <w:t xml:space="preserve">0.5 </w:t>
      </w:r>
      <w:r w:rsidRPr="00FA4E55">
        <w:rPr>
          <w:rFonts w:ascii="Angsana New" w:hAnsi="Angsana New" w:hint="cs"/>
          <w:sz w:val="30"/>
          <w:szCs w:val="30"/>
          <w:cs/>
        </w:rPr>
        <w:t xml:space="preserve">บาท) เป็น </w:t>
      </w:r>
      <w:r w:rsidRPr="00FA4E55">
        <w:rPr>
          <w:rFonts w:ascii="Angsana New" w:hAnsi="Angsana New"/>
          <w:sz w:val="30"/>
          <w:szCs w:val="30"/>
        </w:rPr>
        <w:t xml:space="preserve">100,000,000 </w:t>
      </w:r>
      <w:r w:rsidRPr="00FA4E55">
        <w:rPr>
          <w:rFonts w:ascii="Angsana New" w:hAnsi="Angsana New" w:hint="cs"/>
          <w:sz w:val="30"/>
          <w:szCs w:val="30"/>
          <w:cs/>
        </w:rPr>
        <w:t xml:space="preserve">บาท โดยออกหุ้นสามัญเพิ่มจำนวน </w:t>
      </w:r>
      <w:r w:rsidRPr="00FA4E55">
        <w:rPr>
          <w:rFonts w:ascii="Angsana New" w:hAnsi="Angsana New"/>
          <w:sz w:val="30"/>
          <w:szCs w:val="30"/>
        </w:rPr>
        <w:t xml:space="preserve">60,000,000 </w:t>
      </w:r>
      <w:r w:rsidRPr="00FA4E55">
        <w:rPr>
          <w:rFonts w:ascii="Angsana New" w:hAnsi="Angsana New" w:hint="cs"/>
          <w:sz w:val="30"/>
          <w:szCs w:val="30"/>
          <w:cs/>
        </w:rPr>
        <w:t>หุ้น</w:t>
      </w:r>
      <w:r w:rsidRPr="00FA4E55">
        <w:rPr>
          <w:rFonts w:ascii="Angsana New" w:hAnsi="Angsana New"/>
          <w:sz w:val="30"/>
          <w:szCs w:val="30"/>
          <w:cs/>
        </w:rPr>
        <w:t xml:space="preserve"> </w:t>
      </w:r>
      <w:r w:rsidRPr="00FA4E55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Pr="00FA4E55">
        <w:rPr>
          <w:rFonts w:ascii="Angsana New" w:hAnsi="Angsana New"/>
          <w:sz w:val="30"/>
          <w:szCs w:val="30"/>
        </w:rPr>
        <w:t xml:space="preserve">0.5 </w:t>
      </w:r>
      <w:r w:rsidRPr="00FA4E55">
        <w:rPr>
          <w:rFonts w:ascii="Angsana New" w:hAnsi="Angsana New" w:hint="cs"/>
          <w:sz w:val="30"/>
          <w:szCs w:val="30"/>
          <w:cs/>
        </w:rPr>
        <w:t>บาท</w:t>
      </w:r>
    </w:p>
    <w:p w14:paraId="4D106FF6" w14:textId="666098AA" w:rsidR="005107B6" w:rsidRPr="005107B6" w:rsidRDefault="00C9587A">
      <w:pPr>
        <w:pStyle w:val="ListParagraph"/>
        <w:numPr>
          <w:ilvl w:val="2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50" w:before="120" w:line="240" w:lineRule="auto"/>
        <w:ind w:left="1023" w:hanging="346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5107B6">
        <w:rPr>
          <w:rFonts w:ascii="Angsana New" w:hAnsi="Angsana New"/>
          <w:sz w:val="30"/>
          <w:szCs w:val="30"/>
          <w:cs/>
        </w:rPr>
        <w:t>อนุมัติการ</w:t>
      </w:r>
      <w:r w:rsidRPr="005107B6"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จัดสรรหุ้นสามัญเพิ่มทุนจำนวน </w:t>
      </w:r>
      <w:r w:rsidRPr="005107B6">
        <w:rPr>
          <w:rFonts w:ascii="Angsana New" w:hAnsi="Angsana New"/>
          <w:sz w:val="30"/>
          <w:szCs w:val="30"/>
        </w:rPr>
        <w:t xml:space="preserve">60,000,000 </w:t>
      </w:r>
      <w:r w:rsidRPr="005107B6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 </w:t>
      </w:r>
      <w:r w:rsidRPr="005107B6">
        <w:rPr>
          <w:rFonts w:ascii="Angsana New" w:hAnsi="Angsana New"/>
          <w:sz w:val="30"/>
          <w:szCs w:val="30"/>
          <w:cs/>
        </w:rPr>
        <w:t xml:space="preserve">หุ้นละ </w:t>
      </w:r>
      <w:r w:rsidRPr="005107B6">
        <w:rPr>
          <w:rFonts w:ascii="Angsana New" w:hAnsi="Angsana New"/>
          <w:sz w:val="30"/>
          <w:szCs w:val="30"/>
        </w:rPr>
        <w:t xml:space="preserve">0.5 </w:t>
      </w:r>
      <w:r w:rsidRPr="005107B6">
        <w:rPr>
          <w:rFonts w:ascii="Angsana New" w:hAnsi="Angsana New"/>
          <w:sz w:val="30"/>
          <w:szCs w:val="30"/>
          <w:cs/>
        </w:rPr>
        <w:t>บาท</w:t>
      </w:r>
      <w:r w:rsidRPr="005107B6">
        <w:rPr>
          <w:rFonts w:ascii="Angsana New" w:hAnsi="Angsana New" w:hint="cs"/>
          <w:sz w:val="30"/>
          <w:szCs w:val="30"/>
          <w:cs/>
        </w:rPr>
        <w:t xml:space="preserve"> เพื่อเสนอขายแก่ประชาชนทั่วไปเป็นครั้งแรก (</w:t>
      </w:r>
      <w:r w:rsidRPr="005107B6">
        <w:rPr>
          <w:rFonts w:ascii="Angsana New" w:hAnsi="Angsana New"/>
          <w:sz w:val="30"/>
          <w:szCs w:val="30"/>
        </w:rPr>
        <w:t>“IPO”)</w:t>
      </w:r>
      <w:r w:rsidRPr="005107B6">
        <w:rPr>
          <w:rFonts w:ascii="Angsana New" w:hAnsi="Angsana New" w:hint="cs"/>
          <w:sz w:val="30"/>
          <w:szCs w:val="30"/>
          <w:cs/>
        </w:rPr>
        <w:t xml:space="preserve"> รวมถึงเสนอขายต่อผู้มีอุปการคุณ ซึ่งเป็นการเสนอขายในคราวเดียวกัน และราคาเสนอขายเดียวกัน</w:t>
      </w:r>
      <w:r w:rsidR="005107B6" w:rsidRPr="005107B6">
        <w:rPr>
          <w:rFonts w:ascii="Angsana New" w:hAnsi="Angsana New"/>
          <w:sz w:val="30"/>
          <w:szCs w:val="30"/>
          <w:cs/>
        </w:rPr>
        <w:br w:type="page"/>
      </w:r>
    </w:p>
    <w:p w14:paraId="39C50C5D" w14:textId="79FF6345" w:rsidR="00C9587A" w:rsidRPr="00C9587A" w:rsidRDefault="00C9587A" w:rsidP="005107B6">
      <w:pPr>
        <w:tabs>
          <w:tab w:val="left" w:pos="540"/>
        </w:tabs>
        <w:spacing w:beforeLines="100" w:before="240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711117">
        <w:rPr>
          <w:rFonts w:ascii="Angsana New" w:hAnsi="Angsana New"/>
          <w:sz w:val="30"/>
          <w:szCs w:val="30"/>
          <w:cs/>
        </w:rPr>
        <w:t>ซึ่งบริษัทได้จดทะเบียนการ</w:t>
      </w:r>
      <w:r w:rsidRPr="00711117">
        <w:rPr>
          <w:rFonts w:ascii="Angsana New" w:hAnsi="Angsana New" w:hint="cs"/>
          <w:sz w:val="30"/>
          <w:szCs w:val="30"/>
          <w:cs/>
        </w:rPr>
        <w:t xml:space="preserve">เปลี่ยนแปลงดังกล่าวข้างต้น </w:t>
      </w:r>
      <w:r w:rsidRPr="00711117">
        <w:rPr>
          <w:rFonts w:ascii="Angsana New" w:hAnsi="Angsana New"/>
          <w:sz w:val="30"/>
          <w:szCs w:val="30"/>
          <w:cs/>
        </w:rPr>
        <w:t>กับกระทรวงพาณิชย์เรียบร้อยแล้วเมื่อวันที่</w:t>
      </w:r>
      <w:r w:rsidRPr="00711117">
        <w:rPr>
          <w:rFonts w:ascii="Angsana New" w:hAnsi="Angsana New" w:hint="cs"/>
          <w:sz w:val="30"/>
          <w:szCs w:val="30"/>
          <w:cs/>
        </w:rPr>
        <w:t xml:space="preserve"> </w:t>
      </w:r>
      <w:r w:rsidRPr="00711117">
        <w:rPr>
          <w:rFonts w:ascii="Angsana New" w:hAnsi="Angsana New"/>
          <w:sz w:val="30"/>
          <w:szCs w:val="30"/>
          <w:lang w:val="en-US"/>
        </w:rPr>
        <w:t xml:space="preserve">18 </w:t>
      </w:r>
      <w:r w:rsidRPr="0071111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711117">
        <w:rPr>
          <w:rFonts w:ascii="Angsana New" w:hAnsi="Angsana New"/>
          <w:sz w:val="30"/>
          <w:szCs w:val="30"/>
          <w:cs/>
        </w:rPr>
        <w:t xml:space="preserve"> </w:t>
      </w:r>
      <w:r w:rsidRPr="00711117">
        <w:rPr>
          <w:rFonts w:ascii="Angsana New" w:hAnsi="Angsana New"/>
          <w:sz w:val="30"/>
          <w:szCs w:val="30"/>
        </w:rPr>
        <w:t>2568</w:t>
      </w:r>
      <w:r w:rsidRPr="00711117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711117">
        <w:rPr>
          <w:rFonts w:asciiTheme="majorBidi" w:hAnsiTheme="majorBidi" w:cstheme="majorBidi"/>
          <w:sz w:val="30"/>
          <w:szCs w:val="30"/>
        </w:rPr>
        <w:t xml:space="preserve">29 </w:t>
      </w:r>
      <w:r w:rsidRPr="0071111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711117">
        <w:rPr>
          <w:rFonts w:asciiTheme="majorBidi" w:hAnsiTheme="majorBidi" w:cstheme="majorBidi"/>
          <w:sz w:val="30"/>
          <w:szCs w:val="30"/>
        </w:rPr>
        <w:t xml:space="preserve">2568 </w:t>
      </w:r>
      <w:r w:rsidRPr="00711117">
        <w:rPr>
          <w:rFonts w:asciiTheme="majorBidi" w:hAnsiTheme="majorBidi"/>
          <w:sz w:val="30"/>
          <w:szCs w:val="30"/>
          <w:cs/>
        </w:rPr>
        <w:t>คณะกรรมการมีมติอนุมัติหลักเกณฑ์การจัดสรรหุ้นเพื่อเสนอขายแก่ประชาชนทั่วไปเป็นครั้งแรก (</w:t>
      </w:r>
      <w:r w:rsidR="003D2219" w:rsidRPr="00711117">
        <w:rPr>
          <w:rFonts w:asciiTheme="majorBidi" w:hAnsiTheme="majorBidi"/>
          <w:sz w:val="30"/>
          <w:szCs w:val="30"/>
          <w:lang w:val="en-US"/>
        </w:rPr>
        <w:t>“</w:t>
      </w:r>
      <w:r w:rsidRPr="00711117">
        <w:rPr>
          <w:rFonts w:asciiTheme="majorBidi" w:hAnsiTheme="majorBidi" w:cstheme="majorBidi"/>
          <w:sz w:val="30"/>
          <w:szCs w:val="30"/>
        </w:rPr>
        <w:t>IPO</w:t>
      </w:r>
      <w:r w:rsidR="003D2219" w:rsidRPr="00711117">
        <w:rPr>
          <w:rFonts w:asciiTheme="majorBidi" w:hAnsiTheme="majorBidi" w:cstheme="majorBidi"/>
          <w:sz w:val="30"/>
          <w:szCs w:val="30"/>
        </w:rPr>
        <w:t>”</w:t>
      </w:r>
      <w:r w:rsidRPr="00711117">
        <w:rPr>
          <w:rFonts w:asciiTheme="majorBidi" w:hAnsiTheme="majorBidi" w:cstheme="majorBidi"/>
          <w:sz w:val="30"/>
          <w:szCs w:val="30"/>
        </w:rPr>
        <w:t xml:space="preserve">) </w:t>
      </w:r>
      <w:r w:rsidRPr="00711117">
        <w:rPr>
          <w:rFonts w:asciiTheme="majorBidi" w:hAnsiTheme="majorBidi"/>
          <w:sz w:val="30"/>
          <w:szCs w:val="30"/>
          <w:cs/>
        </w:rPr>
        <w:t>ให้แก่ผู้มีอุปการคุณ บุคคลที่มีความสัมพันธ์ และพนักงาน</w:t>
      </w:r>
    </w:p>
    <w:p w14:paraId="5CECAC3B" w14:textId="77777777" w:rsidR="0005426E" w:rsidRPr="00E12229" w:rsidRDefault="0005426E" w:rsidP="001041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69074E8" w14:textId="77777777" w:rsidR="001041B9" w:rsidRDefault="001041B9" w:rsidP="001041B9">
      <w:pPr>
        <w:spacing w:line="240" w:lineRule="auto"/>
        <w:ind w:left="540"/>
        <w:rPr>
          <w:rFonts w:asciiTheme="majorBidi" w:hAnsiTheme="majorBidi"/>
          <w:i/>
          <w:iCs/>
          <w:sz w:val="30"/>
          <w:szCs w:val="30"/>
        </w:rPr>
      </w:pPr>
      <w:r w:rsidRPr="00E12229">
        <w:rPr>
          <w:rFonts w:asciiTheme="majorBidi" w:hAnsiTheme="majorBidi" w:hint="cs"/>
          <w:i/>
          <w:iCs/>
          <w:sz w:val="30"/>
          <w:szCs w:val="30"/>
          <w:cs/>
        </w:rPr>
        <w:t>การเสนอขายหุ้นใหม่ต่อ</w:t>
      </w:r>
      <w:r w:rsidRPr="00E12229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ประชาชน</w:t>
      </w:r>
      <w:r w:rsidRPr="00E12229">
        <w:rPr>
          <w:rFonts w:asciiTheme="majorBidi" w:hAnsiTheme="majorBidi" w:hint="cs"/>
          <w:i/>
          <w:iCs/>
          <w:sz w:val="30"/>
          <w:szCs w:val="30"/>
          <w:cs/>
        </w:rPr>
        <w:t>ทั่วไปเป็นครั้งแรก</w:t>
      </w:r>
    </w:p>
    <w:p w14:paraId="092126B1" w14:textId="77777777" w:rsidR="007F0362" w:rsidRPr="007F0362" w:rsidRDefault="007F0362" w:rsidP="007F036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1270D93" w14:textId="211B6704" w:rsidR="001041B9" w:rsidRPr="001041B9" w:rsidRDefault="001041B9" w:rsidP="001041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12229">
        <w:rPr>
          <w:rFonts w:asciiTheme="majorBidi" w:hAnsiTheme="majorBidi" w:hint="cs"/>
          <w:sz w:val="30"/>
          <w:szCs w:val="30"/>
          <w:cs/>
        </w:rPr>
        <w:t>ในเดือนธันวาคม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cstheme="majorBidi"/>
          <w:sz w:val="30"/>
          <w:szCs w:val="30"/>
        </w:rPr>
        <w:t>256</w:t>
      </w:r>
      <w:r w:rsidRPr="00E1222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บริษัทได้เสนอขายหุ้นสามัญเพิ่มทุนใหม่ต่อประชาชนทั่วไปเป็นครั้งแรกจำนวน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cstheme="majorBidi"/>
          <w:sz w:val="30"/>
          <w:szCs w:val="30"/>
        </w:rPr>
        <w:t>60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ล้านหุ้น</w:t>
      </w:r>
      <w:r w:rsidRPr="00E12229">
        <w:rPr>
          <w:rFonts w:asciiTheme="majorBidi" w:hAnsiTheme="majorBidi"/>
          <w:sz w:val="30"/>
          <w:szCs w:val="30"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ในราคาหุ้นละ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cstheme="majorBidi"/>
          <w:sz w:val="30"/>
          <w:szCs w:val="30"/>
        </w:rPr>
        <w:t>6.0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บาท</w:t>
      </w:r>
      <w:r w:rsidRPr="00E12229">
        <w:rPr>
          <w:rFonts w:asciiTheme="majorBidi" w:hAnsiTheme="majorBidi"/>
          <w:sz w:val="30"/>
          <w:szCs w:val="30"/>
          <w:cs/>
        </w:rPr>
        <w:t xml:space="preserve"> (</w:t>
      </w:r>
      <w:r w:rsidRPr="00E12229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cstheme="majorBidi"/>
          <w:sz w:val="30"/>
          <w:szCs w:val="30"/>
        </w:rPr>
        <w:t>0.5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บาท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และส่วนเกินมูลค่าหุ้นสามัญหุ้นละ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cstheme="majorBidi"/>
          <w:sz w:val="30"/>
          <w:szCs w:val="30"/>
        </w:rPr>
        <w:t>5.5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บาท</w:t>
      </w:r>
      <w:r w:rsidRPr="00E12229">
        <w:rPr>
          <w:rFonts w:asciiTheme="majorBidi" w:hAnsiTheme="majorBidi"/>
          <w:sz w:val="30"/>
          <w:szCs w:val="30"/>
          <w:cs/>
        </w:rPr>
        <w:t xml:space="preserve">) </w:t>
      </w:r>
      <w:r w:rsidRPr="00E12229">
        <w:rPr>
          <w:rFonts w:asciiTheme="majorBidi" w:hAnsiTheme="majorBidi" w:hint="cs"/>
          <w:sz w:val="30"/>
          <w:szCs w:val="30"/>
          <w:cs/>
        </w:rPr>
        <w:t>บริษัทได้รับเงินจากการขายหุ้นสามัญดังกล่าวจำนวน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cstheme="majorBidi"/>
          <w:sz w:val="30"/>
          <w:szCs w:val="30"/>
        </w:rPr>
        <w:t>360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ล้านบาท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hint="cs"/>
          <w:sz w:val="30"/>
          <w:szCs w:val="30"/>
          <w:cs/>
        </w:rPr>
        <w:t>หุ้นของบริษัทเริ่มมีการซื้อขายในตลาดหลักทรัพย์แห่งประเทศไทยเมื่อวันที่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cstheme="majorBidi"/>
          <w:sz w:val="30"/>
          <w:szCs w:val="30"/>
        </w:rPr>
        <w:t xml:space="preserve">16 </w:t>
      </w:r>
      <w:r w:rsidRPr="00E1222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E12229">
        <w:rPr>
          <w:rFonts w:asciiTheme="majorBidi" w:hAnsiTheme="majorBidi"/>
          <w:sz w:val="30"/>
          <w:szCs w:val="30"/>
          <w:cs/>
        </w:rPr>
        <w:t xml:space="preserve"> </w:t>
      </w:r>
      <w:r w:rsidRPr="00E12229">
        <w:rPr>
          <w:rFonts w:asciiTheme="majorBidi" w:hAnsiTheme="majorBidi" w:cstheme="majorBidi"/>
          <w:sz w:val="30"/>
          <w:szCs w:val="30"/>
        </w:rPr>
        <w:t>256</w:t>
      </w:r>
      <w:r w:rsidRPr="00E12229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072A2314" w14:textId="77777777" w:rsidR="001041B9" w:rsidRPr="00A972F1" w:rsidRDefault="001041B9" w:rsidP="001041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E984ACA" w14:textId="77777777" w:rsidR="0005426E" w:rsidRPr="005B2FA9" w:rsidRDefault="0005426E" w:rsidP="0005426E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5B2FA9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37A3526" w14:textId="77777777" w:rsidR="0005426E" w:rsidRPr="00A972F1" w:rsidRDefault="0005426E" w:rsidP="0005426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7A7DB03" w14:textId="5580ACF6" w:rsidR="002140AF" w:rsidRDefault="0005426E" w:rsidP="007C154C">
      <w:pPr>
        <w:tabs>
          <w:tab w:val="left" w:pos="54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E050A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050A8">
        <w:rPr>
          <w:rFonts w:ascii="Angsana New" w:hAnsi="Angsana New"/>
          <w:sz w:val="30"/>
          <w:szCs w:val="30"/>
        </w:rPr>
        <w:t>2535</w:t>
      </w:r>
      <w:r w:rsidRPr="00E050A8">
        <w:rPr>
          <w:rFonts w:ascii="Angsana New" w:hAnsi="Angsana New"/>
          <w:sz w:val="30"/>
          <w:szCs w:val="30"/>
          <w:cs/>
        </w:rPr>
        <w:t xml:space="preserve"> มาตรา </w:t>
      </w:r>
      <w:r w:rsidRPr="00E050A8">
        <w:rPr>
          <w:rFonts w:ascii="Angsana New" w:hAnsi="Angsana New"/>
          <w:sz w:val="30"/>
          <w:szCs w:val="30"/>
        </w:rPr>
        <w:t>51</w:t>
      </w:r>
      <w:r w:rsidRPr="00E050A8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050A8">
        <w:rPr>
          <w:rFonts w:ascii="Angsana New" w:hAnsi="Angsana New"/>
          <w:sz w:val="30"/>
          <w:szCs w:val="30"/>
        </w:rPr>
        <w:t>“</w:t>
      </w:r>
      <w:r w:rsidRPr="00E050A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E050A8">
        <w:rPr>
          <w:rFonts w:ascii="Angsana New" w:hAnsi="Angsana New"/>
          <w:sz w:val="30"/>
          <w:szCs w:val="30"/>
        </w:rPr>
        <w:t>”</w:t>
      </w:r>
      <w:r w:rsidRPr="00E050A8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6130419" w14:textId="77777777" w:rsidR="00D67929" w:rsidRPr="00D67929" w:rsidRDefault="00D67929" w:rsidP="00D67929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4CFDABF" w14:textId="39707D8F" w:rsidR="000F394D" w:rsidRPr="00F516BB" w:rsidRDefault="000F394D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F516B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สำรอง</w:t>
      </w:r>
      <w:r w:rsidR="00F5703F" w:rsidRPr="00F516B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ตามกฎหมาย</w:t>
      </w:r>
    </w:p>
    <w:p w14:paraId="56D236FE" w14:textId="2EFECFE8" w:rsidR="000F394D" w:rsidRPr="00A972F1" w:rsidRDefault="000F394D" w:rsidP="00F358DA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C261AB4" w14:textId="6264E245" w:rsidR="009021EA" w:rsidRPr="00EC2740" w:rsidRDefault="000F394D" w:rsidP="00EC2740">
      <w:pPr>
        <w:tabs>
          <w:tab w:val="left" w:pos="54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EC2740" w:rsidRPr="009B3F9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EC2740" w:rsidRPr="009B3F90">
        <w:rPr>
          <w:rFonts w:ascii="Angsana New" w:hAnsi="Angsana New"/>
          <w:sz w:val="30"/>
          <w:szCs w:val="30"/>
        </w:rPr>
        <w:t>2535</w:t>
      </w:r>
      <w:r w:rsidR="00EC2740" w:rsidRPr="009B3F90">
        <w:rPr>
          <w:rFonts w:ascii="Angsana New" w:hAnsi="Angsana New"/>
          <w:sz w:val="30"/>
          <w:szCs w:val="30"/>
          <w:cs/>
        </w:rPr>
        <w:t xml:space="preserve"> มาตรา </w:t>
      </w:r>
      <w:r w:rsidR="00EC2740" w:rsidRPr="009B3F90">
        <w:rPr>
          <w:rFonts w:ascii="Angsana New" w:hAnsi="Angsana New"/>
          <w:sz w:val="30"/>
          <w:szCs w:val="30"/>
        </w:rPr>
        <w:t>116</w:t>
      </w:r>
      <w:r w:rsidR="00EC2740" w:rsidRPr="009B3F90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="00EC2740" w:rsidRPr="009B3F90">
        <w:rPr>
          <w:rFonts w:ascii="Angsana New" w:hAnsi="Angsana New"/>
          <w:sz w:val="30"/>
          <w:szCs w:val="30"/>
        </w:rPr>
        <w:t>“</w:t>
      </w:r>
      <w:r w:rsidR="00EC2740" w:rsidRPr="009B3F90">
        <w:rPr>
          <w:rFonts w:ascii="Angsana New" w:hAnsi="Angsana New"/>
          <w:sz w:val="30"/>
          <w:szCs w:val="30"/>
          <w:cs/>
        </w:rPr>
        <w:t>สำรองตามกฎหมาย</w:t>
      </w:r>
      <w:r w:rsidR="00EC2740" w:rsidRPr="009B3F90">
        <w:rPr>
          <w:rFonts w:ascii="Angsana New" w:hAnsi="Angsana New"/>
          <w:sz w:val="30"/>
          <w:szCs w:val="30"/>
        </w:rPr>
        <w:t>”</w:t>
      </w:r>
      <w:r w:rsidR="00EC2740" w:rsidRPr="009B3F90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EC2740" w:rsidRPr="009B3F90">
        <w:rPr>
          <w:rFonts w:ascii="Angsana New" w:hAnsi="Angsana New"/>
          <w:sz w:val="30"/>
          <w:szCs w:val="30"/>
        </w:rPr>
        <w:t xml:space="preserve">5 </w:t>
      </w:r>
      <w:r w:rsidR="00EC2740" w:rsidRPr="009B3F90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C2740" w:rsidRPr="009B3F90">
        <w:rPr>
          <w:rFonts w:ascii="Angsana New" w:hAnsi="Angsana New"/>
          <w:sz w:val="30"/>
          <w:szCs w:val="30"/>
        </w:rPr>
        <w:t xml:space="preserve">10 </w:t>
      </w:r>
      <w:r w:rsidR="00EC2740" w:rsidRPr="009B3F90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80B694" w14:textId="77777777" w:rsidR="00C9587A" w:rsidRPr="00A972F1" w:rsidRDefault="00C9587A" w:rsidP="009021EA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64867D1" w14:textId="7F3231FE" w:rsidR="00F503C7" w:rsidRPr="00F516BB" w:rsidRDefault="00F503C7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ส่วนงานดำเนินงาน</w:t>
      </w:r>
      <w:r w:rsidR="00EC2740" w:rsidRPr="00F516B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และการจำแนกรายได้</w:t>
      </w:r>
    </w:p>
    <w:p w14:paraId="0D1BDAD8" w14:textId="00A74A2B" w:rsidR="00AC62C1" w:rsidRPr="00A972F1" w:rsidRDefault="00AC62C1" w:rsidP="00F358DA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CD501DA" w14:textId="070EB06E" w:rsidR="00AC62C1" w:rsidRPr="005B2FA9" w:rsidRDefault="00801E2A" w:rsidP="00801E2A">
      <w:pPr>
        <w:pStyle w:val="ListParagraph"/>
        <w:widowControl w:val="0"/>
        <w:numPr>
          <w:ilvl w:val="1"/>
          <w:numId w:val="3"/>
        </w:numPr>
        <w:tabs>
          <w:tab w:val="left" w:pos="630"/>
        </w:tabs>
        <w:spacing w:line="240" w:lineRule="auto"/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2C1" w:rsidRPr="005B2FA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9932787" w14:textId="7D604F64" w:rsidR="00801E2A" w:rsidRPr="00A972F1" w:rsidRDefault="00801E2A" w:rsidP="00F358DA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891849" w14:textId="77777777" w:rsidR="00FA001E" w:rsidRDefault="00FA001E" w:rsidP="00FA001E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บริษัทดำเนินกิจการในส่วนงานธุรกิจเดียว ได้แก่ ธุรกิจจัดจำหน่ายผลไม้ส่งออก อีกทั้งผู้บริหารพิจารณาว่ามี ส่วนงานภูมิศาสตร์เดียว ซึ่งเป็นการรับรู้รายได้ ณ เวลาใดเวลาหนึ่งทั้งหมด</w:t>
      </w:r>
    </w:p>
    <w:p w14:paraId="4B759FA8" w14:textId="77777777" w:rsidR="00FA001E" w:rsidRPr="00A972F1" w:rsidRDefault="00FA001E" w:rsidP="00A972F1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FB8042" w14:textId="43745438" w:rsidR="00D67929" w:rsidRDefault="00FA001E" w:rsidP="00D6792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E8F">
        <w:rPr>
          <w:rFonts w:asciiTheme="majorBidi" w:hAnsiTheme="majorBidi" w:cstheme="majorBidi"/>
          <w:sz w:val="30"/>
          <w:szCs w:val="30"/>
          <w:cs/>
        </w:rPr>
        <w:t>ผู้มีอ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3B3E8F">
        <w:rPr>
          <w:rFonts w:asciiTheme="majorBidi" w:hAnsiTheme="majorBidi" w:cstheme="majorBidi"/>
          <w:sz w:val="30"/>
          <w:szCs w:val="30"/>
          <w:cs/>
        </w:rPr>
        <w:t>นาจตัดสินใจสูงสุดด้านการด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3B3E8F">
        <w:rPr>
          <w:rFonts w:asciiTheme="majorBidi" w:hAnsiTheme="majorBidi" w:cstheme="majorBidi"/>
          <w:sz w:val="30"/>
          <w:szCs w:val="30"/>
          <w:cs/>
        </w:rPr>
        <w:t>เนินงานของบริษัทมีการสอบทานรายงานการจัดการภายใน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B3E8F">
        <w:rPr>
          <w:rFonts w:asciiTheme="majorBidi" w:hAnsiTheme="majorBidi" w:cstheme="majorBidi"/>
          <w:sz w:val="30"/>
          <w:szCs w:val="30"/>
          <w:cs/>
        </w:rPr>
        <w:t>อย่างน้อยทุกไตรมาส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โดยพิจารณาผลการดำเนินงานตามที่แสดงในงบกำไรขาดทุนเบ็ดเสร็จ</w:t>
      </w:r>
      <w:r w:rsidR="00D6792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333A4A" w14:textId="637B5556" w:rsidR="00702388" w:rsidRPr="005B2FA9" w:rsidRDefault="00801E2A" w:rsidP="00801E2A">
      <w:pPr>
        <w:pStyle w:val="ListParagraph"/>
        <w:numPr>
          <w:ilvl w:val="1"/>
          <w:numId w:val="3"/>
        </w:numPr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02388" w:rsidRPr="005B2FA9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0ED57F37" w14:textId="77777777" w:rsidR="006C16D3" w:rsidRPr="00A972F1" w:rsidRDefault="006C16D3" w:rsidP="00A972F1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26"/>
          <w:szCs w:val="26"/>
          <w:lang w:eastAsia="th-TH"/>
        </w:rPr>
      </w:pPr>
    </w:p>
    <w:p w14:paraId="300A1409" w14:textId="1F1ADE1A" w:rsidR="006C16D3" w:rsidRDefault="006C16D3" w:rsidP="00077AB0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5341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รายได้จาก</w:t>
      </w:r>
      <w:r w:rsidRPr="00C53416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C5341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รายหนึ่ง</w:t>
      </w:r>
      <w:r w:rsidR="00077AB0" w:rsidRPr="00C5341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ในปี </w:t>
      </w:r>
      <w:r w:rsidR="00E820A4" w:rsidRPr="00C5341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2568</w:t>
      </w:r>
      <w:r w:rsidR="00B10E25" w:rsidRPr="00C5341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C5341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ของบริษัทเป็นเงินประมาณ</w:t>
      </w:r>
      <w:r w:rsidR="00983DA3" w:rsidRPr="00C5341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809.1</w:t>
      </w:r>
      <w:r w:rsidRPr="00C5341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7E18EE" w:rsidRPr="00C5341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ล้าน</w:t>
      </w:r>
      <w:r w:rsidRPr="00C5341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บาท </w:t>
      </w:r>
      <w:r w:rsidRPr="00C53416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E820A4" w:rsidRPr="00C53416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2567</w:t>
      </w:r>
      <w:r w:rsidRPr="00C53416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C53416" w:rsidRPr="00C53416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438.8</w:t>
      </w:r>
      <w:r w:rsidRPr="00C53416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E18EE" w:rsidRPr="00C53416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</w:t>
      </w:r>
      <w:r w:rsidRPr="00C53416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บาท)</w:t>
      </w:r>
      <w:r w:rsidRPr="00C53416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จากรายได้รวมของบริษัท</w:t>
      </w:r>
    </w:p>
    <w:p w14:paraId="0C2C6CE5" w14:textId="77777777" w:rsidR="00A972F1" w:rsidRPr="00A972F1" w:rsidRDefault="00A972F1" w:rsidP="00077AB0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26"/>
          <w:szCs w:val="26"/>
          <w:lang w:eastAsia="th-TH"/>
        </w:rPr>
      </w:pPr>
    </w:p>
    <w:p w14:paraId="246D2E87" w14:textId="57F46FAC" w:rsidR="00CF7D8C" w:rsidRPr="005B2FA9" w:rsidRDefault="00CF7D8C" w:rsidP="00077AB0">
      <w:pPr>
        <w:pStyle w:val="ListParagraph"/>
        <w:numPr>
          <w:ilvl w:val="1"/>
          <w:numId w:val="3"/>
        </w:numPr>
        <w:tabs>
          <w:tab w:val="left" w:pos="720"/>
        </w:tabs>
        <w:ind w:hanging="338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ยอดคงเหลือของสัญญา</w:t>
      </w:r>
    </w:p>
    <w:p w14:paraId="0163CA73" w14:textId="77777777" w:rsidR="000874BF" w:rsidRPr="00A972F1" w:rsidRDefault="000874BF" w:rsidP="00A972F1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26"/>
          <w:szCs w:val="26"/>
          <w:lang w:eastAsia="th-TH"/>
        </w:rPr>
      </w:pPr>
    </w:p>
    <w:p w14:paraId="3DE2844E" w14:textId="5C39A4E7" w:rsidR="00CF7D8C" w:rsidRDefault="00DA301E" w:rsidP="00DA301E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หนี้สินที่เกิดจากสัญญาได้แก่ </w:t>
      </w:r>
      <w:r w:rsidR="00E0380D" w:rsidRPr="005B2FA9">
        <w:rPr>
          <w:rFonts w:asciiTheme="majorBidi" w:hAnsiTheme="majorBidi" w:cstheme="majorBidi"/>
          <w:sz w:val="30"/>
          <w:szCs w:val="30"/>
          <w:cs/>
        </w:rPr>
        <w:t>เงินรับล่วงหน้า</w:t>
      </w:r>
      <w:r w:rsidRPr="005B2FA9">
        <w:rPr>
          <w:rFonts w:asciiTheme="majorBidi" w:hAnsiTheme="majorBidi" w:cstheme="majorBidi"/>
          <w:sz w:val="30"/>
          <w:szCs w:val="30"/>
          <w:cs/>
        </w:rPr>
        <w:t>ค่าสินค้า</w:t>
      </w:r>
      <w:r w:rsidR="00B255DA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E0380D" w:rsidRPr="005B2FA9">
        <w:rPr>
          <w:rFonts w:asciiTheme="majorBidi" w:hAnsiTheme="majorBidi" w:cstheme="majorBidi"/>
          <w:sz w:val="30"/>
          <w:szCs w:val="30"/>
          <w:cs/>
        </w:rPr>
        <w:t>ส่วนใหญ่เกิดจากการขายสินค้าซึ่งบริษัทจะรับรู้เป็นรายได้จากการขาย ณ วันที่มีการส่งมอบสินค้าให้กับลูกค้า</w:t>
      </w:r>
    </w:p>
    <w:p w14:paraId="60396623" w14:textId="77777777" w:rsidR="006239B3" w:rsidRPr="006239B3" w:rsidRDefault="006239B3" w:rsidP="00DA301E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26"/>
          <w:szCs w:val="26"/>
          <w:lang w:eastAsia="th-TH"/>
        </w:rPr>
      </w:pPr>
    </w:p>
    <w:p w14:paraId="116DDEBE" w14:textId="6988BE4E" w:rsidR="00233658" w:rsidRPr="00F516BB" w:rsidRDefault="006655DF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ค่าใช้จ่ายตาม</w:t>
      </w:r>
      <w:r w:rsidR="00F5703F" w:rsidRPr="00F516B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ธรรมชาติ</w:t>
      </w:r>
    </w:p>
    <w:p w14:paraId="3F06DAAB" w14:textId="77777777" w:rsidR="00CA3459" w:rsidRPr="00A972F1" w:rsidRDefault="00CA3459" w:rsidP="00AE3A47">
      <w:pPr>
        <w:pStyle w:val="ListParagraph"/>
        <w:widowControl w:val="0"/>
        <w:tabs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9192" w:type="dxa"/>
        <w:tblInd w:w="450" w:type="dxa"/>
        <w:tblLook w:val="0000" w:firstRow="0" w:lastRow="0" w:firstColumn="0" w:lastColumn="0" w:noHBand="0" w:noVBand="0"/>
      </w:tblPr>
      <w:tblGrid>
        <w:gridCol w:w="6120"/>
        <w:gridCol w:w="236"/>
        <w:gridCol w:w="1238"/>
        <w:gridCol w:w="270"/>
        <w:gridCol w:w="1328"/>
      </w:tblGrid>
      <w:tr w:rsidR="00F42C0B" w:rsidRPr="005B2FA9" w14:paraId="45A22A5D" w14:textId="77777777" w:rsidTr="0070074A">
        <w:trPr>
          <w:tblHeader/>
        </w:trPr>
        <w:tc>
          <w:tcPr>
            <w:tcW w:w="6120" w:type="dxa"/>
          </w:tcPr>
          <w:p w14:paraId="22DB6795" w14:textId="77777777" w:rsidR="00F42C0B" w:rsidRPr="005B2FA9" w:rsidRDefault="00F42C0B" w:rsidP="005021D2">
            <w:pPr>
              <w:pStyle w:val="BodyTextIndent2"/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D1C0701" w14:textId="77777777" w:rsidR="00F42C0B" w:rsidRPr="005B2FA9" w:rsidRDefault="00F42C0B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38" w:type="dxa"/>
          </w:tcPr>
          <w:p w14:paraId="17459F70" w14:textId="3EB9ABEB" w:rsidR="00F42C0B" w:rsidRPr="005B2FA9" w:rsidRDefault="00E820A4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50238A4" w14:textId="77777777" w:rsidR="00F42C0B" w:rsidRPr="005B2FA9" w:rsidRDefault="00F42C0B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28" w:type="dxa"/>
          </w:tcPr>
          <w:p w14:paraId="2143EB2F" w14:textId="5C671AA1" w:rsidR="00F42C0B" w:rsidRPr="005B2FA9" w:rsidRDefault="00E820A4" w:rsidP="005021D2">
            <w:pPr>
              <w:pStyle w:val="BodyTextIndent2"/>
              <w:tabs>
                <w:tab w:val="left" w:pos="366"/>
                <w:tab w:val="left" w:pos="794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F42C0B" w:rsidRPr="005B2FA9" w14:paraId="049E8A08" w14:textId="77777777" w:rsidTr="0070074A">
        <w:trPr>
          <w:tblHeader/>
        </w:trPr>
        <w:tc>
          <w:tcPr>
            <w:tcW w:w="6120" w:type="dxa"/>
          </w:tcPr>
          <w:p w14:paraId="794005C7" w14:textId="77777777" w:rsidR="00F42C0B" w:rsidRPr="005B2FA9" w:rsidRDefault="00F42C0B" w:rsidP="005021D2">
            <w:pPr>
              <w:pStyle w:val="BodyTextIndent2"/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4519827E" w14:textId="1010F4C9" w:rsidR="00F42C0B" w:rsidRPr="005B2FA9" w:rsidRDefault="00F42C0B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36" w:type="dxa"/>
            <w:gridSpan w:val="3"/>
          </w:tcPr>
          <w:p w14:paraId="282A94E3" w14:textId="758B8EB2" w:rsidR="00F42C0B" w:rsidRPr="005B2FA9" w:rsidRDefault="00F42C0B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65CB8" w:rsidRPr="005B2FA9" w14:paraId="17A26499" w14:textId="77777777" w:rsidTr="0070074A">
        <w:tc>
          <w:tcPr>
            <w:tcW w:w="6120" w:type="dxa"/>
          </w:tcPr>
          <w:p w14:paraId="625E93C8" w14:textId="15E75E08" w:rsidR="00865CB8" w:rsidRPr="005B2FA9" w:rsidRDefault="00865CB8" w:rsidP="00865CB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ค่าใช้จ่ายผลประโยชน์ของพนักงาน </w:t>
            </w:r>
          </w:p>
        </w:tc>
        <w:tc>
          <w:tcPr>
            <w:tcW w:w="236" w:type="dxa"/>
            <w:vAlign w:val="center"/>
          </w:tcPr>
          <w:p w14:paraId="615839F1" w14:textId="77777777" w:rsidR="00865CB8" w:rsidRPr="005B2FA9" w:rsidRDefault="00865CB8" w:rsidP="00865CB8">
            <w:pPr>
              <w:tabs>
                <w:tab w:val="decimal" w:pos="770"/>
              </w:tabs>
              <w:spacing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0B3CE09" w14:textId="4B9F40A6" w:rsidR="00865CB8" w:rsidRPr="005B2FA9" w:rsidRDefault="004720B2" w:rsidP="00865CB8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39,264</w:t>
            </w:r>
          </w:p>
        </w:tc>
        <w:tc>
          <w:tcPr>
            <w:tcW w:w="270" w:type="dxa"/>
            <w:vAlign w:val="center"/>
          </w:tcPr>
          <w:p w14:paraId="5CF3EFEE" w14:textId="77777777" w:rsidR="00865CB8" w:rsidRPr="005B2FA9" w:rsidRDefault="00865CB8" w:rsidP="00865CB8">
            <w:pPr>
              <w:pStyle w:val="BodyText2"/>
              <w:tabs>
                <w:tab w:val="decimal" w:pos="770"/>
              </w:tabs>
              <w:spacing w:line="240" w:lineRule="atLeast"/>
              <w:ind w:left="-108" w:right="-12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548744D" w14:textId="44E1658D" w:rsidR="00865CB8" w:rsidRPr="005B2FA9" w:rsidRDefault="00865CB8" w:rsidP="00865CB8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27,591</w:t>
            </w:r>
          </w:p>
        </w:tc>
      </w:tr>
      <w:tr w:rsidR="00865CB8" w:rsidRPr="005B2FA9" w14:paraId="51951068" w14:textId="77777777" w:rsidTr="0070074A">
        <w:tc>
          <w:tcPr>
            <w:tcW w:w="6120" w:type="dxa"/>
          </w:tcPr>
          <w:p w14:paraId="791E9233" w14:textId="64CA5DBE" w:rsidR="00865CB8" w:rsidRPr="005B2FA9" w:rsidRDefault="00865CB8" w:rsidP="00865CB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vAlign w:val="center"/>
          </w:tcPr>
          <w:p w14:paraId="24DBA763" w14:textId="77777777" w:rsidR="00865CB8" w:rsidRPr="005B2FA9" w:rsidRDefault="00865CB8" w:rsidP="00865CB8">
            <w:pPr>
              <w:tabs>
                <w:tab w:val="decimal" w:pos="770"/>
              </w:tabs>
              <w:spacing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9B15A5B" w14:textId="0C84B7F6" w:rsidR="00865CB8" w:rsidRPr="005B2FA9" w:rsidRDefault="0017667C" w:rsidP="00865CB8">
            <w:pPr>
              <w:pStyle w:val="BodyTextIndent2"/>
              <w:tabs>
                <w:tab w:val="decimal" w:pos="973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6,046</w:t>
            </w:r>
          </w:p>
        </w:tc>
        <w:tc>
          <w:tcPr>
            <w:tcW w:w="270" w:type="dxa"/>
            <w:vAlign w:val="center"/>
          </w:tcPr>
          <w:p w14:paraId="43E42349" w14:textId="77777777" w:rsidR="00865CB8" w:rsidRPr="005B2FA9" w:rsidRDefault="00865CB8" w:rsidP="00865CB8">
            <w:pPr>
              <w:pStyle w:val="BodyText2"/>
              <w:tabs>
                <w:tab w:val="decimal" w:pos="770"/>
              </w:tabs>
              <w:spacing w:line="240" w:lineRule="atLeast"/>
              <w:ind w:left="-108" w:right="-12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22A7346" w14:textId="5B9CB7AE" w:rsidR="00865CB8" w:rsidRPr="005B2FA9" w:rsidRDefault="00865CB8" w:rsidP="00865CB8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3,432</w:t>
            </w:r>
          </w:p>
        </w:tc>
      </w:tr>
      <w:tr w:rsidR="00865CB8" w:rsidRPr="005B2FA9" w14:paraId="32ED7132" w14:textId="77777777" w:rsidTr="0070074A">
        <w:tc>
          <w:tcPr>
            <w:tcW w:w="6120" w:type="dxa"/>
          </w:tcPr>
          <w:p w14:paraId="5018B512" w14:textId="64AB9F98" w:rsidR="00865CB8" w:rsidRPr="005B2FA9" w:rsidRDefault="00865CB8" w:rsidP="00865CB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36" w:type="dxa"/>
            <w:vAlign w:val="center"/>
          </w:tcPr>
          <w:p w14:paraId="5EE744E9" w14:textId="77777777" w:rsidR="00865CB8" w:rsidRPr="005B2FA9" w:rsidRDefault="00865CB8" w:rsidP="00865CB8">
            <w:pPr>
              <w:tabs>
                <w:tab w:val="decimal" w:pos="770"/>
              </w:tabs>
              <w:spacing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94B8286" w14:textId="7F4DC41B" w:rsidR="00865CB8" w:rsidRPr="005B2FA9" w:rsidRDefault="0017667C" w:rsidP="00865CB8">
            <w:pPr>
              <w:pStyle w:val="BodyTextIndent2"/>
              <w:tabs>
                <w:tab w:val="decimal" w:pos="973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136,983</w:t>
            </w:r>
          </w:p>
        </w:tc>
        <w:tc>
          <w:tcPr>
            <w:tcW w:w="270" w:type="dxa"/>
            <w:vAlign w:val="center"/>
          </w:tcPr>
          <w:p w14:paraId="10DB2D64" w14:textId="77777777" w:rsidR="00865CB8" w:rsidRPr="005B2FA9" w:rsidRDefault="00865CB8" w:rsidP="00865CB8">
            <w:pPr>
              <w:pStyle w:val="BodyText2"/>
              <w:tabs>
                <w:tab w:val="decimal" w:pos="770"/>
              </w:tabs>
              <w:spacing w:line="240" w:lineRule="atLeast"/>
              <w:ind w:left="-108" w:right="-12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3691F95" w14:textId="68E97381" w:rsidR="00865CB8" w:rsidRPr="005B2FA9" w:rsidRDefault="00865CB8" w:rsidP="00865CB8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50,906</w:t>
            </w:r>
          </w:p>
        </w:tc>
      </w:tr>
      <w:tr w:rsidR="00865CB8" w:rsidRPr="005B2FA9" w14:paraId="6B764D10" w14:textId="77777777" w:rsidTr="0070074A">
        <w:tc>
          <w:tcPr>
            <w:tcW w:w="6120" w:type="dxa"/>
          </w:tcPr>
          <w:p w14:paraId="62760084" w14:textId="5939A62C" w:rsidR="00865CB8" w:rsidRPr="005B2FA9" w:rsidRDefault="00865CB8" w:rsidP="00865CB8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236" w:type="dxa"/>
            <w:vAlign w:val="center"/>
          </w:tcPr>
          <w:p w14:paraId="63FEC1C9" w14:textId="77777777" w:rsidR="00865CB8" w:rsidRPr="005B2FA9" w:rsidRDefault="00865CB8" w:rsidP="00865CB8">
            <w:pPr>
              <w:tabs>
                <w:tab w:val="decimal" w:pos="770"/>
              </w:tabs>
              <w:spacing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F5D2332" w14:textId="07B2BA2F" w:rsidR="00865CB8" w:rsidRPr="005B2FA9" w:rsidRDefault="0017667C" w:rsidP="00865CB8">
            <w:pPr>
              <w:pStyle w:val="BodyTextIndent2"/>
              <w:tabs>
                <w:tab w:val="decimal" w:pos="973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1,769</w:t>
            </w:r>
          </w:p>
        </w:tc>
        <w:tc>
          <w:tcPr>
            <w:tcW w:w="270" w:type="dxa"/>
            <w:vAlign w:val="center"/>
          </w:tcPr>
          <w:p w14:paraId="731C1392" w14:textId="77777777" w:rsidR="00865CB8" w:rsidRPr="005B2FA9" w:rsidRDefault="00865CB8" w:rsidP="00865CB8">
            <w:pPr>
              <w:pStyle w:val="BodyText2"/>
              <w:tabs>
                <w:tab w:val="decimal" w:pos="770"/>
              </w:tabs>
              <w:spacing w:line="240" w:lineRule="atLeast"/>
              <w:ind w:left="-108" w:right="-12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727C326" w14:textId="480630B4" w:rsidR="00865CB8" w:rsidRPr="005B2FA9" w:rsidRDefault="00865CB8" w:rsidP="00865CB8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</w:tbl>
    <w:p w14:paraId="086154C8" w14:textId="77777777" w:rsidR="00364FA0" w:rsidRDefault="00364FA0" w:rsidP="00AE3A47">
      <w:pPr>
        <w:pStyle w:val="ListParagraph"/>
        <w:widowControl w:val="0"/>
        <w:tabs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6"/>
          <w:szCs w:val="26"/>
          <w:lang w:eastAsia="th-TH"/>
        </w:rPr>
      </w:pPr>
    </w:p>
    <w:p w14:paraId="2D4540B8" w14:textId="07F01556" w:rsidR="00987B55" w:rsidRDefault="00987B55" w:rsidP="003C0E0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7B55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987B55">
        <w:rPr>
          <w:rFonts w:ascii="Angsana New" w:hAnsi="Angsana New"/>
          <w:sz w:val="30"/>
          <w:szCs w:val="30"/>
        </w:rPr>
        <w:t xml:space="preserve">2568 </w:t>
      </w:r>
      <w:r w:rsidRPr="00987B55">
        <w:rPr>
          <w:rFonts w:ascii="Angsana New" w:hAnsi="Angsana New"/>
          <w:sz w:val="30"/>
          <w:szCs w:val="30"/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 w:rsidR="00332F0A">
        <w:rPr>
          <w:rFonts w:ascii="Angsana New" w:hAnsi="Angsana New"/>
          <w:sz w:val="30"/>
          <w:szCs w:val="30"/>
        </w:rPr>
        <w:t>1.37</w:t>
      </w:r>
      <w:r w:rsidRPr="00987B55">
        <w:rPr>
          <w:rFonts w:ascii="Angsana New" w:hAnsi="Angsana New"/>
          <w:sz w:val="30"/>
          <w:szCs w:val="30"/>
        </w:rPr>
        <w:t xml:space="preserve"> </w:t>
      </w:r>
      <w:r w:rsidRPr="00987B5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87B55">
        <w:rPr>
          <w:rFonts w:ascii="Angsana New" w:hAnsi="Angsana New"/>
          <w:i/>
          <w:iCs/>
          <w:sz w:val="30"/>
          <w:szCs w:val="30"/>
          <w:cs/>
        </w:rPr>
        <w:t>(</w:t>
      </w:r>
      <w:r w:rsidRPr="00987B55">
        <w:rPr>
          <w:rFonts w:ascii="Angsana New" w:hAnsi="Angsana New"/>
          <w:i/>
          <w:iCs/>
          <w:sz w:val="30"/>
          <w:szCs w:val="30"/>
        </w:rPr>
        <w:t>2567</w:t>
      </w:r>
      <w:r w:rsidRPr="00332F0A">
        <w:rPr>
          <w:rFonts w:ascii="Angsana New" w:hAnsi="Angsana New"/>
          <w:i/>
          <w:iCs/>
          <w:sz w:val="30"/>
          <w:szCs w:val="30"/>
        </w:rPr>
        <w:t xml:space="preserve">: </w:t>
      </w:r>
      <w:r w:rsidR="00946849" w:rsidRPr="00332F0A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332F0A">
        <w:rPr>
          <w:rFonts w:ascii="Angsana New" w:hAnsi="Angsana New"/>
          <w:i/>
          <w:iCs/>
          <w:sz w:val="30"/>
          <w:szCs w:val="30"/>
          <w:cs/>
        </w:rPr>
        <w:t>)</w:t>
      </w:r>
      <w:r w:rsidRPr="00987B55">
        <w:rPr>
          <w:rFonts w:ascii="Angsana New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7A9B9FA6" w14:textId="77777777" w:rsidR="00987B55" w:rsidRPr="00C40A23" w:rsidRDefault="00987B55" w:rsidP="003C0E0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7ECE17" w14:textId="4CECA365" w:rsidR="003C0E0D" w:rsidRDefault="003C0E0D" w:rsidP="003C0E0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40A23">
        <w:rPr>
          <w:rFonts w:ascii="Angsana New" w:hAnsi="Angsana New" w:hint="cs"/>
          <w:sz w:val="30"/>
          <w:szCs w:val="30"/>
          <w:cs/>
        </w:rPr>
        <w:t>โดยบริษัทได้จัดตั้งกองทุนสำรองเลี้ยงชีพสำหรับพนักงานของบริษัทบนพื้นฐานความสมัครใจของพนักงานใน</w:t>
      </w:r>
      <w:r w:rsidRPr="00C40A23">
        <w:rPr>
          <w:rFonts w:ascii="Angsana New" w:hAnsi="Angsana New"/>
          <w:sz w:val="30"/>
          <w:szCs w:val="30"/>
          <w:cs/>
        </w:rPr>
        <w:br/>
      </w:r>
      <w:r w:rsidRPr="00C40A23">
        <w:rPr>
          <w:rFonts w:ascii="Angsana New" w:hAnsi="Angsana New" w:hint="cs"/>
          <w:sz w:val="30"/>
          <w:szCs w:val="30"/>
          <w:cs/>
        </w:rPr>
        <w:t>การเป็นสมาชิกของ</w:t>
      </w:r>
      <w:r w:rsidRPr="00C40A23">
        <w:rPr>
          <w:rFonts w:asciiTheme="majorBidi" w:hAnsiTheme="majorBidi" w:cstheme="majorBidi" w:hint="cs"/>
          <w:sz w:val="30"/>
          <w:szCs w:val="30"/>
          <w:cs/>
        </w:rPr>
        <w:t>กองทุน</w:t>
      </w:r>
      <w:r w:rsidRPr="00C40A23">
        <w:rPr>
          <w:rFonts w:ascii="Angsana New" w:hAnsi="Angsana New" w:hint="cs"/>
          <w:sz w:val="30"/>
          <w:szCs w:val="30"/>
          <w:cs/>
        </w:rPr>
        <w:t xml:space="preserve"> โดยพนักงานจ่ายเงินสะสมในอัตราร้อยละ </w:t>
      </w:r>
      <w:r w:rsidRPr="00C40A23">
        <w:rPr>
          <w:rFonts w:ascii="Angsana New" w:hAnsi="Angsana New"/>
          <w:sz w:val="30"/>
          <w:szCs w:val="30"/>
          <w:lang w:val="en-US"/>
        </w:rPr>
        <w:t xml:space="preserve">2 </w:t>
      </w:r>
      <w:r w:rsidRPr="00C40A23">
        <w:rPr>
          <w:rFonts w:ascii="Angsana New" w:hAnsi="Angsana New" w:hint="cs"/>
          <w:sz w:val="30"/>
          <w:szCs w:val="30"/>
          <w:cs/>
          <w:lang w:val="en-US"/>
        </w:rPr>
        <w:t>ถึงอัตราร้อยละ</w:t>
      </w:r>
      <w:r w:rsidRPr="00C40A23">
        <w:rPr>
          <w:rFonts w:ascii="Angsana New" w:hAnsi="Angsana New"/>
          <w:sz w:val="30"/>
          <w:szCs w:val="30"/>
          <w:lang w:val="en-US"/>
        </w:rPr>
        <w:t xml:space="preserve"> 15 </w:t>
      </w:r>
      <w:r w:rsidRPr="00C40A23">
        <w:rPr>
          <w:rFonts w:ascii="Angsana New" w:hAnsi="Angsana New" w:hint="cs"/>
          <w:sz w:val="30"/>
          <w:szCs w:val="30"/>
          <w:cs/>
          <w:lang w:val="en-US"/>
        </w:rPr>
        <w:t xml:space="preserve">ของเงินเดือนทุกเดือน และบริษัทจ่ายสมทบในอัตราร้อยละ </w:t>
      </w:r>
      <w:r w:rsidRPr="00C40A23">
        <w:rPr>
          <w:rFonts w:ascii="Angsana New" w:hAnsi="Angsana New"/>
          <w:sz w:val="30"/>
          <w:szCs w:val="30"/>
          <w:lang w:val="en-US"/>
        </w:rPr>
        <w:t xml:space="preserve">2 </w:t>
      </w:r>
      <w:r w:rsidRPr="00C40A23">
        <w:rPr>
          <w:rFonts w:ascii="Angsana New" w:hAnsi="Angsana New" w:hint="cs"/>
          <w:sz w:val="30"/>
          <w:szCs w:val="30"/>
          <w:cs/>
          <w:lang w:val="en-US"/>
        </w:rPr>
        <w:t>ถึงอัตราร้อยละ</w:t>
      </w:r>
      <w:r w:rsidRPr="00C40A23">
        <w:rPr>
          <w:rFonts w:ascii="Angsana New" w:hAnsi="Angsana New"/>
          <w:sz w:val="30"/>
          <w:szCs w:val="30"/>
          <w:lang w:val="en-US"/>
        </w:rPr>
        <w:t xml:space="preserve"> 9 </w:t>
      </w:r>
      <w:r w:rsidRPr="00C40A23">
        <w:rPr>
          <w:rFonts w:ascii="Angsana New" w:hAnsi="Angsana New" w:hint="cs"/>
          <w:sz w:val="30"/>
          <w:szCs w:val="30"/>
          <w:cs/>
          <w:lang w:val="en-US"/>
        </w:rPr>
        <w:t>ของเงินเดือนของพนักงานทุกเดือน ทั้งนี้ขึ้นอยู่กับตำแหน่งของพนักงานแต่ละคน กองทุนสำรองเลี้ยงชีพนี้ได้จดทะเบียนเป็นกองทุนสำรองเลี้ยงชีพตามข้อกำหนดของ</w:t>
      </w:r>
      <w:r w:rsidRPr="00C40A2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กระทรวงการคลังและจัดการกองทุนโดยผู้จัดการกองทุนที่ได้รับอนุญาต โดยมีผลใช้บังคับตั้งแต่วันที่ </w:t>
      </w:r>
      <w:r w:rsidRPr="00C40A23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C40A23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C40A23">
        <w:rPr>
          <w:rFonts w:ascii="Angsana New" w:hAnsi="Angsana New"/>
          <w:spacing w:val="-4"/>
          <w:sz w:val="30"/>
          <w:szCs w:val="30"/>
          <w:lang w:val="en-US"/>
        </w:rPr>
        <w:t>2568</w:t>
      </w:r>
      <w:r w:rsidRPr="00C40A23">
        <w:rPr>
          <w:rFonts w:ascii="Angsana New" w:hAnsi="Angsana New"/>
          <w:sz w:val="30"/>
          <w:szCs w:val="30"/>
          <w:lang w:val="en-US"/>
        </w:rPr>
        <w:t xml:space="preserve"> </w:t>
      </w:r>
      <w:r w:rsidRPr="00C40A23">
        <w:rPr>
          <w:rFonts w:ascii="Angsana New" w:hAnsi="Angsana New" w:hint="cs"/>
          <w:sz w:val="30"/>
          <w:szCs w:val="30"/>
          <w:cs/>
          <w:lang w:val="en-US"/>
        </w:rPr>
        <w:t>เป็นต้นไป</w:t>
      </w:r>
    </w:p>
    <w:p w14:paraId="0EAAABDA" w14:textId="77777777" w:rsidR="007C528B" w:rsidRDefault="007C528B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br w:type="page"/>
      </w:r>
    </w:p>
    <w:p w14:paraId="7C774ACD" w14:textId="57AC78FF" w:rsidR="00837066" w:rsidRPr="00F516BB" w:rsidRDefault="00837066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ภาษีเงินได้</w:t>
      </w:r>
    </w:p>
    <w:p w14:paraId="0BF07265" w14:textId="77777777" w:rsidR="00DE023A" w:rsidRPr="009A1C4B" w:rsidRDefault="00DE023A" w:rsidP="0070074A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5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980"/>
        <w:gridCol w:w="1266"/>
        <w:gridCol w:w="264"/>
        <w:gridCol w:w="1356"/>
      </w:tblGrid>
      <w:tr w:rsidR="00761BC2" w:rsidRPr="005B2FA9" w14:paraId="4072C508" w14:textId="77777777" w:rsidTr="00FF4E4E">
        <w:tc>
          <w:tcPr>
            <w:tcW w:w="4680" w:type="dxa"/>
          </w:tcPr>
          <w:p w14:paraId="1B7FE904" w14:textId="7B19B55D" w:rsidR="00761BC2" w:rsidRPr="005B2FA9" w:rsidRDefault="00761BC2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80" w:type="dxa"/>
          </w:tcPr>
          <w:p w14:paraId="151AED83" w14:textId="3B0DCA63" w:rsidR="00761BC2" w:rsidRPr="005B2FA9" w:rsidRDefault="00761BC2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vAlign w:val="center"/>
          </w:tcPr>
          <w:p w14:paraId="5F2B4ADC" w14:textId="04E6A700" w:rsidR="00761BC2" w:rsidRPr="005B2FA9" w:rsidRDefault="00E820A4" w:rsidP="005021D2">
            <w:pPr>
              <w:tabs>
                <w:tab w:val="left" w:pos="254"/>
                <w:tab w:val="left" w:pos="343"/>
                <w:tab w:val="left" w:pos="523"/>
                <w:tab w:val="left" w:pos="7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EF4D014" w14:textId="77777777" w:rsidR="00761BC2" w:rsidRPr="005B2FA9" w:rsidRDefault="00761BC2" w:rsidP="005021D2">
            <w:pPr>
              <w:pStyle w:val="BodyTextIndent2"/>
              <w:tabs>
                <w:tab w:val="left" w:pos="366"/>
                <w:tab w:val="left" w:pos="794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6" w:type="dxa"/>
            <w:vAlign w:val="center"/>
          </w:tcPr>
          <w:p w14:paraId="2E319D78" w14:textId="051D2BF3" w:rsidR="00761BC2" w:rsidRPr="005B2FA9" w:rsidRDefault="00E820A4" w:rsidP="00FF4E4E">
            <w:pPr>
              <w:pStyle w:val="BodyTextIndent2"/>
              <w:tabs>
                <w:tab w:val="left" w:pos="366"/>
                <w:tab w:val="left" w:pos="794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D004D" w:rsidRPr="005B2FA9" w14:paraId="1BFD5E3B" w14:textId="77777777" w:rsidTr="00FF4E4E">
        <w:tc>
          <w:tcPr>
            <w:tcW w:w="4680" w:type="dxa"/>
          </w:tcPr>
          <w:p w14:paraId="0DFDA5D7" w14:textId="77777777" w:rsidR="001D004D" w:rsidRPr="005B2FA9" w:rsidRDefault="001D00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CFEC17" w14:textId="77777777" w:rsidR="001D004D" w:rsidRPr="005B2FA9" w:rsidRDefault="001D004D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86" w:type="dxa"/>
            <w:gridSpan w:val="3"/>
          </w:tcPr>
          <w:p w14:paraId="2464D3D2" w14:textId="70DF6A13" w:rsidR="001D004D" w:rsidRPr="005B2FA9" w:rsidRDefault="001D004D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1BC2" w:rsidRPr="005B2FA9" w14:paraId="42802E12" w14:textId="77777777" w:rsidTr="00FF4E4E">
        <w:tc>
          <w:tcPr>
            <w:tcW w:w="6660" w:type="dxa"/>
            <w:gridSpan w:val="2"/>
          </w:tcPr>
          <w:p w14:paraId="6214CC7B" w14:textId="4DB1F53E" w:rsidR="00761BC2" w:rsidRPr="005B2FA9" w:rsidRDefault="00761BC2" w:rsidP="005021D2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B2FA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0E980153" w14:textId="77777777" w:rsidR="00761BC2" w:rsidRPr="005B2FA9" w:rsidRDefault="00761BC2" w:rsidP="005021D2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4CB53A3" w14:textId="77777777" w:rsidR="00761BC2" w:rsidRPr="005B2FA9" w:rsidRDefault="00761BC2" w:rsidP="005021D2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D04215A" w14:textId="718F62B9" w:rsidR="00761BC2" w:rsidRPr="005B2FA9" w:rsidRDefault="00761BC2" w:rsidP="005021D2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CB8" w:rsidRPr="005B2FA9" w14:paraId="6A9ED8F5" w14:textId="77777777" w:rsidTr="00FF4E4E">
        <w:tc>
          <w:tcPr>
            <w:tcW w:w="4680" w:type="dxa"/>
          </w:tcPr>
          <w:p w14:paraId="4A74411B" w14:textId="77777777" w:rsidR="00865CB8" w:rsidRPr="005B2FA9" w:rsidRDefault="00865CB8" w:rsidP="00865CB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68F2771B" w14:textId="77777777" w:rsidR="00865CB8" w:rsidRPr="005B2FA9" w:rsidRDefault="00865CB8" w:rsidP="00865CB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03209119" w14:textId="2577CA1A" w:rsidR="00865CB8" w:rsidRPr="00A972F1" w:rsidRDefault="0017667C" w:rsidP="00865CB8">
            <w:pPr>
              <w:pStyle w:val="BodyTextIndent2"/>
              <w:tabs>
                <w:tab w:val="decimal" w:pos="951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9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57,9</w:t>
            </w:r>
            <w:r w:rsidR="007B263F" w:rsidRPr="00A9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B263F" w:rsidRPr="00A972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693D8CBA" w14:textId="77777777" w:rsidR="00865CB8" w:rsidRPr="005B2FA9" w:rsidRDefault="00865CB8" w:rsidP="00865CB8">
            <w:pPr>
              <w:pStyle w:val="BodyTextIndent2"/>
              <w:tabs>
                <w:tab w:val="decimal" w:pos="1152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0DB818DF" w14:textId="52DCFE86" w:rsidR="00865CB8" w:rsidRPr="005B2FA9" w:rsidRDefault="00865CB8" w:rsidP="00865CB8">
            <w:pPr>
              <w:pStyle w:val="BodyTextIndent2"/>
              <w:tabs>
                <w:tab w:val="decimal" w:pos="977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16,581</w:t>
            </w:r>
          </w:p>
        </w:tc>
      </w:tr>
      <w:tr w:rsidR="00865CB8" w:rsidRPr="00AA5911" w14:paraId="6D409377" w14:textId="77777777" w:rsidTr="00FF4E4E">
        <w:trPr>
          <w:trHeight w:val="218"/>
        </w:trPr>
        <w:tc>
          <w:tcPr>
            <w:tcW w:w="4680" w:type="dxa"/>
          </w:tcPr>
          <w:p w14:paraId="75E4E182" w14:textId="77777777" w:rsidR="00865CB8" w:rsidRPr="00AA5911" w:rsidRDefault="00865CB8" w:rsidP="00865CB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68AC2731" w14:textId="77777777" w:rsidR="00865CB8" w:rsidRPr="00AA5911" w:rsidRDefault="00865CB8" w:rsidP="00865CB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66" w:type="dxa"/>
            <w:vAlign w:val="bottom"/>
          </w:tcPr>
          <w:p w14:paraId="01C1B5BB" w14:textId="7FEB6B18" w:rsidR="00865CB8" w:rsidRPr="00A972F1" w:rsidRDefault="00865CB8" w:rsidP="00865CB8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4" w:type="dxa"/>
          </w:tcPr>
          <w:p w14:paraId="0CFDCCF0" w14:textId="77777777" w:rsidR="00865CB8" w:rsidRPr="00AA5911" w:rsidRDefault="00865CB8" w:rsidP="00865CB8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vAlign w:val="bottom"/>
          </w:tcPr>
          <w:p w14:paraId="757A3B44" w14:textId="794CA90A" w:rsidR="00865CB8" w:rsidRPr="00AA5911" w:rsidRDefault="00865CB8" w:rsidP="00865CB8">
            <w:pPr>
              <w:tabs>
                <w:tab w:val="decimal" w:pos="97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65CB8" w:rsidRPr="005B2FA9" w14:paraId="041CFC22" w14:textId="77777777" w:rsidTr="00FF4E4E">
        <w:tc>
          <w:tcPr>
            <w:tcW w:w="6660" w:type="dxa"/>
            <w:gridSpan w:val="2"/>
          </w:tcPr>
          <w:p w14:paraId="61662E7F" w14:textId="3F1A1BFF" w:rsidR="00865CB8" w:rsidRPr="005B2FA9" w:rsidRDefault="00865CB8" w:rsidP="00865CB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B2FA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4C2C8668" w14:textId="77777777" w:rsidR="00865CB8" w:rsidRPr="00A972F1" w:rsidRDefault="00865CB8" w:rsidP="00865CB8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B0B43C6" w14:textId="77777777" w:rsidR="00865CB8" w:rsidRPr="005B2FA9" w:rsidRDefault="00865CB8" w:rsidP="00865CB8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776D02C" w14:textId="7FABC0AA" w:rsidR="00865CB8" w:rsidRPr="005B2FA9" w:rsidRDefault="00865CB8" w:rsidP="00865CB8">
            <w:pPr>
              <w:tabs>
                <w:tab w:val="decimal" w:pos="97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5CB8" w:rsidRPr="005B2FA9" w14:paraId="24B429E5" w14:textId="77777777" w:rsidTr="00FF4E4E">
        <w:tc>
          <w:tcPr>
            <w:tcW w:w="4680" w:type="dxa"/>
          </w:tcPr>
          <w:p w14:paraId="67015727" w14:textId="77777777" w:rsidR="00865CB8" w:rsidRPr="005B2FA9" w:rsidRDefault="00865CB8" w:rsidP="00865CB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980" w:type="dxa"/>
          </w:tcPr>
          <w:p w14:paraId="397952DA" w14:textId="77777777" w:rsidR="00865CB8" w:rsidRPr="005B2FA9" w:rsidRDefault="00865CB8" w:rsidP="00865CB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08472" w14:textId="34792357" w:rsidR="00865CB8" w:rsidRPr="00A972F1" w:rsidRDefault="0017667C" w:rsidP="0017667C">
            <w:pPr>
              <w:pStyle w:val="BodyTextIndent2"/>
              <w:tabs>
                <w:tab w:val="decimal" w:pos="951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7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(137)</w:t>
            </w:r>
          </w:p>
        </w:tc>
        <w:tc>
          <w:tcPr>
            <w:tcW w:w="264" w:type="dxa"/>
          </w:tcPr>
          <w:p w14:paraId="36079C84" w14:textId="77777777" w:rsidR="00865CB8" w:rsidRPr="005B2FA9" w:rsidRDefault="00865CB8" w:rsidP="00865CB8">
            <w:pPr>
              <w:pStyle w:val="BodyTextIndent2"/>
              <w:tabs>
                <w:tab w:val="decimal" w:pos="1152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380EA3F1" w14:textId="11A5AD4E" w:rsidR="00865CB8" w:rsidRPr="005B2FA9" w:rsidRDefault="00865CB8" w:rsidP="00865CB8">
            <w:pPr>
              <w:pStyle w:val="BodyTextIndent2"/>
              <w:tabs>
                <w:tab w:val="decimal" w:pos="977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(336)</w:t>
            </w:r>
          </w:p>
        </w:tc>
      </w:tr>
      <w:tr w:rsidR="00865CB8" w:rsidRPr="00AA5911" w14:paraId="53445FF4" w14:textId="77777777" w:rsidTr="00FF4E4E">
        <w:tc>
          <w:tcPr>
            <w:tcW w:w="4680" w:type="dxa"/>
          </w:tcPr>
          <w:p w14:paraId="356A510B" w14:textId="77777777" w:rsidR="00865CB8" w:rsidRPr="00AA5911" w:rsidRDefault="00865CB8" w:rsidP="00865CB8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</w:tcPr>
          <w:p w14:paraId="4AB3F06E" w14:textId="77777777" w:rsidR="00865CB8" w:rsidRPr="00AA5911" w:rsidRDefault="00865CB8" w:rsidP="00865CB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C25485" w14:textId="1DC68E7F" w:rsidR="00865CB8" w:rsidRPr="00A972F1" w:rsidRDefault="00865CB8" w:rsidP="00865CB8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4" w:type="dxa"/>
          </w:tcPr>
          <w:p w14:paraId="3BC0BA0A" w14:textId="77777777" w:rsidR="00865CB8" w:rsidRPr="00AA5911" w:rsidRDefault="00865CB8" w:rsidP="00865CB8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B59E8CA" w14:textId="5D0C4BB1" w:rsidR="00865CB8" w:rsidRPr="00AA5911" w:rsidRDefault="00865CB8" w:rsidP="00865CB8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865CB8" w:rsidRPr="005B2FA9" w14:paraId="0AA5A13B" w14:textId="77777777" w:rsidTr="00FF4E4E">
        <w:tc>
          <w:tcPr>
            <w:tcW w:w="4680" w:type="dxa"/>
          </w:tcPr>
          <w:p w14:paraId="603B0834" w14:textId="77777777" w:rsidR="00865CB8" w:rsidRPr="005B2FA9" w:rsidRDefault="00865CB8" w:rsidP="00865CB8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80" w:type="dxa"/>
          </w:tcPr>
          <w:p w14:paraId="53B6AD3F" w14:textId="77777777" w:rsidR="00865CB8" w:rsidRPr="005B2FA9" w:rsidRDefault="00865CB8" w:rsidP="00865CB8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32BF56" w14:textId="08E4C7D7" w:rsidR="00865CB8" w:rsidRPr="00A972F1" w:rsidRDefault="0017667C" w:rsidP="00865CB8">
            <w:pPr>
              <w:pStyle w:val="BodyTextIndent2"/>
              <w:tabs>
                <w:tab w:val="decimal" w:pos="951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</w:t>
            </w:r>
            <w:r w:rsidR="007B263F" w:rsidRPr="00A97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64" w:type="dxa"/>
          </w:tcPr>
          <w:p w14:paraId="0A2992E4" w14:textId="77777777" w:rsidR="00865CB8" w:rsidRPr="005B2FA9" w:rsidRDefault="00865CB8" w:rsidP="00865CB8">
            <w:pPr>
              <w:pStyle w:val="BodyTextIndent2"/>
              <w:tabs>
                <w:tab w:val="decimal" w:pos="1152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  <w:vAlign w:val="bottom"/>
          </w:tcPr>
          <w:p w14:paraId="1349A0AC" w14:textId="4EEFB29A" w:rsidR="00865CB8" w:rsidRPr="005B2FA9" w:rsidRDefault="00865CB8" w:rsidP="00865CB8">
            <w:pPr>
              <w:pStyle w:val="BodyTextIndent2"/>
              <w:tabs>
                <w:tab w:val="decimal" w:pos="977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16,245</w:t>
            </w:r>
          </w:p>
        </w:tc>
      </w:tr>
    </w:tbl>
    <w:p w14:paraId="61F2F6A4" w14:textId="549730EB" w:rsidR="00D45F16" w:rsidRPr="009A1C4B" w:rsidRDefault="00D45F16" w:rsidP="00A972F1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2E2BC2" w:rsidRPr="005B2FA9" w14:paraId="3DCB7403" w14:textId="77777777" w:rsidTr="009A1C4B">
        <w:trPr>
          <w:trHeight w:val="20"/>
          <w:tblHeader/>
        </w:trPr>
        <w:tc>
          <w:tcPr>
            <w:tcW w:w="3330" w:type="dxa"/>
            <w:vMerge w:val="restart"/>
            <w:vAlign w:val="bottom"/>
          </w:tcPr>
          <w:p w14:paraId="7B5C068B" w14:textId="753147C0" w:rsidR="002E2BC2" w:rsidRPr="005B2FA9" w:rsidRDefault="002E2BC2" w:rsidP="00B54923">
            <w:pPr>
              <w:spacing w:line="240" w:lineRule="auto"/>
              <w:ind w:left="192" w:hanging="187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B54923" w:rsidRPr="005B2F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B54923" w:rsidRPr="005B2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="00B54923" w:rsidRPr="005B2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="00B54923" w:rsidRPr="005B2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057" w:type="dxa"/>
            <w:gridSpan w:val="5"/>
          </w:tcPr>
          <w:p w14:paraId="1473F0A5" w14:textId="0EDA272A" w:rsidR="002E2BC2" w:rsidRPr="005B2FA9" w:rsidRDefault="00E820A4" w:rsidP="00C7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EE39E04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3D31E282" w14:textId="6A78ECD0" w:rsidR="002E2BC2" w:rsidRPr="005B2FA9" w:rsidRDefault="00E820A4" w:rsidP="00C72B4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2E2BC2" w:rsidRPr="005B2FA9" w14:paraId="1611E0E8" w14:textId="77777777" w:rsidTr="009A1C4B">
        <w:trPr>
          <w:trHeight w:val="20"/>
          <w:tblHeader/>
        </w:trPr>
        <w:tc>
          <w:tcPr>
            <w:tcW w:w="3330" w:type="dxa"/>
            <w:vMerge/>
          </w:tcPr>
          <w:p w14:paraId="412E6850" w14:textId="77777777" w:rsidR="002E2BC2" w:rsidRPr="005B2FA9" w:rsidRDefault="002E2BC2" w:rsidP="00C72B4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C649B02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A9B5C51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3158EF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12D8391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A1D3B19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4E711DCD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49114B7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D4A91E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568A84E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0DB252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7EC289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4F9FE4E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59DA578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BE1A9BD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B397387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E2BC2" w:rsidRPr="005B2FA9" w14:paraId="451AE862" w14:textId="77777777" w:rsidTr="009A1C4B">
        <w:trPr>
          <w:trHeight w:val="335"/>
          <w:tblHeader/>
        </w:trPr>
        <w:tc>
          <w:tcPr>
            <w:tcW w:w="3330" w:type="dxa"/>
          </w:tcPr>
          <w:p w14:paraId="46EDD642" w14:textId="77777777" w:rsidR="002E2BC2" w:rsidRPr="005B2FA9" w:rsidRDefault="002E2BC2" w:rsidP="00C72B4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D4181BD" w14:textId="370824FF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B54923" w:rsidRPr="005B2FA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64049" w:rsidRPr="005B2FA9" w14:paraId="5DEE38E4" w14:textId="77777777" w:rsidTr="009A1C4B">
        <w:trPr>
          <w:cantSplit/>
          <w:trHeight w:val="20"/>
        </w:trPr>
        <w:tc>
          <w:tcPr>
            <w:tcW w:w="3330" w:type="dxa"/>
          </w:tcPr>
          <w:p w14:paraId="00B46081" w14:textId="5BA2E3C4" w:rsidR="00864049" w:rsidRPr="005B2FA9" w:rsidRDefault="00E92366" w:rsidP="0086404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64049" w:rsidRPr="005B2FA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864049" w:rsidRPr="005B2FA9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22E6F754" w14:textId="689BD64C" w:rsidR="00864049" w:rsidRPr="005B2FA9" w:rsidRDefault="0017667C" w:rsidP="0017667C">
            <w:pPr>
              <w:pStyle w:val="acctfourfigures"/>
              <w:tabs>
                <w:tab w:val="clear" w:pos="765"/>
              </w:tabs>
              <w:spacing w:line="240" w:lineRule="auto"/>
              <w:ind w:left="-615" w:right="25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AB096B" w14:textId="77777777" w:rsidR="00864049" w:rsidRPr="005B2FA9" w:rsidRDefault="00864049" w:rsidP="0086404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994F9D0" w14:textId="3D792136" w:rsidR="00864049" w:rsidRPr="005B2FA9" w:rsidRDefault="0017667C" w:rsidP="0017667C">
            <w:pPr>
              <w:pStyle w:val="acctfourfigures"/>
              <w:tabs>
                <w:tab w:val="clear" w:pos="765"/>
                <w:tab w:val="decimal" w:pos="-405"/>
              </w:tabs>
              <w:spacing w:line="240" w:lineRule="auto"/>
              <w:ind w:left="-675" w:right="2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40A201" w14:textId="77777777" w:rsidR="00864049" w:rsidRPr="005B2FA9" w:rsidRDefault="00864049" w:rsidP="0086404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193BEB4" w14:textId="6AFBFB44" w:rsidR="00864049" w:rsidRPr="005B2FA9" w:rsidRDefault="0017667C" w:rsidP="0017667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465" w:right="19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07DE07" w14:textId="77777777" w:rsidR="00864049" w:rsidRPr="005B2FA9" w:rsidRDefault="00864049" w:rsidP="0086404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4DD75D5" w14:textId="2149408F" w:rsidR="00864049" w:rsidRPr="005B2FA9" w:rsidRDefault="00864049" w:rsidP="00864049">
            <w:pPr>
              <w:pStyle w:val="acctfourfigures"/>
              <w:tabs>
                <w:tab w:val="clear" w:pos="765"/>
              </w:tabs>
              <w:spacing w:line="240" w:lineRule="auto"/>
              <w:ind w:right="-2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(211)</w:t>
            </w:r>
          </w:p>
        </w:tc>
        <w:tc>
          <w:tcPr>
            <w:tcW w:w="180" w:type="dxa"/>
            <w:vAlign w:val="bottom"/>
          </w:tcPr>
          <w:p w14:paraId="5EFE2433" w14:textId="77777777" w:rsidR="00864049" w:rsidRPr="005B2FA9" w:rsidRDefault="00864049" w:rsidP="0086404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BF9EBA" w14:textId="02E0CE16" w:rsidR="00864049" w:rsidRPr="005B2FA9" w:rsidRDefault="00864049" w:rsidP="00864049">
            <w:pPr>
              <w:pStyle w:val="acctfourfigures"/>
              <w:tabs>
                <w:tab w:val="clear" w:pos="765"/>
              </w:tabs>
              <w:spacing w:line="240" w:lineRule="auto"/>
              <w:ind w:right="-2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10393C7C" w14:textId="77777777" w:rsidR="00864049" w:rsidRPr="005B2FA9" w:rsidRDefault="00864049" w:rsidP="0086404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ED21EA2" w14:textId="3C408FB1" w:rsidR="00864049" w:rsidRPr="005B2FA9" w:rsidRDefault="00864049" w:rsidP="00864049">
            <w:pPr>
              <w:pStyle w:val="acctfourfigures"/>
              <w:tabs>
                <w:tab w:val="clear" w:pos="765"/>
              </w:tabs>
              <w:spacing w:line="240" w:lineRule="auto"/>
              <w:ind w:right="-2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</w:tr>
    </w:tbl>
    <w:p w14:paraId="5DD2CEFF" w14:textId="77777777" w:rsidR="002E2BC2" w:rsidRPr="009A1C4B" w:rsidRDefault="002E2BC2" w:rsidP="0070074A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51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540"/>
        <w:gridCol w:w="990"/>
        <w:gridCol w:w="236"/>
        <w:gridCol w:w="1114"/>
        <w:gridCol w:w="331"/>
        <w:gridCol w:w="990"/>
        <w:gridCol w:w="270"/>
        <w:gridCol w:w="1083"/>
      </w:tblGrid>
      <w:tr w:rsidR="00F42C0B" w:rsidRPr="005B2FA9" w14:paraId="21C11F37" w14:textId="77777777" w:rsidTr="009A1C4B">
        <w:tc>
          <w:tcPr>
            <w:tcW w:w="3960" w:type="dxa"/>
          </w:tcPr>
          <w:p w14:paraId="7B75C71A" w14:textId="6FA7EC70" w:rsidR="00F42C0B" w:rsidRPr="005B2FA9" w:rsidRDefault="00375937" w:rsidP="005021D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F42C0B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40" w:type="dxa"/>
          </w:tcPr>
          <w:p w14:paraId="0D61CF80" w14:textId="77777777" w:rsidR="00F42C0B" w:rsidRPr="005B2FA9" w:rsidRDefault="00F42C0B" w:rsidP="005021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</w:tcPr>
          <w:p w14:paraId="7C6224DB" w14:textId="15ED8AEB" w:rsidR="00F42C0B" w:rsidRPr="005B2FA9" w:rsidRDefault="00E820A4" w:rsidP="005021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331" w:type="dxa"/>
            <w:tcBorders>
              <w:bottom w:val="nil"/>
            </w:tcBorders>
          </w:tcPr>
          <w:p w14:paraId="5C2CF113" w14:textId="77777777" w:rsidR="00F42C0B" w:rsidRPr="005B2FA9" w:rsidRDefault="00F42C0B" w:rsidP="005021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tcBorders>
              <w:bottom w:val="nil"/>
            </w:tcBorders>
          </w:tcPr>
          <w:p w14:paraId="43294822" w14:textId="7B57E0C9" w:rsidR="00F42C0B" w:rsidRPr="005B2FA9" w:rsidRDefault="00E820A4" w:rsidP="005021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F42C0B" w:rsidRPr="005B2FA9" w14:paraId="732381A2" w14:textId="77777777" w:rsidTr="009A1C4B">
        <w:tc>
          <w:tcPr>
            <w:tcW w:w="3960" w:type="dxa"/>
          </w:tcPr>
          <w:p w14:paraId="08D732D0" w14:textId="77777777" w:rsidR="00F42C0B" w:rsidRPr="005B2FA9" w:rsidRDefault="00F42C0B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17DCC1E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20C8DC3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16A75D24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ACE5C0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5CF6CF04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370A53F" w14:textId="78C1F03D" w:rsidR="00F42C0B" w:rsidRPr="005B2FA9" w:rsidRDefault="00745B5A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75937"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="00F42C0B"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331" w:type="dxa"/>
            <w:tcBorders>
              <w:bottom w:val="nil"/>
            </w:tcBorders>
          </w:tcPr>
          <w:p w14:paraId="13801EBB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527B24B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4EEFB03A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C4877C3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632753BF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C4B368" w14:textId="06E3418D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75937"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6010" w:rsidRPr="005B2FA9" w14:paraId="43338099" w14:textId="77777777" w:rsidTr="009A1C4B">
        <w:tc>
          <w:tcPr>
            <w:tcW w:w="3960" w:type="dxa"/>
          </w:tcPr>
          <w:p w14:paraId="34311093" w14:textId="7D4D7274" w:rsidR="00CD6010" w:rsidRPr="005B2FA9" w:rsidRDefault="00CD6010" w:rsidP="00CD60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40" w:type="dxa"/>
            <w:tcBorders>
              <w:bottom w:val="nil"/>
            </w:tcBorders>
          </w:tcPr>
          <w:p w14:paraId="7EF28AB7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C079B4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09C589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BD5C4" w14:textId="078AEF65" w:rsidR="00CD6010" w:rsidRPr="004F21D3" w:rsidRDefault="008834E2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1D3">
              <w:rPr>
                <w:rFonts w:asciiTheme="majorBidi" w:hAnsiTheme="majorBidi" w:cstheme="majorBidi"/>
                <w:sz w:val="30"/>
                <w:szCs w:val="30"/>
              </w:rPr>
              <w:t>287,</w:t>
            </w:r>
            <w:r w:rsidR="007B263F" w:rsidRPr="004F21D3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331" w:type="dxa"/>
            <w:tcBorders>
              <w:bottom w:val="nil"/>
            </w:tcBorders>
          </w:tcPr>
          <w:p w14:paraId="07746E23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8B1F575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223A94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22E3EFF" w14:textId="459F52F6" w:rsidR="00CD6010" w:rsidRPr="005B2FA9" w:rsidRDefault="00CD6010" w:rsidP="008834E2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80,519</w:t>
            </w:r>
          </w:p>
        </w:tc>
      </w:tr>
      <w:tr w:rsidR="00CD6010" w:rsidRPr="005B2FA9" w14:paraId="37C0173A" w14:textId="77777777" w:rsidTr="009A1C4B">
        <w:tc>
          <w:tcPr>
            <w:tcW w:w="3960" w:type="dxa"/>
            <w:tcBorders>
              <w:bottom w:val="nil"/>
            </w:tcBorders>
          </w:tcPr>
          <w:p w14:paraId="29D93DC2" w14:textId="77777777" w:rsidR="00CD6010" w:rsidRPr="005B2FA9" w:rsidRDefault="00CD6010" w:rsidP="00CD60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6BE118F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B464D5" w14:textId="6AF2A0D9" w:rsidR="00CD6010" w:rsidRPr="005B2FA9" w:rsidRDefault="008834E2" w:rsidP="008834E2">
            <w:pPr>
              <w:tabs>
                <w:tab w:val="left" w:pos="487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CF69B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DD46C4" w14:textId="6D827FBF" w:rsidR="00CD6010" w:rsidRPr="004F21D3" w:rsidRDefault="008834E2" w:rsidP="008834E2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F21D3">
              <w:rPr>
                <w:rFonts w:asciiTheme="majorBidi" w:hAnsiTheme="majorBidi" w:cstheme="majorBidi"/>
                <w:sz w:val="30"/>
                <w:szCs w:val="30"/>
              </w:rPr>
              <w:t>57,</w:t>
            </w:r>
            <w:r w:rsidR="007B263F" w:rsidRPr="004F21D3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64F0985B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11BC03" w14:textId="15792606" w:rsidR="00CD6010" w:rsidRPr="005B2FA9" w:rsidRDefault="00CD6010" w:rsidP="00CD6010">
            <w:pPr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6C0F1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</w:tcPr>
          <w:p w14:paraId="7D04AF25" w14:textId="0C907659" w:rsidR="00CD6010" w:rsidRPr="005B2FA9" w:rsidRDefault="00CD6010" w:rsidP="008834E2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16,104</w:t>
            </w:r>
          </w:p>
        </w:tc>
      </w:tr>
      <w:tr w:rsidR="00CD6010" w:rsidRPr="005B2FA9" w14:paraId="0E89D354" w14:textId="77777777" w:rsidTr="009A1C4B">
        <w:tc>
          <w:tcPr>
            <w:tcW w:w="3960" w:type="dxa"/>
            <w:tcBorders>
              <w:top w:val="nil"/>
            </w:tcBorders>
          </w:tcPr>
          <w:p w14:paraId="0D543B68" w14:textId="77777777" w:rsidR="00CD6010" w:rsidRPr="005B2FA9" w:rsidRDefault="00CD6010" w:rsidP="00CD60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40" w:type="dxa"/>
            <w:tcBorders>
              <w:top w:val="nil"/>
            </w:tcBorders>
          </w:tcPr>
          <w:p w14:paraId="3473B698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30B6AA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C829C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78B4EE6" w14:textId="573A6CD9" w:rsidR="00CD6010" w:rsidRPr="004F21D3" w:rsidRDefault="008834E2" w:rsidP="008834E2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1D3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331" w:type="dxa"/>
            <w:tcBorders>
              <w:top w:val="nil"/>
            </w:tcBorders>
          </w:tcPr>
          <w:p w14:paraId="565E982F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601199F" w14:textId="77777777" w:rsidR="00CD6010" w:rsidRPr="005B2FA9" w:rsidRDefault="00CD6010" w:rsidP="00CD6010">
            <w:pPr>
              <w:spacing w:line="240" w:lineRule="auto"/>
              <w:ind w:left="-79"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40945E" w14:textId="77777777" w:rsidR="00CD6010" w:rsidRPr="005B2FA9" w:rsidRDefault="00CD6010" w:rsidP="00CD6010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</w:tcBorders>
          </w:tcPr>
          <w:p w14:paraId="0F88CF6A" w14:textId="770BE7B6" w:rsidR="00CD6010" w:rsidRPr="005B2FA9" w:rsidRDefault="00CD6010" w:rsidP="008834E2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626951" w:rsidRPr="005B2FA9" w14:paraId="1D1AC815" w14:textId="77777777" w:rsidTr="009A1C4B">
        <w:tc>
          <w:tcPr>
            <w:tcW w:w="3960" w:type="dxa"/>
            <w:tcBorders>
              <w:bottom w:val="nil"/>
            </w:tcBorders>
          </w:tcPr>
          <w:p w14:paraId="358E13D9" w14:textId="77777777" w:rsidR="00626951" w:rsidRPr="005B2FA9" w:rsidRDefault="00626951" w:rsidP="00626951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2FE2CD4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A7756" w14:textId="341AA5D9" w:rsidR="00626951" w:rsidRPr="005B2FA9" w:rsidRDefault="008834E2" w:rsidP="008834E2">
            <w:pPr>
              <w:tabs>
                <w:tab w:val="left" w:pos="487"/>
              </w:tabs>
              <w:spacing w:line="240" w:lineRule="auto"/>
              <w:ind w:left="-79" w:right="-1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911288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D8BB" w14:textId="72FB1C3A" w:rsidR="00626951" w:rsidRPr="004F21D3" w:rsidRDefault="008834E2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2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</w:t>
            </w:r>
            <w:r w:rsidR="007B263F" w:rsidRPr="004F2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0A0731F0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1379E9" w14:textId="7D593631" w:rsidR="00626951" w:rsidRPr="005B2FA9" w:rsidRDefault="00626951" w:rsidP="00626951">
            <w:pPr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8C28C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38C6C12" w14:textId="227ED587" w:rsidR="00626951" w:rsidRPr="005B2FA9" w:rsidRDefault="00CD6010" w:rsidP="008834E2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16,245</w:t>
            </w:r>
          </w:p>
        </w:tc>
      </w:tr>
    </w:tbl>
    <w:p w14:paraId="3F0925EE" w14:textId="68AA645D" w:rsidR="00F65D12" w:rsidRPr="009A1C4B" w:rsidRDefault="00F65D12" w:rsidP="0070074A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70"/>
        <w:gridCol w:w="983"/>
        <w:gridCol w:w="7"/>
        <w:gridCol w:w="270"/>
        <w:gridCol w:w="1080"/>
        <w:gridCol w:w="270"/>
        <w:gridCol w:w="1080"/>
      </w:tblGrid>
      <w:tr w:rsidR="00F5703F" w:rsidRPr="005B2FA9" w14:paraId="0A52F3A9" w14:textId="77777777" w:rsidTr="009A1C4B">
        <w:trPr>
          <w:tblHeader/>
        </w:trPr>
        <w:tc>
          <w:tcPr>
            <w:tcW w:w="4500" w:type="dxa"/>
          </w:tcPr>
          <w:p w14:paraId="5D00E15F" w14:textId="77777777" w:rsidR="00F5703F" w:rsidRPr="005B2FA9" w:rsidRDefault="00F5703F" w:rsidP="00275EA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33" w:type="dxa"/>
            <w:gridSpan w:val="3"/>
          </w:tcPr>
          <w:p w14:paraId="05D2D60D" w14:textId="77777777" w:rsidR="00F5703F" w:rsidRPr="005B2FA9" w:rsidRDefault="00F5703F" w:rsidP="00275EA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7" w:type="dxa"/>
            <w:gridSpan w:val="2"/>
          </w:tcPr>
          <w:p w14:paraId="046A70B7" w14:textId="77777777" w:rsidR="00F5703F" w:rsidRPr="005B2FA9" w:rsidRDefault="00F5703F" w:rsidP="00275EA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272D49B" w14:textId="77777777" w:rsidR="00F5703F" w:rsidRPr="005B2FA9" w:rsidRDefault="00F5703F" w:rsidP="00275EA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5703F" w:rsidRPr="005B2FA9" w14:paraId="720AB6D3" w14:textId="77777777" w:rsidTr="009A1C4B">
        <w:trPr>
          <w:tblHeader/>
        </w:trPr>
        <w:tc>
          <w:tcPr>
            <w:tcW w:w="4500" w:type="dxa"/>
          </w:tcPr>
          <w:p w14:paraId="2B5A5A76" w14:textId="77777777" w:rsidR="00F5703F" w:rsidRPr="005B2FA9" w:rsidRDefault="00F5703F" w:rsidP="00275E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</w:tcPr>
          <w:p w14:paraId="444D36F3" w14:textId="24C031FD" w:rsidR="00F5703F" w:rsidRPr="005B2FA9" w:rsidRDefault="00E820A4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270" w:type="dxa"/>
            <w:tcBorders>
              <w:bottom w:val="nil"/>
            </w:tcBorders>
          </w:tcPr>
          <w:p w14:paraId="6141EDEA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3951263D" w14:textId="391FFACC" w:rsidR="00F5703F" w:rsidRPr="005B2FA9" w:rsidRDefault="00E820A4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</w:tcPr>
          <w:p w14:paraId="7934D224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6EA310" w14:textId="511644A6" w:rsidR="00F5703F" w:rsidRPr="005B2FA9" w:rsidRDefault="00E820A4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2568</w:t>
            </w:r>
          </w:p>
        </w:tc>
        <w:tc>
          <w:tcPr>
            <w:tcW w:w="270" w:type="dxa"/>
            <w:tcBorders>
              <w:bottom w:val="nil"/>
            </w:tcBorders>
          </w:tcPr>
          <w:p w14:paraId="0172A3EA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06E84E" w14:textId="6946D0C6" w:rsidR="00F5703F" w:rsidRPr="005B2FA9" w:rsidRDefault="00E820A4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2567</w:t>
            </w:r>
          </w:p>
        </w:tc>
      </w:tr>
      <w:tr w:rsidR="00F5703F" w:rsidRPr="005B2FA9" w14:paraId="471BF27E" w14:textId="77777777" w:rsidTr="009A1C4B">
        <w:trPr>
          <w:tblHeader/>
        </w:trPr>
        <w:tc>
          <w:tcPr>
            <w:tcW w:w="4500" w:type="dxa"/>
            <w:tcBorders>
              <w:bottom w:val="nil"/>
            </w:tcBorders>
          </w:tcPr>
          <w:p w14:paraId="2014B4BA" w14:textId="77777777" w:rsidR="00F5703F" w:rsidRPr="005B2FA9" w:rsidRDefault="00F5703F" w:rsidP="00275E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  <w:tcBorders>
              <w:bottom w:val="nil"/>
            </w:tcBorders>
          </w:tcPr>
          <w:p w14:paraId="55660D60" w14:textId="56867DE3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09679B" w:rsidRPr="005B2FA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B2FA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31683" w:rsidRPr="005B2FA9" w14:paraId="11DB9E97" w14:textId="77777777" w:rsidTr="009A1C4B">
        <w:trPr>
          <w:trHeight w:val="209"/>
        </w:trPr>
        <w:tc>
          <w:tcPr>
            <w:tcW w:w="4500" w:type="dxa"/>
            <w:tcBorders>
              <w:bottom w:val="nil"/>
            </w:tcBorders>
          </w:tcPr>
          <w:p w14:paraId="1632A4B7" w14:textId="77777777" w:rsidR="00D31683" w:rsidRPr="005B2FA9" w:rsidRDefault="00D31683" w:rsidP="00D3168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FE5CB43" w14:textId="5723420D" w:rsidR="00D31683" w:rsidRPr="008834E2" w:rsidRDefault="008834E2" w:rsidP="008834E2">
            <w:pPr>
              <w:tabs>
                <w:tab w:val="decimal" w:pos="794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3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5,49</w:t>
            </w:r>
            <w:r w:rsidR="007A67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1DB38775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0B605D3D" w14:textId="24638E64" w:rsidR="00D31683" w:rsidRPr="008834E2" w:rsidRDefault="00D31683" w:rsidP="008834E2">
            <w:pPr>
              <w:tabs>
                <w:tab w:val="decimal" w:pos="701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3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1,604</w:t>
            </w:r>
          </w:p>
        </w:tc>
        <w:tc>
          <w:tcPr>
            <w:tcW w:w="270" w:type="dxa"/>
            <w:tcBorders>
              <w:bottom w:val="nil"/>
            </w:tcBorders>
          </w:tcPr>
          <w:p w14:paraId="0AE59673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4C9707A" w14:textId="2C5F35E1" w:rsidR="00D31683" w:rsidRPr="008834E2" w:rsidRDefault="008834E2" w:rsidP="008834E2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(4,721)</w:t>
            </w:r>
          </w:p>
        </w:tc>
        <w:tc>
          <w:tcPr>
            <w:tcW w:w="270" w:type="dxa"/>
            <w:tcBorders>
              <w:bottom w:val="nil"/>
            </w:tcBorders>
          </w:tcPr>
          <w:p w14:paraId="5EECC2B9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BF71B35" w14:textId="5102FC57" w:rsidR="00D31683" w:rsidRPr="008834E2" w:rsidRDefault="00D31683" w:rsidP="008834E2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</w:tr>
      <w:tr w:rsidR="00D31683" w:rsidRPr="005B2FA9" w14:paraId="28A928D0" w14:textId="77777777" w:rsidTr="009A1C4B">
        <w:tc>
          <w:tcPr>
            <w:tcW w:w="4500" w:type="dxa"/>
            <w:tcBorders>
              <w:top w:val="nil"/>
              <w:bottom w:val="nil"/>
            </w:tcBorders>
          </w:tcPr>
          <w:p w14:paraId="315FD4A2" w14:textId="77777777" w:rsidR="00D31683" w:rsidRPr="005B2FA9" w:rsidRDefault="00D31683" w:rsidP="00D31683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6D1328" w14:textId="64B83DF3" w:rsidR="00D31683" w:rsidRPr="008834E2" w:rsidRDefault="008834E2" w:rsidP="008834E2">
            <w:pPr>
              <w:tabs>
                <w:tab w:val="decimal" w:pos="794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3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(4,721)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4CA3D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2C4F3E6F" w14:textId="286E0F32" w:rsidR="00D31683" w:rsidRPr="008834E2" w:rsidRDefault="00D31683" w:rsidP="008834E2">
            <w:pPr>
              <w:tabs>
                <w:tab w:val="decimal" w:pos="701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34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1AEB9B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ECD9DDB" w14:textId="7039674F" w:rsidR="00D31683" w:rsidRPr="008834E2" w:rsidRDefault="008834E2" w:rsidP="008834E2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2DC0D7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34BA943" w14:textId="21FF5308" w:rsidR="00D31683" w:rsidRPr="008834E2" w:rsidRDefault="00D31683" w:rsidP="008834E2">
            <w:pPr>
              <w:tabs>
                <w:tab w:val="decimal" w:pos="537"/>
              </w:tabs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</w:tr>
      <w:tr w:rsidR="00D31683" w:rsidRPr="005B2FA9" w14:paraId="4B994F06" w14:textId="77777777" w:rsidTr="009A1C4B">
        <w:tc>
          <w:tcPr>
            <w:tcW w:w="4500" w:type="dxa"/>
            <w:tcBorders>
              <w:top w:val="nil"/>
              <w:bottom w:val="nil"/>
            </w:tcBorders>
          </w:tcPr>
          <w:p w14:paraId="7C8F7340" w14:textId="77777777" w:rsidR="00D31683" w:rsidRPr="005B2FA9" w:rsidRDefault="00D31683" w:rsidP="00D31683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5473A" w14:textId="54DF7534" w:rsidR="00D31683" w:rsidRPr="008834E2" w:rsidRDefault="008834E2" w:rsidP="008834E2">
            <w:pPr>
              <w:tabs>
                <w:tab w:val="decimal" w:pos="794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34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7A67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ACA41FA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1FFB7" w14:textId="278E4979" w:rsidR="00D31683" w:rsidRPr="008834E2" w:rsidRDefault="00D31683" w:rsidP="008834E2">
            <w:pPr>
              <w:tabs>
                <w:tab w:val="decimal" w:pos="701"/>
              </w:tabs>
              <w:spacing w:line="240" w:lineRule="atLeast"/>
              <w:ind w:left="-25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34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CBFEE7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9B37" w14:textId="3314859D" w:rsidR="00D31683" w:rsidRPr="005B2FA9" w:rsidRDefault="008834E2" w:rsidP="008834E2">
            <w:pPr>
              <w:pStyle w:val="acctfourfigures"/>
              <w:tabs>
                <w:tab w:val="clear" w:pos="765"/>
              </w:tabs>
              <w:spacing w:line="240" w:lineRule="auto"/>
              <w:ind w:left="-643"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34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9568C5" w14:textId="77777777" w:rsidR="00D31683" w:rsidRPr="005B2FA9" w:rsidRDefault="00D31683" w:rsidP="00D3168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1201B" w14:textId="53B0E880" w:rsidR="00D31683" w:rsidRPr="005B2FA9" w:rsidRDefault="00D31683" w:rsidP="008834E2">
            <w:pPr>
              <w:pStyle w:val="acctfourfigures"/>
              <w:tabs>
                <w:tab w:val="clear" w:pos="765"/>
              </w:tabs>
              <w:spacing w:line="240" w:lineRule="auto"/>
              <w:ind w:left="-643" w:right="3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614D246" w14:textId="3E806587" w:rsidR="00343F6D" w:rsidRDefault="00343F6D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170"/>
      </w:tblGrid>
      <w:tr w:rsidR="00D31683" w:rsidRPr="005B2FA9" w14:paraId="510EDBF9" w14:textId="77777777" w:rsidTr="009A1C4B">
        <w:trPr>
          <w:trHeight w:val="139"/>
          <w:tblHeader/>
        </w:trPr>
        <w:tc>
          <w:tcPr>
            <w:tcW w:w="4230" w:type="dxa"/>
          </w:tcPr>
          <w:p w14:paraId="17AF2DC2" w14:textId="77777777" w:rsidR="00D31683" w:rsidRPr="005B2FA9" w:rsidRDefault="00D31683" w:rsidP="008F3093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170" w:type="dxa"/>
            <w:vAlign w:val="bottom"/>
          </w:tcPr>
          <w:p w14:paraId="367B25B2" w14:textId="77777777" w:rsidR="00D31683" w:rsidRPr="005B2FA9" w:rsidRDefault="00D31683" w:rsidP="008F309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D61FCAD" w14:textId="77777777" w:rsidR="00D31683" w:rsidRPr="005B2FA9" w:rsidRDefault="00D31683" w:rsidP="008F30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2327389D" w14:textId="77777777" w:rsidR="00D31683" w:rsidRPr="005B2FA9" w:rsidRDefault="00D31683" w:rsidP="008F3093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2B3A89E" w14:textId="77777777" w:rsidR="00D31683" w:rsidRPr="005B2FA9" w:rsidRDefault="00D31683" w:rsidP="008F3093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58771D" w14:textId="77777777" w:rsidR="00D31683" w:rsidRPr="005B2FA9" w:rsidRDefault="00D31683" w:rsidP="008F3093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DE527A" w14:textId="77777777" w:rsidR="00D31683" w:rsidRPr="005B2FA9" w:rsidRDefault="00D31683" w:rsidP="008F309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D31683" w:rsidRPr="005B2FA9" w14:paraId="39F4D933" w14:textId="77777777" w:rsidTr="009A1C4B">
        <w:trPr>
          <w:trHeight w:val="901"/>
          <w:tblHeader/>
        </w:trPr>
        <w:tc>
          <w:tcPr>
            <w:tcW w:w="4230" w:type="dxa"/>
            <w:vAlign w:val="bottom"/>
          </w:tcPr>
          <w:p w14:paraId="4219CE80" w14:textId="77777777" w:rsidR="00D31683" w:rsidRPr="005B2FA9" w:rsidRDefault="00D31683" w:rsidP="008F3093">
            <w:pPr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313E5AE" w14:textId="77777777" w:rsidR="00D31683" w:rsidRPr="005B2FA9" w:rsidRDefault="00D31683" w:rsidP="008F30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D5F349A" w14:textId="77777777" w:rsidR="00D31683" w:rsidRPr="005B2FA9" w:rsidRDefault="00D31683" w:rsidP="008F3093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871E378" w14:textId="77777777" w:rsidR="00D31683" w:rsidRPr="005B2FA9" w:rsidRDefault="00D31683" w:rsidP="008F30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303F2C" w14:textId="77777777" w:rsidR="00D31683" w:rsidRPr="005B2FA9" w:rsidRDefault="00D31683" w:rsidP="008F309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9F446E3" w14:textId="77777777" w:rsidR="00D31683" w:rsidRPr="005B2FA9" w:rsidRDefault="00D31683" w:rsidP="008F3093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04C60" w14:textId="77777777" w:rsidR="00D31683" w:rsidRPr="005B2FA9" w:rsidRDefault="00D31683" w:rsidP="008F309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28EFDE2" w14:textId="77777777" w:rsidR="00D31683" w:rsidRPr="005B2FA9" w:rsidRDefault="00D31683" w:rsidP="008F3093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AE7615" w14:textId="77777777" w:rsidR="00D31683" w:rsidRPr="005B2FA9" w:rsidRDefault="00D31683" w:rsidP="008F309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</w:tr>
      <w:tr w:rsidR="003E0753" w:rsidRPr="005B2FA9" w14:paraId="630F3D4C" w14:textId="77777777" w:rsidTr="009A1C4B">
        <w:trPr>
          <w:trHeight w:val="362"/>
        </w:trPr>
        <w:tc>
          <w:tcPr>
            <w:tcW w:w="4230" w:type="dxa"/>
            <w:vAlign w:val="bottom"/>
          </w:tcPr>
          <w:p w14:paraId="013D54A5" w14:textId="77777777" w:rsidR="003E0753" w:rsidRPr="005B2FA9" w:rsidRDefault="003E0753" w:rsidP="008F3093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58201D41" w14:textId="4A1916FA" w:rsidR="003E0753" w:rsidRPr="005B2FA9" w:rsidRDefault="003E0753" w:rsidP="008F309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31683" w:rsidRPr="005B2FA9" w14:paraId="0550905A" w14:textId="77777777" w:rsidTr="009A1C4B">
        <w:trPr>
          <w:trHeight w:val="139"/>
        </w:trPr>
        <w:tc>
          <w:tcPr>
            <w:tcW w:w="4230" w:type="dxa"/>
          </w:tcPr>
          <w:p w14:paraId="5AAF8205" w14:textId="77777777" w:rsidR="00D31683" w:rsidRPr="005B2FA9" w:rsidRDefault="00D31683" w:rsidP="008F3093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A1BEBDC" w14:textId="77777777" w:rsidR="00D31683" w:rsidRPr="005B2FA9" w:rsidRDefault="00D31683" w:rsidP="008F3093">
            <w:pPr>
              <w:tabs>
                <w:tab w:val="decimal" w:pos="709"/>
              </w:tabs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341BEE" w14:textId="77777777" w:rsidR="00D31683" w:rsidRPr="005B2FA9" w:rsidRDefault="00D31683" w:rsidP="008F3093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205E77" w14:textId="77777777" w:rsidR="00D31683" w:rsidRPr="005B2FA9" w:rsidRDefault="00D31683" w:rsidP="008F3093">
            <w:pPr>
              <w:tabs>
                <w:tab w:val="decimal" w:pos="762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4CF61" w14:textId="77777777" w:rsidR="00D31683" w:rsidRPr="005B2FA9" w:rsidRDefault="00D31683" w:rsidP="008F309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46F0B" w14:textId="77777777" w:rsidR="00D31683" w:rsidRPr="005B2FA9" w:rsidRDefault="00D31683" w:rsidP="008F3093">
            <w:pPr>
              <w:tabs>
                <w:tab w:val="decimal" w:pos="162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4B251" w14:textId="77777777" w:rsidR="00D31683" w:rsidRPr="005B2FA9" w:rsidRDefault="00D31683" w:rsidP="008F309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9A58A" w14:textId="77777777" w:rsidR="00D31683" w:rsidRPr="005B2FA9" w:rsidRDefault="00D31683" w:rsidP="008F3093">
            <w:pPr>
              <w:tabs>
                <w:tab w:val="decimal" w:pos="684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683" w:rsidRPr="005B2FA9" w14:paraId="65C4857D" w14:textId="77777777" w:rsidTr="009A1C4B">
        <w:trPr>
          <w:trHeight w:val="139"/>
        </w:trPr>
        <w:tc>
          <w:tcPr>
            <w:tcW w:w="4230" w:type="dxa"/>
          </w:tcPr>
          <w:p w14:paraId="7EBE91DA" w14:textId="77777777" w:rsidR="00D31683" w:rsidRPr="005B2FA9" w:rsidRDefault="00D31683" w:rsidP="008F309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FEE4B22" w14:textId="3041ACA7" w:rsidR="00D31683" w:rsidRPr="005B2FA9" w:rsidRDefault="003E0753" w:rsidP="008F3093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215</w:t>
            </w:r>
          </w:p>
        </w:tc>
        <w:tc>
          <w:tcPr>
            <w:tcW w:w="270" w:type="dxa"/>
          </w:tcPr>
          <w:p w14:paraId="23C549C5" w14:textId="77777777" w:rsidR="00D31683" w:rsidRPr="005B2FA9" w:rsidRDefault="00D31683" w:rsidP="008F3093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BCC20" w14:textId="39016818" w:rsidR="00D31683" w:rsidRPr="005B2FA9" w:rsidRDefault="003E0753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3,630</w:t>
            </w:r>
          </w:p>
        </w:tc>
        <w:tc>
          <w:tcPr>
            <w:tcW w:w="270" w:type="dxa"/>
          </w:tcPr>
          <w:p w14:paraId="73C2E55A" w14:textId="77777777" w:rsidR="00D31683" w:rsidRPr="005B2FA9" w:rsidRDefault="00D31683" w:rsidP="008F309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5A5F5" w14:textId="7A84270A" w:rsidR="00D31683" w:rsidRPr="005B2FA9" w:rsidRDefault="003E0753" w:rsidP="008F3093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1C7004" w14:textId="77777777" w:rsidR="00D31683" w:rsidRPr="005B2FA9" w:rsidRDefault="00D31683" w:rsidP="008F309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1EBEB" w14:textId="36F43739" w:rsidR="00D31683" w:rsidRPr="005B2FA9" w:rsidRDefault="007A673A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4,845</w:t>
            </w:r>
          </w:p>
        </w:tc>
      </w:tr>
      <w:tr w:rsidR="008834E2" w:rsidRPr="005B2FA9" w14:paraId="4D29F2C4" w14:textId="77777777" w:rsidTr="009A1C4B">
        <w:trPr>
          <w:trHeight w:val="139"/>
        </w:trPr>
        <w:tc>
          <w:tcPr>
            <w:tcW w:w="4230" w:type="dxa"/>
          </w:tcPr>
          <w:p w14:paraId="472DFFD1" w14:textId="5516CD6B" w:rsidR="008834E2" w:rsidRPr="008834E2" w:rsidRDefault="008834E2" w:rsidP="008F309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ประมาณการรื้อถอน</w:t>
            </w:r>
          </w:p>
        </w:tc>
        <w:tc>
          <w:tcPr>
            <w:tcW w:w="1170" w:type="dxa"/>
          </w:tcPr>
          <w:p w14:paraId="4ABBD489" w14:textId="62895BC2" w:rsidR="008834E2" w:rsidRPr="005B2FA9" w:rsidRDefault="003E0753" w:rsidP="003E0753">
            <w:pPr>
              <w:tabs>
                <w:tab w:val="decimal" w:pos="796"/>
              </w:tabs>
              <w:ind w:left="-180" w:right="25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D55CEB" w14:textId="77777777" w:rsidR="008834E2" w:rsidRPr="005B2FA9" w:rsidRDefault="008834E2" w:rsidP="008F3093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A7258" w14:textId="5E7D6946" w:rsidR="008834E2" w:rsidRPr="005B2FA9" w:rsidRDefault="003E0753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1EE1850B" w14:textId="77777777" w:rsidR="008834E2" w:rsidRPr="005B2FA9" w:rsidRDefault="008834E2" w:rsidP="008F309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9C033" w14:textId="3ADAACEF" w:rsidR="008834E2" w:rsidRPr="005B2FA9" w:rsidRDefault="003E0753" w:rsidP="008F3093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0F5021" w14:textId="77777777" w:rsidR="008834E2" w:rsidRPr="005B2FA9" w:rsidRDefault="008834E2" w:rsidP="008F309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1AF2C" w14:textId="36BEDFDB" w:rsidR="008834E2" w:rsidRPr="005B2FA9" w:rsidRDefault="007A673A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D31683" w:rsidRPr="005B2FA9" w14:paraId="01B99A26" w14:textId="77777777" w:rsidTr="009A1C4B">
        <w:trPr>
          <w:trHeight w:val="139"/>
        </w:trPr>
        <w:tc>
          <w:tcPr>
            <w:tcW w:w="4230" w:type="dxa"/>
          </w:tcPr>
          <w:p w14:paraId="3F420B90" w14:textId="77777777" w:rsidR="00D31683" w:rsidRPr="005B2FA9" w:rsidRDefault="00D31683" w:rsidP="008F3093">
            <w:pPr>
              <w:ind w:right="-7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63C27684" w14:textId="494C781C" w:rsidR="00D31683" w:rsidRPr="003E0753" w:rsidRDefault="003E0753" w:rsidP="008F3093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E07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</w:tcPr>
          <w:p w14:paraId="364992AD" w14:textId="77777777" w:rsidR="00D31683" w:rsidRPr="005B2FA9" w:rsidRDefault="00D31683" w:rsidP="008F3093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CBFD4" w14:textId="2CBE46A5" w:rsidR="00D31683" w:rsidRPr="005B2FA9" w:rsidRDefault="003E0753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15A7FEB6" w14:textId="77777777" w:rsidR="00D31683" w:rsidRPr="005B2FA9" w:rsidRDefault="00D31683" w:rsidP="008F309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345A9" w14:textId="722921DD" w:rsidR="00D31683" w:rsidRPr="005B2FA9" w:rsidRDefault="003E0753" w:rsidP="003E0753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F4516A" w14:textId="77777777" w:rsidR="00D31683" w:rsidRPr="005B2FA9" w:rsidRDefault="00D31683" w:rsidP="008F309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4345D" w14:textId="61F22E38" w:rsidR="00D31683" w:rsidRPr="005B2FA9" w:rsidRDefault="007A673A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D31683" w:rsidRPr="005B2FA9" w14:paraId="09CC2299" w14:textId="77777777" w:rsidTr="009A1C4B">
        <w:trPr>
          <w:trHeight w:val="348"/>
        </w:trPr>
        <w:tc>
          <w:tcPr>
            <w:tcW w:w="4230" w:type="dxa"/>
          </w:tcPr>
          <w:p w14:paraId="485B466C" w14:textId="77777777" w:rsidR="00D31683" w:rsidRPr="005B2FA9" w:rsidRDefault="00D31683" w:rsidP="008F309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vAlign w:val="bottom"/>
          </w:tcPr>
          <w:p w14:paraId="70A973ED" w14:textId="04D3744C" w:rsidR="00D31683" w:rsidRPr="005B2FA9" w:rsidRDefault="003E0753" w:rsidP="003E0753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vAlign w:val="bottom"/>
          </w:tcPr>
          <w:p w14:paraId="2FD14203" w14:textId="77777777" w:rsidR="00D31683" w:rsidRPr="005B2FA9" w:rsidRDefault="00D31683" w:rsidP="008F309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DE2AC2" w14:textId="5F196EBD" w:rsidR="00D31683" w:rsidRPr="005B2FA9" w:rsidRDefault="003E0753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2B1B1AC3" w14:textId="77777777" w:rsidR="00D31683" w:rsidRPr="005B2FA9" w:rsidRDefault="00D31683" w:rsidP="008F309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E6CDA" w14:textId="2F0521B5" w:rsidR="00D31683" w:rsidRPr="005B2FA9" w:rsidRDefault="003E0753" w:rsidP="008F3093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502C201" w14:textId="77777777" w:rsidR="00D31683" w:rsidRPr="005B2FA9" w:rsidRDefault="00D31683" w:rsidP="008F309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5D9A644" w14:textId="1D856613" w:rsidR="00D31683" w:rsidRPr="005B2FA9" w:rsidRDefault="007A673A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D31683" w:rsidRPr="005B2FA9" w14:paraId="1596C269" w14:textId="77777777" w:rsidTr="009A1C4B">
        <w:trPr>
          <w:trHeight w:val="348"/>
        </w:trPr>
        <w:tc>
          <w:tcPr>
            <w:tcW w:w="4230" w:type="dxa"/>
          </w:tcPr>
          <w:p w14:paraId="7757FB48" w14:textId="77777777" w:rsidR="00D31683" w:rsidRPr="005B2FA9" w:rsidRDefault="00D31683" w:rsidP="008F309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ค่าเสื่อมราคาที่ปรับลดลง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4FDFBD" w14:textId="400CA834" w:rsidR="00D31683" w:rsidRPr="005B2FA9" w:rsidRDefault="003E0753" w:rsidP="003E0753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  <w:vAlign w:val="bottom"/>
          </w:tcPr>
          <w:p w14:paraId="6446FC65" w14:textId="77777777" w:rsidR="00D31683" w:rsidRPr="005B2FA9" w:rsidRDefault="00D31683" w:rsidP="008F309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4DAB60" w14:textId="6C412CAB" w:rsidR="00D31683" w:rsidRPr="005B2FA9" w:rsidRDefault="003E0753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="007A673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B43EF1" w14:textId="77777777" w:rsidR="00D31683" w:rsidRPr="005B2FA9" w:rsidRDefault="00D31683" w:rsidP="008F309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DF7ED0" w14:textId="72EAF17F" w:rsidR="00D31683" w:rsidRPr="005B2FA9" w:rsidRDefault="003E0753" w:rsidP="008F3093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10D48B" w14:textId="77777777" w:rsidR="00D31683" w:rsidRPr="005B2FA9" w:rsidRDefault="00D31683" w:rsidP="008F309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B6B04F" w14:textId="21A9A04D" w:rsidR="00D31683" w:rsidRPr="005B2FA9" w:rsidRDefault="007A673A" w:rsidP="007A673A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683" w:rsidRPr="005B2FA9" w14:paraId="6DC618D5" w14:textId="77777777" w:rsidTr="009A1C4B">
        <w:trPr>
          <w:trHeight w:val="188"/>
        </w:trPr>
        <w:tc>
          <w:tcPr>
            <w:tcW w:w="4230" w:type="dxa"/>
          </w:tcPr>
          <w:p w14:paraId="53ACE559" w14:textId="77777777" w:rsidR="00D31683" w:rsidRPr="005B2FA9" w:rsidRDefault="00D31683" w:rsidP="008F309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771CF" w14:textId="734D6E95" w:rsidR="00D31683" w:rsidRPr="005B2FA9" w:rsidRDefault="003E0753" w:rsidP="008F3093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1,604</w:t>
            </w:r>
          </w:p>
        </w:tc>
        <w:tc>
          <w:tcPr>
            <w:tcW w:w="270" w:type="dxa"/>
          </w:tcPr>
          <w:p w14:paraId="0C05C9F3" w14:textId="77777777" w:rsidR="00D31683" w:rsidRPr="005B2FA9" w:rsidRDefault="00D31683" w:rsidP="008F309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12826" w14:textId="788374C8" w:rsidR="00D31683" w:rsidRPr="005B2FA9" w:rsidRDefault="003E0753" w:rsidP="008F3093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</w:t>
            </w:r>
            <w:r w:rsidR="002B4B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40E0E79" w14:textId="77777777" w:rsidR="00D31683" w:rsidRPr="005B2FA9" w:rsidRDefault="00D31683" w:rsidP="008F309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4E1B89" w14:textId="3A3F7FAF" w:rsidR="00D31683" w:rsidRPr="005B2FA9" w:rsidRDefault="003E0753" w:rsidP="003E0753">
            <w:pPr>
              <w:ind w:left="-1004" w:right="2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83400C" w14:textId="77777777" w:rsidR="00D31683" w:rsidRPr="005B2FA9" w:rsidRDefault="00D31683" w:rsidP="008F309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CC7B4" w14:textId="7B3BC269" w:rsidR="00D31683" w:rsidRPr="005B2FA9" w:rsidRDefault="007A673A" w:rsidP="008F3093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5,494</w:t>
            </w:r>
          </w:p>
        </w:tc>
      </w:tr>
      <w:tr w:rsidR="00D31683" w:rsidRPr="00D45F16" w14:paraId="7799DE16" w14:textId="77777777" w:rsidTr="009A1C4B">
        <w:trPr>
          <w:trHeight w:val="188"/>
        </w:trPr>
        <w:tc>
          <w:tcPr>
            <w:tcW w:w="4230" w:type="dxa"/>
          </w:tcPr>
          <w:p w14:paraId="63B3A3EB" w14:textId="77777777" w:rsidR="00D31683" w:rsidRPr="00D45F16" w:rsidRDefault="00D31683" w:rsidP="008F309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A44C41" w14:textId="77777777" w:rsidR="00D31683" w:rsidRPr="00D45F16" w:rsidRDefault="00D31683" w:rsidP="008F3093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30E4A4F" w14:textId="77777777" w:rsidR="00D31683" w:rsidRPr="00D45F16" w:rsidRDefault="00D31683" w:rsidP="008F309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645735D" w14:textId="77777777" w:rsidR="00D31683" w:rsidRPr="00D45F16" w:rsidRDefault="00D31683" w:rsidP="008F3093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167BF9A" w14:textId="77777777" w:rsidR="00D31683" w:rsidRPr="00D45F16" w:rsidRDefault="00D31683" w:rsidP="008F309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2E6ADC" w14:textId="77777777" w:rsidR="00D31683" w:rsidRPr="00D45F16" w:rsidRDefault="00D31683" w:rsidP="008F3093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3C653AF" w14:textId="77777777" w:rsidR="00D31683" w:rsidRPr="00D45F16" w:rsidRDefault="00D31683" w:rsidP="008F309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A8551A4" w14:textId="77777777" w:rsidR="00D31683" w:rsidRPr="00D45F16" w:rsidRDefault="00D31683" w:rsidP="008F3093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1683" w:rsidRPr="005B2FA9" w14:paraId="2CB4D8F4" w14:textId="77777777" w:rsidTr="009A1C4B">
        <w:trPr>
          <w:trHeight w:val="188"/>
        </w:trPr>
        <w:tc>
          <w:tcPr>
            <w:tcW w:w="4230" w:type="dxa"/>
          </w:tcPr>
          <w:p w14:paraId="64E9E634" w14:textId="77777777" w:rsidR="00D31683" w:rsidRPr="00463F79" w:rsidRDefault="00D31683" w:rsidP="008F309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3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463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C314E9A" w14:textId="77777777" w:rsidR="00D31683" w:rsidRPr="005B2FA9" w:rsidRDefault="00D31683" w:rsidP="008F3093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15180" w14:textId="77777777" w:rsidR="00D31683" w:rsidRPr="005B2FA9" w:rsidRDefault="00D31683" w:rsidP="008F309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C0502C" w14:textId="77777777" w:rsidR="00D31683" w:rsidRPr="005B2FA9" w:rsidRDefault="00D31683" w:rsidP="008F3093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09C6D" w14:textId="77777777" w:rsidR="00D31683" w:rsidRPr="005B2FA9" w:rsidRDefault="00D31683" w:rsidP="008F309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DBF6B" w14:textId="77777777" w:rsidR="00D31683" w:rsidRPr="005B2FA9" w:rsidRDefault="00D31683" w:rsidP="008F3093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519BB" w14:textId="77777777" w:rsidR="00D31683" w:rsidRPr="005B2FA9" w:rsidRDefault="00D31683" w:rsidP="008F309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68D4B5" w14:textId="77777777" w:rsidR="00D31683" w:rsidRPr="005B2FA9" w:rsidRDefault="00D31683" w:rsidP="008F3093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1683" w:rsidRPr="005B2FA9" w14:paraId="77008227" w14:textId="77777777" w:rsidTr="009A1C4B">
        <w:trPr>
          <w:trHeight w:val="188"/>
        </w:trPr>
        <w:tc>
          <w:tcPr>
            <w:tcW w:w="4230" w:type="dxa"/>
          </w:tcPr>
          <w:p w14:paraId="30F3E122" w14:textId="77777777" w:rsidR="00D31683" w:rsidRPr="005B2FA9" w:rsidRDefault="00D31683" w:rsidP="008F309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17109CB0" w14:textId="22FC2773" w:rsidR="00D31683" w:rsidRPr="005B2FA9" w:rsidRDefault="003E0753" w:rsidP="003E0753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  <w:tc>
          <w:tcPr>
            <w:tcW w:w="270" w:type="dxa"/>
          </w:tcPr>
          <w:p w14:paraId="7357BC6A" w14:textId="77777777" w:rsidR="00D31683" w:rsidRPr="005B2FA9" w:rsidRDefault="00D31683" w:rsidP="008F309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E41C5B" w14:textId="7F20AAFD" w:rsidR="00D31683" w:rsidRPr="005E6A0A" w:rsidRDefault="003E0753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A0A">
              <w:rPr>
                <w:rFonts w:asciiTheme="majorBidi" w:hAnsiTheme="majorBidi" w:cstheme="majorBidi"/>
                <w:sz w:val="30"/>
                <w:szCs w:val="30"/>
              </w:rPr>
              <w:t>(3,57</w:t>
            </w:r>
            <w:r w:rsidR="00534C79" w:rsidRPr="005E6A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6A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208D9F" w14:textId="77777777" w:rsidR="00D31683" w:rsidRPr="005B2FA9" w:rsidRDefault="00D31683" w:rsidP="008F309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6004D" w14:textId="311241CE" w:rsidR="00D31683" w:rsidRPr="005B2FA9" w:rsidRDefault="003E0753" w:rsidP="008F3093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A66741" w14:textId="77777777" w:rsidR="00D31683" w:rsidRPr="005B2FA9" w:rsidRDefault="00D31683" w:rsidP="008F309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D42E49" w14:textId="59DA6D3D" w:rsidR="00D31683" w:rsidRPr="005B2FA9" w:rsidRDefault="007A673A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(4,539)</w:t>
            </w:r>
          </w:p>
        </w:tc>
      </w:tr>
      <w:tr w:rsidR="003E0753" w:rsidRPr="005B2FA9" w14:paraId="3D11331F" w14:textId="77777777" w:rsidTr="009A1C4B">
        <w:trPr>
          <w:trHeight w:val="188"/>
        </w:trPr>
        <w:tc>
          <w:tcPr>
            <w:tcW w:w="4230" w:type="dxa"/>
          </w:tcPr>
          <w:p w14:paraId="1C2BCBE4" w14:textId="55F74B61" w:rsidR="003E0753" w:rsidRPr="005B2FA9" w:rsidRDefault="00BE1ACA" w:rsidP="003E075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ACA">
              <w:rPr>
                <w:rFonts w:asciiTheme="majorBidi" w:hAnsiTheme="majorBidi"/>
                <w:sz w:val="30"/>
                <w:szCs w:val="30"/>
                <w:cs/>
              </w:rPr>
              <w:t>ส่วนปรับปรุงอาคารและอุปกรณ์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39B461" w14:textId="3E822199" w:rsidR="003E0753" w:rsidRPr="005B2FA9" w:rsidRDefault="003E0753" w:rsidP="003E0753">
            <w:pPr>
              <w:tabs>
                <w:tab w:val="decimal" w:pos="796"/>
              </w:tabs>
              <w:ind w:left="-180" w:right="2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C9E32D" w14:textId="77777777" w:rsidR="003E0753" w:rsidRPr="005B2FA9" w:rsidRDefault="003E0753" w:rsidP="003E075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1D0B70" w14:textId="569CD4EA" w:rsidR="003E0753" w:rsidRPr="005E6A0A" w:rsidRDefault="003E0753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A0A">
              <w:rPr>
                <w:rFonts w:asciiTheme="majorBidi" w:hAnsiTheme="majorBidi" w:cstheme="majorBidi"/>
                <w:sz w:val="30"/>
                <w:szCs w:val="30"/>
              </w:rPr>
              <w:t>(182)</w:t>
            </w:r>
          </w:p>
        </w:tc>
        <w:tc>
          <w:tcPr>
            <w:tcW w:w="270" w:type="dxa"/>
          </w:tcPr>
          <w:p w14:paraId="544CBC93" w14:textId="77777777" w:rsidR="003E0753" w:rsidRPr="005B2FA9" w:rsidRDefault="003E0753" w:rsidP="003E075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EB3B08" w14:textId="24733E86" w:rsidR="003E0753" w:rsidRPr="005B2FA9" w:rsidRDefault="003E0753" w:rsidP="003E0753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45D66" w14:textId="77777777" w:rsidR="003E0753" w:rsidRPr="005B2FA9" w:rsidRDefault="003E0753" w:rsidP="003E075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6BFF46F" w14:textId="491B8F33" w:rsidR="003E0753" w:rsidRPr="005B2FA9" w:rsidRDefault="007A673A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(182)</w:t>
            </w:r>
          </w:p>
        </w:tc>
      </w:tr>
      <w:tr w:rsidR="008834E2" w:rsidRPr="005B2FA9" w14:paraId="53E2FE39" w14:textId="77777777" w:rsidTr="009A1C4B">
        <w:trPr>
          <w:trHeight w:val="188"/>
        </w:trPr>
        <w:tc>
          <w:tcPr>
            <w:tcW w:w="4230" w:type="dxa"/>
          </w:tcPr>
          <w:p w14:paraId="698E17FD" w14:textId="77777777" w:rsidR="008834E2" w:rsidRPr="005B2FA9" w:rsidRDefault="008834E2" w:rsidP="008834E2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B2EA3" w14:textId="414A8B8A" w:rsidR="008834E2" w:rsidRPr="005B2FA9" w:rsidRDefault="003E0753" w:rsidP="008834E2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(968)</w:t>
            </w:r>
          </w:p>
        </w:tc>
        <w:tc>
          <w:tcPr>
            <w:tcW w:w="270" w:type="dxa"/>
          </w:tcPr>
          <w:p w14:paraId="7878E200" w14:textId="77777777" w:rsidR="008834E2" w:rsidRPr="005B2FA9" w:rsidRDefault="008834E2" w:rsidP="008834E2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32272" w14:textId="6C8734C1" w:rsidR="008834E2" w:rsidRPr="005E6A0A" w:rsidRDefault="003E0753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(3,75</w:t>
            </w:r>
            <w:r w:rsidR="00534C79" w:rsidRPr="005E6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5E6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CD4069" w14:textId="77777777" w:rsidR="008834E2" w:rsidRPr="005B2FA9" w:rsidRDefault="008834E2" w:rsidP="008834E2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2CE38C" w14:textId="7432677A" w:rsidR="008834E2" w:rsidRPr="005B2FA9" w:rsidRDefault="003E0753" w:rsidP="008834E2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23ED0" w14:textId="77777777" w:rsidR="008834E2" w:rsidRPr="005B2FA9" w:rsidRDefault="008834E2" w:rsidP="008834E2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D079F2" w14:textId="0C12CA56" w:rsidR="008834E2" w:rsidRPr="007A673A" w:rsidRDefault="007A673A" w:rsidP="007A673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(4,721)</w:t>
            </w:r>
          </w:p>
        </w:tc>
      </w:tr>
    </w:tbl>
    <w:p w14:paraId="32C3AC21" w14:textId="6164D828" w:rsidR="00AA5911" w:rsidRPr="00F84E39" w:rsidRDefault="00AA5911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70"/>
        <w:gridCol w:w="1080"/>
        <w:gridCol w:w="270"/>
        <w:gridCol w:w="1080"/>
        <w:gridCol w:w="270"/>
        <w:gridCol w:w="1170"/>
      </w:tblGrid>
      <w:tr w:rsidR="00266740" w:rsidRPr="005B2FA9" w14:paraId="4DDC3D99" w14:textId="77777777" w:rsidTr="005E6A0A">
        <w:trPr>
          <w:trHeight w:val="139"/>
          <w:tblHeader/>
        </w:trPr>
        <w:tc>
          <w:tcPr>
            <w:tcW w:w="4410" w:type="dxa"/>
          </w:tcPr>
          <w:p w14:paraId="52B92AD2" w14:textId="61FC3A72" w:rsidR="00266740" w:rsidRPr="005B2FA9" w:rsidRDefault="00266740" w:rsidP="005021D2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170" w:type="dxa"/>
            <w:vAlign w:val="bottom"/>
          </w:tcPr>
          <w:p w14:paraId="0C3FC1B7" w14:textId="77777777" w:rsidR="00266740" w:rsidRPr="005B2FA9" w:rsidRDefault="00266740" w:rsidP="005021D2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F73EC2" w14:textId="77777777" w:rsidR="00266740" w:rsidRPr="005B2FA9" w:rsidRDefault="00266740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403CDEC6" w14:textId="72EF450E" w:rsidR="00266740" w:rsidRPr="005B2FA9" w:rsidRDefault="0026674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624C32A" w14:textId="5B49FB5C" w:rsidR="00266740" w:rsidRPr="005B2FA9" w:rsidRDefault="0026674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59379D" w14:textId="79BA2B87" w:rsidR="00266740" w:rsidRPr="005B2FA9" w:rsidRDefault="0026674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FFFEBB" w14:textId="03BB232F" w:rsidR="00266740" w:rsidRPr="005B2FA9" w:rsidRDefault="0026674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392F80" w:rsidRPr="005B2FA9" w14:paraId="3B20B296" w14:textId="77777777" w:rsidTr="00786F6F">
        <w:trPr>
          <w:trHeight w:val="901"/>
          <w:tblHeader/>
        </w:trPr>
        <w:tc>
          <w:tcPr>
            <w:tcW w:w="4410" w:type="dxa"/>
            <w:vAlign w:val="bottom"/>
          </w:tcPr>
          <w:p w14:paraId="1534057B" w14:textId="77777777" w:rsidR="00392F80" w:rsidRPr="005B2FA9" w:rsidRDefault="00392F80" w:rsidP="005021D2">
            <w:pPr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F83718E" w14:textId="77777777" w:rsidR="00392F80" w:rsidRPr="005B2FA9" w:rsidRDefault="00392F80" w:rsidP="005021D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0A849B2" w14:textId="5B53DBCC" w:rsidR="00392F80" w:rsidRPr="005B2FA9" w:rsidRDefault="00392F80" w:rsidP="005021D2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820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316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3202E46" w14:textId="77777777" w:rsidR="00392F80" w:rsidRPr="005B2FA9" w:rsidRDefault="00392F80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9BE99B" w14:textId="77777777" w:rsidR="00392F80" w:rsidRPr="005B2FA9" w:rsidRDefault="00392F80" w:rsidP="005021D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4D84C2C" w14:textId="77777777" w:rsidR="00392F80" w:rsidRPr="005B2FA9" w:rsidRDefault="00392F8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BD2E38" w14:textId="6C7C8D97" w:rsidR="00392F80" w:rsidRPr="005B2FA9" w:rsidRDefault="00266740" w:rsidP="00786F6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50361DD" w14:textId="7A3B3069" w:rsidR="00392F80" w:rsidRPr="005B2FA9" w:rsidRDefault="00392F8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A543A4" w14:textId="727DFE7C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820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D316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3E0753" w:rsidRPr="005B2FA9" w14:paraId="474CC526" w14:textId="77777777" w:rsidTr="005E6A0A">
        <w:trPr>
          <w:trHeight w:val="362"/>
        </w:trPr>
        <w:tc>
          <w:tcPr>
            <w:tcW w:w="4410" w:type="dxa"/>
            <w:vAlign w:val="bottom"/>
          </w:tcPr>
          <w:p w14:paraId="4ED51519" w14:textId="77777777" w:rsidR="003E0753" w:rsidRPr="005B2FA9" w:rsidRDefault="003E0753" w:rsidP="005021D2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67B935AB" w14:textId="79D3D350" w:rsidR="003E0753" w:rsidRPr="005B2FA9" w:rsidRDefault="003E0753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392F80" w:rsidRPr="005B2FA9" w14:paraId="014938B3" w14:textId="77777777" w:rsidTr="005E6A0A">
        <w:trPr>
          <w:trHeight w:val="139"/>
        </w:trPr>
        <w:tc>
          <w:tcPr>
            <w:tcW w:w="4410" w:type="dxa"/>
          </w:tcPr>
          <w:p w14:paraId="2424CE52" w14:textId="77777777" w:rsidR="00392F80" w:rsidRPr="005B2FA9" w:rsidRDefault="00392F80" w:rsidP="005021D2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B01C35A" w14:textId="0B86890B" w:rsidR="00392F80" w:rsidRPr="005B2FA9" w:rsidRDefault="00392F80" w:rsidP="005021D2">
            <w:pPr>
              <w:tabs>
                <w:tab w:val="decimal" w:pos="709"/>
              </w:tabs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B03D1F" w14:textId="77777777" w:rsidR="00392F80" w:rsidRPr="005B2FA9" w:rsidRDefault="00392F80" w:rsidP="005021D2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5979E" w14:textId="77777777" w:rsidR="00392F80" w:rsidRPr="005B2FA9" w:rsidRDefault="00392F80" w:rsidP="005021D2">
            <w:pPr>
              <w:tabs>
                <w:tab w:val="decimal" w:pos="762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841F0" w14:textId="77777777" w:rsidR="00392F80" w:rsidRPr="005B2FA9" w:rsidRDefault="00392F80" w:rsidP="005021D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25A95" w14:textId="77777777" w:rsidR="00392F80" w:rsidRPr="005B2FA9" w:rsidRDefault="00392F80" w:rsidP="00392F80">
            <w:pPr>
              <w:tabs>
                <w:tab w:val="decimal" w:pos="162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6E781" w14:textId="27537669" w:rsidR="00392F80" w:rsidRPr="005B2FA9" w:rsidRDefault="00392F80" w:rsidP="005021D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9D6FB" w14:textId="77777777" w:rsidR="00392F80" w:rsidRPr="005B2FA9" w:rsidRDefault="00392F80" w:rsidP="005021D2">
            <w:pPr>
              <w:tabs>
                <w:tab w:val="decimal" w:pos="684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2F80" w:rsidRPr="005B2FA9" w14:paraId="618CB56E" w14:textId="77777777" w:rsidTr="005E6A0A">
        <w:trPr>
          <w:trHeight w:val="139"/>
        </w:trPr>
        <w:tc>
          <w:tcPr>
            <w:tcW w:w="4410" w:type="dxa"/>
          </w:tcPr>
          <w:p w14:paraId="2A3A60DC" w14:textId="469DAD90" w:rsidR="00392F80" w:rsidRPr="005B2FA9" w:rsidRDefault="00392F80" w:rsidP="009559A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340746D" w14:textId="3B0AEC39" w:rsidR="00392F80" w:rsidRPr="005B2FA9" w:rsidRDefault="00392F80" w:rsidP="0042170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1,633</w:t>
            </w:r>
          </w:p>
        </w:tc>
        <w:tc>
          <w:tcPr>
            <w:tcW w:w="270" w:type="dxa"/>
          </w:tcPr>
          <w:p w14:paraId="7ABF4379" w14:textId="77777777" w:rsidR="00392F80" w:rsidRPr="005B2FA9" w:rsidRDefault="00392F80" w:rsidP="009559A2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C7CE9" w14:textId="25D5CF59" w:rsidR="00392F80" w:rsidRPr="005B2FA9" w:rsidRDefault="00392F80" w:rsidP="00392F80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(418)</w:t>
            </w:r>
          </w:p>
        </w:tc>
        <w:tc>
          <w:tcPr>
            <w:tcW w:w="270" w:type="dxa"/>
          </w:tcPr>
          <w:p w14:paraId="6E44D963" w14:textId="77777777" w:rsidR="00392F80" w:rsidRPr="005B2FA9" w:rsidRDefault="00392F80" w:rsidP="009559A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9870CC" w14:textId="1C7B6072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A0A52D" w14:textId="3789E810" w:rsidR="00392F80" w:rsidRPr="005B2FA9" w:rsidRDefault="00392F80" w:rsidP="009559A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D8177" w14:textId="1DC3B92A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</w:tr>
      <w:tr w:rsidR="00392F80" w:rsidRPr="005B2FA9" w14:paraId="6994EED7" w14:textId="77777777" w:rsidTr="005E6A0A">
        <w:trPr>
          <w:trHeight w:val="139"/>
        </w:trPr>
        <w:tc>
          <w:tcPr>
            <w:tcW w:w="4410" w:type="dxa"/>
          </w:tcPr>
          <w:p w14:paraId="6ECD5881" w14:textId="1743AA2E" w:rsidR="00392F80" w:rsidRPr="005B2FA9" w:rsidRDefault="00392F80" w:rsidP="009559A2">
            <w:pPr>
              <w:ind w:right="-7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7FE9C199" w14:textId="36FFE3D3" w:rsidR="00392F80" w:rsidRPr="005B2FA9" w:rsidRDefault="00392F80" w:rsidP="0042170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45B4FC2C" w14:textId="77777777" w:rsidR="00392F80" w:rsidRPr="005B2FA9" w:rsidRDefault="00392F80" w:rsidP="009559A2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B0BE9" w14:textId="0AEDC292" w:rsidR="00392F80" w:rsidRPr="005B2FA9" w:rsidRDefault="00392F80" w:rsidP="00392F80">
            <w:pPr>
              <w:tabs>
                <w:tab w:val="decimal" w:pos="1056"/>
              </w:tabs>
              <w:ind w:left="-18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611B5D3D" w14:textId="77777777" w:rsidR="00392F80" w:rsidRPr="005B2FA9" w:rsidRDefault="00392F80" w:rsidP="009559A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23158" w14:textId="2CFBDF2D" w:rsidR="00392F80" w:rsidRPr="005B2FA9" w:rsidRDefault="00266740" w:rsidP="00266740">
            <w:pPr>
              <w:tabs>
                <w:tab w:val="decimal" w:pos="1056"/>
              </w:tabs>
              <w:ind w:left="-18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344C103" w14:textId="332C2AC9" w:rsidR="00392F80" w:rsidRPr="005B2FA9" w:rsidRDefault="00392F80" w:rsidP="009559A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D61FC" w14:textId="422EE842" w:rsidR="00392F80" w:rsidRPr="005B2FA9" w:rsidRDefault="0026674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392F80" w:rsidRPr="005B2FA9" w14:paraId="7BC936A2" w14:textId="77777777" w:rsidTr="005E6A0A">
        <w:trPr>
          <w:trHeight w:val="348"/>
        </w:trPr>
        <w:tc>
          <w:tcPr>
            <w:tcW w:w="4410" w:type="dxa"/>
          </w:tcPr>
          <w:p w14:paraId="1D1D4CE5" w14:textId="2A89C644" w:rsidR="00392F80" w:rsidRPr="005B2FA9" w:rsidRDefault="00392F80" w:rsidP="009559A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170" w:type="dxa"/>
            <w:vAlign w:val="bottom"/>
          </w:tcPr>
          <w:p w14:paraId="27A78985" w14:textId="1BB03643" w:rsidR="00392F80" w:rsidRPr="005B2FA9" w:rsidRDefault="00392F80" w:rsidP="0042170A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6</w:t>
            </w:r>
          </w:p>
        </w:tc>
        <w:tc>
          <w:tcPr>
            <w:tcW w:w="270" w:type="dxa"/>
            <w:vAlign w:val="bottom"/>
          </w:tcPr>
          <w:p w14:paraId="61536B23" w14:textId="77777777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84203EA" w14:textId="5D03300E" w:rsidR="00392F80" w:rsidRPr="005B2FA9" w:rsidRDefault="00392F80" w:rsidP="00392F80">
            <w:pPr>
              <w:tabs>
                <w:tab w:val="decimal" w:pos="1056"/>
              </w:tabs>
              <w:ind w:left="-18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869E49" w14:textId="77777777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EA77E" w14:textId="7585AC71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17B2FA" w14:textId="77DBCC04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A74540D" w14:textId="5963F0CE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92F80" w:rsidRPr="005B2FA9" w14:paraId="633663F3" w14:textId="77777777" w:rsidTr="005E6A0A">
        <w:trPr>
          <w:trHeight w:val="348"/>
        </w:trPr>
        <w:tc>
          <w:tcPr>
            <w:tcW w:w="4410" w:type="dxa"/>
          </w:tcPr>
          <w:p w14:paraId="64C78250" w14:textId="026AE782" w:rsidR="00392F80" w:rsidRPr="005B2FA9" w:rsidRDefault="00392F80" w:rsidP="00A85F1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ค่าเสื่อมราคาที่ปรับลดลง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FCDB11" w14:textId="4F9B7179" w:rsidR="00392F80" w:rsidRPr="005B2FA9" w:rsidRDefault="00392F80" w:rsidP="0042170A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5B6CD76B" w14:textId="77777777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90FF35" w14:textId="02707271" w:rsidR="00392F80" w:rsidRPr="005B2FA9" w:rsidRDefault="00392F80" w:rsidP="00392F80">
            <w:pPr>
              <w:tabs>
                <w:tab w:val="decimal" w:pos="1056"/>
              </w:tabs>
              <w:ind w:left="-18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56DD9E1F" w14:textId="77777777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FFC82F" w14:textId="24356B8E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9B7E34" w14:textId="06DC784D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4564BC" w14:textId="030596E9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392F80" w:rsidRPr="005B2FA9" w14:paraId="6F393368" w14:textId="77777777" w:rsidTr="00343F6D">
        <w:trPr>
          <w:trHeight w:val="188"/>
        </w:trPr>
        <w:tc>
          <w:tcPr>
            <w:tcW w:w="4410" w:type="dxa"/>
          </w:tcPr>
          <w:p w14:paraId="072C3DAD" w14:textId="4C973FB6" w:rsidR="00392F80" w:rsidRPr="005B2FA9" w:rsidRDefault="00392F80" w:rsidP="00E13BA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38B4B9" w14:textId="545D535A" w:rsidR="00392F80" w:rsidRPr="005B2FA9" w:rsidRDefault="00392F80" w:rsidP="0042170A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1,763</w:t>
            </w:r>
          </w:p>
        </w:tc>
        <w:tc>
          <w:tcPr>
            <w:tcW w:w="270" w:type="dxa"/>
          </w:tcPr>
          <w:p w14:paraId="3179CEBC" w14:textId="77777777" w:rsidR="00392F80" w:rsidRPr="005B2FA9" w:rsidRDefault="00392F80" w:rsidP="00E13BAF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FCDE9D" w14:textId="5863E58E" w:rsidR="00392F80" w:rsidRPr="005B2FA9" w:rsidRDefault="00392F80" w:rsidP="00392F80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(201)</w:t>
            </w:r>
          </w:p>
        </w:tc>
        <w:tc>
          <w:tcPr>
            <w:tcW w:w="270" w:type="dxa"/>
          </w:tcPr>
          <w:p w14:paraId="3CA7F6AF" w14:textId="77777777" w:rsidR="00392F80" w:rsidRPr="005B2FA9" w:rsidRDefault="00392F80" w:rsidP="00E13BA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66D486" w14:textId="3B82AE5A" w:rsidR="00392F80" w:rsidRPr="005B2FA9" w:rsidRDefault="00266740" w:rsidP="00266740">
            <w:pPr>
              <w:tabs>
                <w:tab w:val="decimal" w:pos="1056"/>
              </w:tabs>
              <w:ind w:left="-18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</w:tcPr>
          <w:p w14:paraId="07F4EF20" w14:textId="39AFA557" w:rsidR="00392F80" w:rsidRPr="005B2FA9" w:rsidRDefault="00392F80" w:rsidP="00E13BA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A865A0B" w14:textId="0E6BB583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266740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</w:tr>
      <w:tr w:rsidR="00463F79" w:rsidRPr="005B2FA9" w14:paraId="78430CC7" w14:textId="77777777" w:rsidTr="00463F79">
        <w:trPr>
          <w:trHeight w:hRule="exact" w:val="288"/>
        </w:trPr>
        <w:tc>
          <w:tcPr>
            <w:tcW w:w="4410" w:type="dxa"/>
          </w:tcPr>
          <w:p w14:paraId="3D8CB2C5" w14:textId="77777777" w:rsidR="00463F79" w:rsidRPr="00463F79" w:rsidRDefault="00463F79" w:rsidP="003307C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B306A2" w14:textId="77777777" w:rsidR="00463F79" w:rsidRPr="005B2FA9" w:rsidRDefault="00463F79" w:rsidP="003307C3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2513D" w14:textId="77777777" w:rsidR="00463F79" w:rsidRPr="005B2FA9" w:rsidRDefault="00463F79" w:rsidP="003307C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C36994" w14:textId="77777777" w:rsidR="00463F79" w:rsidRPr="005B2FA9" w:rsidRDefault="00463F79" w:rsidP="00392F80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61322" w14:textId="77777777" w:rsidR="00463F79" w:rsidRPr="005B2FA9" w:rsidRDefault="00463F79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8B3F4" w14:textId="77777777" w:rsidR="00463F79" w:rsidRPr="005B2FA9" w:rsidRDefault="00463F79" w:rsidP="00392F80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C5EC0" w14:textId="77777777" w:rsidR="00463F79" w:rsidRPr="005B2FA9" w:rsidRDefault="00463F79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FBADAF" w14:textId="77777777" w:rsidR="00463F79" w:rsidRPr="005B2FA9" w:rsidRDefault="00463F79" w:rsidP="003307C3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2F80" w:rsidRPr="005B2FA9" w14:paraId="5381D899" w14:textId="77777777" w:rsidTr="005E6A0A">
        <w:trPr>
          <w:trHeight w:val="188"/>
        </w:trPr>
        <w:tc>
          <w:tcPr>
            <w:tcW w:w="4410" w:type="dxa"/>
          </w:tcPr>
          <w:p w14:paraId="76EE1E83" w14:textId="77777777" w:rsidR="00392F80" w:rsidRPr="00463F79" w:rsidRDefault="00392F80" w:rsidP="003307C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3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463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A4FA7CA" w14:textId="77777777" w:rsidR="00392F80" w:rsidRPr="005B2FA9" w:rsidRDefault="00392F80" w:rsidP="003307C3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4D097" w14:textId="77777777" w:rsidR="00392F80" w:rsidRPr="005B2FA9" w:rsidRDefault="00392F80" w:rsidP="003307C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31363" w14:textId="77777777" w:rsidR="00392F80" w:rsidRPr="005B2FA9" w:rsidRDefault="00392F80" w:rsidP="00392F80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097C8" w14:textId="77777777" w:rsidR="00392F80" w:rsidRPr="005B2FA9" w:rsidRDefault="00392F80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27537" w14:textId="77777777" w:rsidR="00392F80" w:rsidRPr="005B2FA9" w:rsidRDefault="00392F80" w:rsidP="00392F80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B9156" w14:textId="4D6AC207" w:rsidR="00392F80" w:rsidRPr="005B2FA9" w:rsidRDefault="00392F80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F357F3" w14:textId="77777777" w:rsidR="00392F80" w:rsidRPr="005B2FA9" w:rsidRDefault="00392F80" w:rsidP="003307C3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2F80" w:rsidRPr="005B2FA9" w14:paraId="72D54DE1" w14:textId="77777777" w:rsidTr="005E6A0A">
        <w:trPr>
          <w:trHeight w:val="188"/>
        </w:trPr>
        <w:tc>
          <w:tcPr>
            <w:tcW w:w="4410" w:type="dxa"/>
          </w:tcPr>
          <w:p w14:paraId="375F3ED3" w14:textId="77777777" w:rsidR="00392F80" w:rsidRPr="005B2FA9" w:rsidRDefault="00392F80" w:rsidP="003307C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D0C58C" w14:textId="77777777" w:rsidR="00392F80" w:rsidRPr="005B2FA9" w:rsidRDefault="00392F80" w:rsidP="003307C3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(1,506)</w:t>
            </w:r>
          </w:p>
        </w:tc>
        <w:tc>
          <w:tcPr>
            <w:tcW w:w="270" w:type="dxa"/>
          </w:tcPr>
          <w:p w14:paraId="10375717" w14:textId="77777777" w:rsidR="00392F80" w:rsidRPr="005B2FA9" w:rsidRDefault="00392F80" w:rsidP="003307C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14CEEB" w14:textId="77777777" w:rsidR="00392F80" w:rsidRPr="005B2FA9" w:rsidRDefault="00392F80" w:rsidP="00392F80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4237A004" w14:textId="77777777" w:rsidR="00392F80" w:rsidRPr="005B2FA9" w:rsidRDefault="00392F80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F916D" w14:textId="306BEDD8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52E4BD" w14:textId="5A777D52" w:rsidR="00392F80" w:rsidRPr="005B2FA9" w:rsidRDefault="00392F80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21DF88F" w14:textId="77777777" w:rsidR="00392F80" w:rsidRPr="005B2FA9" w:rsidRDefault="00392F80" w:rsidP="00D215DF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</w:tr>
      <w:tr w:rsidR="00392F80" w:rsidRPr="005B2FA9" w14:paraId="7DA9C335" w14:textId="77777777" w:rsidTr="005E6A0A">
        <w:trPr>
          <w:trHeight w:val="188"/>
        </w:trPr>
        <w:tc>
          <w:tcPr>
            <w:tcW w:w="4410" w:type="dxa"/>
          </w:tcPr>
          <w:p w14:paraId="7C1998F6" w14:textId="77777777" w:rsidR="00392F80" w:rsidRPr="005B2FA9" w:rsidRDefault="00392F80" w:rsidP="00D215D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FEA08" w14:textId="77777777" w:rsidR="00392F80" w:rsidRPr="005B2FA9" w:rsidRDefault="00392F80" w:rsidP="00D215DF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(1,506)</w:t>
            </w:r>
          </w:p>
        </w:tc>
        <w:tc>
          <w:tcPr>
            <w:tcW w:w="270" w:type="dxa"/>
          </w:tcPr>
          <w:p w14:paraId="46720142" w14:textId="77777777" w:rsidR="00392F80" w:rsidRPr="005B2FA9" w:rsidRDefault="00392F80" w:rsidP="00D215DF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1E57" w14:textId="77777777" w:rsidR="00392F80" w:rsidRPr="005B2FA9" w:rsidRDefault="00392F80" w:rsidP="00392F80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5D88CE07" w14:textId="77777777" w:rsidR="00392F80" w:rsidRPr="005B2FA9" w:rsidRDefault="00392F80" w:rsidP="00D215D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964D4A" w14:textId="37904758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3AF86" w14:textId="314AC5E2" w:rsidR="00392F80" w:rsidRPr="005B2FA9" w:rsidRDefault="00392F80" w:rsidP="00D215D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158D6" w14:textId="77777777" w:rsidR="00392F80" w:rsidRPr="005B2FA9" w:rsidRDefault="00392F80" w:rsidP="00D215DF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(968)</w:t>
            </w:r>
          </w:p>
        </w:tc>
      </w:tr>
    </w:tbl>
    <w:p w14:paraId="111000E2" w14:textId="77777777" w:rsidR="00364FA0" w:rsidRPr="00F84E39" w:rsidRDefault="00364FA0" w:rsidP="00895C2E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5F062892" w14:textId="3C54B283" w:rsidR="00C07417" w:rsidRPr="00F516BB" w:rsidRDefault="00C07417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กำไรต่อหุ้น</w:t>
      </w:r>
    </w:p>
    <w:p w14:paraId="0B733D5F" w14:textId="77777777" w:rsidR="00C07417" w:rsidRPr="00F84E39" w:rsidRDefault="00C07417" w:rsidP="00F84E3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D86A39A" w14:textId="0FBF252D" w:rsidR="002B397D" w:rsidRPr="00E924C6" w:rsidRDefault="002B397D" w:rsidP="002B397D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35FF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235FF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235FF2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235FF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35FF2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คำนวณจากกำไรของผู้ถือหุ้นสามัญของบริษัท และจำนวนหุ้นสามัญถัวเฉลี่ยถ่วงน้ำหนักที่ออกจำหน่ายแล้วระหว่าง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35FF2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353C8D">
        <w:rPr>
          <w:rFonts w:asciiTheme="majorBidi" w:hAnsiTheme="majorBidi" w:cstheme="majorBidi"/>
          <w:sz w:val="30"/>
          <w:szCs w:val="30"/>
          <w:cs/>
        </w:rPr>
        <w:t>ปรับปรุงด้วยจำนวนหุ้นสามัญที่เปลี่ยนแปลง</w:t>
      </w:r>
      <w:r w:rsidR="008E0A11">
        <w:rPr>
          <w:rFonts w:asciiTheme="majorBidi" w:hAnsiTheme="majorBidi" w:cstheme="majorBidi"/>
          <w:sz w:val="30"/>
          <w:szCs w:val="30"/>
        </w:rPr>
        <w:br/>
      </w:r>
      <w:r w:rsidRPr="00353C8D">
        <w:rPr>
          <w:rFonts w:asciiTheme="majorBidi" w:hAnsiTheme="majorBidi" w:cstheme="majorBidi"/>
          <w:sz w:val="30"/>
          <w:szCs w:val="30"/>
          <w:cs/>
        </w:rPr>
        <w:t>จากการเปลี่ยนแปลงมูลค่าที่ตราไว้ของหุ้นสามัญตามที่กล่าวไว้</w:t>
      </w:r>
      <w:r w:rsidRPr="005F5D5D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Pr="005F5D5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A498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F5D5D">
        <w:rPr>
          <w:rFonts w:asciiTheme="majorBidi" w:hAnsiTheme="majorBidi" w:cstheme="majorBidi"/>
          <w:sz w:val="30"/>
          <w:szCs w:val="30"/>
        </w:rPr>
        <w:t xml:space="preserve"> </w:t>
      </w:r>
      <w:r w:rsidRPr="005F5D5D">
        <w:rPr>
          <w:rFonts w:asciiTheme="majorBidi" w:hAnsiTheme="majorBidi" w:cstheme="majorBidi"/>
          <w:sz w:val="30"/>
          <w:szCs w:val="30"/>
          <w:cs/>
        </w:rPr>
        <w:t>จำนวนหุ้นสามัญถัวเฉลี่ยถ่วงน้ำหนักที่นำมาใช้ในการคำนวณกำไรต่อหุ้นสำหรับ</w:t>
      </w:r>
      <w:r w:rsidR="00AF700B" w:rsidRPr="005F5D5D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F5D5D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5F5D5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F700B" w:rsidRPr="005F5D5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F700B" w:rsidRPr="005F5D5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</w:t>
      </w:r>
      <w:r w:rsidR="003E045C" w:rsidRPr="005F5D5D">
        <w:rPr>
          <w:rFonts w:asciiTheme="majorBidi" w:hAnsiTheme="majorBidi" w:cstheme="majorBidi" w:hint="cs"/>
          <w:sz w:val="30"/>
          <w:szCs w:val="30"/>
          <w:cs/>
          <w:lang w:val="en-US"/>
        </w:rPr>
        <w:t>วา</w:t>
      </w:r>
      <w:r w:rsidR="00AF700B" w:rsidRPr="005F5D5D">
        <w:rPr>
          <w:rFonts w:asciiTheme="majorBidi" w:hAnsiTheme="majorBidi" w:cstheme="majorBidi" w:hint="cs"/>
          <w:sz w:val="30"/>
          <w:szCs w:val="30"/>
          <w:cs/>
          <w:lang w:val="en-US"/>
        </w:rPr>
        <w:t>คม</w:t>
      </w:r>
      <w:r w:rsidRPr="00353C8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53C8D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353C8D">
        <w:rPr>
          <w:rFonts w:asciiTheme="majorBidi" w:hAnsiTheme="majorBidi" w:cstheme="majorBidi"/>
          <w:sz w:val="30"/>
          <w:szCs w:val="30"/>
          <w:cs/>
        </w:rPr>
        <w:t>ได้</w:t>
      </w:r>
      <w:r w:rsidRPr="00235FF2">
        <w:rPr>
          <w:rFonts w:asciiTheme="majorBidi" w:hAnsiTheme="majorBidi" w:cstheme="majorBidi"/>
          <w:sz w:val="30"/>
          <w:szCs w:val="30"/>
          <w:cs/>
        </w:rPr>
        <w:t>ถูกปรับปรุงเสมือนว่า</w:t>
      </w:r>
      <w:r w:rsidR="008E0A11">
        <w:rPr>
          <w:rFonts w:asciiTheme="majorBidi" w:hAnsiTheme="majorBidi" w:cstheme="majorBidi"/>
          <w:sz w:val="30"/>
          <w:szCs w:val="30"/>
        </w:rPr>
        <w:br/>
      </w:r>
      <w:r w:rsidRPr="00235FF2">
        <w:rPr>
          <w:rFonts w:asciiTheme="majorBidi" w:hAnsiTheme="majorBidi" w:cstheme="majorBidi"/>
          <w:sz w:val="30"/>
          <w:szCs w:val="30"/>
          <w:cs/>
        </w:rPr>
        <w:t>การเปลี่ยนแปลงนั้นได้เกิดขึ้นตั้งแต่วันต้น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35FF2">
        <w:rPr>
          <w:rFonts w:asciiTheme="majorBidi" w:hAnsiTheme="majorBidi" w:cstheme="majorBidi"/>
          <w:sz w:val="30"/>
          <w:szCs w:val="30"/>
          <w:cs/>
        </w:rPr>
        <w:t>ของงวดบัญชีดังกล่าว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5FF2">
        <w:rPr>
          <w:rFonts w:asciiTheme="majorBidi" w:hAnsiTheme="majorBidi" w:cstheme="majorBidi"/>
          <w:sz w:val="30"/>
          <w:szCs w:val="30"/>
          <w:cs/>
        </w:rPr>
        <w:t>โดยแสดงการคำนวณ ดังนี้</w:t>
      </w:r>
    </w:p>
    <w:p w14:paraId="1C19EF1C" w14:textId="29F6CBE8" w:rsidR="007C528B" w:rsidRDefault="007C528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570"/>
        <w:gridCol w:w="1170"/>
        <w:gridCol w:w="230"/>
        <w:gridCol w:w="6"/>
        <w:gridCol w:w="1114"/>
      </w:tblGrid>
      <w:tr w:rsidR="006D636D" w:rsidRPr="00AA5911" w14:paraId="75A61122" w14:textId="77777777" w:rsidTr="00AA5911">
        <w:tc>
          <w:tcPr>
            <w:tcW w:w="6570" w:type="dxa"/>
          </w:tcPr>
          <w:p w14:paraId="50EB9F87" w14:textId="5A66C7BD" w:rsidR="006D636D" w:rsidRPr="00AA5911" w:rsidRDefault="006D636D" w:rsidP="005021D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E13FFC" w14:textId="6AE2A488" w:rsidR="006D636D" w:rsidRPr="00AA5911" w:rsidRDefault="00E820A4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9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  <w:gridSpan w:val="2"/>
          </w:tcPr>
          <w:p w14:paraId="07605E72" w14:textId="77777777" w:rsidR="006D636D" w:rsidRPr="00AA5911" w:rsidRDefault="006D636D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</w:tcPr>
          <w:p w14:paraId="17140239" w14:textId="5D30093C" w:rsidR="006D636D" w:rsidRPr="00AA5911" w:rsidRDefault="00E820A4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9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D636D" w:rsidRPr="00AA5911" w14:paraId="03B7F274" w14:textId="77777777" w:rsidTr="00AA5911">
        <w:tc>
          <w:tcPr>
            <w:tcW w:w="6570" w:type="dxa"/>
          </w:tcPr>
          <w:p w14:paraId="40F0C425" w14:textId="11DF2195" w:rsidR="006D636D" w:rsidRPr="00AA5911" w:rsidRDefault="006D636D" w:rsidP="005021D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</w:tcPr>
          <w:p w14:paraId="0CB12A7F" w14:textId="10D5A0B2" w:rsidR="006D636D" w:rsidRPr="00AA5911" w:rsidRDefault="006D636D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AA5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A5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บาท/พันหุ้น)</w:t>
            </w:r>
          </w:p>
        </w:tc>
      </w:tr>
      <w:tr w:rsidR="00895C2E" w:rsidRPr="00AA5911" w14:paraId="1DE5075F" w14:textId="77777777" w:rsidTr="00AA5911">
        <w:trPr>
          <w:trHeight w:val="50"/>
        </w:trPr>
        <w:tc>
          <w:tcPr>
            <w:tcW w:w="6570" w:type="dxa"/>
          </w:tcPr>
          <w:p w14:paraId="4837C5C5" w14:textId="028790EA" w:rsidR="00895C2E" w:rsidRPr="00AA5911" w:rsidRDefault="00895C2E" w:rsidP="00895C2E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</w:tcPr>
          <w:p w14:paraId="2C626733" w14:textId="0D34C517" w:rsidR="00895C2E" w:rsidRPr="0059735A" w:rsidRDefault="00AA5911" w:rsidP="00895C2E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7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229,</w:t>
            </w:r>
            <w:r w:rsidR="003E045C" w:rsidRPr="00597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</w:p>
        </w:tc>
        <w:tc>
          <w:tcPr>
            <w:tcW w:w="230" w:type="dxa"/>
            <w:vAlign w:val="center"/>
          </w:tcPr>
          <w:p w14:paraId="561DCE2B" w14:textId="77777777" w:rsidR="00895C2E" w:rsidRPr="00AA5911" w:rsidRDefault="00895C2E" w:rsidP="00895C2E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507B1BC4" w14:textId="4CC77B06" w:rsidR="00895C2E" w:rsidRPr="00AA5911" w:rsidRDefault="00895C2E" w:rsidP="00895C2E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AA59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64,274</w:t>
            </w:r>
          </w:p>
        </w:tc>
      </w:tr>
      <w:tr w:rsidR="00895C2E" w:rsidRPr="00AA5911" w14:paraId="6F9D2D19" w14:textId="77777777" w:rsidTr="00B67F79">
        <w:trPr>
          <w:trHeight w:hRule="exact" w:val="360"/>
        </w:trPr>
        <w:tc>
          <w:tcPr>
            <w:tcW w:w="6570" w:type="dxa"/>
          </w:tcPr>
          <w:p w14:paraId="086710D2" w14:textId="77777777" w:rsidR="00895C2E" w:rsidRPr="00AA5911" w:rsidRDefault="00895C2E" w:rsidP="00895C2E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FD0A26" w14:textId="77777777" w:rsidR="00895C2E" w:rsidRPr="0059735A" w:rsidRDefault="00895C2E" w:rsidP="00895C2E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2A7B470C" w14:textId="77777777" w:rsidR="00895C2E" w:rsidRPr="00AA5911" w:rsidRDefault="00895C2E" w:rsidP="00895C2E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566158EC" w14:textId="77777777" w:rsidR="00895C2E" w:rsidRPr="00AA5911" w:rsidRDefault="00895C2E" w:rsidP="00895C2E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5C2E" w:rsidRPr="00AA5911" w14:paraId="063C6A77" w14:textId="77777777" w:rsidTr="00AA5911">
        <w:trPr>
          <w:trHeight w:val="50"/>
        </w:trPr>
        <w:tc>
          <w:tcPr>
            <w:tcW w:w="6570" w:type="dxa"/>
          </w:tcPr>
          <w:p w14:paraId="04A8AEF3" w14:textId="6B6B2CA8" w:rsidR="00895C2E" w:rsidRPr="00AA5911" w:rsidRDefault="00895C2E" w:rsidP="00895C2E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564C6117" w14:textId="77777777" w:rsidR="00895C2E" w:rsidRPr="0059735A" w:rsidRDefault="00895C2E" w:rsidP="00895C2E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4B358DC4" w14:textId="77777777" w:rsidR="00895C2E" w:rsidRPr="00AA5911" w:rsidRDefault="00895C2E" w:rsidP="00895C2E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608C6CF2" w14:textId="77777777" w:rsidR="00895C2E" w:rsidRPr="00AA5911" w:rsidRDefault="00895C2E" w:rsidP="00895C2E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5C2E" w:rsidRPr="00AA5911" w14:paraId="43BD5734" w14:textId="77777777" w:rsidTr="00AA5911">
        <w:trPr>
          <w:trHeight w:val="50"/>
        </w:trPr>
        <w:tc>
          <w:tcPr>
            <w:tcW w:w="6570" w:type="dxa"/>
            <w:vAlign w:val="bottom"/>
          </w:tcPr>
          <w:p w14:paraId="5765E19B" w14:textId="099D1A7A" w:rsidR="00895C2E" w:rsidRPr="00AA5911" w:rsidRDefault="00895C2E" w:rsidP="00895C2E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59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A59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A59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A8CCD66" w14:textId="24BB1DA4" w:rsidR="00895C2E" w:rsidRPr="0059735A" w:rsidRDefault="00AA5911" w:rsidP="00895C2E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7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  <w:tc>
          <w:tcPr>
            <w:tcW w:w="230" w:type="dxa"/>
            <w:vAlign w:val="center"/>
          </w:tcPr>
          <w:p w14:paraId="06B0B6F2" w14:textId="77777777" w:rsidR="00895C2E" w:rsidRPr="00AA5911" w:rsidRDefault="00895C2E" w:rsidP="00895C2E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4467232D" w14:textId="4B711635" w:rsidR="00895C2E" w:rsidRPr="00AA5911" w:rsidRDefault="00895C2E" w:rsidP="00895C2E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9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895C2E" w:rsidRPr="00AA5911" w14:paraId="253C8AA0" w14:textId="77777777" w:rsidTr="00AA5911">
        <w:trPr>
          <w:trHeight w:val="50"/>
        </w:trPr>
        <w:tc>
          <w:tcPr>
            <w:tcW w:w="6570" w:type="dxa"/>
            <w:vAlign w:val="bottom"/>
          </w:tcPr>
          <w:p w14:paraId="341825C0" w14:textId="177FEFC4" w:rsidR="00895C2E" w:rsidRPr="00AA5911" w:rsidRDefault="00895C2E" w:rsidP="00895C2E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91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</w:t>
            </w:r>
            <w:r w:rsidRPr="00AA5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170" w:type="dxa"/>
          </w:tcPr>
          <w:p w14:paraId="1D6D1802" w14:textId="101E2286" w:rsidR="00895C2E" w:rsidRPr="0059735A" w:rsidRDefault="00AA5911" w:rsidP="00AA5911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7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E045C" w:rsidRPr="00597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597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24E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  <w:tc>
          <w:tcPr>
            <w:tcW w:w="230" w:type="dxa"/>
            <w:vAlign w:val="center"/>
          </w:tcPr>
          <w:p w14:paraId="7D3ED5B8" w14:textId="77777777" w:rsidR="00895C2E" w:rsidRPr="00AA5911" w:rsidRDefault="00895C2E" w:rsidP="00895C2E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6E9A019B" w14:textId="1EDDF353" w:rsidR="00895C2E" w:rsidRPr="00AA5911" w:rsidRDefault="00FB4ED5" w:rsidP="00FB4ED5">
            <w:pPr>
              <w:pStyle w:val="Footer"/>
              <w:tabs>
                <w:tab w:val="clear" w:pos="8505"/>
              </w:tabs>
              <w:spacing w:line="240" w:lineRule="auto"/>
              <w:ind w:left="-108" w:right="-105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59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126,000</w:t>
            </w:r>
          </w:p>
        </w:tc>
      </w:tr>
      <w:tr w:rsidR="00895C2E" w:rsidRPr="00AA5911" w14:paraId="72B73A0D" w14:textId="77777777" w:rsidTr="00AA5911">
        <w:trPr>
          <w:trHeight w:val="50"/>
        </w:trPr>
        <w:tc>
          <w:tcPr>
            <w:tcW w:w="6570" w:type="dxa"/>
          </w:tcPr>
          <w:p w14:paraId="723D929B" w14:textId="6044582F" w:rsidR="00895C2E" w:rsidRPr="00AA5911" w:rsidRDefault="00895C2E" w:rsidP="00895C2E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2E48EF" w14:textId="569209CD" w:rsidR="00895C2E" w:rsidRPr="0059735A" w:rsidRDefault="00895C2E" w:rsidP="00895C2E">
            <w:pPr>
              <w:pStyle w:val="Footer"/>
              <w:tabs>
                <w:tab w:val="clear" w:pos="8505"/>
                <w:tab w:val="decimal" w:pos="7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center"/>
          </w:tcPr>
          <w:p w14:paraId="6DB0BFC7" w14:textId="77777777" w:rsidR="00895C2E" w:rsidRPr="00AA5911" w:rsidRDefault="00895C2E" w:rsidP="00895C2E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</w:tcPr>
          <w:p w14:paraId="30BA3605" w14:textId="66BC0829" w:rsidR="00895C2E" w:rsidRPr="00AA5911" w:rsidRDefault="00895C2E" w:rsidP="00895C2E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5C2E" w:rsidRPr="00AA5911" w14:paraId="01790759" w14:textId="77777777" w:rsidTr="00AA5911">
        <w:trPr>
          <w:trHeight w:val="50"/>
        </w:trPr>
        <w:tc>
          <w:tcPr>
            <w:tcW w:w="6570" w:type="dxa"/>
          </w:tcPr>
          <w:p w14:paraId="3D908032" w14:textId="6E4AA5BF" w:rsidR="00895C2E" w:rsidRPr="00AA5911" w:rsidRDefault="00895C2E" w:rsidP="00895C2E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B92E244" w14:textId="4CA8046D" w:rsidR="00895C2E" w:rsidRPr="0059735A" w:rsidRDefault="00AA5911" w:rsidP="00895C2E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7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E045C" w:rsidRPr="00597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Pr="00597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24E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</w:p>
        </w:tc>
        <w:tc>
          <w:tcPr>
            <w:tcW w:w="230" w:type="dxa"/>
            <w:vAlign w:val="center"/>
          </w:tcPr>
          <w:p w14:paraId="7CFF3E50" w14:textId="77777777" w:rsidR="00895C2E" w:rsidRPr="00AA5911" w:rsidRDefault="00895C2E" w:rsidP="00895C2E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bottom w:val="double" w:sz="4" w:space="0" w:color="auto"/>
            </w:tcBorders>
          </w:tcPr>
          <w:p w14:paraId="67068DC1" w14:textId="3BD5E0FF" w:rsidR="00895C2E" w:rsidRPr="00AA5911" w:rsidRDefault="00895C2E" w:rsidP="00895C2E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FB4ED5"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E11096" w:rsidRPr="00AA5911" w14:paraId="41E8304D" w14:textId="77777777" w:rsidTr="00B67F79">
        <w:trPr>
          <w:trHeight w:hRule="exact" w:val="360"/>
        </w:trPr>
        <w:tc>
          <w:tcPr>
            <w:tcW w:w="6570" w:type="dxa"/>
          </w:tcPr>
          <w:p w14:paraId="68E9DF69" w14:textId="77777777" w:rsidR="00E11096" w:rsidRPr="00AA5911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2C9BE7" w14:textId="77777777" w:rsidR="00E11096" w:rsidRPr="0059735A" w:rsidRDefault="00E11096" w:rsidP="00E11096">
            <w:pPr>
              <w:pStyle w:val="Footer"/>
              <w:tabs>
                <w:tab w:val="clear" w:pos="8505"/>
                <w:tab w:val="decimal" w:pos="7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1D65E82D" w14:textId="77777777" w:rsidR="00E11096" w:rsidRPr="00AA5911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double" w:sz="4" w:space="0" w:color="auto"/>
            </w:tcBorders>
          </w:tcPr>
          <w:p w14:paraId="6988D88B" w14:textId="77777777" w:rsidR="00E11096" w:rsidRPr="00AA5911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11096" w:rsidRPr="00AA5911" w14:paraId="75CEB06E" w14:textId="77777777" w:rsidTr="00AA5911">
        <w:tc>
          <w:tcPr>
            <w:tcW w:w="6570" w:type="dxa"/>
          </w:tcPr>
          <w:p w14:paraId="40C065BF" w14:textId="10E701F9" w:rsidR="00E11096" w:rsidRPr="00AA5911" w:rsidRDefault="00E11096" w:rsidP="00E11096">
            <w:pPr>
              <w:pStyle w:val="Footer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595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5959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5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264569" w14:textId="745D67C2" w:rsidR="00E11096" w:rsidRPr="0059735A" w:rsidRDefault="00AA5911" w:rsidP="00A85F13">
            <w:pPr>
              <w:pStyle w:val="Footer"/>
              <w:tabs>
                <w:tab w:val="clear" w:pos="8505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7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</w:t>
            </w:r>
            <w:r w:rsidR="003E045C" w:rsidRPr="00597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30" w:type="dxa"/>
            <w:vAlign w:val="center"/>
          </w:tcPr>
          <w:p w14:paraId="1341C542" w14:textId="77777777" w:rsidR="00E11096" w:rsidRPr="00AA5911" w:rsidRDefault="00E11096" w:rsidP="00E11096">
            <w:pPr>
              <w:pStyle w:val="BodyTextIndent2"/>
              <w:spacing w:before="0"/>
              <w:ind w:left="0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bottom w:val="double" w:sz="4" w:space="0" w:color="auto"/>
            </w:tcBorders>
          </w:tcPr>
          <w:p w14:paraId="5D392F0B" w14:textId="14F1A254" w:rsidR="00E11096" w:rsidRPr="00AA5911" w:rsidRDefault="00E11096" w:rsidP="00FB4ED5">
            <w:pPr>
              <w:pStyle w:val="Footer"/>
              <w:tabs>
                <w:tab w:val="clear" w:pos="8505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    </w:t>
            </w:r>
            <w:r w:rsidR="00FB4ED5"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</w:t>
            </w:r>
            <w:r w:rsidR="00DB4130"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FB4ED5" w:rsidRPr="00AA59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3E73CA7D" w14:textId="77777777" w:rsidR="00B83199" w:rsidRPr="00B67F79" w:rsidRDefault="00B83199" w:rsidP="00E148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0144274" w14:textId="7C213E1D" w:rsidR="00887245" w:rsidRPr="00F516BB" w:rsidRDefault="00887245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เงินปันผล</w:t>
      </w:r>
    </w:p>
    <w:p w14:paraId="131DE8A2" w14:textId="77777777" w:rsidR="009A21F8" w:rsidRPr="00B67F79" w:rsidRDefault="009A21F8" w:rsidP="00E148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95A38D7" w14:textId="77777777" w:rsidR="00887245" w:rsidRPr="005B2FA9" w:rsidRDefault="00887245" w:rsidP="0088724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0543533F" w14:textId="77777777" w:rsidR="00887245" w:rsidRPr="00B67F79" w:rsidRDefault="00887245" w:rsidP="0088724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1800"/>
        <w:gridCol w:w="1890"/>
        <w:gridCol w:w="1530"/>
        <w:gridCol w:w="270"/>
        <w:gridCol w:w="1260"/>
      </w:tblGrid>
      <w:tr w:rsidR="00887245" w:rsidRPr="00C40E95" w:rsidDel="00D43E7A" w14:paraId="0D51F825" w14:textId="77777777" w:rsidTr="00C40E95">
        <w:tc>
          <w:tcPr>
            <w:tcW w:w="2520" w:type="dxa"/>
            <w:vAlign w:val="bottom"/>
          </w:tcPr>
          <w:p w14:paraId="02DD41C7" w14:textId="77777777" w:rsidR="00887245" w:rsidRPr="00C40E95" w:rsidRDefault="00887245" w:rsidP="00FC1648">
            <w:pPr>
              <w:spacing w:line="240" w:lineRule="auto"/>
              <w:ind w:right="15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00E6B8" w14:textId="77777777" w:rsidR="00E30D52" w:rsidRPr="00C40E95" w:rsidRDefault="00E30D52" w:rsidP="00FC16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311102" w14:textId="3891373D" w:rsidR="00887245" w:rsidRPr="00C40E95" w:rsidRDefault="00887245" w:rsidP="00FC16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E666FE4" w14:textId="77777777" w:rsidR="00887245" w:rsidRPr="00C40E95" w:rsidRDefault="00887245" w:rsidP="00FC16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cs/>
              </w:rPr>
              <w:t>วันกำหนด</w:t>
            </w:r>
          </w:p>
          <w:p w14:paraId="1ADF5978" w14:textId="77777777" w:rsidR="00887245" w:rsidRPr="00C40E95" w:rsidRDefault="00887245" w:rsidP="00FC16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1530" w:type="dxa"/>
            <w:vAlign w:val="bottom"/>
          </w:tcPr>
          <w:p w14:paraId="057809B1" w14:textId="77777777" w:rsidR="00887245" w:rsidRPr="00C40E95" w:rsidRDefault="00887245" w:rsidP="00FC1648">
            <w:pPr>
              <w:tabs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  <w:p w14:paraId="69188E82" w14:textId="77777777" w:rsidR="00887245" w:rsidRPr="00C40E95" w:rsidRDefault="00887245" w:rsidP="00FC1648">
            <w:pPr>
              <w:tabs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270" w:type="dxa"/>
          </w:tcPr>
          <w:p w14:paraId="6E200ECE" w14:textId="77777777" w:rsidR="00887245" w:rsidRPr="00C40E95" w:rsidRDefault="00887245" w:rsidP="00FC1648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E4DF28" w14:textId="77777777" w:rsidR="00887245" w:rsidRPr="00C40E95" w:rsidDel="00D43E7A" w:rsidRDefault="00887245" w:rsidP="00FC164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87245" w:rsidRPr="00C40E95" w14:paraId="325CDFAC" w14:textId="77777777" w:rsidTr="00C40E95">
        <w:tc>
          <w:tcPr>
            <w:tcW w:w="2520" w:type="dxa"/>
          </w:tcPr>
          <w:p w14:paraId="1CA96B86" w14:textId="77777777" w:rsidR="00887245" w:rsidRPr="00C40E95" w:rsidRDefault="00887245" w:rsidP="00FC164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A8EC37B" w14:textId="77777777" w:rsidR="00887245" w:rsidRPr="00C40E95" w:rsidRDefault="00887245" w:rsidP="00FC164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1EE0A51" w14:textId="77777777" w:rsidR="00887245" w:rsidRPr="00C40E95" w:rsidRDefault="00887245" w:rsidP="00FC164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0EADF3" w14:textId="77777777" w:rsidR="00887245" w:rsidRPr="00C40E95" w:rsidRDefault="00887245" w:rsidP="00FC1648">
            <w:pPr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E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342C07" w14:textId="77777777" w:rsidR="00887245" w:rsidRPr="00C40E95" w:rsidRDefault="00887245" w:rsidP="00FC164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89DFD6" w14:textId="77777777" w:rsidR="00887245" w:rsidRPr="00C40E95" w:rsidRDefault="00887245" w:rsidP="00FC164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41A5" w:rsidRPr="00C40E95" w14:paraId="77804F14" w14:textId="77777777" w:rsidTr="00C40E95">
        <w:tc>
          <w:tcPr>
            <w:tcW w:w="2520" w:type="dxa"/>
          </w:tcPr>
          <w:p w14:paraId="2FFD958A" w14:textId="04B43ECE" w:rsidR="007F41A5" w:rsidRPr="00C40E95" w:rsidRDefault="00E820A4" w:rsidP="007F41A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2E5E909F" w14:textId="77777777" w:rsidR="007F41A5" w:rsidRPr="00C40E95" w:rsidRDefault="007F41A5" w:rsidP="007F41A5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DEF428" w14:textId="77777777" w:rsidR="007F41A5" w:rsidRPr="00C40E95" w:rsidRDefault="007F41A5" w:rsidP="007F41A5">
            <w:pPr>
              <w:tabs>
                <w:tab w:val="left" w:pos="54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499EEA" w14:textId="77777777" w:rsidR="007F41A5" w:rsidRPr="00C40E95" w:rsidRDefault="007F41A5" w:rsidP="007F41A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3E90" w14:textId="77777777" w:rsidR="007F41A5" w:rsidRPr="00C40E95" w:rsidRDefault="007F41A5" w:rsidP="007F41A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070610" w14:textId="77777777" w:rsidR="007F41A5" w:rsidRPr="00C40E95" w:rsidRDefault="007F41A5" w:rsidP="007F41A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21F8" w:rsidRPr="00C40E95" w14:paraId="39E70C2F" w14:textId="77777777" w:rsidTr="00C40E95">
        <w:tc>
          <w:tcPr>
            <w:tcW w:w="2520" w:type="dxa"/>
          </w:tcPr>
          <w:p w14:paraId="1066A61C" w14:textId="1BA670F3" w:rsidR="009A21F8" w:rsidRPr="00C40E95" w:rsidRDefault="009A21F8" w:rsidP="009A21F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40E95">
              <w:rPr>
                <w:rFonts w:asciiTheme="majorBidi" w:hAnsiTheme="majorBidi" w:cstheme="majorBidi"/>
                <w:sz w:val="30"/>
                <w:szCs w:val="30"/>
              </w:rPr>
              <w:t xml:space="preserve"> 2567 </w:t>
            </w: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40E9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เงินปันผลระหว่างกาล </w:t>
            </w:r>
            <w:r w:rsidRPr="00C40E9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4CFF2CC1" w14:textId="4124DDCA" w:rsidR="009A21F8" w:rsidRPr="00C40E95" w:rsidRDefault="00F12E41" w:rsidP="00C40E95">
            <w:pPr>
              <w:tabs>
                <w:tab w:val="left" w:pos="540"/>
              </w:tabs>
              <w:spacing w:line="240" w:lineRule="auto"/>
              <w:ind w:left="-105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A21F8"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7464C4DF" w14:textId="6EE0773D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F12E4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58E19A44" w14:textId="041336D0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0.13</w:t>
            </w:r>
          </w:p>
        </w:tc>
        <w:tc>
          <w:tcPr>
            <w:tcW w:w="270" w:type="dxa"/>
            <w:vAlign w:val="bottom"/>
          </w:tcPr>
          <w:p w14:paraId="61E81B43" w14:textId="77777777" w:rsidR="009A21F8" w:rsidRPr="00C40E95" w:rsidRDefault="009A21F8" w:rsidP="009A21F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6ABD26" w14:textId="2A730A24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17.50</w:t>
            </w:r>
          </w:p>
        </w:tc>
      </w:tr>
      <w:tr w:rsidR="009A21F8" w:rsidRPr="00C40E95" w14:paraId="1231A147" w14:textId="77777777" w:rsidTr="00C40E95">
        <w:tc>
          <w:tcPr>
            <w:tcW w:w="2520" w:type="dxa"/>
          </w:tcPr>
          <w:p w14:paraId="12820866" w14:textId="5C358603" w:rsidR="009A21F8" w:rsidRPr="00C40E95" w:rsidRDefault="009A21F8" w:rsidP="009A21F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2188DF70" w14:textId="7373195D" w:rsidR="009A21F8" w:rsidRPr="00C40E95" w:rsidRDefault="00F12E41" w:rsidP="00C40E95">
            <w:pPr>
              <w:tabs>
                <w:tab w:val="left" w:pos="540"/>
              </w:tabs>
              <w:spacing w:line="240" w:lineRule="auto"/>
              <w:ind w:left="-105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A21F8"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1AF08FE0" w14:textId="7945720B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="00F12E4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19CC4318" w14:textId="5B6BD6E8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0.71</w:t>
            </w:r>
          </w:p>
        </w:tc>
        <w:tc>
          <w:tcPr>
            <w:tcW w:w="270" w:type="dxa"/>
            <w:vAlign w:val="bottom"/>
          </w:tcPr>
          <w:p w14:paraId="4C36A478" w14:textId="77777777" w:rsidR="009A21F8" w:rsidRPr="00C40E95" w:rsidRDefault="009A21F8" w:rsidP="009A21F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5064A3" w14:textId="1E15C4EF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100.00</w:t>
            </w:r>
          </w:p>
        </w:tc>
      </w:tr>
      <w:tr w:rsidR="009A21F8" w:rsidRPr="00C40E95" w14:paraId="4CF96F54" w14:textId="77777777" w:rsidTr="00C40E95">
        <w:tc>
          <w:tcPr>
            <w:tcW w:w="2520" w:type="dxa"/>
            <w:vAlign w:val="bottom"/>
          </w:tcPr>
          <w:p w14:paraId="1EAD799D" w14:textId="1C7CEF40" w:rsidR="009A21F8" w:rsidRPr="00C40E95" w:rsidRDefault="009A21F8" w:rsidP="009A21F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001F4AB7" w14:textId="1122784D" w:rsidR="009A21F8" w:rsidRPr="00C40E95" w:rsidRDefault="00F12E41" w:rsidP="00C40E95">
            <w:pPr>
              <w:tabs>
                <w:tab w:val="left" w:pos="540"/>
              </w:tabs>
              <w:spacing w:line="240" w:lineRule="auto"/>
              <w:ind w:left="-10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A21F8"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34BFC2DA" w14:textId="77777777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C40E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4B81F751" w14:textId="3BA2F0CC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53F9B80A" w14:textId="1B8CD8B7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0.36</w:t>
            </w:r>
          </w:p>
        </w:tc>
        <w:tc>
          <w:tcPr>
            <w:tcW w:w="270" w:type="dxa"/>
            <w:vAlign w:val="bottom"/>
          </w:tcPr>
          <w:p w14:paraId="2E164927" w14:textId="77777777" w:rsidR="009A21F8" w:rsidRPr="00C40E95" w:rsidRDefault="009A21F8" w:rsidP="009A21F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0117C4" w14:textId="37462BCF" w:rsidR="009A21F8" w:rsidRPr="00C40E95" w:rsidRDefault="009A21F8" w:rsidP="009A21F8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50.00</w:t>
            </w:r>
          </w:p>
        </w:tc>
      </w:tr>
      <w:tr w:rsidR="00C40E95" w:rsidRPr="00C40E95" w14:paraId="44F8504B" w14:textId="77777777" w:rsidTr="00C40E95">
        <w:tc>
          <w:tcPr>
            <w:tcW w:w="2520" w:type="dxa"/>
            <w:vAlign w:val="bottom"/>
          </w:tcPr>
          <w:p w14:paraId="14DBC78A" w14:textId="3FFC0599" w:rsidR="00C40E95" w:rsidRPr="00C40E95" w:rsidRDefault="00C40E95" w:rsidP="00C40E95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4E82C556" w14:textId="22F9B7A9" w:rsidR="00C40E95" w:rsidRPr="00C40E95" w:rsidRDefault="00F12E41" w:rsidP="00C40E95">
            <w:pPr>
              <w:tabs>
                <w:tab w:val="left" w:pos="540"/>
              </w:tabs>
              <w:spacing w:line="240" w:lineRule="auto"/>
              <w:ind w:left="-10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4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0E95" w:rsidRPr="00C40E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0E95"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bottom"/>
          </w:tcPr>
          <w:p w14:paraId="09D943AB" w14:textId="2188C1A6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="00F12E4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6F05BF46" w14:textId="7B0D41CF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0.29</w:t>
            </w:r>
          </w:p>
        </w:tc>
        <w:tc>
          <w:tcPr>
            <w:tcW w:w="270" w:type="dxa"/>
            <w:vAlign w:val="bottom"/>
          </w:tcPr>
          <w:p w14:paraId="4A87DD8F" w14:textId="77777777" w:rsidR="00C40E95" w:rsidRPr="00C40E95" w:rsidRDefault="00C40E95" w:rsidP="00C40E9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4B9DF9" w14:textId="1BD523B3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40.21</w:t>
            </w:r>
          </w:p>
        </w:tc>
      </w:tr>
      <w:tr w:rsidR="00C40E95" w:rsidRPr="00C40E95" w14:paraId="1EF5DCA5" w14:textId="77777777" w:rsidTr="00C40E95">
        <w:tc>
          <w:tcPr>
            <w:tcW w:w="2520" w:type="dxa"/>
          </w:tcPr>
          <w:p w14:paraId="0603DC94" w14:textId="77777777" w:rsidR="00C40E95" w:rsidRPr="00C40E95" w:rsidRDefault="00C40E95" w:rsidP="00C40E95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D31C90B" w14:textId="77777777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9FA9C70" w14:textId="77777777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E504EAC" w14:textId="77777777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E72274" w14:textId="77777777" w:rsidR="00C40E95" w:rsidRPr="00C40E95" w:rsidRDefault="00C40E95" w:rsidP="00C40E9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21B3A6" w14:textId="77777777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E95" w:rsidRPr="00C40E95" w14:paraId="58FE673D" w14:textId="77777777" w:rsidTr="00C40E95">
        <w:tc>
          <w:tcPr>
            <w:tcW w:w="2520" w:type="dxa"/>
          </w:tcPr>
          <w:p w14:paraId="591E6AA6" w14:textId="0965EE20" w:rsidR="00C40E95" w:rsidRPr="00C40E95" w:rsidRDefault="00C40E95" w:rsidP="00C40E9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EEE51CB" w14:textId="77777777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7C4E3BE" w14:textId="77777777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61A166" w14:textId="77777777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79BACA" w14:textId="77777777" w:rsidR="00C40E95" w:rsidRPr="00C40E95" w:rsidRDefault="00C40E95" w:rsidP="00C40E9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FD797" w14:textId="77777777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E95" w:rsidRPr="00C40E95" w14:paraId="480D96AF" w14:textId="77777777" w:rsidTr="00C40E95">
        <w:tc>
          <w:tcPr>
            <w:tcW w:w="2520" w:type="dxa"/>
          </w:tcPr>
          <w:p w14:paraId="32CB6F85" w14:textId="0FFA0968" w:rsidR="00C40E95" w:rsidRPr="00C40E95" w:rsidRDefault="00C40E95" w:rsidP="00C40E95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40E95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41820B6C" w14:textId="00F2D99F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34FCFA5D" w14:textId="50EABCFE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C40E95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530" w:type="dxa"/>
          </w:tcPr>
          <w:p w14:paraId="681D8A3D" w14:textId="2385924C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1.53</w:t>
            </w:r>
          </w:p>
        </w:tc>
        <w:tc>
          <w:tcPr>
            <w:tcW w:w="270" w:type="dxa"/>
          </w:tcPr>
          <w:p w14:paraId="504D38CD" w14:textId="77777777" w:rsidR="00C40E95" w:rsidRPr="00C40E95" w:rsidRDefault="00C40E95" w:rsidP="00C40E9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88E6DE" w14:textId="77008259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</w:rPr>
              <w:t>21.40</w:t>
            </w:r>
          </w:p>
        </w:tc>
      </w:tr>
      <w:tr w:rsidR="00C40E95" w:rsidRPr="00C40E95" w14:paraId="39E153D5" w14:textId="77777777" w:rsidTr="00C40E95">
        <w:tc>
          <w:tcPr>
            <w:tcW w:w="2520" w:type="dxa"/>
          </w:tcPr>
          <w:p w14:paraId="6E230674" w14:textId="69958897" w:rsidR="00C40E95" w:rsidRPr="00C40E95" w:rsidRDefault="00C40E95" w:rsidP="00C40E95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50BB8B8C" w14:textId="28A5F73A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45E559FE" w14:textId="020A34E8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</w:tcPr>
          <w:p w14:paraId="0ABA40D7" w14:textId="5C9C4AAC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2.94</w:t>
            </w:r>
          </w:p>
        </w:tc>
        <w:tc>
          <w:tcPr>
            <w:tcW w:w="270" w:type="dxa"/>
          </w:tcPr>
          <w:p w14:paraId="26562A3C" w14:textId="77777777" w:rsidR="00C40E95" w:rsidRPr="00C40E95" w:rsidRDefault="00C40E95" w:rsidP="00C40E9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F0721" w14:textId="72E990A2" w:rsidR="00C40E95" w:rsidRPr="00C40E95" w:rsidRDefault="00C40E95" w:rsidP="00C40E9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0E95">
              <w:rPr>
                <w:rFonts w:asciiTheme="majorBidi" w:hAnsiTheme="majorBidi" w:cstheme="majorBidi"/>
                <w:sz w:val="30"/>
                <w:szCs w:val="30"/>
              </w:rPr>
              <w:t>41.16</w:t>
            </w:r>
          </w:p>
        </w:tc>
      </w:tr>
      <w:tr w:rsidR="00C5616D" w:rsidRPr="00C40E95" w14:paraId="07C76A68" w14:textId="77777777" w:rsidTr="00C40E95">
        <w:tc>
          <w:tcPr>
            <w:tcW w:w="2520" w:type="dxa"/>
          </w:tcPr>
          <w:p w14:paraId="0F4EE8BB" w14:textId="2E1DADCA" w:rsidR="00C5616D" w:rsidRPr="00C40E95" w:rsidRDefault="00C5616D" w:rsidP="00C5616D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614306A7" w14:textId="0B0EDA27" w:rsidR="00C5616D" w:rsidRPr="00C40E95" w:rsidRDefault="00C5616D" w:rsidP="00C5616D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พฤศจิกายน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636321C3" w14:textId="6553094D" w:rsidR="00C5616D" w:rsidRPr="00C40E95" w:rsidRDefault="00C5616D" w:rsidP="00C5616D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</w:tcPr>
          <w:p w14:paraId="6D1321A9" w14:textId="30692C89" w:rsidR="00C5616D" w:rsidRPr="00C40E95" w:rsidRDefault="00C5616D" w:rsidP="00C5616D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0.99</w:t>
            </w:r>
          </w:p>
        </w:tc>
        <w:tc>
          <w:tcPr>
            <w:tcW w:w="270" w:type="dxa"/>
          </w:tcPr>
          <w:p w14:paraId="11FF38D9" w14:textId="77777777" w:rsidR="00C5616D" w:rsidRPr="00C40E95" w:rsidRDefault="00C5616D" w:rsidP="00C5616D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349867" w14:textId="1F53C7F1" w:rsidR="00C5616D" w:rsidRPr="00C40E95" w:rsidRDefault="00C5616D" w:rsidP="00C5616D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13.95</w:t>
            </w:r>
          </w:p>
        </w:tc>
      </w:tr>
    </w:tbl>
    <w:p w14:paraId="3F979CFF" w14:textId="77777777" w:rsidR="00F65833" w:rsidRPr="00E14863" w:rsidRDefault="00F65833" w:rsidP="00E148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2D8F1" w14:textId="6BF33992" w:rsidR="00A064AF" w:rsidRPr="00F516BB" w:rsidRDefault="00A064AF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เครื่องมือทางการเงิน</w:t>
      </w:r>
    </w:p>
    <w:p w14:paraId="4F63AB74" w14:textId="3DB55403" w:rsidR="00A064AF" w:rsidRPr="00E14863" w:rsidRDefault="00A064AF" w:rsidP="00E148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4D31D" w14:textId="65406E52" w:rsidR="00A064AF" w:rsidRPr="005B2FA9" w:rsidRDefault="00A064AF">
      <w:pPr>
        <w:numPr>
          <w:ilvl w:val="1"/>
          <w:numId w:val="11"/>
        </w:numPr>
        <w:tabs>
          <w:tab w:val="left" w:pos="81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3D53BA5" w14:textId="77777777" w:rsidR="00A064AF" w:rsidRPr="00E14863" w:rsidRDefault="00A064AF" w:rsidP="00E148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4CCE1" w14:textId="68DCBAE2" w:rsidR="00A064AF" w:rsidRPr="005B2FA9" w:rsidRDefault="00A064AF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C2CF8A" w14:textId="066E0E96" w:rsidR="00BE1ACA" w:rsidRPr="00BC2EF1" w:rsidRDefault="00BE1ACA" w:rsidP="00BC2EF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250"/>
        <w:gridCol w:w="270"/>
        <w:gridCol w:w="1890"/>
        <w:gridCol w:w="360"/>
        <w:gridCol w:w="1710"/>
      </w:tblGrid>
      <w:tr w:rsidR="00F65833" w:rsidRPr="009C661D" w14:paraId="7147BDD2" w14:textId="77777777" w:rsidTr="008F3093">
        <w:trPr>
          <w:trHeight w:val="261"/>
          <w:tblHeader/>
        </w:trPr>
        <w:tc>
          <w:tcPr>
            <w:tcW w:w="2700" w:type="dxa"/>
            <w:vAlign w:val="bottom"/>
          </w:tcPr>
          <w:p w14:paraId="5A7D6F5D" w14:textId="77777777" w:rsidR="00F65833" w:rsidRPr="009C661D" w:rsidRDefault="00F65833" w:rsidP="008F309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19262F82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68F95734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09362F2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65833" w:rsidRPr="009C661D" w14:paraId="7D492B8F" w14:textId="77777777" w:rsidTr="008F3093">
        <w:trPr>
          <w:trHeight w:val="261"/>
          <w:tblHeader/>
        </w:trPr>
        <w:tc>
          <w:tcPr>
            <w:tcW w:w="2700" w:type="dxa"/>
            <w:vAlign w:val="bottom"/>
            <w:hideMark/>
          </w:tcPr>
          <w:p w14:paraId="684A0E4F" w14:textId="01A255D9" w:rsidR="00F65833" w:rsidRPr="009C661D" w:rsidRDefault="00F65833" w:rsidP="008F309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250" w:type="dxa"/>
          </w:tcPr>
          <w:p w14:paraId="7C13D1A0" w14:textId="77777777" w:rsidR="00F65833" w:rsidRPr="00EA14D9" w:rsidRDefault="00F65833" w:rsidP="008F3093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1F5DDAAB" w14:textId="77777777" w:rsidR="00F65833" w:rsidRPr="009C661D" w:rsidRDefault="00F65833" w:rsidP="008F3093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E9A8931" w14:textId="77777777" w:rsidR="00F65833" w:rsidRPr="009C661D" w:rsidRDefault="00F65833" w:rsidP="008F3093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398E0A0C" w14:textId="77777777" w:rsidR="00F65833" w:rsidRPr="009C661D" w:rsidRDefault="00F65833" w:rsidP="008F3093">
            <w:pPr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360" w:type="dxa"/>
            <w:vAlign w:val="bottom"/>
          </w:tcPr>
          <w:p w14:paraId="192441E8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1F012911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91251B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C66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66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65833" w:rsidRPr="009C661D" w14:paraId="5EBA5832" w14:textId="77777777" w:rsidTr="008F3093">
        <w:trPr>
          <w:trHeight w:val="261"/>
        </w:trPr>
        <w:tc>
          <w:tcPr>
            <w:tcW w:w="2700" w:type="dxa"/>
          </w:tcPr>
          <w:p w14:paraId="7B191A56" w14:textId="77777777" w:rsidR="00F65833" w:rsidRPr="009C661D" w:rsidRDefault="00F65833" w:rsidP="008F30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80" w:type="dxa"/>
            <w:gridSpan w:val="5"/>
          </w:tcPr>
          <w:p w14:paraId="0D144C28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5833" w:rsidRPr="009C661D" w14:paraId="509F0F1C" w14:textId="77777777" w:rsidTr="008F3093">
        <w:trPr>
          <w:trHeight w:val="261"/>
        </w:trPr>
        <w:tc>
          <w:tcPr>
            <w:tcW w:w="2700" w:type="dxa"/>
          </w:tcPr>
          <w:p w14:paraId="2DD662D0" w14:textId="3B9BCDED" w:rsidR="00F65833" w:rsidRPr="009C661D" w:rsidRDefault="003D6A6A" w:rsidP="008F309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F65833"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F65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250" w:type="dxa"/>
          </w:tcPr>
          <w:p w14:paraId="14998794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F2ED37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833683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ECF3021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765B72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65833" w:rsidRPr="009C661D" w14:paraId="02540277" w14:textId="77777777" w:rsidTr="008F3093">
        <w:trPr>
          <w:trHeight w:val="261"/>
        </w:trPr>
        <w:tc>
          <w:tcPr>
            <w:tcW w:w="2700" w:type="dxa"/>
            <w:hideMark/>
          </w:tcPr>
          <w:p w14:paraId="01139831" w14:textId="77777777" w:rsidR="00F65833" w:rsidRPr="009C661D" w:rsidRDefault="00F65833" w:rsidP="008F30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50" w:type="dxa"/>
          </w:tcPr>
          <w:p w14:paraId="67C23C4E" w14:textId="77777777" w:rsidR="00F65833" w:rsidRPr="009C661D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0787F" w14:textId="77777777" w:rsidR="00F65833" w:rsidRPr="009C661D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E6B5E41" w14:textId="77777777" w:rsidR="00F65833" w:rsidRPr="009C661D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80BAD58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305D89E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5833" w:rsidRPr="009C661D" w14:paraId="6F3D19C1" w14:textId="77777777" w:rsidTr="008F3093">
        <w:trPr>
          <w:trHeight w:val="261"/>
        </w:trPr>
        <w:tc>
          <w:tcPr>
            <w:tcW w:w="2700" w:type="dxa"/>
            <w:hideMark/>
          </w:tcPr>
          <w:p w14:paraId="6BEF3345" w14:textId="77777777" w:rsidR="00F65833" w:rsidRPr="009C661D" w:rsidRDefault="00F65833" w:rsidP="008F3093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250" w:type="dxa"/>
          </w:tcPr>
          <w:p w14:paraId="528EC612" w14:textId="30B897F5" w:rsidR="00F65833" w:rsidRDefault="007A673A" w:rsidP="008F3093">
            <w:pPr>
              <w:pStyle w:val="acctfourfigures"/>
              <w:tabs>
                <w:tab w:val="clear" w:pos="765"/>
              </w:tabs>
              <w:spacing w:line="240" w:lineRule="atLeast"/>
              <w:ind w:left="-43" w:right="-13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516F97" w14:textId="77777777" w:rsidR="00F65833" w:rsidRDefault="00F65833" w:rsidP="008F30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3132BF89" w14:textId="74C06FCA" w:rsidR="00F65833" w:rsidRPr="009C661D" w:rsidRDefault="007A673A" w:rsidP="008F30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162,044</w:t>
            </w:r>
          </w:p>
        </w:tc>
        <w:tc>
          <w:tcPr>
            <w:tcW w:w="360" w:type="dxa"/>
          </w:tcPr>
          <w:p w14:paraId="02EAAFC8" w14:textId="77777777" w:rsidR="00F65833" w:rsidRPr="009C661D" w:rsidRDefault="00F65833" w:rsidP="008F30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0664A4D" w14:textId="1297E5C2" w:rsidR="00F65833" w:rsidRPr="009C661D" w:rsidRDefault="007A673A" w:rsidP="008F309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162,044</w:t>
            </w:r>
          </w:p>
        </w:tc>
      </w:tr>
      <w:tr w:rsidR="00F65833" w:rsidRPr="009C661D" w14:paraId="31FB571F" w14:textId="77777777" w:rsidTr="008F3093">
        <w:trPr>
          <w:trHeight w:val="261"/>
        </w:trPr>
        <w:tc>
          <w:tcPr>
            <w:tcW w:w="2700" w:type="dxa"/>
          </w:tcPr>
          <w:p w14:paraId="1611F147" w14:textId="77777777" w:rsidR="00F65833" w:rsidRPr="009C661D" w:rsidRDefault="00F65833" w:rsidP="008F3093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250" w:type="dxa"/>
          </w:tcPr>
          <w:p w14:paraId="4961F74D" w14:textId="2EC2D3A0" w:rsidR="00F65833" w:rsidRDefault="007A673A" w:rsidP="008F30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2,611</w:t>
            </w:r>
          </w:p>
        </w:tc>
        <w:tc>
          <w:tcPr>
            <w:tcW w:w="270" w:type="dxa"/>
          </w:tcPr>
          <w:p w14:paraId="4E591BE4" w14:textId="77777777" w:rsidR="00F65833" w:rsidRDefault="00F65833" w:rsidP="008F30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4B8FC847" w14:textId="033D60D1" w:rsidR="00F65833" w:rsidRPr="009C661D" w:rsidRDefault="007A673A" w:rsidP="008F3093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6032C73" w14:textId="77777777" w:rsidR="00F65833" w:rsidRPr="009C661D" w:rsidRDefault="00F65833" w:rsidP="008F30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CD1DC2" w14:textId="007EE00F" w:rsidR="00F65833" w:rsidRPr="009C661D" w:rsidRDefault="007A673A" w:rsidP="008F309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2,611</w:t>
            </w:r>
          </w:p>
        </w:tc>
      </w:tr>
      <w:tr w:rsidR="00F65833" w14:paraId="0497940B" w14:textId="77777777" w:rsidTr="008F3093">
        <w:trPr>
          <w:trHeight w:val="261"/>
        </w:trPr>
        <w:tc>
          <w:tcPr>
            <w:tcW w:w="2700" w:type="dxa"/>
          </w:tcPr>
          <w:p w14:paraId="124A0A38" w14:textId="77777777" w:rsidR="00F65833" w:rsidRDefault="00F65833" w:rsidP="008F3093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D76C489" w14:textId="77777777" w:rsidR="00F65833" w:rsidRDefault="00F65833" w:rsidP="008F30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5E8C78" w14:textId="77777777" w:rsidR="00F65833" w:rsidRDefault="00F65833" w:rsidP="008F30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163FA320" w14:textId="77777777" w:rsidR="00F65833" w:rsidRDefault="00F65833" w:rsidP="008F3093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261B9B3" w14:textId="77777777" w:rsidR="00F65833" w:rsidRPr="009C661D" w:rsidRDefault="00F65833" w:rsidP="008F30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1DCEEA" w14:textId="77777777" w:rsidR="00F65833" w:rsidRDefault="00F65833" w:rsidP="008F3093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5833" w:rsidRPr="009C661D" w14:paraId="4DDD4F76" w14:textId="77777777" w:rsidTr="008F3093">
        <w:trPr>
          <w:trHeight w:val="261"/>
        </w:trPr>
        <w:tc>
          <w:tcPr>
            <w:tcW w:w="2700" w:type="dxa"/>
            <w:vAlign w:val="bottom"/>
            <w:hideMark/>
          </w:tcPr>
          <w:p w14:paraId="461723D7" w14:textId="70742466" w:rsidR="00F65833" w:rsidRPr="009C661D" w:rsidRDefault="003D6A6A" w:rsidP="008F309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F65833"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F658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250" w:type="dxa"/>
          </w:tcPr>
          <w:p w14:paraId="00C6D1A4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652E95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52B8F833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1D169B50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07511D4A" w14:textId="77777777" w:rsidR="00F65833" w:rsidRPr="009C661D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5833" w:rsidRPr="005B2FA9" w14:paraId="34A247F4" w14:textId="77777777" w:rsidTr="008F3093">
        <w:trPr>
          <w:trHeight w:val="261"/>
        </w:trPr>
        <w:tc>
          <w:tcPr>
            <w:tcW w:w="2700" w:type="dxa"/>
          </w:tcPr>
          <w:p w14:paraId="3E3E48D2" w14:textId="77777777" w:rsidR="00F65833" w:rsidRPr="00E73359" w:rsidRDefault="00F65833" w:rsidP="008F30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33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E733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250" w:type="dxa"/>
          </w:tcPr>
          <w:p w14:paraId="767C69CA" w14:textId="77777777" w:rsidR="00F65833" w:rsidRPr="005B2FA9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371DB" w14:textId="77777777" w:rsidR="00F65833" w:rsidRPr="005B2FA9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F63A19F" w14:textId="77777777" w:rsidR="00F65833" w:rsidRPr="005B2FA9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4C3C1A0B" w14:textId="77777777" w:rsidR="00F65833" w:rsidRPr="005B2FA9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8BFE433" w14:textId="77777777" w:rsidR="00F65833" w:rsidRPr="005B2FA9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A6A" w:rsidRPr="00E73359" w14:paraId="3E290CCE" w14:textId="77777777" w:rsidTr="005E152D">
        <w:trPr>
          <w:trHeight w:val="261"/>
        </w:trPr>
        <w:tc>
          <w:tcPr>
            <w:tcW w:w="2700" w:type="dxa"/>
          </w:tcPr>
          <w:p w14:paraId="50AF23CC" w14:textId="77777777" w:rsidR="003D6A6A" w:rsidRPr="00E73359" w:rsidRDefault="003D6A6A" w:rsidP="003D6A6A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250" w:type="dxa"/>
          </w:tcPr>
          <w:p w14:paraId="69FD1FE0" w14:textId="482448B1" w:rsidR="003D6A6A" w:rsidRPr="003D6A6A" w:rsidRDefault="003D6A6A" w:rsidP="003D6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D6A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2EBCBB41" w14:textId="77777777" w:rsidR="003D6A6A" w:rsidRPr="00E73359" w:rsidRDefault="003D6A6A" w:rsidP="003D6A6A">
            <w:pPr>
              <w:ind w:left="-14" w:right="-831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686F27" w14:textId="08473FE5" w:rsidR="003D6A6A" w:rsidRPr="00BF22FF" w:rsidRDefault="003D6A6A" w:rsidP="003D6A6A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567CEA08" w14:textId="77777777" w:rsidR="003D6A6A" w:rsidRPr="00E73359" w:rsidRDefault="003D6A6A" w:rsidP="003D6A6A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12B1DF5" w14:textId="77777777" w:rsidR="003D6A6A" w:rsidRPr="00E73359" w:rsidRDefault="003D6A6A" w:rsidP="003D6A6A">
            <w:pPr>
              <w:ind w:left="162" w:right="-1010" w:firstLine="992"/>
              <w:rPr>
                <w:rFonts w:asciiTheme="majorBidi" w:hAnsiTheme="majorBidi" w:cstheme="majorBidi"/>
                <w:sz w:val="30"/>
                <w:szCs w:val="30"/>
              </w:rPr>
            </w:pPr>
            <w:r w:rsidRPr="00E73359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F65833" w:rsidRPr="00A5485B" w14:paraId="21A16B82" w14:textId="77777777" w:rsidTr="008F3093">
        <w:trPr>
          <w:trHeight w:val="261"/>
        </w:trPr>
        <w:tc>
          <w:tcPr>
            <w:tcW w:w="2700" w:type="dxa"/>
            <w:vAlign w:val="bottom"/>
          </w:tcPr>
          <w:p w14:paraId="47DD1BA5" w14:textId="77777777" w:rsidR="00F65833" w:rsidRPr="00A5485B" w:rsidRDefault="00F65833" w:rsidP="008F309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</w:tcPr>
          <w:p w14:paraId="087A567F" w14:textId="77777777" w:rsidR="00F65833" w:rsidRPr="00A5485B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854F989" w14:textId="77777777" w:rsidR="00F65833" w:rsidRPr="00A5485B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4EF5EDD6" w14:textId="77777777" w:rsidR="00F65833" w:rsidRPr="00A5485B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BB20841" w14:textId="77777777" w:rsidR="00F65833" w:rsidRPr="00A5485B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07F37378" w14:textId="77777777" w:rsidR="00F65833" w:rsidRPr="00A5485B" w:rsidRDefault="00F65833" w:rsidP="008F309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65833" w:rsidRPr="009C661D" w14:paraId="5F890081" w14:textId="77777777" w:rsidTr="008F3093">
        <w:trPr>
          <w:trHeight w:val="261"/>
        </w:trPr>
        <w:tc>
          <w:tcPr>
            <w:tcW w:w="2700" w:type="dxa"/>
            <w:hideMark/>
          </w:tcPr>
          <w:p w14:paraId="48A61472" w14:textId="77777777" w:rsidR="00F65833" w:rsidRPr="009C661D" w:rsidRDefault="00F65833" w:rsidP="008F309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50" w:type="dxa"/>
          </w:tcPr>
          <w:p w14:paraId="266B386D" w14:textId="77777777" w:rsidR="00F65833" w:rsidRPr="009C661D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6D5C" w14:textId="77777777" w:rsidR="00F65833" w:rsidRPr="009C661D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050525D" w14:textId="77777777" w:rsidR="00F65833" w:rsidRPr="009C661D" w:rsidRDefault="00F65833" w:rsidP="008F309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474A204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7819F8" w14:textId="77777777" w:rsidR="00F65833" w:rsidRPr="009C661D" w:rsidRDefault="00F65833" w:rsidP="008F309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5833" w:rsidRPr="009C661D" w14:paraId="276AC528" w14:textId="77777777" w:rsidTr="008F3093">
        <w:trPr>
          <w:trHeight w:val="261"/>
        </w:trPr>
        <w:tc>
          <w:tcPr>
            <w:tcW w:w="2700" w:type="dxa"/>
            <w:hideMark/>
          </w:tcPr>
          <w:p w14:paraId="25E544A9" w14:textId="77777777" w:rsidR="00F65833" w:rsidRPr="009C661D" w:rsidRDefault="00F65833" w:rsidP="008F3093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250" w:type="dxa"/>
          </w:tcPr>
          <w:p w14:paraId="6787BB2B" w14:textId="77777777" w:rsidR="00F65833" w:rsidRPr="009D3DBB" w:rsidRDefault="00F65833" w:rsidP="008F3093">
            <w:pPr>
              <w:pStyle w:val="acctfourfigures"/>
              <w:tabs>
                <w:tab w:val="clear" w:pos="765"/>
              </w:tabs>
              <w:spacing w:line="240" w:lineRule="atLeast"/>
              <w:ind w:left="-43" w:right="-136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3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244E2A" w14:textId="77777777" w:rsidR="00F65833" w:rsidRDefault="00F65833" w:rsidP="008F30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4D79086" w14:textId="77777777" w:rsidR="00F65833" w:rsidRPr="009C661D" w:rsidRDefault="00F65833" w:rsidP="008F30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115,900</w:t>
            </w:r>
          </w:p>
        </w:tc>
        <w:tc>
          <w:tcPr>
            <w:tcW w:w="360" w:type="dxa"/>
          </w:tcPr>
          <w:p w14:paraId="6CD05AC4" w14:textId="77777777" w:rsidR="00F65833" w:rsidRPr="009C661D" w:rsidRDefault="00F65833" w:rsidP="008F309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36F53C" w14:textId="77777777" w:rsidR="00F65833" w:rsidRPr="009C661D" w:rsidRDefault="00F65833" w:rsidP="008F3093">
            <w:pPr>
              <w:ind w:left="162" w:right="-1010" w:firstLine="6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115,900</w:t>
            </w:r>
          </w:p>
        </w:tc>
      </w:tr>
    </w:tbl>
    <w:p w14:paraId="75BD2233" w14:textId="77777777" w:rsidR="000F4602" w:rsidRDefault="000F4602" w:rsidP="00BE502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556B2" w14:textId="77777777" w:rsidR="000F4602" w:rsidRDefault="000F460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DC0AC7" w14:textId="73D602C6" w:rsidR="00BE5024" w:rsidRPr="005B2FA9" w:rsidRDefault="00BE5024" w:rsidP="00BE502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BB2F8D" w:rsidRPr="005B2FA9">
        <w:rPr>
          <w:rFonts w:asciiTheme="majorBidi" w:hAnsiTheme="majorBidi" w:cstheme="majorBidi"/>
          <w:b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6C9EF6" w14:textId="31F6A79F" w:rsidR="00BE5024" w:rsidRPr="00BC2EF1" w:rsidRDefault="00BE5024" w:rsidP="00BC2EF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BE5024" w:rsidRPr="005B2FA9" w14:paraId="4AA108A8" w14:textId="77777777" w:rsidTr="00993C50">
        <w:trPr>
          <w:tblHeader/>
        </w:trPr>
        <w:tc>
          <w:tcPr>
            <w:tcW w:w="2250" w:type="dxa"/>
            <w:hideMark/>
          </w:tcPr>
          <w:p w14:paraId="07816E0E" w14:textId="20814F96" w:rsidR="00BE5024" w:rsidRPr="005B2FA9" w:rsidRDefault="00BE5024" w:rsidP="00993C5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B67C4D0" w14:textId="77777777" w:rsidR="00BE5024" w:rsidRPr="005B2FA9" w:rsidRDefault="00BE5024" w:rsidP="00993C5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26F61C1B" w14:textId="77777777" w:rsidR="00BE5024" w:rsidRPr="005B2FA9" w:rsidRDefault="00BE5024" w:rsidP="00993C5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253FC" w:rsidRPr="005B2FA9" w14:paraId="58488CF1" w14:textId="77777777" w:rsidTr="00993C50">
        <w:tc>
          <w:tcPr>
            <w:tcW w:w="2250" w:type="dxa"/>
            <w:hideMark/>
          </w:tcPr>
          <w:p w14:paraId="1ED5EE7F" w14:textId="0879EEB3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36" w:type="dxa"/>
          </w:tcPr>
          <w:p w14:paraId="102B5355" w14:textId="77777777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  <w:hideMark/>
          </w:tcPr>
          <w:p w14:paraId="6928AB82" w14:textId="2F7A2727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กระแสเงินสดในอนาคต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และคิดลดเป็นมูลค่าปัจจุบัน</w:t>
            </w:r>
          </w:p>
        </w:tc>
      </w:tr>
      <w:tr w:rsidR="00A253FC" w:rsidRPr="005B2FA9" w14:paraId="0F0EA05C" w14:textId="77777777" w:rsidTr="00993C50">
        <w:tc>
          <w:tcPr>
            <w:tcW w:w="2250" w:type="dxa"/>
          </w:tcPr>
          <w:p w14:paraId="7F83266F" w14:textId="4F4517EC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65665B8B" w14:textId="77777777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</w:tcPr>
          <w:p w14:paraId="22D2E101" w14:textId="28B3AB14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B2FA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66D13773" w14:textId="77777777" w:rsidR="003112F1" w:rsidRPr="00BC2EF1" w:rsidRDefault="003112F1" w:rsidP="00BC2EF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85C2F" w14:textId="66D04C0B" w:rsidR="00A064AF" w:rsidRPr="005B2FA9" w:rsidRDefault="00AD1C0F">
      <w:pPr>
        <w:pStyle w:val="ListParagraph"/>
        <w:numPr>
          <w:ilvl w:val="1"/>
          <w:numId w:val="11"/>
        </w:numPr>
        <w:tabs>
          <w:tab w:val="left" w:pos="540"/>
        </w:tabs>
        <w:spacing w:line="240" w:lineRule="auto"/>
        <w:ind w:hanging="10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นโยบายการจัดการความเสี่ยงทางด้านการเงิน</w:t>
      </w:r>
    </w:p>
    <w:p w14:paraId="7851767B" w14:textId="77777777" w:rsidR="00FC2AED" w:rsidRPr="00BC2EF1" w:rsidRDefault="00FC2AED" w:rsidP="00BC2EF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3583D" w14:textId="204D259D" w:rsidR="00AD1C0F" w:rsidRPr="005B2FA9" w:rsidRDefault="00AD1C0F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ab/>
        <w:t>กรอบการบริหารจัดการความเสี่ยง</w:t>
      </w:r>
    </w:p>
    <w:p w14:paraId="36D73D9C" w14:textId="77777777" w:rsidR="00565355" w:rsidRPr="005B2FA9" w:rsidRDefault="00565355" w:rsidP="00BC2EF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7E9F5F7" w14:textId="3D4BD2BD" w:rsidR="005107B6" w:rsidRDefault="00AD1C0F" w:rsidP="005107B6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B2FA9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5FE98A41" w14:textId="77777777" w:rsidR="000F4602" w:rsidRPr="000F4602" w:rsidRDefault="000F4602" w:rsidP="000F460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6B9A537" w14:textId="3EDA72EE" w:rsidR="00AD1C0F" w:rsidRPr="005B2FA9" w:rsidRDefault="00AD1C0F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เพื่อให้สะท้อนการเปลี่ยนแปลงของสภาวการณ์ในตลาดและการดำเนินงานของบริษัท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F143226" w14:textId="77777777" w:rsidR="0009679B" w:rsidRPr="00BC2EF1" w:rsidRDefault="0009679B" w:rsidP="00BC2EF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C5507" w14:textId="09E3B144" w:rsidR="00AD1C0F" w:rsidRPr="005B2FA9" w:rsidRDefault="00AD1C0F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</w:t>
      </w:r>
      <w:r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695E081C" w14:textId="5769FFC6" w:rsidR="00AD1C0F" w:rsidRPr="00BC2EF1" w:rsidRDefault="00AD1C0F" w:rsidP="00BC2EF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8863476" w14:textId="583340E7" w:rsidR="00AD1C0F" w:rsidRPr="005B2FA9" w:rsidRDefault="00AD1C0F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27A2DB2" w14:textId="0312A580" w:rsidR="00B27A89" w:rsidRDefault="00B27A89" w:rsidP="005107B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AB054" w14:textId="77777777" w:rsidR="003B4D70" w:rsidRDefault="003B4D7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2F77ADE" w14:textId="64FB4D8B" w:rsidR="00746D88" w:rsidRPr="005B2FA9" w:rsidRDefault="00746D88" w:rsidP="00241CD8">
      <w:pPr>
        <w:tabs>
          <w:tab w:val="left" w:pos="540"/>
        </w:tabs>
        <w:spacing w:line="240" w:lineRule="auto"/>
        <w:ind w:left="540" w:hanging="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>(</w:t>
      </w:r>
      <w:r w:rsidRPr="005B2FA9">
        <w:rPr>
          <w:rFonts w:asciiTheme="majorBidi" w:hAnsiTheme="majorBidi" w:cstheme="majorBidi"/>
          <w:sz w:val="30"/>
          <w:szCs w:val="30"/>
          <w:cs/>
        </w:rPr>
        <w:t>ข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sz w:val="30"/>
          <w:szCs w:val="30"/>
        </w:rPr>
        <w:t>)</w:t>
      </w:r>
      <w:r w:rsidR="00241CD8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9CB8BF5" w14:textId="50C50BA5" w:rsidR="00746D88" w:rsidRPr="00BC2EF1" w:rsidRDefault="00746D88" w:rsidP="003B4D7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5E22FA3" w14:textId="5C136344" w:rsidR="00BD4B24" w:rsidRDefault="00746D88" w:rsidP="00BD4B24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6A7FF07" w14:textId="77777777" w:rsidR="00B27A89" w:rsidRDefault="00B27A89" w:rsidP="00BD4B24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501A0EF1" w14:textId="372C8293" w:rsidR="00036B39" w:rsidRPr="005B2FA9" w:rsidRDefault="00746D88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416A9" w:rsidRPr="005B2FA9">
        <w:rPr>
          <w:rFonts w:asciiTheme="majorBidi" w:hAnsiTheme="majorBidi" w:cstheme="majorBidi"/>
          <w:sz w:val="30"/>
          <w:szCs w:val="30"/>
          <w:lang w:val="en-US"/>
        </w:rPr>
        <w:t>120</w:t>
      </w:r>
      <w:r w:rsidR="00384802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84802" w:rsidRPr="005B2FA9">
        <w:rPr>
          <w:rFonts w:asciiTheme="majorBidi" w:hAnsiTheme="majorBidi" w:cstheme="majorBidi"/>
          <w:sz w:val="30"/>
          <w:szCs w:val="30"/>
          <w:cs/>
          <w:lang w:val="en-US"/>
        </w:rPr>
        <w:t>วัน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4" w:name="_Hlk59433075"/>
      <w:r w:rsidRPr="005B2FA9">
        <w:rPr>
          <w:rFonts w:asciiTheme="majorBidi" w:hAnsiTheme="majorBidi" w:cstheme="majorBidi"/>
          <w:sz w:val="30"/>
          <w:szCs w:val="30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4"/>
      <w:r w:rsidRPr="005B2FA9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0BAF7F8B" w14:textId="77777777" w:rsidR="001178E5" w:rsidRPr="00BC2EF1" w:rsidRDefault="001178E5" w:rsidP="00B27A89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234FEDA" w14:textId="3B648C37" w:rsidR="009C1D1F" w:rsidRPr="005B2FA9" w:rsidRDefault="00746D88" w:rsidP="009C1D1F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D4B24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0444F167" w14:textId="77777777" w:rsidR="0052707D" w:rsidRPr="00BC2EF1" w:rsidRDefault="0052707D" w:rsidP="00B27A89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7435602" w14:textId="38CE39A9" w:rsidR="0004590E" w:rsidRPr="005B2FA9" w:rsidRDefault="00746D88" w:rsidP="00241CD8">
      <w:pPr>
        <w:pStyle w:val="acctfourfigures"/>
        <w:tabs>
          <w:tab w:val="clear" w:pos="765"/>
          <w:tab w:val="decimal" w:pos="900"/>
        </w:tabs>
        <w:spacing w:line="240" w:lineRule="auto"/>
        <w:ind w:left="990" w:right="-7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5B2FA9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862FFE" w:rsidRPr="005B2FA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241CD8"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761D548" w14:textId="1611E322" w:rsidR="00746D88" w:rsidRPr="00BC2EF1" w:rsidRDefault="00746D88" w:rsidP="00B27A89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7B73A3" w14:textId="65B506DF" w:rsidR="00513CCB" w:rsidRPr="005B2FA9" w:rsidRDefault="00746D88" w:rsidP="001178E5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14:paraId="13F4F72A" w14:textId="77777777" w:rsidR="00392502" w:rsidRPr="005B2FA9" w:rsidRDefault="00392502" w:rsidP="00B27A89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0C70EF9" w14:textId="710F2FDD" w:rsidR="0004590E" w:rsidRPr="005B2FA9" w:rsidRDefault="0004590E" w:rsidP="005021D2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5B2FA9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2266704" w14:textId="77777777" w:rsidR="0004590E" w:rsidRPr="00BC2EF1" w:rsidRDefault="0004590E" w:rsidP="00B27A89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F96325C" w14:textId="4F70BF0B" w:rsidR="0004590E" w:rsidRPr="005B2FA9" w:rsidRDefault="0004590E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2FD559AE" w14:textId="54648E89" w:rsidR="00B362C0" w:rsidRDefault="00B362C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CFCE15B" w14:textId="2661B03E" w:rsidR="003C661F" w:rsidRDefault="0004590E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0768A42" w14:textId="2EAAC9C7" w:rsidR="0002216F" w:rsidRDefault="0002216F" w:rsidP="00B362C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90"/>
        <w:gridCol w:w="272"/>
        <w:gridCol w:w="988"/>
        <w:gridCol w:w="272"/>
        <w:gridCol w:w="903"/>
        <w:gridCol w:w="236"/>
        <w:gridCol w:w="844"/>
        <w:gridCol w:w="236"/>
        <w:gridCol w:w="1019"/>
      </w:tblGrid>
      <w:tr w:rsidR="00EA0577" w:rsidRPr="005B2FA9" w14:paraId="78F4C889" w14:textId="77777777" w:rsidTr="00DC4AD3">
        <w:trPr>
          <w:tblHeader/>
        </w:trPr>
        <w:tc>
          <w:tcPr>
            <w:tcW w:w="3060" w:type="dxa"/>
            <w:hideMark/>
          </w:tcPr>
          <w:p w14:paraId="07F2BD8A" w14:textId="000DA438" w:rsidR="00EA0577" w:rsidRPr="005B2FA9" w:rsidRDefault="00036B39" w:rsidP="005021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990" w:type="dxa"/>
          </w:tcPr>
          <w:p w14:paraId="065E079E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056D984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8" w:type="dxa"/>
            <w:gridSpan w:val="7"/>
            <w:vAlign w:val="bottom"/>
            <w:hideMark/>
          </w:tcPr>
          <w:p w14:paraId="7EE381BA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A0577" w:rsidRPr="005B2FA9" w14:paraId="6EBEF165" w14:textId="77777777" w:rsidTr="00DC4AD3">
        <w:trPr>
          <w:tblHeader/>
        </w:trPr>
        <w:tc>
          <w:tcPr>
            <w:tcW w:w="3060" w:type="dxa"/>
            <w:vAlign w:val="bottom"/>
            <w:hideMark/>
          </w:tcPr>
          <w:p w14:paraId="61BE154C" w14:textId="5BF8FA9E" w:rsidR="00EA0577" w:rsidRPr="005B2FA9" w:rsidRDefault="00EA0577" w:rsidP="005021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5443E33E" w14:textId="77777777" w:rsidR="00EA0577" w:rsidRPr="005B2FA9" w:rsidRDefault="00EA0577" w:rsidP="005021D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B71AB2C" w14:textId="77777777" w:rsidR="00EA0577" w:rsidRPr="005B2FA9" w:rsidRDefault="00EA0577" w:rsidP="005021D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2C0952B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112778D4" w14:textId="32EC0D49" w:rsidR="00EA0577" w:rsidRPr="005B2FA9" w:rsidRDefault="00EA0577" w:rsidP="005021D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2530734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  <w:hideMark/>
          </w:tcPr>
          <w:p w14:paraId="3648137C" w14:textId="27216896" w:rsidR="00EA0577" w:rsidRPr="005B2FA9" w:rsidRDefault="00EA0577" w:rsidP="005021D2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803259"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803259"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6203B5D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1D9224EC" w14:textId="2F2D88C7" w:rsidR="00EA0577" w:rsidRPr="005B2FA9" w:rsidRDefault="00EA0577" w:rsidP="005021D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9F25D0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  <w:hideMark/>
          </w:tcPr>
          <w:p w14:paraId="167A5942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A0577" w:rsidRPr="005B2FA9" w14:paraId="55EB273F" w14:textId="77777777" w:rsidTr="00DC4AD3">
        <w:trPr>
          <w:tblHeader/>
        </w:trPr>
        <w:tc>
          <w:tcPr>
            <w:tcW w:w="3060" w:type="dxa"/>
          </w:tcPr>
          <w:p w14:paraId="2E3FA747" w14:textId="77777777" w:rsidR="00EA0577" w:rsidRPr="005B2FA9" w:rsidRDefault="00EA0577" w:rsidP="005021D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hideMark/>
          </w:tcPr>
          <w:p w14:paraId="5B0124BC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0577" w:rsidRPr="005B2FA9" w14:paraId="2033E9C5" w14:textId="77777777" w:rsidTr="00DC4AD3">
        <w:tc>
          <w:tcPr>
            <w:tcW w:w="3060" w:type="dxa"/>
          </w:tcPr>
          <w:p w14:paraId="394D8BC1" w14:textId="70174EF8" w:rsidR="00EA0577" w:rsidRPr="005B2FA9" w:rsidRDefault="00860B83" w:rsidP="005021D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820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760" w:type="dxa"/>
            <w:gridSpan w:val="9"/>
          </w:tcPr>
          <w:p w14:paraId="6EF74C38" w14:textId="77777777" w:rsidR="00EA0577" w:rsidRPr="005B2FA9" w:rsidRDefault="00EA0577" w:rsidP="005021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577" w:rsidRPr="005B2FA9" w14:paraId="61083958" w14:textId="77777777" w:rsidTr="00DC4AD3">
        <w:tc>
          <w:tcPr>
            <w:tcW w:w="3060" w:type="dxa"/>
            <w:hideMark/>
          </w:tcPr>
          <w:p w14:paraId="029BF3ED" w14:textId="77777777" w:rsidR="00EA0577" w:rsidRPr="005B2FA9" w:rsidRDefault="00EA0577" w:rsidP="005021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3E977E8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EA9CA97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2CDBC06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9B322B9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4847E674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60C26A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00F20EA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6EAAFE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13A2A107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7CE9" w:rsidRPr="005B2FA9" w14:paraId="6A5E6810" w14:textId="77777777" w:rsidTr="00DC4AD3">
        <w:tc>
          <w:tcPr>
            <w:tcW w:w="3060" w:type="dxa"/>
          </w:tcPr>
          <w:p w14:paraId="50FAF39C" w14:textId="23EB1505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466097EA" w14:textId="643ED37A" w:rsidR="00CE15FB" w:rsidRPr="00B477DA" w:rsidRDefault="007A673A" w:rsidP="00F57CE9">
            <w:pPr>
              <w:tabs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3E045C" w:rsidRPr="00B477DA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72" w:type="dxa"/>
          </w:tcPr>
          <w:p w14:paraId="02B0C999" w14:textId="77777777" w:rsidR="00F57CE9" w:rsidRPr="00B477DA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332A109" w14:textId="5365C1A9" w:rsidR="00F57CE9" w:rsidRPr="00B477DA" w:rsidRDefault="007A673A" w:rsidP="000B0704">
            <w:pPr>
              <w:tabs>
                <w:tab w:val="decimal" w:pos="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3E045C" w:rsidRPr="00B477DA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72" w:type="dxa"/>
          </w:tcPr>
          <w:p w14:paraId="5858C7C9" w14:textId="77777777" w:rsidR="00F57CE9" w:rsidRPr="00B477DA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60F561FA" w14:textId="0C84DE22" w:rsidR="00F57CE9" w:rsidRPr="00B477DA" w:rsidRDefault="007A673A" w:rsidP="0059597C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BCAC9B" w14:textId="77777777" w:rsidR="00F57CE9" w:rsidRPr="00B477DA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13688A8" w14:textId="6328264A" w:rsidR="00F57CE9" w:rsidRPr="00B477DA" w:rsidRDefault="007A673A" w:rsidP="00FF4E4E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256069" w14:textId="77777777" w:rsidR="00F57CE9" w:rsidRPr="00B477DA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8F06BA4" w14:textId="5377FB64" w:rsidR="00F57CE9" w:rsidRPr="00B477DA" w:rsidRDefault="007A673A" w:rsidP="00F57CE9">
            <w:pPr>
              <w:tabs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3E045C" w:rsidRPr="00B477DA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F57CE9" w:rsidRPr="005B2FA9" w14:paraId="0BDFE62E" w14:textId="77777777" w:rsidTr="00DC4AD3">
        <w:tc>
          <w:tcPr>
            <w:tcW w:w="3060" w:type="dxa"/>
          </w:tcPr>
          <w:p w14:paraId="138CE0D4" w14:textId="77777777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14:paraId="1E99E229" w14:textId="001354CE" w:rsidR="00F57CE9" w:rsidRPr="00B477DA" w:rsidRDefault="007A673A" w:rsidP="00F57CE9">
            <w:pPr>
              <w:tabs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162,044</w:t>
            </w:r>
          </w:p>
        </w:tc>
        <w:tc>
          <w:tcPr>
            <w:tcW w:w="272" w:type="dxa"/>
          </w:tcPr>
          <w:p w14:paraId="1085FAC4" w14:textId="77777777" w:rsidR="00F57CE9" w:rsidRPr="00B477DA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EF1E9B2" w14:textId="51789AA6" w:rsidR="00F57CE9" w:rsidRPr="00B477DA" w:rsidRDefault="007A673A" w:rsidP="00F57CE9">
            <w:pPr>
              <w:tabs>
                <w:tab w:val="decimal" w:pos="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162,044</w:t>
            </w:r>
          </w:p>
        </w:tc>
        <w:tc>
          <w:tcPr>
            <w:tcW w:w="272" w:type="dxa"/>
          </w:tcPr>
          <w:p w14:paraId="219F5038" w14:textId="77777777" w:rsidR="00F57CE9" w:rsidRPr="00B477DA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77D5463D" w14:textId="604A7E1D" w:rsidR="00F57CE9" w:rsidRPr="00B477DA" w:rsidRDefault="007A673A" w:rsidP="0059597C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F48074" w14:textId="77777777" w:rsidR="00F57CE9" w:rsidRPr="00B477DA" w:rsidRDefault="00F57CE9" w:rsidP="00A7206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DF0CA5D" w14:textId="1651D654" w:rsidR="00F57CE9" w:rsidRPr="00B477DA" w:rsidRDefault="007A673A" w:rsidP="00FF4E4E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904507" w14:textId="77777777" w:rsidR="00F57CE9" w:rsidRPr="00B477DA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EB4DF1B" w14:textId="728950FF" w:rsidR="00F57CE9" w:rsidRPr="00B477DA" w:rsidRDefault="007A673A" w:rsidP="00F57CE9">
            <w:pPr>
              <w:tabs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162,044</w:t>
            </w:r>
          </w:p>
        </w:tc>
      </w:tr>
      <w:tr w:rsidR="00F57CE9" w:rsidRPr="005B2FA9" w14:paraId="456DA9DF" w14:textId="77777777" w:rsidTr="00DC4AD3">
        <w:tc>
          <w:tcPr>
            <w:tcW w:w="3060" w:type="dxa"/>
            <w:hideMark/>
          </w:tcPr>
          <w:p w14:paraId="278E1E3F" w14:textId="1388A07F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22B1ED2" w14:textId="065C98C7" w:rsidR="00F57CE9" w:rsidRPr="00B477DA" w:rsidRDefault="007A673A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24,222</w:t>
            </w:r>
          </w:p>
        </w:tc>
        <w:tc>
          <w:tcPr>
            <w:tcW w:w="272" w:type="dxa"/>
            <w:vAlign w:val="bottom"/>
          </w:tcPr>
          <w:p w14:paraId="1B4A2027" w14:textId="77777777" w:rsidR="00F57CE9" w:rsidRPr="00B477DA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5C0450C" w14:textId="3C51AC3A" w:rsidR="00F57CE9" w:rsidRPr="00B477DA" w:rsidRDefault="007A673A" w:rsidP="00EC32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4,535</w:t>
            </w:r>
          </w:p>
        </w:tc>
        <w:tc>
          <w:tcPr>
            <w:tcW w:w="272" w:type="dxa"/>
          </w:tcPr>
          <w:p w14:paraId="3C259EC6" w14:textId="77777777" w:rsidR="00F57CE9" w:rsidRPr="00B477DA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A48DB5D" w14:textId="7C037F6D" w:rsidR="00F57CE9" w:rsidRPr="00B477DA" w:rsidRDefault="007A673A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13,564</w:t>
            </w:r>
          </w:p>
        </w:tc>
        <w:tc>
          <w:tcPr>
            <w:tcW w:w="236" w:type="dxa"/>
            <w:vAlign w:val="bottom"/>
          </w:tcPr>
          <w:p w14:paraId="28143290" w14:textId="77777777" w:rsidR="00F57CE9" w:rsidRPr="00B477DA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9E4857F" w14:textId="3FABB5CE" w:rsidR="00F57CE9" w:rsidRPr="00B477DA" w:rsidRDefault="007A673A" w:rsidP="007A67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6,123</w:t>
            </w:r>
          </w:p>
        </w:tc>
        <w:tc>
          <w:tcPr>
            <w:tcW w:w="236" w:type="dxa"/>
            <w:vAlign w:val="bottom"/>
          </w:tcPr>
          <w:p w14:paraId="3EE2220B" w14:textId="77777777" w:rsidR="00F57CE9" w:rsidRPr="00B477DA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440CFB9" w14:textId="0697651E" w:rsidR="00F57CE9" w:rsidRPr="00B477DA" w:rsidRDefault="007A673A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sz w:val="28"/>
                <w:szCs w:val="28"/>
              </w:rPr>
              <w:t>24,222</w:t>
            </w:r>
          </w:p>
        </w:tc>
      </w:tr>
      <w:tr w:rsidR="00F57CE9" w:rsidRPr="005B2FA9" w14:paraId="79065583" w14:textId="77777777" w:rsidTr="00DC4AD3">
        <w:tc>
          <w:tcPr>
            <w:tcW w:w="3060" w:type="dxa"/>
          </w:tcPr>
          <w:p w14:paraId="1CF84CEC" w14:textId="77777777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BBF90" w14:textId="3E1292C0" w:rsidR="00F57CE9" w:rsidRPr="00B477DA" w:rsidRDefault="007A673A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</w:t>
            </w:r>
            <w:r w:rsidR="003E045C" w:rsidRPr="00B47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</w:p>
        </w:tc>
        <w:tc>
          <w:tcPr>
            <w:tcW w:w="272" w:type="dxa"/>
          </w:tcPr>
          <w:p w14:paraId="63E1029A" w14:textId="77777777" w:rsidR="00F57CE9" w:rsidRPr="00B477DA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DC18F" w14:textId="1AD30BA3" w:rsidR="00F57CE9" w:rsidRPr="00B477DA" w:rsidRDefault="007A673A" w:rsidP="00EC32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194,</w:t>
            </w:r>
            <w:r w:rsidR="003E045C" w:rsidRPr="00B47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72" w:type="dxa"/>
          </w:tcPr>
          <w:p w14:paraId="58676F34" w14:textId="77777777" w:rsidR="00F57CE9" w:rsidRPr="00B477DA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1F915" w14:textId="4AA97CDE" w:rsidR="00F57CE9" w:rsidRPr="00B477DA" w:rsidRDefault="007A673A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477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13,564</w:t>
            </w:r>
          </w:p>
        </w:tc>
        <w:tc>
          <w:tcPr>
            <w:tcW w:w="236" w:type="dxa"/>
            <w:vAlign w:val="bottom"/>
          </w:tcPr>
          <w:p w14:paraId="195D5048" w14:textId="77777777" w:rsidR="00F57CE9" w:rsidRPr="00B477DA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D8FBB" w14:textId="5BDB7C05" w:rsidR="00F57CE9" w:rsidRPr="00B477DA" w:rsidRDefault="007A673A" w:rsidP="007A67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7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Pr="00B477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236" w:type="dxa"/>
          </w:tcPr>
          <w:p w14:paraId="6DDFCDE6" w14:textId="77777777" w:rsidR="00F57CE9" w:rsidRPr="00B477DA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AF002" w14:textId="72988C73" w:rsidR="00F57CE9" w:rsidRPr="00B477DA" w:rsidRDefault="007A673A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477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214,</w:t>
            </w:r>
            <w:r w:rsidR="003E045C" w:rsidRPr="00B477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497</w:t>
            </w:r>
          </w:p>
        </w:tc>
      </w:tr>
      <w:tr w:rsidR="00F57CE9" w:rsidRPr="005B2FA9" w14:paraId="41F9232F" w14:textId="77777777" w:rsidTr="00DC4AD3">
        <w:tc>
          <w:tcPr>
            <w:tcW w:w="3060" w:type="dxa"/>
          </w:tcPr>
          <w:p w14:paraId="030B8C2A" w14:textId="77777777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D0CC740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E44D199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5129A1FD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3844B8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13092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A10FD5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E91A19" w14:textId="77777777" w:rsidR="00F57CE9" w:rsidRPr="005B2FA9" w:rsidRDefault="00F57CE9" w:rsidP="00F57CE9">
            <w:pPr>
              <w:tabs>
                <w:tab w:val="decimal" w:pos="2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B0202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</w:tcPr>
          <w:p w14:paraId="01A8C0CD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7CE9" w:rsidRPr="005B2FA9" w14:paraId="5211D117" w14:textId="77777777" w:rsidTr="00DC4AD3">
        <w:tc>
          <w:tcPr>
            <w:tcW w:w="3060" w:type="dxa"/>
          </w:tcPr>
          <w:p w14:paraId="0DC78A16" w14:textId="54285B1E" w:rsidR="00F57CE9" w:rsidRPr="005B2FA9" w:rsidRDefault="00860B83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820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B091BED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78113D5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DE2D02F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15973F0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3FC1A85C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64BA07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A414189" w14:textId="77777777" w:rsidR="00F57CE9" w:rsidRPr="005B2FA9" w:rsidRDefault="00F57CE9" w:rsidP="00F57CE9">
            <w:pPr>
              <w:tabs>
                <w:tab w:val="decimal" w:pos="2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47BF7F1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2E3A3DA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7CE9" w:rsidRPr="005B2FA9" w14:paraId="61F74C8A" w14:textId="77777777" w:rsidTr="00DC4AD3">
        <w:tc>
          <w:tcPr>
            <w:tcW w:w="3060" w:type="dxa"/>
          </w:tcPr>
          <w:p w14:paraId="108F329B" w14:textId="77777777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0951037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19BF8C1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7A2D7BB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D3B160B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0EC9A088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2030AF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5F89B04" w14:textId="77777777" w:rsidR="00F57CE9" w:rsidRPr="005B2FA9" w:rsidRDefault="00F57CE9" w:rsidP="00F57CE9">
            <w:pPr>
              <w:tabs>
                <w:tab w:val="decimal" w:pos="2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FC272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DB348A8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1ABF" w:rsidRPr="005B2FA9" w14:paraId="0F10CC83" w14:textId="77777777" w:rsidTr="00DC4AD3">
        <w:tc>
          <w:tcPr>
            <w:tcW w:w="3060" w:type="dxa"/>
          </w:tcPr>
          <w:p w14:paraId="1B65BC2C" w14:textId="343A8E86" w:rsidR="00451ABF" w:rsidRPr="005B2FA9" w:rsidRDefault="00451ABF" w:rsidP="00451A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F0AC24" w14:textId="5E335C9A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6,025</w:t>
            </w:r>
          </w:p>
        </w:tc>
        <w:tc>
          <w:tcPr>
            <w:tcW w:w="272" w:type="dxa"/>
          </w:tcPr>
          <w:p w14:paraId="3408B7D9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D81C058" w14:textId="544027B0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>,025</w:t>
            </w:r>
          </w:p>
        </w:tc>
        <w:tc>
          <w:tcPr>
            <w:tcW w:w="272" w:type="dxa"/>
          </w:tcPr>
          <w:p w14:paraId="05BCD8DF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8D8A1E1" w14:textId="19C854B8" w:rsidR="00451ABF" w:rsidRPr="00451ABF" w:rsidRDefault="00451ABF" w:rsidP="00451ABF">
            <w:pPr>
              <w:tabs>
                <w:tab w:val="left" w:pos="0"/>
                <w:tab w:val="left" w:pos="525"/>
              </w:tabs>
              <w:spacing w:line="240" w:lineRule="auto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A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9C6F76C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0EDD67" w14:textId="2FA109FF" w:rsidR="00451ABF" w:rsidRPr="005B2FA9" w:rsidRDefault="00451ABF" w:rsidP="00451ABF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5072DE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635355D6" w14:textId="66B1CDDD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6,025</w:t>
            </w:r>
          </w:p>
        </w:tc>
      </w:tr>
      <w:tr w:rsidR="00451ABF" w:rsidRPr="005B2FA9" w14:paraId="4CBF593A" w14:textId="77777777" w:rsidTr="00DC4AD3">
        <w:tc>
          <w:tcPr>
            <w:tcW w:w="3060" w:type="dxa"/>
          </w:tcPr>
          <w:p w14:paraId="67403F8B" w14:textId="77777777" w:rsidR="00451ABF" w:rsidRPr="005B2FA9" w:rsidRDefault="00451ABF" w:rsidP="00451A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D2A98A" w14:textId="2BF12BF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115,900</w:t>
            </w:r>
          </w:p>
        </w:tc>
        <w:tc>
          <w:tcPr>
            <w:tcW w:w="272" w:type="dxa"/>
          </w:tcPr>
          <w:p w14:paraId="7ABED823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0676C216" w14:textId="009E72F6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117,348</w:t>
            </w:r>
          </w:p>
        </w:tc>
        <w:tc>
          <w:tcPr>
            <w:tcW w:w="272" w:type="dxa"/>
          </w:tcPr>
          <w:p w14:paraId="150073C7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4D664C18" w14:textId="5E592889" w:rsidR="00451ABF" w:rsidRPr="005B2FA9" w:rsidRDefault="00451ABF" w:rsidP="00451ABF">
            <w:pPr>
              <w:tabs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68821466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1558B88" w14:textId="0CDCAC24" w:rsidR="00451ABF" w:rsidRPr="005B2FA9" w:rsidRDefault="00451ABF" w:rsidP="00451ABF">
            <w:pPr>
              <w:tabs>
                <w:tab w:val="decimal" w:pos="195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D6D1A0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134AC36" w14:textId="393A7D79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117,348</w:t>
            </w:r>
          </w:p>
        </w:tc>
      </w:tr>
      <w:tr w:rsidR="00451ABF" w:rsidRPr="005B2FA9" w14:paraId="23B16102" w14:textId="77777777" w:rsidTr="00DC4AD3">
        <w:tc>
          <w:tcPr>
            <w:tcW w:w="3060" w:type="dxa"/>
          </w:tcPr>
          <w:p w14:paraId="63CED618" w14:textId="21CFDDD3" w:rsidR="00451ABF" w:rsidRPr="005B2FA9" w:rsidRDefault="00451ABF" w:rsidP="00451A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F83043" w14:textId="6DCA0474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6,074</w:t>
            </w:r>
          </w:p>
        </w:tc>
        <w:tc>
          <w:tcPr>
            <w:tcW w:w="272" w:type="dxa"/>
            <w:vAlign w:val="bottom"/>
          </w:tcPr>
          <w:p w14:paraId="1C603024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31239897" w14:textId="4977DFCA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3,009</w:t>
            </w:r>
          </w:p>
        </w:tc>
        <w:tc>
          <w:tcPr>
            <w:tcW w:w="272" w:type="dxa"/>
          </w:tcPr>
          <w:p w14:paraId="3DA1A595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7D5A1EF7" w14:textId="6F06C2CB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4,908</w:t>
            </w:r>
          </w:p>
        </w:tc>
        <w:tc>
          <w:tcPr>
            <w:tcW w:w="236" w:type="dxa"/>
            <w:vAlign w:val="bottom"/>
          </w:tcPr>
          <w:p w14:paraId="0562E1C5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D7BF5BE" w14:textId="776A29EE" w:rsidR="00451ABF" w:rsidRPr="005B2FA9" w:rsidRDefault="00451ABF" w:rsidP="00451ABF">
            <w:pPr>
              <w:tabs>
                <w:tab w:val="decimal" w:pos="186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8F562F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0EA32F3" w14:textId="15C8B285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7,917</w:t>
            </w:r>
          </w:p>
        </w:tc>
      </w:tr>
      <w:tr w:rsidR="00451ABF" w:rsidRPr="005B2FA9" w14:paraId="77A97EE5" w14:textId="77777777" w:rsidTr="00DC4AD3">
        <w:tc>
          <w:tcPr>
            <w:tcW w:w="3060" w:type="dxa"/>
          </w:tcPr>
          <w:p w14:paraId="754251E1" w14:textId="77777777" w:rsidR="00451ABF" w:rsidRPr="005B2FA9" w:rsidRDefault="00451ABF" w:rsidP="00451A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C1210" w14:textId="6433E209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127,999</w:t>
            </w:r>
          </w:p>
        </w:tc>
        <w:tc>
          <w:tcPr>
            <w:tcW w:w="272" w:type="dxa"/>
          </w:tcPr>
          <w:p w14:paraId="5D5DA3E3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51E85" w14:textId="23CF37EE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126,382</w:t>
            </w:r>
          </w:p>
        </w:tc>
        <w:tc>
          <w:tcPr>
            <w:tcW w:w="272" w:type="dxa"/>
          </w:tcPr>
          <w:p w14:paraId="7E50B319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3BDBD" w14:textId="511384DA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B2F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908</w:t>
            </w:r>
          </w:p>
        </w:tc>
        <w:tc>
          <w:tcPr>
            <w:tcW w:w="236" w:type="dxa"/>
            <w:vAlign w:val="bottom"/>
          </w:tcPr>
          <w:p w14:paraId="39C2FF03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BDD99B" w14:textId="6BE65E93" w:rsidR="00451ABF" w:rsidRPr="005B2FA9" w:rsidRDefault="00451ABF" w:rsidP="00451ABF">
            <w:pPr>
              <w:tabs>
                <w:tab w:val="decimal" w:pos="1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51B5AB" w14:textId="7777777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36153" w14:textId="7F84CFC7" w:rsidR="00451ABF" w:rsidRPr="005B2FA9" w:rsidRDefault="00451ABF" w:rsidP="00451A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131,290</w:t>
            </w:r>
          </w:p>
        </w:tc>
      </w:tr>
    </w:tbl>
    <w:p w14:paraId="21CD4A1E" w14:textId="77777777" w:rsidR="00392502" w:rsidRPr="00E16FA0" w:rsidRDefault="00392502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0447237" w14:textId="13B85623" w:rsidR="00EE572B" w:rsidRPr="005B2FA9" w:rsidRDefault="00EE572B" w:rsidP="005021D2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CDE8BA3" w14:textId="77777777" w:rsidR="00EE572B" w:rsidRPr="00E16FA0" w:rsidRDefault="00EE572B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09FB62B" w14:textId="562981BA" w:rsidR="00EE572B" w:rsidRPr="005B2FA9" w:rsidRDefault="00EE572B" w:rsidP="005021D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CA16BB7" w14:textId="77777777" w:rsidR="006B0D76" w:rsidRPr="00E16FA0" w:rsidRDefault="006B0D76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0A1B30B" w14:textId="78FA18F8" w:rsidR="00EE572B" w:rsidRPr="005B2FA9" w:rsidRDefault="00EE572B" w:rsidP="00241CD8">
      <w:pPr>
        <w:pStyle w:val="block"/>
        <w:spacing w:after="0" w:line="240" w:lineRule="auto"/>
        <w:ind w:right="-7" w:hanging="207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>(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24F9E72" w14:textId="737E6AD4" w:rsidR="00EE572B" w:rsidRPr="00E16FA0" w:rsidRDefault="00EE572B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3D54B1D" w14:textId="14FAD405" w:rsidR="0057169F" w:rsidRPr="005B2FA9" w:rsidRDefault="009E36FA" w:rsidP="00241CD8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EE572B" w:rsidRPr="005B2FA9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</w:t>
      </w:r>
      <w:r w:rsidR="00EE572B" w:rsidRPr="005B2FA9">
        <w:rPr>
          <w:rFonts w:asciiTheme="majorBidi" w:hAnsiTheme="majorBidi" w:cstheme="majorBidi"/>
          <w:sz w:val="30"/>
          <w:szCs w:val="30"/>
          <w:cs/>
          <w:lang w:bidi="th-TH"/>
        </w:rPr>
        <w:t>บ</w:t>
      </w:r>
      <w:r w:rsidR="00EE572B" w:rsidRPr="005B2FA9">
        <w:rPr>
          <w:rFonts w:asciiTheme="majorBidi" w:hAnsiTheme="majorBidi" w:cstheme="majorBidi"/>
          <w:sz w:val="30"/>
          <w:szCs w:val="30"/>
          <w:cs/>
        </w:rPr>
        <w:t>การขายที่เป็นสกุลเงินตราต่างประเทศ</w:t>
      </w:r>
      <w:r w:rsidR="00EE572B" w:rsidRPr="005B2FA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B303A7" w14:textId="5248C867" w:rsidR="00E16FA0" w:rsidRDefault="00E16FA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37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398"/>
        <w:gridCol w:w="1351"/>
        <w:gridCol w:w="270"/>
        <w:gridCol w:w="1351"/>
      </w:tblGrid>
      <w:tr w:rsidR="000D05BF" w:rsidRPr="005B2FA9" w14:paraId="7FDBC7FA" w14:textId="77777777" w:rsidTr="00BD6FC0">
        <w:trPr>
          <w:tblHeader/>
        </w:trPr>
        <w:tc>
          <w:tcPr>
            <w:tcW w:w="5398" w:type="dxa"/>
            <w:vAlign w:val="bottom"/>
          </w:tcPr>
          <w:p w14:paraId="20E63638" w14:textId="1BA2B278" w:rsidR="000D05BF" w:rsidRPr="005B2FA9" w:rsidRDefault="000D05BF" w:rsidP="00724DF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1" w:type="dxa"/>
          </w:tcPr>
          <w:p w14:paraId="3ABAC2C8" w14:textId="4F6E415D" w:rsidR="000D05BF" w:rsidRPr="005B2FA9" w:rsidRDefault="00E820A4" w:rsidP="00724DF3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9CF5497" w14:textId="77777777" w:rsidR="000D05BF" w:rsidRPr="005B2FA9" w:rsidRDefault="000D05BF" w:rsidP="00724DF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1ECE7D8" w14:textId="6EFDD017" w:rsidR="000D05BF" w:rsidRPr="005B2FA9" w:rsidRDefault="00E820A4" w:rsidP="00724DF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D05BF" w:rsidRPr="005B2FA9" w14:paraId="5DB736B2" w14:textId="77777777" w:rsidTr="00BD6FC0">
        <w:trPr>
          <w:tblHeader/>
        </w:trPr>
        <w:tc>
          <w:tcPr>
            <w:tcW w:w="5398" w:type="dxa"/>
            <w:vAlign w:val="bottom"/>
          </w:tcPr>
          <w:p w14:paraId="510E7F1A" w14:textId="77777777" w:rsidR="000D05BF" w:rsidRPr="005B2FA9" w:rsidRDefault="000D05BF" w:rsidP="00724DF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2" w:type="dxa"/>
            <w:gridSpan w:val="3"/>
          </w:tcPr>
          <w:p w14:paraId="291F1ADA" w14:textId="0D3343CA" w:rsidR="000D05BF" w:rsidRPr="005B2FA9" w:rsidRDefault="000D05BF" w:rsidP="00724DF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0D05BF" w:rsidRPr="005B2FA9" w14:paraId="68CFC848" w14:textId="77777777" w:rsidTr="00BD6FC0">
        <w:trPr>
          <w:trHeight w:val="308"/>
        </w:trPr>
        <w:tc>
          <w:tcPr>
            <w:tcW w:w="5398" w:type="dxa"/>
          </w:tcPr>
          <w:p w14:paraId="00D1E4A2" w14:textId="77777777" w:rsidR="000D05BF" w:rsidRPr="005B2FA9" w:rsidRDefault="000D05BF" w:rsidP="00724D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</w:tcPr>
          <w:p w14:paraId="0F3CC663" w14:textId="41508344" w:rsidR="000D05BF" w:rsidRPr="005B2FA9" w:rsidRDefault="000D05BF" w:rsidP="00724DF3">
            <w:pPr>
              <w:pStyle w:val="BodyText"/>
              <w:spacing w:after="0"/>
              <w:ind w:right="-46" w:firstLine="3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38BE6" w14:textId="77777777" w:rsidR="000D05BF" w:rsidRPr="005B2FA9" w:rsidRDefault="000D05BF" w:rsidP="00724D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4E67127" w14:textId="6F0C2E13" w:rsidR="000D05BF" w:rsidRPr="005B2FA9" w:rsidRDefault="000D05BF" w:rsidP="00724DF3">
            <w:pPr>
              <w:pStyle w:val="BodyText"/>
              <w:spacing w:after="0"/>
              <w:ind w:right="-46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1716" w:rsidRPr="005B2FA9" w14:paraId="7FDCECF8" w14:textId="77777777" w:rsidTr="00BD6FC0">
        <w:trPr>
          <w:trHeight w:val="308"/>
        </w:trPr>
        <w:tc>
          <w:tcPr>
            <w:tcW w:w="5398" w:type="dxa"/>
          </w:tcPr>
          <w:p w14:paraId="4C03D57D" w14:textId="267CDD15" w:rsidR="00B31716" w:rsidRPr="005B2FA9" w:rsidRDefault="00B31716" w:rsidP="00B317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A220130" w14:textId="3819AAE6" w:rsidR="00B31716" w:rsidRPr="005B2FA9" w:rsidRDefault="004F3C84" w:rsidP="00B31716">
            <w:pPr>
              <w:pStyle w:val="BodyText"/>
              <w:spacing w:after="0"/>
              <w:ind w:left="-552" w:right="70" w:firstLine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384</w:t>
            </w:r>
          </w:p>
        </w:tc>
        <w:tc>
          <w:tcPr>
            <w:tcW w:w="270" w:type="dxa"/>
          </w:tcPr>
          <w:p w14:paraId="1594740B" w14:textId="77777777" w:rsidR="00B31716" w:rsidRPr="005B2FA9" w:rsidRDefault="00B31716" w:rsidP="00B3171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B348928" w14:textId="76D9885A" w:rsidR="00B31716" w:rsidRPr="005B2FA9" w:rsidRDefault="00B31716" w:rsidP="00B31716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123,866</w:t>
            </w:r>
          </w:p>
        </w:tc>
      </w:tr>
      <w:tr w:rsidR="00B31716" w:rsidRPr="005B2FA9" w14:paraId="59829C43" w14:textId="77777777" w:rsidTr="00BD6FC0">
        <w:tc>
          <w:tcPr>
            <w:tcW w:w="5398" w:type="dxa"/>
          </w:tcPr>
          <w:p w14:paraId="012F1F65" w14:textId="281F45CA" w:rsidR="00B31716" w:rsidRPr="005B2FA9" w:rsidRDefault="00B31716" w:rsidP="00B3171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5B2F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07D412BA" w14:textId="23DD5263" w:rsidR="00B31716" w:rsidRPr="005B2FA9" w:rsidRDefault="004F3C84" w:rsidP="00B31716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85,384</w:t>
            </w:r>
          </w:p>
        </w:tc>
        <w:tc>
          <w:tcPr>
            <w:tcW w:w="270" w:type="dxa"/>
          </w:tcPr>
          <w:p w14:paraId="6DDF236A" w14:textId="77777777" w:rsidR="00B31716" w:rsidRPr="005B2FA9" w:rsidRDefault="00B31716" w:rsidP="00B3171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245E878B" w14:textId="1CA30F2E" w:rsidR="00B31716" w:rsidRPr="005B2FA9" w:rsidRDefault="00B31716" w:rsidP="00764262">
            <w:pPr>
              <w:pStyle w:val="BodyText"/>
              <w:tabs>
                <w:tab w:val="left" w:pos="795"/>
              </w:tabs>
              <w:spacing w:after="0"/>
              <w:ind w:left="-552" w:right="70" w:firstLine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A9">
              <w:rPr>
                <w:rFonts w:ascii="Angsana New" w:hAnsi="Angsana New" w:hint="cs"/>
                <w:b/>
                <w:bCs/>
                <w:sz w:val="30"/>
                <w:szCs w:val="30"/>
              </w:rPr>
              <w:t>12</w:t>
            </w:r>
            <w:r w:rsidRPr="005B2F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</w:p>
        </w:tc>
      </w:tr>
      <w:tr w:rsidR="00BD6FC0" w:rsidRPr="005B2FA9" w14:paraId="25252241" w14:textId="77777777" w:rsidTr="00BD6FC0">
        <w:tc>
          <w:tcPr>
            <w:tcW w:w="5398" w:type="dxa"/>
          </w:tcPr>
          <w:p w14:paraId="786AEACF" w14:textId="565DBEA4" w:rsidR="00BD6FC0" w:rsidRPr="005B2FA9" w:rsidRDefault="00BD6FC0" w:rsidP="00BD6FC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5B2FA9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อัตราแลกเปลี่ยนล่วงหน้า</w:t>
            </w:r>
            <w:r w:rsidRPr="005B2FA9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B2FA9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5B2FA9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8BEED67" w14:textId="295BDCE4" w:rsidR="00BD6FC0" w:rsidRPr="00B615FA" w:rsidRDefault="00BD6FC0" w:rsidP="00BD6FC0">
            <w:pPr>
              <w:pStyle w:val="BodyText"/>
              <w:spacing w:after="0"/>
              <w:ind w:left="-552" w:firstLine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1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(91,012)</w:t>
            </w:r>
          </w:p>
        </w:tc>
        <w:tc>
          <w:tcPr>
            <w:tcW w:w="270" w:type="dxa"/>
          </w:tcPr>
          <w:p w14:paraId="0FA658F8" w14:textId="77777777" w:rsidR="00BD6FC0" w:rsidRPr="007B263F" w:rsidRDefault="00BD6FC0" w:rsidP="00BD6FC0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14:paraId="7BAFDFAE" w14:textId="4C4AB7C4" w:rsidR="00BD6FC0" w:rsidRPr="007B263F" w:rsidRDefault="00BD6FC0" w:rsidP="00BD6FC0">
            <w:pPr>
              <w:pStyle w:val="BodyText"/>
              <w:spacing w:after="0"/>
              <w:ind w:left="-552" w:firstLine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26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(86,885)</w:t>
            </w:r>
          </w:p>
        </w:tc>
      </w:tr>
      <w:tr w:rsidR="00B31716" w:rsidRPr="005B2FA9" w14:paraId="3FA293C6" w14:textId="77777777" w:rsidTr="00BD6FC0">
        <w:tc>
          <w:tcPr>
            <w:tcW w:w="5398" w:type="dxa"/>
            <w:hideMark/>
          </w:tcPr>
          <w:p w14:paraId="64D774D7" w14:textId="77777777" w:rsidR="00B31716" w:rsidRPr="005B2FA9" w:rsidRDefault="00B31716" w:rsidP="00B31716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2DFDCE" w14:textId="70F62584" w:rsidR="00B31716" w:rsidRPr="00B615FA" w:rsidRDefault="007B263F" w:rsidP="007B263F">
            <w:pPr>
              <w:pStyle w:val="BodyText"/>
              <w:spacing w:after="0"/>
              <w:ind w:left="-552" w:firstLine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15FA">
              <w:rPr>
                <w:rFonts w:ascii="Angsana New" w:hAnsi="Angsana New"/>
                <w:b/>
                <w:bCs/>
                <w:sz w:val="30"/>
                <w:szCs w:val="30"/>
              </w:rPr>
              <w:t>(5,628)</w:t>
            </w:r>
          </w:p>
        </w:tc>
        <w:tc>
          <w:tcPr>
            <w:tcW w:w="270" w:type="dxa"/>
          </w:tcPr>
          <w:p w14:paraId="496EA92B" w14:textId="77777777" w:rsidR="00B31716" w:rsidRPr="005B2FA9" w:rsidRDefault="00B31716" w:rsidP="00B31716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5CAE96" w14:textId="02714736" w:rsidR="00B31716" w:rsidRPr="005B2FA9" w:rsidRDefault="00B31716" w:rsidP="00B31716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981</w:t>
            </w:r>
          </w:p>
        </w:tc>
      </w:tr>
    </w:tbl>
    <w:p w14:paraId="124804BB" w14:textId="77777777" w:rsidR="00A01906" w:rsidRPr="00E16FA0" w:rsidRDefault="00A01906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6303BFF" w14:textId="3AE22F94" w:rsidR="00A01906" w:rsidRPr="005B2FA9" w:rsidRDefault="00A01906" w:rsidP="00A0190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81C390C" w14:textId="77777777" w:rsidR="00CE4BD6" w:rsidRPr="00E16FA0" w:rsidRDefault="00CE4BD6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DC55E6C" w14:textId="76604F1B" w:rsidR="00CE4BD6" w:rsidRPr="005B2FA9" w:rsidRDefault="00CE4BD6" w:rsidP="00724DF3">
      <w:pPr>
        <w:tabs>
          <w:tab w:val="left" w:pos="900"/>
          <w:tab w:val="left" w:pos="1170"/>
        </w:tabs>
        <w:spacing w:line="240" w:lineRule="auto"/>
        <w:ind w:left="900" w:right="423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ที่เป็นไปได้อย่างสมเหตุสมผลของเงินบาทที่มีต่อสกุลเงินตราต่างประเทศ ณ วันที่หน้ารายงาน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5108E2" w:rsidRPr="005B2FA9">
        <w:rPr>
          <w:rFonts w:asciiTheme="majorBidi" w:hAnsiTheme="majorBidi" w:cstheme="majorBidi"/>
          <w:sz w:val="30"/>
          <w:szCs w:val="30"/>
          <w:cs/>
        </w:rPr>
        <w:t>โดย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ตั้งอยู่บนข้อสมมติที่ว่าตัวแปรอื่น โดยเฉพาะอัตราดอกเบี้ยเป็นอัตราคงที่ </w:t>
      </w:r>
    </w:p>
    <w:p w14:paraId="37C41FA4" w14:textId="77777777" w:rsidR="00CE4BD6" w:rsidRPr="00E16FA0" w:rsidRDefault="00CE4BD6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260"/>
        <w:gridCol w:w="360"/>
        <w:gridCol w:w="1080"/>
        <w:gridCol w:w="180"/>
        <w:gridCol w:w="1080"/>
      </w:tblGrid>
      <w:tr w:rsidR="003E6800" w:rsidRPr="005B2FA9" w14:paraId="5D23C6F7" w14:textId="77777777" w:rsidTr="00724DF3">
        <w:trPr>
          <w:trHeight w:val="218"/>
          <w:tblHeader/>
        </w:trPr>
        <w:tc>
          <w:tcPr>
            <w:tcW w:w="4500" w:type="dxa"/>
          </w:tcPr>
          <w:p w14:paraId="2C15780C" w14:textId="036DCBAA" w:rsidR="003E6800" w:rsidRPr="005B2FA9" w:rsidRDefault="003E6800" w:rsidP="005021D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EAB29D1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60" w:type="dxa"/>
          </w:tcPr>
          <w:p w14:paraId="437087A8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F111371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3E6800" w:rsidRPr="005B2FA9" w14:paraId="0562F13F" w14:textId="77777777" w:rsidTr="00724DF3">
        <w:trPr>
          <w:tblHeader/>
        </w:trPr>
        <w:tc>
          <w:tcPr>
            <w:tcW w:w="4500" w:type="dxa"/>
          </w:tcPr>
          <w:p w14:paraId="4094E7AB" w14:textId="262AEC89" w:rsidR="003E6800" w:rsidRPr="005B2FA9" w:rsidRDefault="005108E2" w:rsidP="005108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2B886137" w14:textId="77777777" w:rsidR="003E6800" w:rsidRPr="005B2FA9" w:rsidRDefault="003E6800" w:rsidP="005021D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360" w:type="dxa"/>
          </w:tcPr>
          <w:p w14:paraId="69A3A515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601036D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FED3C8C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B38996E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E6800" w:rsidRPr="005B2FA9" w14:paraId="16A77803" w14:textId="77777777" w:rsidTr="00724DF3">
        <w:trPr>
          <w:tblHeader/>
        </w:trPr>
        <w:tc>
          <w:tcPr>
            <w:tcW w:w="4500" w:type="dxa"/>
          </w:tcPr>
          <w:p w14:paraId="294111F7" w14:textId="77777777" w:rsidR="003E6800" w:rsidRPr="005B2FA9" w:rsidRDefault="003E6800" w:rsidP="005021D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5AF763" w14:textId="00BFAA79" w:rsidR="003E6800" w:rsidRPr="005B2FA9" w:rsidRDefault="003E6800" w:rsidP="005021D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0" w:type="dxa"/>
            <w:gridSpan w:val="4"/>
          </w:tcPr>
          <w:p w14:paraId="76542F4C" w14:textId="208755DA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E6800" w:rsidRPr="005B2FA9" w14:paraId="66A5EC39" w14:textId="77777777" w:rsidTr="00724DF3">
        <w:trPr>
          <w:tblHeader/>
        </w:trPr>
        <w:tc>
          <w:tcPr>
            <w:tcW w:w="4500" w:type="dxa"/>
          </w:tcPr>
          <w:p w14:paraId="55979B9F" w14:textId="33CD510F" w:rsidR="003E6800" w:rsidRPr="005B2FA9" w:rsidRDefault="003E6800" w:rsidP="005021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820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</w:tcPr>
          <w:p w14:paraId="3439FC4D" w14:textId="77777777" w:rsidR="003E6800" w:rsidRPr="005B2FA9" w:rsidRDefault="003E6800" w:rsidP="005021D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4"/>
          </w:tcPr>
          <w:p w14:paraId="2F90F223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19170A" w:rsidRPr="005B2FA9" w14:paraId="19F94D11" w14:textId="77777777" w:rsidTr="00724DF3">
        <w:tc>
          <w:tcPr>
            <w:tcW w:w="4500" w:type="dxa"/>
            <w:hideMark/>
          </w:tcPr>
          <w:p w14:paraId="72DB3B06" w14:textId="0BF727F5" w:rsidR="0019170A" w:rsidRPr="005B2FA9" w:rsidRDefault="0019170A" w:rsidP="00CE15F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260" w:type="dxa"/>
          </w:tcPr>
          <w:p w14:paraId="5F74596D" w14:textId="46C5A52A" w:rsidR="0019170A" w:rsidRPr="005B2FA9" w:rsidRDefault="0019170A" w:rsidP="00CE15F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3222FD5" w14:textId="77777777" w:rsidR="0019170A" w:rsidRPr="005B2FA9" w:rsidRDefault="0019170A" w:rsidP="00CE15F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1ED0C" w14:textId="24EA2CCE" w:rsidR="0019170A" w:rsidRPr="005B2FA9" w:rsidRDefault="0019170A" w:rsidP="00CE15F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3FCA10" w14:textId="77777777" w:rsidR="0019170A" w:rsidRPr="005B2FA9" w:rsidRDefault="0019170A" w:rsidP="00CE15F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7A672" w14:textId="0B7865E8" w:rsidR="0019170A" w:rsidRPr="005B2FA9" w:rsidRDefault="0019170A" w:rsidP="0019170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70A" w:rsidRPr="005B2FA9" w14:paraId="39D00AFC" w14:textId="77777777" w:rsidTr="00777C1F">
        <w:tc>
          <w:tcPr>
            <w:tcW w:w="4500" w:type="dxa"/>
          </w:tcPr>
          <w:p w14:paraId="7511EAB1" w14:textId="247BA0DB" w:rsidR="003112F1" w:rsidRPr="005B2FA9" w:rsidRDefault="003112F1" w:rsidP="0019170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657FBC" w14:textId="512294F5" w:rsidR="0019170A" w:rsidRPr="005B2FA9" w:rsidRDefault="004F3C84" w:rsidP="0019170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360" w:type="dxa"/>
          </w:tcPr>
          <w:p w14:paraId="0FE23DD2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A51B1" w14:textId="568E0ABF" w:rsidR="0019170A" w:rsidRPr="005B2FA9" w:rsidRDefault="004F3C84" w:rsidP="001917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(8,538)</w:t>
            </w:r>
          </w:p>
        </w:tc>
        <w:tc>
          <w:tcPr>
            <w:tcW w:w="180" w:type="dxa"/>
          </w:tcPr>
          <w:p w14:paraId="0ACCDA2E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AD952" w14:textId="29B5715F" w:rsidR="0019170A" w:rsidRPr="005B2FA9" w:rsidRDefault="004F3C84" w:rsidP="004F3C8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8,538</w:t>
            </w:r>
          </w:p>
        </w:tc>
      </w:tr>
      <w:tr w:rsidR="0019170A" w:rsidRPr="005B2FA9" w14:paraId="09EE37CC" w14:textId="77777777" w:rsidTr="00724DF3">
        <w:tc>
          <w:tcPr>
            <w:tcW w:w="4500" w:type="dxa"/>
          </w:tcPr>
          <w:p w14:paraId="615B324F" w14:textId="16CF117F" w:rsidR="0019170A" w:rsidRPr="005B2FA9" w:rsidRDefault="0019170A" w:rsidP="0019170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820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02A5E87B" w14:textId="77777777" w:rsidR="0019170A" w:rsidRPr="005B2FA9" w:rsidRDefault="0019170A" w:rsidP="0019170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459C0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3F4E4" w14:textId="77777777" w:rsidR="0019170A" w:rsidRPr="005B2FA9" w:rsidRDefault="0019170A" w:rsidP="001917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56AD03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8324A" w14:textId="77777777" w:rsidR="0019170A" w:rsidRPr="005B2FA9" w:rsidRDefault="0019170A" w:rsidP="0019170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E7F" w:rsidRPr="005B2FA9" w14:paraId="3FBB199E" w14:textId="77777777" w:rsidTr="00724DF3">
        <w:tc>
          <w:tcPr>
            <w:tcW w:w="4500" w:type="dxa"/>
          </w:tcPr>
          <w:p w14:paraId="0E63BE4C" w14:textId="59D167DB" w:rsidR="00700E7F" w:rsidRPr="005B2FA9" w:rsidRDefault="00700E7F" w:rsidP="00700E7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260" w:type="dxa"/>
          </w:tcPr>
          <w:p w14:paraId="238817D8" w14:textId="3B560409" w:rsidR="00700E7F" w:rsidRPr="005B2FA9" w:rsidRDefault="00700E7F" w:rsidP="00700E7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360" w:type="dxa"/>
          </w:tcPr>
          <w:p w14:paraId="53ED03D4" w14:textId="77777777" w:rsidR="00700E7F" w:rsidRPr="005B2FA9" w:rsidRDefault="00700E7F" w:rsidP="00700E7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8BEFF" w14:textId="304DC8CC" w:rsidR="00700E7F" w:rsidRPr="005B2FA9" w:rsidRDefault="00700E7F" w:rsidP="00700E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(12,387)</w:t>
            </w:r>
          </w:p>
        </w:tc>
        <w:tc>
          <w:tcPr>
            <w:tcW w:w="180" w:type="dxa"/>
          </w:tcPr>
          <w:p w14:paraId="38841474" w14:textId="77777777" w:rsidR="00700E7F" w:rsidRPr="005B2FA9" w:rsidRDefault="00700E7F">
            <w:pPr>
              <w:pStyle w:val="acctfourfigures"/>
              <w:numPr>
                <w:ilvl w:val="0"/>
                <w:numId w:val="12"/>
              </w:numPr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117B7C" w14:textId="7971528A" w:rsidR="00700E7F" w:rsidRPr="005B2FA9" w:rsidRDefault="00700E7F" w:rsidP="00700E7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12,387</w:t>
            </w:r>
          </w:p>
        </w:tc>
      </w:tr>
    </w:tbl>
    <w:p w14:paraId="50349884" w14:textId="36DDAFB2" w:rsidR="00F12E41" w:rsidRDefault="00F12E41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2E752B3D" w14:textId="26456B5D" w:rsidR="00EE572B" w:rsidRPr="005B2FA9" w:rsidRDefault="00EE572B" w:rsidP="00241CD8">
      <w:pPr>
        <w:pStyle w:val="block"/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  <w:r w:rsidRPr="005B2FA9">
        <w:rPr>
          <w:rFonts w:asciiTheme="majorBidi" w:hAnsiTheme="majorBidi" w:cstheme="majorBidi"/>
          <w:sz w:val="30"/>
          <w:szCs w:val="30"/>
        </w:rPr>
        <w:t>(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B2FA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5B2FA9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00885C5" w14:textId="77777777" w:rsidR="00EE572B" w:rsidRPr="00E16FA0" w:rsidRDefault="00EE572B" w:rsidP="00E16FA0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87E3804" w14:textId="426DA36D" w:rsidR="00EE572B" w:rsidRPr="005B2FA9" w:rsidRDefault="00EE572B" w:rsidP="00241CD8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 เนื่องจากเงินกู้ยืม</w:t>
      </w:r>
      <w:r w:rsidRPr="005B2FA9">
        <w:rPr>
          <w:rFonts w:asciiTheme="majorBidi" w:hAnsiTheme="majorBidi" w:cstheme="majorBidi"/>
          <w:sz w:val="30"/>
          <w:szCs w:val="30"/>
        </w:rPr>
        <w:t xml:space="preserve"> (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82436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B2FA9">
        <w:rPr>
          <w:rFonts w:asciiTheme="majorBidi" w:hAnsiTheme="majorBidi" w:cstheme="majorBidi"/>
          <w:sz w:val="30"/>
          <w:szCs w:val="30"/>
        </w:rPr>
        <w:t xml:space="preserve">) </w:t>
      </w:r>
      <w:r w:rsidR="00BD5576" w:rsidRPr="005B2FA9">
        <w:rPr>
          <w:rFonts w:asciiTheme="majorBidi" w:hAnsiTheme="majorBidi" w:cstheme="majorBidi"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ส่วนใหญ่มีอัตราดอกเบี้ยคงที่ทำให้บริษัทมีความเสี่ยงต่ำจากการเปลี่ยนแปลงของอัตราดอกเบี้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ย</w:t>
      </w:r>
      <w:r w:rsidR="00730F38" w:rsidRPr="005B2FA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2D92EE05" w14:textId="77777777" w:rsidR="00E16FA0" w:rsidRDefault="00E16FA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73F54D1" w14:textId="0CA4E932" w:rsidR="00966BE5" w:rsidRPr="00F516BB" w:rsidRDefault="00C838FB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  <w:cs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การบริหารจัดการทุน</w:t>
      </w:r>
    </w:p>
    <w:p w14:paraId="60F5414B" w14:textId="3BD6CE9C" w:rsidR="00112803" w:rsidRPr="005B2FA9" w:rsidRDefault="00112803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0342E" w14:textId="3AAC70B8" w:rsidR="00C56368" w:rsidRPr="005B2FA9" w:rsidRDefault="00966BE5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632D4" w:rsidRPr="005B2FA9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</w:p>
    <w:p w14:paraId="66E9EEA7" w14:textId="77777777" w:rsidR="00E12DC8" w:rsidRPr="005B2FA9" w:rsidRDefault="00E12DC8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607299F" w14:textId="6105DECF" w:rsidR="00351805" w:rsidRPr="00F516BB" w:rsidRDefault="00516763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ภาระผูกพัน</w:t>
      </w:r>
      <w:r w:rsidR="009A20A1" w:rsidRPr="00F516BB">
        <w:rPr>
          <w:rFonts w:asciiTheme="majorBidi" w:hAnsiTheme="majorBidi" w:cstheme="majorBidi"/>
          <w:i w:val="0"/>
          <w:iCs w:val="0"/>
          <w:sz w:val="30"/>
          <w:szCs w:val="30"/>
          <w:cs/>
        </w:rPr>
        <w:t>กับบุคคลหรือกิจการที่ไม่เกี่ยวข้องกัน</w:t>
      </w:r>
    </w:p>
    <w:p w14:paraId="77462688" w14:textId="6F8A0862" w:rsidR="006655DF" w:rsidRPr="005B2FA9" w:rsidDel="007B4721" w:rsidRDefault="006655DF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275"/>
        <w:gridCol w:w="1082"/>
        <w:gridCol w:w="275"/>
        <w:gridCol w:w="1073"/>
      </w:tblGrid>
      <w:tr w:rsidR="00DE023A" w:rsidRPr="005B2FA9" w14:paraId="0B14F4DB" w14:textId="77777777" w:rsidTr="006E5F2D">
        <w:trPr>
          <w:trHeight w:val="344"/>
          <w:tblHeader/>
        </w:trPr>
        <w:tc>
          <w:tcPr>
            <w:tcW w:w="3513" w:type="pct"/>
          </w:tcPr>
          <w:p w14:paraId="3CDADA97" w14:textId="0CB37193" w:rsidR="00DE023A" w:rsidRPr="005B2FA9" w:rsidRDefault="00DE023A" w:rsidP="005021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41663C8" w14:textId="77777777" w:rsidR="00DE023A" w:rsidRPr="005B2FA9" w:rsidRDefault="00DE023A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9FEA0BC" w14:textId="5E28EC98" w:rsidR="00DE023A" w:rsidRPr="005B2FA9" w:rsidRDefault="00E820A4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1" w:type="pct"/>
          </w:tcPr>
          <w:p w14:paraId="78692529" w14:textId="77777777" w:rsidR="00DE023A" w:rsidRPr="005B2FA9" w:rsidRDefault="00DE023A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C38011" w14:textId="222FC4FA" w:rsidR="00DE023A" w:rsidRPr="005B2FA9" w:rsidRDefault="00E820A4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DE023A" w:rsidRPr="005B2FA9" w14:paraId="21E14BB8" w14:textId="77777777" w:rsidTr="006E5F2D">
        <w:trPr>
          <w:tblHeader/>
        </w:trPr>
        <w:tc>
          <w:tcPr>
            <w:tcW w:w="3513" w:type="pct"/>
            <w:vAlign w:val="center"/>
          </w:tcPr>
          <w:p w14:paraId="3E021F98" w14:textId="77777777" w:rsidR="00DE023A" w:rsidRPr="005B2FA9" w:rsidRDefault="00DE023A" w:rsidP="005021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56C9463" w14:textId="77777777" w:rsidR="00DE023A" w:rsidRPr="005B2FA9" w:rsidRDefault="00DE023A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282E03C" w14:textId="4F331781" w:rsidR="00DE023A" w:rsidRPr="005B2FA9" w:rsidRDefault="00DE023A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023A" w:rsidRPr="005B2FA9" w14:paraId="328A303B" w14:textId="77777777" w:rsidTr="006E5F2D">
        <w:tc>
          <w:tcPr>
            <w:tcW w:w="3513" w:type="pct"/>
          </w:tcPr>
          <w:p w14:paraId="3D2479FD" w14:textId="2AB3BD1C" w:rsidR="00DE023A" w:rsidRPr="005B2FA9" w:rsidRDefault="00DE023A" w:rsidP="005021D2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454C19"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51" w:type="pct"/>
          </w:tcPr>
          <w:p w14:paraId="0F616F9C" w14:textId="77777777" w:rsidR="00DE023A" w:rsidRPr="005B2FA9" w:rsidRDefault="00DE023A" w:rsidP="005021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8037F20" w14:textId="77777777" w:rsidR="00DE023A" w:rsidRPr="005B2FA9" w:rsidRDefault="00DE023A" w:rsidP="005021D2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930C518" w14:textId="77777777" w:rsidR="00DE023A" w:rsidRPr="005B2FA9" w:rsidRDefault="00DE023A" w:rsidP="005021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F05F4B9" w14:textId="77777777" w:rsidR="00DE023A" w:rsidRPr="005B2FA9" w:rsidRDefault="00DE023A" w:rsidP="005021D2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22646" w:rsidRPr="005B2FA9" w14:paraId="75D626BB" w14:textId="77777777" w:rsidTr="006E5F2D">
        <w:trPr>
          <w:trHeight w:val="164"/>
        </w:trPr>
        <w:tc>
          <w:tcPr>
            <w:tcW w:w="3513" w:type="pct"/>
          </w:tcPr>
          <w:p w14:paraId="7A6904CC" w14:textId="6F857422" w:rsidR="00222646" w:rsidRPr="005B2FA9" w:rsidRDefault="00222646" w:rsidP="00222646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51" w:type="pct"/>
          </w:tcPr>
          <w:p w14:paraId="3E18C669" w14:textId="77777777" w:rsidR="00222646" w:rsidRPr="005B2FA9" w:rsidRDefault="00222646" w:rsidP="002226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7807AC4" w14:textId="479A48F1" w:rsidR="00222646" w:rsidRPr="005B2FA9" w:rsidRDefault="002F2EEE" w:rsidP="0022264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749</w:t>
            </w:r>
          </w:p>
        </w:tc>
        <w:tc>
          <w:tcPr>
            <w:tcW w:w="151" w:type="pct"/>
          </w:tcPr>
          <w:p w14:paraId="76F29C1F" w14:textId="77777777" w:rsidR="00222646" w:rsidRPr="005B2FA9" w:rsidRDefault="00222646" w:rsidP="002226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45C592E" w14:textId="5C1F1EC5" w:rsidR="00222646" w:rsidRPr="005B2FA9" w:rsidRDefault="00222646" w:rsidP="0022264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</w:tr>
      <w:tr w:rsidR="00222646" w:rsidRPr="005B2FA9" w14:paraId="2B46B3FB" w14:textId="77777777" w:rsidTr="006E5F2D">
        <w:trPr>
          <w:trHeight w:val="164"/>
        </w:trPr>
        <w:tc>
          <w:tcPr>
            <w:tcW w:w="3513" w:type="pct"/>
          </w:tcPr>
          <w:p w14:paraId="364DDD99" w14:textId="095A9D51" w:rsidR="00222646" w:rsidRPr="005B2FA9" w:rsidRDefault="00222646" w:rsidP="00222646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สัญญาแต่งตั้งบริการวิชาชีพ</w:t>
            </w:r>
          </w:p>
        </w:tc>
        <w:tc>
          <w:tcPr>
            <w:tcW w:w="151" w:type="pct"/>
          </w:tcPr>
          <w:p w14:paraId="643AFC57" w14:textId="77777777" w:rsidR="00222646" w:rsidRPr="005B2FA9" w:rsidRDefault="00222646" w:rsidP="002226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5EF7391" w14:textId="3CC4FFD7" w:rsidR="00222646" w:rsidRPr="005B2FA9" w:rsidRDefault="002F2EEE" w:rsidP="0022264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,044</w:t>
            </w:r>
          </w:p>
        </w:tc>
        <w:tc>
          <w:tcPr>
            <w:tcW w:w="151" w:type="pct"/>
          </w:tcPr>
          <w:p w14:paraId="0E3152FA" w14:textId="77777777" w:rsidR="00222646" w:rsidRPr="005B2FA9" w:rsidRDefault="00222646" w:rsidP="002226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48F75F" w14:textId="2B91B22B" w:rsidR="00222646" w:rsidRPr="005B2FA9" w:rsidRDefault="00222646" w:rsidP="0022264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222646" w:rsidRPr="005B2FA9" w14:paraId="2BD27D4A" w14:textId="77777777" w:rsidTr="006E5F2D">
        <w:tc>
          <w:tcPr>
            <w:tcW w:w="3513" w:type="pct"/>
          </w:tcPr>
          <w:p w14:paraId="311097E5" w14:textId="13AA5C9D" w:rsidR="00222646" w:rsidRPr="005B2FA9" w:rsidRDefault="00222646" w:rsidP="00222646">
            <w:pPr>
              <w:pStyle w:val="BodyText"/>
              <w:spacing w:after="0"/>
              <w:ind w:left="145" w:right="-131" w:hanging="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51" w:type="pct"/>
          </w:tcPr>
          <w:p w14:paraId="4735346E" w14:textId="77777777" w:rsidR="00222646" w:rsidRPr="005B2FA9" w:rsidRDefault="00222646" w:rsidP="002226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F29312E" w14:textId="3D1FAF44" w:rsidR="00222646" w:rsidRPr="005B2FA9" w:rsidRDefault="002F2EEE" w:rsidP="0022264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</w:t>
            </w:r>
            <w:r w:rsidR="002D39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</w:p>
        </w:tc>
        <w:tc>
          <w:tcPr>
            <w:tcW w:w="151" w:type="pct"/>
          </w:tcPr>
          <w:p w14:paraId="4A50AE04" w14:textId="77777777" w:rsidR="00222646" w:rsidRPr="005B2FA9" w:rsidRDefault="00222646" w:rsidP="002226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30B668" w14:textId="78117DAC" w:rsidR="00222646" w:rsidRPr="005B2FA9" w:rsidRDefault="00222646" w:rsidP="0022264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1,094</w:t>
            </w:r>
          </w:p>
        </w:tc>
      </w:tr>
      <w:tr w:rsidR="00222646" w:rsidRPr="005B2FA9" w14:paraId="17AAA9A6" w14:textId="77777777" w:rsidTr="006E5F2D">
        <w:tc>
          <w:tcPr>
            <w:tcW w:w="3513" w:type="pct"/>
          </w:tcPr>
          <w:p w14:paraId="6CA8567E" w14:textId="77777777" w:rsidR="00222646" w:rsidRPr="005B2FA9" w:rsidRDefault="00222646" w:rsidP="00222646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" w:type="pct"/>
          </w:tcPr>
          <w:p w14:paraId="154C7F02" w14:textId="77777777" w:rsidR="00222646" w:rsidRPr="005B2FA9" w:rsidRDefault="00222646" w:rsidP="00222646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2B13436" w14:textId="676885AE" w:rsidR="00222646" w:rsidRPr="005B2FA9" w:rsidRDefault="002D3981" w:rsidP="0022264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9,872</w:t>
            </w:r>
          </w:p>
        </w:tc>
        <w:tc>
          <w:tcPr>
            <w:tcW w:w="151" w:type="pct"/>
          </w:tcPr>
          <w:p w14:paraId="532CD634" w14:textId="77777777" w:rsidR="00222646" w:rsidRPr="005B2FA9" w:rsidRDefault="00222646" w:rsidP="00222646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2279E1" w14:textId="29D67995" w:rsidR="00222646" w:rsidRPr="005B2FA9" w:rsidRDefault="00222646" w:rsidP="00222646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6,503</w:t>
            </w:r>
          </w:p>
        </w:tc>
      </w:tr>
    </w:tbl>
    <w:p w14:paraId="0AD10451" w14:textId="77777777" w:rsidR="008C2872" w:rsidRPr="005B2FA9" w:rsidRDefault="008C2872" w:rsidP="005021D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9F57887" w14:textId="2549353E" w:rsidR="00505BC3" w:rsidRPr="00F516BB" w:rsidRDefault="00505BC3" w:rsidP="00F516BB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F516BB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เหตุการณ์ภายหลังรอบระยะเวลารายงาน</w:t>
      </w:r>
    </w:p>
    <w:p w14:paraId="191D9AC1" w14:textId="77777777" w:rsidR="00505BC3" w:rsidRPr="005B2FA9" w:rsidRDefault="00505BC3" w:rsidP="00505BC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76E6E6" w14:textId="28E878AC" w:rsidR="00BC6A68" w:rsidRDefault="00BC6A68" w:rsidP="00BC6A6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F0B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363F0B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Pr="00363F0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 w:rsidR="00001F20" w:rsidRPr="00363F0B">
        <w:rPr>
          <w:rFonts w:asciiTheme="majorBidi" w:hAnsiTheme="majorBidi" w:cstheme="majorBidi" w:hint="cs"/>
          <w:sz w:val="30"/>
          <w:szCs w:val="30"/>
          <w:cs/>
          <w:lang w:val="en-US"/>
        </w:rPr>
        <w:t>19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 w:rsidR="00001F20" w:rsidRPr="00363F0B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363F0B">
        <w:rPr>
          <w:rFonts w:asciiTheme="majorBidi" w:hAnsiTheme="majorBidi" w:cstheme="majorBidi"/>
          <w:sz w:val="30"/>
          <w:szCs w:val="30"/>
        </w:rPr>
        <w:t xml:space="preserve"> 256</w:t>
      </w:r>
      <w:r w:rsidRPr="00363F0B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63F0B">
        <w:rPr>
          <w:rFonts w:asciiTheme="majorBidi" w:hAnsiTheme="majorBidi" w:cstheme="majorBidi"/>
          <w:sz w:val="30"/>
          <w:szCs w:val="30"/>
        </w:rPr>
        <w:t xml:space="preserve"> </w:t>
      </w:r>
      <w:r w:rsidRPr="00363F0B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="00001F20" w:rsidRPr="00363F0B">
        <w:rPr>
          <w:rFonts w:asciiTheme="majorBidi" w:hAnsiTheme="majorBidi" w:cstheme="majorBidi" w:hint="cs"/>
          <w:sz w:val="30"/>
          <w:szCs w:val="30"/>
          <w:cs/>
        </w:rPr>
        <w:t xml:space="preserve">จัดตั้งบริษัท เอ็นทีเอฟ </w:t>
      </w:r>
      <w:r w:rsidR="00001F20" w:rsidRPr="00363F0B">
        <w:rPr>
          <w:rFonts w:asciiTheme="majorBidi" w:hAnsiTheme="majorBidi" w:cstheme="majorBidi"/>
          <w:sz w:val="30"/>
          <w:szCs w:val="30"/>
          <w:cs/>
        </w:rPr>
        <w:br/>
      </w:r>
      <w:r w:rsidR="00001F20" w:rsidRPr="00363F0B">
        <w:rPr>
          <w:rFonts w:asciiTheme="majorBidi" w:hAnsiTheme="majorBidi" w:cstheme="majorBidi" w:hint="cs"/>
          <w:sz w:val="30"/>
          <w:szCs w:val="30"/>
          <w:cs/>
        </w:rPr>
        <w:t xml:space="preserve">โฮลดิ้ง จำกัด </w:t>
      </w:r>
      <w:r w:rsidR="00864D18" w:rsidRPr="00363F0B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864D18" w:rsidRPr="00363F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4D18" w:rsidRPr="00363F0B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 </w:t>
      </w:r>
      <w:r w:rsidR="00864D18" w:rsidRPr="00363F0B">
        <w:rPr>
          <w:rFonts w:asciiTheme="majorBidi" w:hAnsiTheme="majorBidi" w:cstheme="majorBidi"/>
          <w:sz w:val="30"/>
          <w:szCs w:val="30"/>
        </w:rPr>
        <w:t xml:space="preserve">70 </w:t>
      </w:r>
      <w:r w:rsidR="00864D18" w:rsidRPr="00363F0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64D18" w:rsidRPr="00363F0B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001F20" w:rsidRPr="00363F0B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จดทะเบียนจัดตั้งวันที่ </w:t>
      </w:r>
      <w:r w:rsidR="00001F20" w:rsidRPr="00363F0B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001F20" w:rsidRPr="00363F0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001F20" w:rsidRPr="00363F0B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864D18" w:rsidRPr="00363F0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64D18" w:rsidRPr="00363F0B">
        <w:rPr>
          <w:rFonts w:asciiTheme="majorBidi" w:hAnsiTheme="majorBidi" w:cstheme="majorBidi"/>
          <w:sz w:val="30"/>
          <w:szCs w:val="30"/>
          <w:cs/>
          <w:lang w:val="en-US"/>
        </w:rPr>
        <w:t>เพื่อประกอบกิจการการลงทุนหรือร่วมลงทุนในกิจการที่เกี่ยวข้องกับเกษตรกรรม การนำเข้า ส่งออกผลไม้ ผลไม้แช่แข็ง และผลไม้แปรรูป</w:t>
      </w:r>
    </w:p>
    <w:p w14:paraId="361CF52F" w14:textId="77777777" w:rsidR="00BC6A68" w:rsidRDefault="00BC6A68" w:rsidP="00BC6A6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5872523" w14:textId="60A52AF6" w:rsidR="00BC6A68" w:rsidRPr="004A58D0" w:rsidRDefault="00BC6A68" w:rsidP="00BC6A6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42B03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C42B03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Pr="00C42B0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C42B0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42B0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C42B03">
        <w:rPr>
          <w:rFonts w:asciiTheme="majorBidi" w:hAnsiTheme="majorBidi" w:cstheme="majorBidi"/>
          <w:sz w:val="30"/>
          <w:szCs w:val="30"/>
        </w:rPr>
        <w:t xml:space="preserve"> </w:t>
      </w:r>
      <w:r w:rsidRPr="00C42B03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Pr="00C42B03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42B03">
        <w:rPr>
          <w:rFonts w:asciiTheme="majorBidi" w:hAnsiTheme="majorBidi" w:cstheme="majorBidi"/>
          <w:sz w:val="30"/>
          <w:szCs w:val="30"/>
          <w:cs/>
        </w:rPr>
        <w:t>จ่าย</w:t>
      </w:r>
      <w:r w:rsidRPr="00C42B03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  <w:r w:rsidRPr="00C42B03">
        <w:rPr>
          <w:rFonts w:asciiTheme="majorBidi" w:hAnsiTheme="majorBidi" w:cstheme="majorBidi"/>
          <w:sz w:val="30"/>
          <w:szCs w:val="30"/>
          <w:cs/>
        </w:rPr>
        <w:t>สำหรับผลการดำเนินงาน</w:t>
      </w:r>
      <w:r>
        <w:rPr>
          <w:rFonts w:asciiTheme="majorBidi" w:hAnsiTheme="majorBidi" w:cstheme="majorBidi" w:hint="cs"/>
          <w:sz w:val="30"/>
          <w:szCs w:val="30"/>
          <w:cs/>
        </w:rPr>
        <w:t>ประจำปี</w:t>
      </w:r>
      <w:r w:rsidRPr="00C42B0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Pr="00C42B03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1</w:t>
      </w:r>
      <w:r w:rsidRPr="00C42B0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C42B0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C42B03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B67BA5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B67BA5">
        <w:rPr>
          <w:rFonts w:asciiTheme="majorBidi" w:hAnsiTheme="majorBidi" w:cstheme="majorBidi"/>
          <w:sz w:val="30"/>
          <w:szCs w:val="30"/>
        </w:rPr>
        <w:t xml:space="preserve"> </w:t>
      </w:r>
      <w:r w:rsidR="00824368">
        <w:rPr>
          <w:rFonts w:asciiTheme="majorBidi" w:hAnsiTheme="majorBidi" w:cstheme="majorBidi"/>
          <w:sz w:val="30"/>
          <w:szCs w:val="30"/>
        </w:rPr>
        <w:t>0.11</w:t>
      </w:r>
      <w:r w:rsidRPr="00B67BA5">
        <w:rPr>
          <w:rFonts w:asciiTheme="majorBidi" w:hAnsiTheme="majorBidi" w:cstheme="majorBidi"/>
          <w:sz w:val="30"/>
          <w:szCs w:val="30"/>
          <w:cs/>
        </w:rPr>
        <w:t xml:space="preserve"> บาทต่อหุ้น เป็นจำนวนเงินทั้งสิ้น</w:t>
      </w:r>
      <w:r w:rsidRPr="00B67BA5">
        <w:rPr>
          <w:rFonts w:asciiTheme="majorBidi" w:hAnsiTheme="majorBidi" w:cstheme="majorBidi"/>
          <w:sz w:val="30"/>
          <w:szCs w:val="30"/>
        </w:rPr>
        <w:t xml:space="preserve"> </w:t>
      </w:r>
      <w:r w:rsidR="00824368">
        <w:rPr>
          <w:rFonts w:asciiTheme="majorBidi" w:hAnsiTheme="majorBidi" w:cstheme="majorBidi"/>
          <w:sz w:val="30"/>
          <w:szCs w:val="30"/>
        </w:rPr>
        <w:t>22.9</w:t>
      </w:r>
      <w:r w:rsidRPr="00B67B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BFD">
        <w:rPr>
          <w:rFonts w:asciiTheme="majorBidi" w:hAnsiTheme="majorBidi" w:cstheme="majorBidi"/>
          <w:sz w:val="30"/>
          <w:szCs w:val="30"/>
          <w:cs/>
        </w:rPr>
        <w:br/>
      </w:r>
      <w:r w:rsidRPr="00B67BA5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เงินปันผลดังกล่าวจะจ่ายให้แก่ผู้ถือหุ้น</w:t>
      </w:r>
      <w:r w:rsidRPr="00B67BA5">
        <w:rPr>
          <w:rFonts w:asciiTheme="majorBidi" w:hAnsiTheme="majorBidi" w:cstheme="majorBidi" w:hint="cs"/>
          <w:sz w:val="30"/>
          <w:szCs w:val="30"/>
          <w:cs/>
        </w:rPr>
        <w:t>ภาย</w:t>
      </w:r>
      <w:r w:rsidRPr="00B67BA5">
        <w:rPr>
          <w:rFonts w:asciiTheme="majorBidi" w:hAnsiTheme="majorBidi" w:cstheme="majorBidi"/>
          <w:sz w:val="30"/>
          <w:szCs w:val="30"/>
          <w:cs/>
        </w:rPr>
        <w:t>ใน</w:t>
      </w:r>
      <w:r w:rsidRPr="00B67BA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B00AB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67BA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9</w:t>
      </w:r>
    </w:p>
    <w:p w14:paraId="2197C5EE" w14:textId="77777777" w:rsidR="00276634" w:rsidRPr="00562111" w:rsidRDefault="00276634" w:rsidP="0056211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276634" w:rsidRPr="00562111" w:rsidSect="00761BC2">
      <w:pgSz w:w="11907" w:h="16840" w:code="9"/>
      <w:pgMar w:top="691" w:right="1152" w:bottom="540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7AD93" w14:textId="77777777" w:rsidR="00D97A8F" w:rsidRDefault="00D97A8F">
      <w:r>
        <w:separator/>
      </w:r>
    </w:p>
  </w:endnote>
  <w:endnote w:type="continuationSeparator" w:id="0">
    <w:p w14:paraId="31C44DB2" w14:textId="77777777" w:rsidR="00D97A8F" w:rsidRDefault="00D9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orbel"/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692B" w14:textId="3AB5FC64" w:rsidR="009B109F" w:rsidRPr="007A17E1" w:rsidRDefault="009B109F" w:rsidP="001A1530">
    <w:pPr>
      <w:pStyle w:val="Footer"/>
      <w:framePr w:w="5046" w:h="449" w:hRule="exact" w:wrap="around" w:vAnchor="text" w:hAnchor="page" w:x="3690" w:y="111"/>
      <w:ind w:firstLine="2340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</w:t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B168598" w14:textId="79BAA43C" w:rsidR="009B109F" w:rsidRPr="000F356A" w:rsidRDefault="009B109F" w:rsidP="00391EF1">
    <w:pPr>
      <w:pStyle w:val="Footer"/>
      <w:ind w:right="360"/>
      <w:rPr>
        <w:rFonts w:ascii="Angsana New" w:hAnsi="Angsana New"/>
        <w:i/>
        <w:iCs/>
        <w:sz w:val="26"/>
        <w:szCs w:val="2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0EC78" w14:textId="77777777" w:rsidR="00D97A8F" w:rsidRDefault="00D97A8F">
      <w:r>
        <w:separator/>
      </w:r>
    </w:p>
  </w:footnote>
  <w:footnote w:type="continuationSeparator" w:id="0">
    <w:p w14:paraId="7709DC7C" w14:textId="77777777" w:rsidR="00D97A8F" w:rsidRDefault="00D97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635BD" w14:textId="50E100A1" w:rsidR="009B109F" w:rsidRDefault="006655DF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 w:rsidRPr="006655DF">
      <w:rPr>
        <w:rFonts w:ascii="Angsana New" w:hAnsi="Angsana New"/>
        <w:b/>
        <w:bCs/>
        <w:sz w:val="32"/>
        <w:szCs w:val="32"/>
        <w:cs/>
      </w:rPr>
      <w:t>บริษัท เอ็นทีเอฟ อินเตอร์กรุ๊ป</w:t>
    </w:r>
    <w:r w:rsidR="00E6260E">
      <w:rPr>
        <w:rFonts w:ascii="Angsana New" w:hAnsi="Angsana New"/>
        <w:b/>
        <w:bCs/>
        <w:sz w:val="32"/>
        <w:szCs w:val="32"/>
      </w:rPr>
      <w:t xml:space="preserve"> </w:t>
    </w:r>
    <w:r w:rsidRPr="006655DF">
      <w:rPr>
        <w:rFonts w:ascii="Angsana New" w:hAnsi="Angsana New"/>
        <w:b/>
        <w:bCs/>
        <w:sz w:val="32"/>
        <w:szCs w:val="32"/>
        <w:cs/>
      </w:rPr>
      <w:t>(ประเทศไทย) จำกัด</w:t>
    </w:r>
    <w:r w:rsidR="00E6260E">
      <w:rPr>
        <w:rFonts w:ascii="Angsana New" w:hAnsi="Angsana New"/>
        <w:b/>
        <w:bCs/>
        <w:sz w:val="32"/>
        <w:szCs w:val="32"/>
      </w:rPr>
      <w:t xml:space="preserve"> (</w:t>
    </w:r>
    <w:r w:rsidR="00E6260E">
      <w:rPr>
        <w:rFonts w:ascii="Angsana New" w:hAnsi="Angsana New" w:hint="cs"/>
        <w:b/>
        <w:bCs/>
        <w:sz w:val="32"/>
        <w:szCs w:val="32"/>
        <w:cs/>
      </w:rPr>
      <w:t>มหาชน</w:t>
    </w:r>
    <w:r w:rsidR="00E6260E">
      <w:rPr>
        <w:rFonts w:ascii="Angsana New" w:hAnsi="Angsana New"/>
        <w:b/>
        <w:bCs/>
        <w:sz w:val="32"/>
        <w:szCs w:val="32"/>
      </w:rPr>
      <w:t>)</w:t>
    </w:r>
  </w:p>
  <w:p w14:paraId="653D583E" w14:textId="44360D99" w:rsidR="00E6260E" w:rsidRPr="00E6260E" w:rsidRDefault="00E6260E" w:rsidP="00E6260E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</w:t>
    </w:r>
    <w:r>
      <w:rPr>
        <w:rFonts w:ascii="Angsana New" w:hAnsi="Angsana New"/>
        <w:b/>
        <w:bCs/>
        <w:sz w:val="32"/>
        <w:szCs w:val="32"/>
        <w:lang w:val="en-US"/>
      </w:rPr>
      <w:t>“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เอ็นทีเอฟ อินเตอร์กรุ๊ป(ประเทศไทย) จำกัด</w:t>
    </w:r>
    <w:r>
      <w:rPr>
        <w:rFonts w:ascii="Angsana New" w:hAnsi="Angsana New"/>
        <w:b/>
        <w:bCs/>
        <w:sz w:val="32"/>
        <w:szCs w:val="32"/>
        <w:lang w:val="en-US"/>
      </w:rPr>
      <w:t>”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)</w:t>
    </w:r>
  </w:p>
  <w:p w14:paraId="03C856E0" w14:textId="77777777" w:rsidR="009B109F" w:rsidRDefault="009B109F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3BC4B7" w14:textId="3BF663D7" w:rsidR="00F5611A" w:rsidRDefault="009B109F" w:rsidP="00F5611A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03259" w:rsidRPr="00803259">
      <w:rPr>
        <w:rFonts w:ascii="Angsana New" w:hAnsi="Angsana New"/>
        <w:b/>
        <w:bCs/>
        <w:sz w:val="32"/>
        <w:szCs w:val="32"/>
        <w:lang w:val="en-US"/>
      </w:rPr>
      <w:t>31</w:t>
    </w:r>
    <w:r w:rsidR="004A739A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A739A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="00803259" w:rsidRPr="00803259">
      <w:rPr>
        <w:rFonts w:ascii="Angsana New" w:hAnsi="Angsana New"/>
        <w:b/>
        <w:bCs/>
        <w:sz w:val="32"/>
        <w:szCs w:val="32"/>
        <w:lang w:val="en-US"/>
      </w:rPr>
      <w:t>256</w:t>
    </w:r>
    <w:r w:rsidR="00F5611A">
      <w:rPr>
        <w:rFonts w:ascii="Angsana New" w:hAnsi="Angsana New"/>
        <w:b/>
        <w:bCs/>
        <w:sz w:val="32"/>
        <w:szCs w:val="32"/>
        <w:lang w:val="en-US"/>
      </w:rPr>
      <w:t>8</w:t>
    </w:r>
  </w:p>
  <w:p w14:paraId="62791B64" w14:textId="77777777" w:rsidR="009B109F" w:rsidRPr="00DD3E61" w:rsidRDefault="009B109F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373EBA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85C3160"/>
    <w:multiLevelType w:val="multilevel"/>
    <w:tmpl w:val="9B2202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4D784B27"/>
    <w:multiLevelType w:val="hybridMultilevel"/>
    <w:tmpl w:val="31FC0D8C"/>
    <w:lvl w:ilvl="0" w:tplc="0409000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521045205">
    <w:abstractNumId w:val="6"/>
  </w:num>
  <w:num w:numId="2" w16cid:durableId="1062096752">
    <w:abstractNumId w:val="11"/>
  </w:num>
  <w:num w:numId="3" w16cid:durableId="2046253735">
    <w:abstractNumId w:val="7"/>
  </w:num>
  <w:num w:numId="4" w16cid:durableId="1302154899">
    <w:abstractNumId w:val="13"/>
  </w:num>
  <w:num w:numId="5" w16cid:durableId="1330258306">
    <w:abstractNumId w:val="0"/>
  </w:num>
  <w:num w:numId="6" w16cid:durableId="2080050631">
    <w:abstractNumId w:val="10"/>
  </w:num>
  <w:num w:numId="7" w16cid:durableId="1326518363">
    <w:abstractNumId w:val="4"/>
  </w:num>
  <w:num w:numId="8" w16cid:durableId="1408843558">
    <w:abstractNumId w:val="14"/>
  </w:num>
  <w:num w:numId="9" w16cid:durableId="1155335063">
    <w:abstractNumId w:val="8"/>
  </w:num>
  <w:num w:numId="10" w16cid:durableId="926233787">
    <w:abstractNumId w:val="1"/>
  </w:num>
  <w:num w:numId="11" w16cid:durableId="466122047">
    <w:abstractNumId w:val="9"/>
  </w:num>
  <w:num w:numId="12" w16cid:durableId="1510369478">
    <w:abstractNumId w:val="3"/>
  </w:num>
  <w:num w:numId="13" w16cid:durableId="247277047">
    <w:abstractNumId w:val="5"/>
  </w:num>
  <w:num w:numId="14" w16cid:durableId="902135220">
    <w:abstractNumId w:val="12"/>
  </w:num>
  <w:num w:numId="15" w16cid:durableId="1581330143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5A5"/>
    <w:rsid w:val="000016E3"/>
    <w:rsid w:val="00001C47"/>
    <w:rsid w:val="00001F20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55C"/>
    <w:rsid w:val="00004588"/>
    <w:rsid w:val="00004A2E"/>
    <w:rsid w:val="00004B5A"/>
    <w:rsid w:val="000053AE"/>
    <w:rsid w:val="00005528"/>
    <w:rsid w:val="00005B84"/>
    <w:rsid w:val="000062F6"/>
    <w:rsid w:val="00006F96"/>
    <w:rsid w:val="000074CE"/>
    <w:rsid w:val="00007EA9"/>
    <w:rsid w:val="00010922"/>
    <w:rsid w:val="00010A74"/>
    <w:rsid w:val="00010B54"/>
    <w:rsid w:val="00010CFC"/>
    <w:rsid w:val="0001113D"/>
    <w:rsid w:val="00011945"/>
    <w:rsid w:val="00011ADA"/>
    <w:rsid w:val="00012042"/>
    <w:rsid w:val="0001259E"/>
    <w:rsid w:val="00012CE6"/>
    <w:rsid w:val="00012FDB"/>
    <w:rsid w:val="000134CD"/>
    <w:rsid w:val="000135FA"/>
    <w:rsid w:val="000136A6"/>
    <w:rsid w:val="00013905"/>
    <w:rsid w:val="00013F82"/>
    <w:rsid w:val="000140E3"/>
    <w:rsid w:val="00014C24"/>
    <w:rsid w:val="00014C4C"/>
    <w:rsid w:val="0001580D"/>
    <w:rsid w:val="00015855"/>
    <w:rsid w:val="000159B9"/>
    <w:rsid w:val="00015E94"/>
    <w:rsid w:val="000165F9"/>
    <w:rsid w:val="00017FD4"/>
    <w:rsid w:val="000208AC"/>
    <w:rsid w:val="00020F66"/>
    <w:rsid w:val="0002216F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C2D"/>
    <w:rsid w:val="00024D83"/>
    <w:rsid w:val="00024DB0"/>
    <w:rsid w:val="0002540F"/>
    <w:rsid w:val="000257BB"/>
    <w:rsid w:val="00025B26"/>
    <w:rsid w:val="000267B9"/>
    <w:rsid w:val="00026E71"/>
    <w:rsid w:val="00027000"/>
    <w:rsid w:val="00027E7A"/>
    <w:rsid w:val="00027FEA"/>
    <w:rsid w:val="0003030F"/>
    <w:rsid w:val="00030397"/>
    <w:rsid w:val="000304B8"/>
    <w:rsid w:val="00030FD8"/>
    <w:rsid w:val="00031489"/>
    <w:rsid w:val="0003192C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66A"/>
    <w:rsid w:val="00036A44"/>
    <w:rsid w:val="00036B39"/>
    <w:rsid w:val="00036C77"/>
    <w:rsid w:val="00036DF5"/>
    <w:rsid w:val="00037107"/>
    <w:rsid w:val="00037536"/>
    <w:rsid w:val="00037866"/>
    <w:rsid w:val="000401B2"/>
    <w:rsid w:val="00042ED2"/>
    <w:rsid w:val="000435A1"/>
    <w:rsid w:val="00043BCD"/>
    <w:rsid w:val="00044572"/>
    <w:rsid w:val="00044771"/>
    <w:rsid w:val="0004482F"/>
    <w:rsid w:val="00044ABE"/>
    <w:rsid w:val="00044E62"/>
    <w:rsid w:val="00045045"/>
    <w:rsid w:val="0004552A"/>
    <w:rsid w:val="0004590E"/>
    <w:rsid w:val="00045E04"/>
    <w:rsid w:val="00046341"/>
    <w:rsid w:val="0004645F"/>
    <w:rsid w:val="00046C01"/>
    <w:rsid w:val="000476BE"/>
    <w:rsid w:val="00047968"/>
    <w:rsid w:val="00047B0C"/>
    <w:rsid w:val="00047B99"/>
    <w:rsid w:val="00050676"/>
    <w:rsid w:val="00050B9A"/>
    <w:rsid w:val="000513C6"/>
    <w:rsid w:val="000518D4"/>
    <w:rsid w:val="00051BE4"/>
    <w:rsid w:val="000526EC"/>
    <w:rsid w:val="000529D3"/>
    <w:rsid w:val="00052B46"/>
    <w:rsid w:val="00052D2F"/>
    <w:rsid w:val="00052ED9"/>
    <w:rsid w:val="0005426E"/>
    <w:rsid w:val="0005458B"/>
    <w:rsid w:val="00054A08"/>
    <w:rsid w:val="00054B8A"/>
    <w:rsid w:val="00054C73"/>
    <w:rsid w:val="00054D4D"/>
    <w:rsid w:val="00054D6D"/>
    <w:rsid w:val="00054DA3"/>
    <w:rsid w:val="00055EF0"/>
    <w:rsid w:val="00055F94"/>
    <w:rsid w:val="000568AD"/>
    <w:rsid w:val="00056A27"/>
    <w:rsid w:val="00056D1F"/>
    <w:rsid w:val="00056EC1"/>
    <w:rsid w:val="00057143"/>
    <w:rsid w:val="00057408"/>
    <w:rsid w:val="0005761F"/>
    <w:rsid w:val="00057913"/>
    <w:rsid w:val="00057C01"/>
    <w:rsid w:val="00057D33"/>
    <w:rsid w:val="00057FAA"/>
    <w:rsid w:val="0006038E"/>
    <w:rsid w:val="00060444"/>
    <w:rsid w:val="00060C29"/>
    <w:rsid w:val="00061425"/>
    <w:rsid w:val="00061982"/>
    <w:rsid w:val="00061AFD"/>
    <w:rsid w:val="00061EA9"/>
    <w:rsid w:val="0006239F"/>
    <w:rsid w:val="000625D9"/>
    <w:rsid w:val="00062884"/>
    <w:rsid w:val="00062A2E"/>
    <w:rsid w:val="000632F5"/>
    <w:rsid w:val="00063F67"/>
    <w:rsid w:val="000643B5"/>
    <w:rsid w:val="00064879"/>
    <w:rsid w:val="00064882"/>
    <w:rsid w:val="00064AAB"/>
    <w:rsid w:val="00064E57"/>
    <w:rsid w:val="00065071"/>
    <w:rsid w:val="00065195"/>
    <w:rsid w:val="00065353"/>
    <w:rsid w:val="0006535F"/>
    <w:rsid w:val="00065532"/>
    <w:rsid w:val="000657DE"/>
    <w:rsid w:val="00065B89"/>
    <w:rsid w:val="00065F0D"/>
    <w:rsid w:val="0006625A"/>
    <w:rsid w:val="00066349"/>
    <w:rsid w:val="00067787"/>
    <w:rsid w:val="00067D9F"/>
    <w:rsid w:val="00067F56"/>
    <w:rsid w:val="000707CE"/>
    <w:rsid w:val="00070F88"/>
    <w:rsid w:val="00071FAD"/>
    <w:rsid w:val="000724BB"/>
    <w:rsid w:val="0007279C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F37"/>
    <w:rsid w:val="000753F2"/>
    <w:rsid w:val="000754EF"/>
    <w:rsid w:val="0007591A"/>
    <w:rsid w:val="00075A68"/>
    <w:rsid w:val="00075B59"/>
    <w:rsid w:val="0007639D"/>
    <w:rsid w:val="00076E57"/>
    <w:rsid w:val="00077850"/>
    <w:rsid w:val="00077AA4"/>
    <w:rsid w:val="00077AB0"/>
    <w:rsid w:val="00077D1A"/>
    <w:rsid w:val="000801AB"/>
    <w:rsid w:val="0008058A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3E0"/>
    <w:rsid w:val="00082444"/>
    <w:rsid w:val="00082A38"/>
    <w:rsid w:val="0008308C"/>
    <w:rsid w:val="00083D77"/>
    <w:rsid w:val="00084379"/>
    <w:rsid w:val="0008446F"/>
    <w:rsid w:val="000847DD"/>
    <w:rsid w:val="00084E7B"/>
    <w:rsid w:val="0008515E"/>
    <w:rsid w:val="00085676"/>
    <w:rsid w:val="000858D7"/>
    <w:rsid w:val="00085A41"/>
    <w:rsid w:val="00085B3A"/>
    <w:rsid w:val="00085B92"/>
    <w:rsid w:val="00085D76"/>
    <w:rsid w:val="00086115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F5D"/>
    <w:rsid w:val="0009232D"/>
    <w:rsid w:val="00092AE4"/>
    <w:rsid w:val="00092C2A"/>
    <w:rsid w:val="00093026"/>
    <w:rsid w:val="000933B8"/>
    <w:rsid w:val="000934D1"/>
    <w:rsid w:val="0009366C"/>
    <w:rsid w:val="00093701"/>
    <w:rsid w:val="0009370E"/>
    <w:rsid w:val="000945FF"/>
    <w:rsid w:val="00094BDC"/>
    <w:rsid w:val="0009512E"/>
    <w:rsid w:val="0009562C"/>
    <w:rsid w:val="00095BC3"/>
    <w:rsid w:val="00095BD6"/>
    <w:rsid w:val="00095DA9"/>
    <w:rsid w:val="0009634E"/>
    <w:rsid w:val="00096706"/>
    <w:rsid w:val="0009679B"/>
    <w:rsid w:val="00097863"/>
    <w:rsid w:val="00097DFE"/>
    <w:rsid w:val="00097E41"/>
    <w:rsid w:val="00097F64"/>
    <w:rsid w:val="000A0AB2"/>
    <w:rsid w:val="000A1525"/>
    <w:rsid w:val="000A1575"/>
    <w:rsid w:val="000A1A28"/>
    <w:rsid w:val="000A1B6F"/>
    <w:rsid w:val="000A1FAE"/>
    <w:rsid w:val="000A29FA"/>
    <w:rsid w:val="000A2D43"/>
    <w:rsid w:val="000A338E"/>
    <w:rsid w:val="000A3FF3"/>
    <w:rsid w:val="000A4138"/>
    <w:rsid w:val="000A4275"/>
    <w:rsid w:val="000A48F7"/>
    <w:rsid w:val="000A4C93"/>
    <w:rsid w:val="000A51A8"/>
    <w:rsid w:val="000A51E2"/>
    <w:rsid w:val="000A6222"/>
    <w:rsid w:val="000A62D5"/>
    <w:rsid w:val="000A6D34"/>
    <w:rsid w:val="000B03D2"/>
    <w:rsid w:val="000B066A"/>
    <w:rsid w:val="000B0704"/>
    <w:rsid w:val="000B0CFD"/>
    <w:rsid w:val="000B0D7B"/>
    <w:rsid w:val="000B0F15"/>
    <w:rsid w:val="000B10AE"/>
    <w:rsid w:val="000B1211"/>
    <w:rsid w:val="000B12D8"/>
    <w:rsid w:val="000B1413"/>
    <w:rsid w:val="000B16B1"/>
    <w:rsid w:val="000B1BB4"/>
    <w:rsid w:val="000B1CD6"/>
    <w:rsid w:val="000B2219"/>
    <w:rsid w:val="000B226E"/>
    <w:rsid w:val="000B2426"/>
    <w:rsid w:val="000B2629"/>
    <w:rsid w:val="000B275C"/>
    <w:rsid w:val="000B2D22"/>
    <w:rsid w:val="000B329F"/>
    <w:rsid w:val="000B399D"/>
    <w:rsid w:val="000B3AF9"/>
    <w:rsid w:val="000B4381"/>
    <w:rsid w:val="000B4D39"/>
    <w:rsid w:val="000B570F"/>
    <w:rsid w:val="000B57C7"/>
    <w:rsid w:val="000B5B15"/>
    <w:rsid w:val="000B6282"/>
    <w:rsid w:val="000B62CC"/>
    <w:rsid w:val="000B636F"/>
    <w:rsid w:val="000B6998"/>
    <w:rsid w:val="000B6BA7"/>
    <w:rsid w:val="000B7329"/>
    <w:rsid w:val="000B73C6"/>
    <w:rsid w:val="000B7ADF"/>
    <w:rsid w:val="000B7AF3"/>
    <w:rsid w:val="000C0051"/>
    <w:rsid w:val="000C0160"/>
    <w:rsid w:val="000C04EE"/>
    <w:rsid w:val="000C0D59"/>
    <w:rsid w:val="000C1014"/>
    <w:rsid w:val="000C101A"/>
    <w:rsid w:val="000C1080"/>
    <w:rsid w:val="000C1265"/>
    <w:rsid w:val="000C1E45"/>
    <w:rsid w:val="000C227B"/>
    <w:rsid w:val="000C2946"/>
    <w:rsid w:val="000C2CBC"/>
    <w:rsid w:val="000C3115"/>
    <w:rsid w:val="000C347F"/>
    <w:rsid w:val="000C3681"/>
    <w:rsid w:val="000C3743"/>
    <w:rsid w:val="000C3D49"/>
    <w:rsid w:val="000C434A"/>
    <w:rsid w:val="000C43CD"/>
    <w:rsid w:val="000C463A"/>
    <w:rsid w:val="000C4B41"/>
    <w:rsid w:val="000C588E"/>
    <w:rsid w:val="000C598C"/>
    <w:rsid w:val="000C5E9F"/>
    <w:rsid w:val="000C617F"/>
    <w:rsid w:val="000C620A"/>
    <w:rsid w:val="000C6923"/>
    <w:rsid w:val="000C7790"/>
    <w:rsid w:val="000C79EA"/>
    <w:rsid w:val="000C7E74"/>
    <w:rsid w:val="000D0168"/>
    <w:rsid w:val="000D028C"/>
    <w:rsid w:val="000D02E1"/>
    <w:rsid w:val="000D03FF"/>
    <w:rsid w:val="000D05BF"/>
    <w:rsid w:val="000D0D1E"/>
    <w:rsid w:val="000D0EF9"/>
    <w:rsid w:val="000D10C2"/>
    <w:rsid w:val="000D16EE"/>
    <w:rsid w:val="000D1715"/>
    <w:rsid w:val="000D17D7"/>
    <w:rsid w:val="000D214C"/>
    <w:rsid w:val="000D2392"/>
    <w:rsid w:val="000D25BE"/>
    <w:rsid w:val="000D2CBF"/>
    <w:rsid w:val="000D2F5B"/>
    <w:rsid w:val="000D3B07"/>
    <w:rsid w:val="000D3E13"/>
    <w:rsid w:val="000D4A0F"/>
    <w:rsid w:val="000D4A8E"/>
    <w:rsid w:val="000D4AC3"/>
    <w:rsid w:val="000D4ADB"/>
    <w:rsid w:val="000D4F88"/>
    <w:rsid w:val="000D5E09"/>
    <w:rsid w:val="000D607A"/>
    <w:rsid w:val="000D628E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813"/>
    <w:rsid w:val="000E1975"/>
    <w:rsid w:val="000E1FC8"/>
    <w:rsid w:val="000E2BF6"/>
    <w:rsid w:val="000E3135"/>
    <w:rsid w:val="000E3802"/>
    <w:rsid w:val="000E48C5"/>
    <w:rsid w:val="000E4DF0"/>
    <w:rsid w:val="000E561B"/>
    <w:rsid w:val="000E65B6"/>
    <w:rsid w:val="000E697E"/>
    <w:rsid w:val="000E69EB"/>
    <w:rsid w:val="000E6E85"/>
    <w:rsid w:val="000E7FF8"/>
    <w:rsid w:val="000F01FB"/>
    <w:rsid w:val="000F090F"/>
    <w:rsid w:val="000F0A15"/>
    <w:rsid w:val="000F0A88"/>
    <w:rsid w:val="000F1624"/>
    <w:rsid w:val="000F163E"/>
    <w:rsid w:val="000F2340"/>
    <w:rsid w:val="000F2576"/>
    <w:rsid w:val="000F259A"/>
    <w:rsid w:val="000F2821"/>
    <w:rsid w:val="000F2832"/>
    <w:rsid w:val="000F356A"/>
    <w:rsid w:val="000F36C8"/>
    <w:rsid w:val="000F394D"/>
    <w:rsid w:val="000F3CBC"/>
    <w:rsid w:val="000F3D4F"/>
    <w:rsid w:val="000F4036"/>
    <w:rsid w:val="000F4201"/>
    <w:rsid w:val="000F4602"/>
    <w:rsid w:val="000F4797"/>
    <w:rsid w:val="000F4F69"/>
    <w:rsid w:val="000F58C8"/>
    <w:rsid w:val="000F65FE"/>
    <w:rsid w:val="000F66A9"/>
    <w:rsid w:val="000F66C3"/>
    <w:rsid w:val="000F6DCA"/>
    <w:rsid w:val="000F6EC6"/>
    <w:rsid w:val="000F7A67"/>
    <w:rsid w:val="00100071"/>
    <w:rsid w:val="0010020F"/>
    <w:rsid w:val="00100285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E7F"/>
    <w:rsid w:val="00103F2B"/>
    <w:rsid w:val="00103F36"/>
    <w:rsid w:val="001041B9"/>
    <w:rsid w:val="00104724"/>
    <w:rsid w:val="00104987"/>
    <w:rsid w:val="00104C6E"/>
    <w:rsid w:val="00105985"/>
    <w:rsid w:val="00105C5B"/>
    <w:rsid w:val="0010610E"/>
    <w:rsid w:val="00106A5B"/>
    <w:rsid w:val="00106C24"/>
    <w:rsid w:val="00106F5E"/>
    <w:rsid w:val="0010707A"/>
    <w:rsid w:val="00107310"/>
    <w:rsid w:val="0010774F"/>
    <w:rsid w:val="00107835"/>
    <w:rsid w:val="00110434"/>
    <w:rsid w:val="001105FF"/>
    <w:rsid w:val="0011099C"/>
    <w:rsid w:val="00110A36"/>
    <w:rsid w:val="00110A86"/>
    <w:rsid w:val="00110E48"/>
    <w:rsid w:val="00111261"/>
    <w:rsid w:val="001114C6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96F"/>
    <w:rsid w:val="00115CD7"/>
    <w:rsid w:val="001161E4"/>
    <w:rsid w:val="0011633B"/>
    <w:rsid w:val="0011687C"/>
    <w:rsid w:val="00116A87"/>
    <w:rsid w:val="00116BAE"/>
    <w:rsid w:val="00116C12"/>
    <w:rsid w:val="00116D7C"/>
    <w:rsid w:val="00116F6B"/>
    <w:rsid w:val="00117087"/>
    <w:rsid w:val="001178E5"/>
    <w:rsid w:val="0011793F"/>
    <w:rsid w:val="00117A1A"/>
    <w:rsid w:val="00120181"/>
    <w:rsid w:val="001206B6"/>
    <w:rsid w:val="00120795"/>
    <w:rsid w:val="00121192"/>
    <w:rsid w:val="001217F4"/>
    <w:rsid w:val="0012181A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4EE9"/>
    <w:rsid w:val="0012541F"/>
    <w:rsid w:val="001254DA"/>
    <w:rsid w:val="0012556C"/>
    <w:rsid w:val="00125BD2"/>
    <w:rsid w:val="00125CC1"/>
    <w:rsid w:val="001261C8"/>
    <w:rsid w:val="001263A8"/>
    <w:rsid w:val="001265BA"/>
    <w:rsid w:val="001267DD"/>
    <w:rsid w:val="00127397"/>
    <w:rsid w:val="001276C9"/>
    <w:rsid w:val="00127950"/>
    <w:rsid w:val="00130B3A"/>
    <w:rsid w:val="00130CBF"/>
    <w:rsid w:val="00130F7B"/>
    <w:rsid w:val="00131074"/>
    <w:rsid w:val="0013108A"/>
    <w:rsid w:val="0013158B"/>
    <w:rsid w:val="001317E5"/>
    <w:rsid w:val="00131AA2"/>
    <w:rsid w:val="00132449"/>
    <w:rsid w:val="0013259A"/>
    <w:rsid w:val="00132653"/>
    <w:rsid w:val="001326DB"/>
    <w:rsid w:val="00133D0B"/>
    <w:rsid w:val="00135865"/>
    <w:rsid w:val="0013639C"/>
    <w:rsid w:val="001364D3"/>
    <w:rsid w:val="00136525"/>
    <w:rsid w:val="00137148"/>
    <w:rsid w:val="00137E55"/>
    <w:rsid w:val="001400DC"/>
    <w:rsid w:val="00140489"/>
    <w:rsid w:val="0014149B"/>
    <w:rsid w:val="001416D8"/>
    <w:rsid w:val="00141CD6"/>
    <w:rsid w:val="001424CF"/>
    <w:rsid w:val="00142BD6"/>
    <w:rsid w:val="00143569"/>
    <w:rsid w:val="00143D20"/>
    <w:rsid w:val="00144132"/>
    <w:rsid w:val="00144707"/>
    <w:rsid w:val="00146416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19C1"/>
    <w:rsid w:val="00152030"/>
    <w:rsid w:val="001528C7"/>
    <w:rsid w:val="001536DA"/>
    <w:rsid w:val="001536F7"/>
    <w:rsid w:val="001537C2"/>
    <w:rsid w:val="00153A83"/>
    <w:rsid w:val="00153AAA"/>
    <w:rsid w:val="00153E28"/>
    <w:rsid w:val="00153E61"/>
    <w:rsid w:val="001542A4"/>
    <w:rsid w:val="00155478"/>
    <w:rsid w:val="001557B6"/>
    <w:rsid w:val="0015689C"/>
    <w:rsid w:val="00156AD5"/>
    <w:rsid w:val="00156B54"/>
    <w:rsid w:val="00156C19"/>
    <w:rsid w:val="00156C7A"/>
    <w:rsid w:val="00157123"/>
    <w:rsid w:val="00157486"/>
    <w:rsid w:val="001575D6"/>
    <w:rsid w:val="00157BE5"/>
    <w:rsid w:val="00157C43"/>
    <w:rsid w:val="00157CAF"/>
    <w:rsid w:val="001603BA"/>
    <w:rsid w:val="001609D7"/>
    <w:rsid w:val="00161216"/>
    <w:rsid w:val="00161DC2"/>
    <w:rsid w:val="001620F8"/>
    <w:rsid w:val="0016236F"/>
    <w:rsid w:val="001625C6"/>
    <w:rsid w:val="001625CA"/>
    <w:rsid w:val="00163DB6"/>
    <w:rsid w:val="0016423E"/>
    <w:rsid w:val="001645D1"/>
    <w:rsid w:val="001647C3"/>
    <w:rsid w:val="0016482C"/>
    <w:rsid w:val="00164D40"/>
    <w:rsid w:val="00165C14"/>
    <w:rsid w:val="00165E9D"/>
    <w:rsid w:val="00166203"/>
    <w:rsid w:val="00166748"/>
    <w:rsid w:val="001667C1"/>
    <w:rsid w:val="00166E57"/>
    <w:rsid w:val="0016788D"/>
    <w:rsid w:val="00167BF4"/>
    <w:rsid w:val="00167DCE"/>
    <w:rsid w:val="00171046"/>
    <w:rsid w:val="0017140B"/>
    <w:rsid w:val="00171532"/>
    <w:rsid w:val="00171A56"/>
    <w:rsid w:val="00171B80"/>
    <w:rsid w:val="00171D50"/>
    <w:rsid w:val="00172425"/>
    <w:rsid w:val="00172502"/>
    <w:rsid w:val="001725C8"/>
    <w:rsid w:val="0017272E"/>
    <w:rsid w:val="00172A3C"/>
    <w:rsid w:val="00172E3B"/>
    <w:rsid w:val="00173056"/>
    <w:rsid w:val="001738E7"/>
    <w:rsid w:val="001739E0"/>
    <w:rsid w:val="00173E4E"/>
    <w:rsid w:val="00174331"/>
    <w:rsid w:val="0017441B"/>
    <w:rsid w:val="001746F1"/>
    <w:rsid w:val="00175062"/>
    <w:rsid w:val="001761E6"/>
    <w:rsid w:val="001765F3"/>
    <w:rsid w:val="00176624"/>
    <w:rsid w:val="0017667C"/>
    <w:rsid w:val="00176BAE"/>
    <w:rsid w:val="00176FBC"/>
    <w:rsid w:val="00177A78"/>
    <w:rsid w:val="00177D11"/>
    <w:rsid w:val="00177E27"/>
    <w:rsid w:val="00177F50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4255"/>
    <w:rsid w:val="001845E2"/>
    <w:rsid w:val="00184861"/>
    <w:rsid w:val="00184C34"/>
    <w:rsid w:val="00185396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EA"/>
    <w:rsid w:val="00191362"/>
    <w:rsid w:val="0019170A"/>
    <w:rsid w:val="00191CD4"/>
    <w:rsid w:val="001922C8"/>
    <w:rsid w:val="001924AC"/>
    <w:rsid w:val="00192B7D"/>
    <w:rsid w:val="00192E1F"/>
    <w:rsid w:val="001933EA"/>
    <w:rsid w:val="00193B6D"/>
    <w:rsid w:val="00193DAD"/>
    <w:rsid w:val="0019444D"/>
    <w:rsid w:val="001951AB"/>
    <w:rsid w:val="00195C32"/>
    <w:rsid w:val="00195F77"/>
    <w:rsid w:val="0019631C"/>
    <w:rsid w:val="001967CE"/>
    <w:rsid w:val="0019704D"/>
    <w:rsid w:val="001971F7"/>
    <w:rsid w:val="00197B77"/>
    <w:rsid w:val="00197E0E"/>
    <w:rsid w:val="00197E87"/>
    <w:rsid w:val="001A01D4"/>
    <w:rsid w:val="001A0643"/>
    <w:rsid w:val="001A0AFE"/>
    <w:rsid w:val="001A130E"/>
    <w:rsid w:val="001A1530"/>
    <w:rsid w:val="001A29AF"/>
    <w:rsid w:val="001A29D0"/>
    <w:rsid w:val="001A381E"/>
    <w:rsid w:val="001A3C25"/>
    <w:rsid w:val="001A3C32"/>
    <w:rsid w:val="001A3D2A"/>
    <w:rsid w:val="001A4067"/>
    <w:rsid w:val="001A4195"/>
    <w:rsid w:val="001A498D"/>
    <w:rsid w:val="001A4E56"/>
    <w:rsid w:val="001A5126"/>
    <w:rsid w:val="001A5280"/>
    <w:rsid w:val="001A5D1F"/>
    <w:rsid w:val="001A6853"/>
    <w:rsid w:val="001A6C6F"/>
    <w:rsid w:val="001A73E7"/>
    <w:rsid w:val="001A78FE"/>
    <w:rsid w:val="001A7B41"/>
    <w:rsid w:val="001A7CDB"/>
    <w:rsid w:val="001B0BF7"/>
    <w:rsid w:val="001B0CC6"/>
    <w:rsid w:val="001B1162"/>
    <w:rsid w:val="001B1C0E"/>
    <w:rsid w:val="001B1D67"/>
    <w:rsid w:val="001B239B"/>
    <w:rsid w:val="001B2BB9"/>
    <w:rsid w:val="001B2F09"/>
    <w:rsid w:val="001B472B"/>
    <w:rsid w:val="001B4910"/>
    <w:rsid w:val="001B49B3"/>
    <w:rsid w:val="001B4A27"/>
    <w:rsid w:val="001B4C00"/>
    <w:rsid w:val="001B4DDE"/>
    <w:rsid w:val="001B5409"/>
    <w:rsid w:val="001B5A81"/>
    <w:rsid w:val="001B5D6B"/>
    <w:rsid w:val="001B6183"/>
    <w:rsid w:val="001B67C3"/>
    <w:rsid w:val="001B6ADE"/>
    <w:rsid w:val="001B6BE1"/>
    <w:rsid w:val="001B6CA6"/>
    <w:rsid w:val="001B6D6F"/>
    <w:rsid w:val="001B7031"/>
    <w:rsid w:val="001B7B58"/>
    <w:rsid w:val="001B7DA6"/>
    <w:rsid w:val="001C04AD"/>
    <w:rsid w:val="001C0F99"/>
    <w:rsid w:val="001C1018"/>
    <w:rsid w:val="001C11A1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C94"/>
    <w:rsid w:val="001C3DD1"/>
    <w:rsid w:val="001C515F"/>
    <w:rsid w:val="001C5397"/>
    <w:rsid w:val="001C5B5E"/>
    <w:rsid w:val="001C6011"/>
    <w:rsid w:val="001C6650"/>
    <w:rsid w:val="001C7334"/>
    <w:rsid w:val="001D004D"/>
    <w:rsid w:val="001D00F0"/>
    <w:rsid w:val="001D0202"/>
    <w:rsid w:val="001D039B"/>
    <w:rsid w:val="001D03DC"/>
    <w:rsid w:val="001D096B"/>
    <w:rsid w:val="001D0A59"/>
    <w:rsid w:val="001D0D4A"/>
    <w:rsid w:val="001D143D"/>
    <w:rsid w:val="001D1936"/>
    <w:rsid w:val="001D1BCD"/>
    <w:rsid w:val="001D255D"/>
    <w:rsid w:val="001D2F2A"/>
    <w:rsid w:val="001D31C4"/>
    <w:rsid w:val="001D33B0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B10"/>
    <w:rsid w:val="001D5ED7"/>
    <w:rsid w:val="001D67D8"/>
    <w:rsid w:val="001D6E01"/>
    <w:rsid w:val="001D70FC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386"/>
    <w:rsid w:val="001E36BE"/>
    <w:rsid w:val="001E37E8"/>
    <w:rsid w:val="001E3DD9"/>
    <w:rsid w:val="001E411A"/>
    <w:rsid w:val="001E4171"/>
    <w:rsid w:val="001E468C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C0"/>
    <w:rsid w:val="001E7A56"/>
    <w:rsid w:val="001E7AF8"/>
    <w:rsid w:val="001F0769"/>
    <w:rsid w:val="001F1197"/>
    <w:rsid w:val="001F1466"/>
    <w:rsid w:val="001F17AE"/>
    <w:rsid w:val="001F1A4E"/>
    <w:rsid w:val="001F21B0"/>
    <w:rsid w:val="001F231A"/>
    <w:rsid w:val="001F2341"/>
    <w:rsid w:val="001F369A"/>
    <w:rsid w:val="001F489C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1F7E5E"/>
    <w:rsid w:val="00200329"/>
    <w:rsid w:val="002003A5"/>
    <w:rsid w:val="00200593"/>
    <w:rsid w:val="002007D7"/>
    <w:rsid w:val="00200BD1"/>
    <w:rsid w:val="00201485"/>
    <w:rsid w:val="00201857"/>
    <w:rsid w:val="00202237"/>
    <w:rsid w:val="002022B5"/>
    <w:rsid w:val="00202704"/>
    <w:rsid w:val="00202D1F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ECE"/>
    <w:rsid w:val="002070BD"/>
    <w:rsid w:val="00207244"/>
    <w:rsid w:val="00207629"/>
    <w:rsid w:val="00207C78"/>
    <w:rsid w:val="00210205"/>
    <w:rsid w:val="002105F7"/>
    <w:rsid w:val="0021076A"/>
    <w:rsid w:val="00210B33"/>
    <w:rsid w:val="00211254"/>
    <w:rsid w:val="0021259B"/>
    <w:rsid w:val="002127F8"/>
    <w:rsid w:val="00212BAF"/>
    <w:rsid w:val="00212D58"/>
    <w:rsid w:val="00212ED5"/>
    <w:rsid w:val="00213101"/>
    <w:rsid w:val="0021359C"/>
    <w:rsid w:val="002137DA"/>
    <w:rsid w:val="00213BFF"/>
    <w:rsid w:val="002140AF"/>
    <w:rsid w:val="00214181"/>
    <w:rsid w:val="00214230"/>
    <w:rsid w:val="002146E1"/>
    <w:rsid w:val="00214BD8"/>
    <w:rsid w:val="00214D04"/>
    <w:rsid w:val="00214D67"/>
    <w:rsid w:val="00214F5C"/>
    <w:rsid w:val="002151F6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200C8"/>
    <w:rsid w:val="0022024A"/>
    <w:rsid w:val="00220AAE"/>
    <w:rsid w:val="00220AB7"/>
    <w:rsid w:val="00220EDE"/>
    <w:rsid w:val="002213ED"/>
    <w:rsid w:val="002214E2"/>
    <w:rsid w:val="002214E4"/>
    <w:rsid w:val="00221681"/>
    <w:rsid w:val="002221D2"/>
    <w:rsid w:val="00222646"/>
    <w:rsid w:val="0022280E"/>
    <w:rsid w:val="00222B67"/>
    <w:rsid w:val="002230E6"/>
    <w:rsid w:val="002235D4"/>
    <w:rsid w:val="00223AE1"/>
    <w:rsid w:val="002240C7"/>
    <w:rsid w:val="00224894"/>
    <w:rsid w:val="00224EF4"/>
    <w:rsid w:val="00225118"/>
    <w:rsid w:val="002253AE"/>
    <w:rsid w:val="0022545F"/>
    <w:rsid w:val="00225542"/>
    <w:rsid w:val="00225765"/>
    <w:rsid w:val="002260D2"/>
    <w:rsid w:val="0022628B"/>
    <w:rsid w:val="002263E3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66E"/>
    <w:rsid w:val="00232098"/>
    <w:rsid w:val="002327CC"/>
    <w:rsid w:val="002328EF"/>
    <w:rsid w:val="00232B9E"/>
    <w:rsid w:val="00233541"/>
    <w:rsid w:val="00233658"/>
    <w:rsid w:val="0023368D"/>
    <w:rsid w:val="0023377E"/>
    <w:rsid w:val="00234091"/>
    <w:rsid w:val="0023446E"/>
    <w:rsid w:val="00234D43"/>
    <w:rsid w:val="00234ED2"/>
    <w:rsid w:val="00235680"/>
    <w:rsid w:val="00235720"/>
    <w:rsid w:val="002359CE"/>
    <w:rsid w:val="00236029"/>
    <w:rsid w:val="00236313"/>
    <w:rsid w:val="0023654C"/>
    <w:rsid w:val="0023699D"/>
    <w:rsid w:val="00237A02"/>
    <w:rsid w:val="00237F92"/>
    <w:rsid w:val="002406F0"/>
    <w:rsid w:val="002409E3"/>
    <w:rsid w:val="00240F73"/>
    <w:rsid w:val="002411B5"/>
    <w:rsid w:val="0024143C"/>
    <w:rsid w:val="002416A9"/>
    <w:rsid w:val="00241753"/>
    <w:rsid w:val="00241CD8"/>
    <w:rsid w:val="00241E8E"/>
    <w:rsid w:val="00242458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23D"/>
    <w:rsid w:val="00244419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AE"/>
    <w:rsid w:val="00252D41"/>
    <w:rsid w:val="00254133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05D"/>
    <w:rsid w:val="00266236"/>
    <w:rsid w:val="00266740"/>
    <w:rsid w:val="00266A52"/>
    <w:rsid w:val="00266E36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44AB"/>
    <w:rsid w:val="002746E8"/>
    <w:rsid w:val="0027573A"/>
    <w:rsid w:val="00275CC6"/>
    <w:rsid w:val="00275F89"/>
    <w:rsid w:val="002761B2"/>
    <w:rsid w:val="00276634"/>
    <w:rsid w:val="00276AAF"/>
    <w:rsid w:val="00276F7B"/>
    <w:rsid w:val="0028017A"/>
    <w:rsid w:val="00280286"/>
    <w:rsid w:val="0028096E"/>
    <w:rsid w:val="0028130A"/>
    <w:rsid w:val="00281E20"/>
    <w:rsid w:val="00282E56"/>
    <w:rsid w:val="00283630"/>
    <w:rsid w:val="002841E0"/>
    <w:rsid w:val="0028490D"/>
    <w:rsid w:val="00284AB2"/>
    <w:rsid w:val="002850D7"/>
    <w:rsid w:val="0028512C"/>
    <w:rsid w:val="00285919"/>
    <w:rsid w:val="0028596E"/>
    <w:rsid w:val="00285C77"/>
    <w:rsid w:val="00286A28"/>
    <w:rsid w:val="00286CD4"/>
    <w:rsid w:val="00286FB9"/>
    <w:rsid w:val="002873EF"/>
    <w:rsid w:val="002877E6"/>
    <w:rsid w:val="0028796C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E78"/>
    <w:rsid w:val="00296ED5"/>
    <w:rsid w:val="00296F83"/>
    <w:rsid w:val="00297178"/>
    <w:rsid w:val="00297283"/>
    <w:rsid w:val="0029799B"/>
    <w:rsid w:val="00297C71"/>
    <w:rsid w:val="00297C88"/>
    <w:rsid w:val="00297E2E"/>
    <w:rsid w:val="002A122E"/>
    <w:rsid w:val="002A1376"/>
    <w:rsid w:val="002A18A7"/>
    <w:rsid w:val="002A1CDA"/>
    <w:rsid w:val="002A1F99"/>
    <w:rsid w:val="002A2005"/>
    <w:rsid w:val="002A23DD"/>
    <w:rsid w:val="002A2B3B"/>
    <w:rsid w:val="002A2B57"/>
    <w:rsid w:val="002A3237"/>
    <w:rsid w:val="002A3356"/>
    <w:rsid w:val="002A3440"/>
    <w:rsid w:val="002A3CC2"/>
    <w:rsid w:val="002A4836"/>
    <w:rsid w:val="002A4A49"/>
    <w:rsid w:val="002A4B00"/>
    <w:rsid w:val="002A4E81"/>
    <w:rsid w:val="002A5350"/>
    <w:rsid w:val="002A53CD"/>
    <w:rsid w:val="002A5C93"/>
    <w:rsid w:val="002A5F5B"/>
    <w:rsid w:val="002A686D"/>
    <w:rsid w:val="002A6C7C"/>
    <w:rsid w:val="002A70B6"/>
    <w:rsid w:val="002A7289"/>
    <w:rsid w:val="002A7E70"/>
    <w:rsid w:val="002A7F2C"/>
    <w:rsid w:val="002B0195"/>
    <w:rsid w:val="002B0683"/>
    <w:rsid w:val="002B0EA3"/>
    <w:rsid w:val="002B2404"/>
    <w:rsid w:val="002B2443"/>
    <w:rsid w:val="002B2572"/>
    <w:rsid w:val="002B2B71"/>
    <w:rsid w:val="002B2EFD"/>
    <w:rsid w:val="002B3440"/>
    <w:rsid w:val="002B365C"/>
    <w:rsid w:val="002B372C"/>
    <w:rsid w:val="002B38C1"/>
    <w:rsid w:val="002B397D"/>
    <w:rsid w:val="002B3A57"/>
    <w:rsid w:val="002B3D2C"/>
    <w:rsid w:val="002B4379"/>
    <w:rsid w:val="002B4B40"/>
    <w:rsid w:val="002B4F82"/>
    <w:rsid w:val="002B53DD"/>
    <w:rsid w:val="002B57A6"/>
    <w:rsid w:val="002B61A7"/>
    <w:rsid w:val="002B6367"/>
    <w:rsid w:val="002B65EB"/>
    <w:rsid w:val="002B6C27"/>
    <w:rsid w:val="002B710A"/>
    <w:rsid w:val="002B71C5"/>
    <w:rsid w:val="002B7372"/>
    <w:rsid w:val="002B75CD"/>
    <w:rsid w:val="002B7C01"/>
    <w:rsid w:val="002C006A"/>
    <w:rsid w:val="002C0E15"/>
    <w:rsid w:val="002C0E91"/>
    <w:rsid w:val="002C14B8"/>
    <w:rsid w:val="002C1B77"/>
    <w:rsid w:val="002C1B78"/>
    <w:rsid w:val="002C219A"/>
    <w:rsid w:val="002C2603"/>
    <w:rsid w:val="002C26C5"/>
    <w:rsid w:val="002C2C85"/>
    <w:rsid w:val="002C2D0F"/>
    <w:rsid w:val="002C2EB7"/>
    <w:rsid w:val="002C3034"/>
    <w:rsid w:val="002C44A9"/>
    <w:rsid w:val="002C49CB"/>
    <w:rsid w:val="002C4A2F"/>
    <w:rsid w:val="002C4EC5"/>
    <w:rsid w:val="002C5154"/>
    <w:rsid w:val="002C58B3"/>
    <w:rsid w:val="002C5998"/>
    <w:rsid w:val="002C5CCA"/>
    <w:rsid w:val="002C6521"/>
    <w:rsid w:val="002C6D2F"/>
    <w:rsid w:val="002C6DC5"/>
    <w:rsid w:val="002C7D10"/>
    <w:rsid w:val="002C7ED0"/>
    <w:rsid w:val="002D0164"/>
    <w:rsid w:val="002D02F5"/>
    <w:rsid w:val="002D03FE"/>
    <w:rsid w:val="002D06FE"/>
    <w:rsid w:val="002D127F"/>
    <w:rsid w:val="002D150A"/>
    <w:rsid w:val="002D2030"/>
    <w:rsid w:val="002D2ADB"/>
    <w:rsid w:val="002D2F1E"/>
    <w:rsid w:val="002D3103"/>
    <w:rsid w:val="002D343F"/>
    <w:rsid w:val="002D35AE"/>
    <w:rsid w:val="002D3981"/>
    <w:rsid w:val="002D3A37"/>
    <w:rsid w:val="002D3C13"/>
    <w:rsid w:val="002D3C7D"/>
    <w:rsid w:val="002D43C0"/>
    <w:rsid w:val="002D4656"/>
    <w:rsid w:val="002D477F"/>
    <w:rsid w:val="002D47F1"/>
    <w:rsid w:val="002D49A3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47C"/>
    <w:rsid w:val="002E2858"/>
    <w:rsid w:val="002E29E8"/>
    <w:rsid w:val="002E2BC2"/>
    <w:rsid w:val="002E2C07"/>
    <w:rsid w:val="002E2FE4"/>
    <w:rsid w:val="002E3015"/>
    <w:rsid w:val="002E41F4"/>
    <w:rsid w:val="002E420E"/>
    <w:rsid w:val="002E4653"/>
    <w:rsid w:val="002E476D"/>
    <w:rsid w:val="002E4C2D"/>
    <w:rsid w:val="002E4DCC"/>
    <w:rsid w:val="002E52C0"/>
    <w:rsid w:val="002E5552"/>
    <w:rsid w:val="002E621D"/>
    <w:rsid w:val="002E6323"/>
    <w:rsid w:val="002E7B9F"/>
    <w:rsid w:val="002F009C"/>
    <w:rsid w:val="002F11FB"/>
    <w:rsid w:val="002F1244"/>
    <w:rsid w:val="002F16CD"/>
    <w:rsid w:val="002F2028"/>
    <w:rsid w:val="002F2C3B"/>
    <w:rsid w:val="002F2E4B"/>
    <w:rsid w:val="002F2EEE"/>
    <w:rsid w:val="002F336A"/>
    <w:rsid w:val="002F4089"/>
    <w:rsid w:val="002F437C"/>
    <w:rsid w:val="002F4550"/>
    <w:rsid w:val="002F4777"/>
    <w:rsid w:val="002F504E"/>
    <w:rsid w:val="002F5169"/>
    <w:rsid w:val="002F53A3"/>
    <w:rsid w:val="002F5891"/>
    <w:rsid w:val="002F5B14"/>
    <w:rsid w:val="002F5B71"/>
    <w:rsid w:val="002F5FD6"/>
    <w:rsid w:val="002F64E4"/>
    <w:rsid w:val="002F655F"/>
    <w:rsid w:val="002F68BE"/>
    <w:rsid w:val="002F69F8"/>
    <w:rsid w:val="002F6CA3"/>
    <w:rsid w:val="002F7E93"/>
    <w:rsid w:val="00300001"/>
    <w:rsid w:val="00300D17"/>
    <w:rsid w:val="00301087"/>
    <w:rsid w:val="00301334"/>
    <w:rsid w:val="003014B8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38D7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E2"/>
    <w:rsid w:val="00306326"/>
    <w:rsid w:val="00306C0E"/>
    <w:rsid w:val="00306C88"/>
    <w:rsid w:val="00307382"/>
    <w:rsid w:val="00307A67"/>
    <w:rsid w:val="00307BD7"/>
    <w:rsid w:val="00307DA4"/>
    <w:rsid w:val="003106A4"/>
    <w:rsid w:val="00310AB6"/>
    <w:rsid w:val="00310DA9"/>
    <w:rsid w:val="00310ED2"/>
    <w:rsid w:val="003112F1"/>
    <w:rsid w:val="0031143E"/>
    <w:rsid w:val="003116BB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D8C"/>
    <w:rsid w:val="00315F5F"/>
    <w:rsid w:val="003160D4"/>
    <w:rsid w:val="00316112"/>
    <w:rsid w:val="00316341"/>
    <w:rsid w:val="003163A1"/>
    <w:rsid w:val="003165DD"/>
    <w:rsid w:val="00316CEE"/>
    <w:rsid w:val="00317204"/>
    <w:rsid w:val="00317FFB"/>
    <w:rsid w:val="003202CF"/>
    <w:rsid w:val="00320506"/>
    <w:rsid w:val="00320EEA"/>
    <w:rsid w:val="00321630"/>
    <w:rsid w:val="0032187F"/>
    <w:rsid w:val="00321C50"/>
    <w:rsid w:val="00321F16"/>
    <w:rsid w:val="003222B5"/>
    <w:rsid w:val="003228D9"/>
    <w:rsid w:val="00322A6B"/>
    <w:rsid w:val="00322CF6"/>
    <w:rsid w:val="0032310F"/>
    <w:rsid w:val="003246CB"/>
    <w:rsid w:val="00324C02"/>
    <w:rsid w:val="00324C4C"/>
    <w:rsid w:val="00324F11"/>
    <w:rsid w:val="00324F98"/>
    <w:rsid w:val="00325127"/>
    <w:rsid w:val="003253F8"/>
    <w:rsid w:val="00325667"/>
    <w:rsid w:val="00325BDF"/>
    <w:rsid w:val="00325C2D"/>
    <w:rsid w:val="00325CE8"/>
    <w:rsid w:val="00325D39"/>
    <w:rsid w:val="00325EDA"/>
    <w:rsid w:val="00326490"/>
    <w:rsid w:val="003266A8"/>
    <w:rsid w:val="003268B9"/>
    <w:rsid w:val="00326C68"/>
    <w:rsid w:val="00327AC3"/>
    <w:rsid w:val="00327B69"/>
    <w:rsid w:val="003303EA"/>
    <w:rsid w:val="003307C3"/>
    <w:rsid w:val="003309EB"/>
    <w:rsid w:val="00330D8D"/>
    <w:rsid w:val="0033105A"/>
    <w:rsid w:val="003310C8"/>
    <w:rsid w:val="00331152"/>
    <w:rsid w:val="00331AEC"/>
    <w:rsid w:val="003320A8"/>
    <w:rsid w:val="0033297C"/>
    <w:rsid w:val="00332F0A"/>
    <w:rsid w:val="003332B8"/>
    <w:rsid w:val="003334B2"/>
    <w:rsid w:val="00333507"/>
    <w:rsid w:val="00333826"/>
    <w:rsid w:val="00333A0F"/>
    <w:rsid w:val="00335250"/>
    <w:rsid w:val="00336D2F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D6C"/>
    <w:rsid w:val="003433DF"/>
    <w:rsid w:val="00343F6D"/>
    <w:rsid w:val="00344BFD"/>
    <w:rsid w:val="00344F0C"/>
    <w:rsid w:val="003454BA"/>
    <w:rsid w:val="0034594F"/>
    <w:rsid w:val="00345C91"/>
    <w:rsid w:val="003461B9"/>
    <w:rsid w:val="00346763"/>
    <w:rsid w:val="003468E6"/>
    <w:rsid w:val="00346F71"/>
    <w:rsid w:val="003477D3"/>
    <w:rsid w:val="00347CAE"/>
    <w:rsid w:val="00347E52"/>
    <w:rsid w:val="0035026C"/>
    <w:rsid w:val="00350667"/>
    <w:rsid w:val="00350989"/>
    <w:rsid w:val="00350A4E"/>
    <w:rsid w:val="00351805"/>
    <w:rsid w:val="00351ADD"/>
    <w:rsid w:val="00352041"/>
    <w:rsid w:val="00352050"/>
    <w:rsid w:val="003521DD"/>
    <w:rsid w:val="00352C29"/>
    <w:rsid w:val="00352E3F"/>
    <w:rsid w:val="00352F06"/>
    <w:rsid w:val="00353662"/>
    <w:rsid w:val="00353731"/>
    <w:rsid w:val="00353E25"/>
    <w:rsid w:val="0035428D"/>
    <w:rsid w:val="003546F3"/>
    <w:rsid w:val="00354C06"/>
    <w:rsid w:val="00355661"/>
    <w:rsid w:val="0035623E"/>
    <w:rsid w:val="0035635C"/>
    <w:rsid w:val="003563D3"/>
    <w:rsid w:val="00356C32"/>
    <w:rsid w:val="00356D9D"/>
    <w:rsid w:val="00356F1D"/>
    <w:rsid w:val="00356F65"/>
    <w:rsid w:val="0035701D"/>
    <w:rsid w:val="003570D9"/>
    <w:rsid w:val="00360049"/>
    <w:rsid w:val="003601E3"/>
    <w:rsid w:val="0036038B"/>
    <w:rsid w:val="00360587"/>
    <w:rsid w:val="00360838"/>
    <w:rsid w:val="00361CC4"/>
    <w:rsid w:val="003628E4"/>
    <w:rsid w:val="00362A09"/>
    <w:rsid w:val="00362B9E"/>
    <w:rsid w:val="00363E99"/>
    <w:rsid w:val="00363F0B"/>
    <w:rsid w:val="003643B3"/>
    <w:rsid w:val="00364562"/>
    <w:rsid w:val="00364788"/>
    <w:rsid w:val="00364B46"/>
    <w:rsid w:val="00364C69"/>
    <w:rsid w:val="00364FA0"/>
    <w:rsid w:val="003652F8"/>
    <w:rsid w:val="00365AB3"/>
    <w:rsid w:val="00365B03"/>
    <w:rsid w:val="00365FF1"/>
    <w:rsid w:val="003661A8"/>
    <w:rsid w:val="0036631A"/>
    <w:rsid w:val="003672F8"/>
    <w:rsid w:val="00367A1C"/>
    <w:rsid w:val="00367C64"/>
    <w:rsid w:val="00367CA5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3804"/>
    <w:rsid w:val="0037450E"/>
    <w:rsid w:val="00375937"/>
    <w:rsid w:val="00375D85"/>
    <w:rsid w:val="00376704"/>
    <w:rsid w:val="003767D1"/>
    <w:rsid w:val="003778C1"/>
    <w:rsid w:val="00380212"/>
    <w:rsid w:val="00380454"/>
    <w:rsid w:val="00380EE4"/>
    <w:rsid w:val="003810D3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CF"/>
    <w:rsid w:val="003853BF"/>
    <w:rsid w:val="00385DF5"/>
    <w:rsid w:val="0038650D"/>
    <w:rsid w:val="00386719"/>
    <w:rsid w:val="00386E02"/>
    <w:rsid w:val="00386EF9"/>
    <w:rsid w:val="003871D1"/>
    <w:rsid w:val="00387226"/>
    <w:rsid w:val="0038760D"/>
    <w:rsid w:val="00387C49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EFE"/>
    <w:rsid w:val="00392F6E"/>
    <w:rsid w:val="00392F80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DF8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16B0"/>
    <w:rsid w:val="003A1C70"/>
    <w:rsid w:val="003A1E66"/>
    <w:rsid w:val="003A1FEC"/>
    <w:rsid w:val="003A271A"/>
    <w:rsid w:val="003A30F9"/>
    <w:rsid w:val="003A39D2"/>
    <w:rsid w:val="003A3C16"/>
    <w:rsid w:val="003A40E2"/>
    <w:rsid w:val="003A4417"/>
    <w:rsid w:val="003A46B5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860"/>
    <w:rsid w:val="003B3260"/>
    <w:rsid w:val="003B3A0B"/>
    <w:rsid w:val="003B3B89"/>
    <w:rsid w:val="003B3D8D"/>
    <w:rsid w:val="003B4498"/>
    <w:rsid w:val="003B4D70"/>
    <w:rsid w:val="003B56E6"/>
    <w:rsid w:val="003B5913"/>
    <w:rsid w:val="003B5E56"/>
    <w:rsid w:val="003B5F62"/>
    <w:rsid w:val="003B68B3"/>
    <w:rsid w:val="003B6AF4"/>
    <w:rsid w:val="003B6D58"/>
    <w:rsid w:val="003B7478"/>
    <w:rsid w:val="003B748D"/>
    <w:rsid w:val="003B7DCD"/>
    <w:rsid w:val="003B7FD3"/>
    <w:rsid w:val="003C0252"/>
    <w:rsid w:val="003C070F"/>
    <w:rsid w:val="003C0B8F"/>
    <w:rsid w:val="003C0DA2"/>
    <w:rsid w:val="003C0E0D"/>
    <w:rsid w:val="003C115B"/>
    <w:rsid w:val="003C1A4B"/>
    <w:rsid w:val="003C27EE"/>
    <w:rsid w:val="003C3302"/>
    <w:rsid w:val="003C39AB"/>
    <w:rsid w:val="003C3A44"/>
    <w:rsid w:val="003C4527"/>
    <w:rsid w:val="003C4B5C"/>
    <w:rsid w:val="003C59A3"/>
    <w:rsid w:val="003C5CB1"/>
    <w:rsid w:val="003C661F"/>
    <w:rsid w:val="003C67DE"/>
    <w:rsid w:val="003C6A5F"/>
    <w:rsid w:val="003C75DD"/>
    <w:rsid w:val="003C7F8E"/>
    <w:rsid w:val="003D0198"/>
    <w:rsid w:val="003D01FA"/>
    <w:rsid w:val="003D0A3B"/>
    <w:rsid w:val="003D0EF0"/>
    <w:rsid w:val="003D2219"/>
    <w:rsid w:val="003D2697"/>
    <w:rsid w:val="003D300D"/>
    <w:rsid w:val="003D303B"/>
    <w:rsid w:val="003D3133"/>
    <w:rsid w:val="003D3DA8"/>
    <w:rsid w:val="003D4BEA"/>
    <w:rsid w:val="003D4D3A"/>
    <w:rsid w:val="003D4D79"/>
    <w:rsid w:val="003D5726"/>
    <w:rsid w:val="003D692C"/>
    <w:rsid w:val="003D695C"/>
    <w:rsid w:val="003D6A6A"/>
    <w:rsid w:val="003D723D"/>
    <w:rsid w:val="003D752A"/>
    <w:rsid w:val="003D77B5"/>
    <w:rsid w:val="003D7C6C"/>
    <w:rsid w:val="003E03CE"/>
    <w:rsid w:val="003E045C"/>
    <w:rsid w:val="003E071F"/>
    <w:rsid w:val="003E072D"/>
    <w:rsid w:val="003E0753"/>
    <w:rsid w:val="003E07FD"/>
    <w:rsid w:val="003E1436"/>
    <w:rsid w:val="003E1B15"/>
    <w:rsid w:val="003E1D73"/>
    <w:rsid w:val="003E2064"/>
    <w:rsid w:val="003E21FB"/>
    <w:rsid w:val="003E2441"/>
    <w:rsid w:val="003E282B"/>
    <w:rsid w:val="003E29DE"/>
    <w:rsid w:val="003E2AE1"/>
    <w:rsid w:val="003E33E7"/>
    <w:rsid w:val="003E3556"/>
    <w:rsid w:val="003E37DF"/>
    <w:rsid w:val="003E3A7E"/>
    <w:rsid w:val="003E3B39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CA9"/>
    <w:rsid w:val="003E7CBD"/>
    <w:rsid w:val="003F0754"/>
    <w:rsid w:val="003F0783"/>
    <w:rsid w:val="003F07F8"/>
    <w:rsid w:val="003F0E35"/>
    <w:rsid w:val="003F0F70"/>
    <w:rsid w:val="003F15FF"/>
    <w:rsid w:val="003F18DD"/>
    <w:rsid w:val="003F1ABA"/>
    <w:rsid w:val="003F1E03"/>
    <w:rsid w:val="003F2051"/>
    <w:rsid w:val="003F209F"/>
    <w:rsid w:val="003F21B5"/>
    <w:rsid w:val="003F22B7"/>
    <w:rsid w:val="003F3721"/>
    <w:rsid w:val="003F516D"/>
    <w:rsid w:val="003F5567"/>
    <w:rsid w:val="003F5E87"/>
    <w:rsid w:val="003F642B"/>
    <w:rsid w:val="003F67FC"/>
    <w:rsid w:val="003F68E8"/>
    <w:rsid w:val="003F6B09"/>
    <w:rsid w:val="003F6F06"/>
    <w:rsid w:val="003F74FC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AA2"/>
    <w:rsid w:val="00402009"/>
    <w:rsid w:val="004029A4"/>
    <w:rsid w:val="00403FDD"/>
    <w:rsid w:val="004047B1"/>
    <w:rsid w:val="00404FFA"/>
    <w:rsid w:val="00405000"/>
    <w:rsid w:val="00405501"/>
    <w:rsid w:val="004057B4"/>
    <w:rsid w:val="004059C1"/>
    <w:rsid w:val="00405C47"/>
    <w:rsid w:val="00406656"/>
    <w:rsid w:val="004067DB"/>
    <w:rsid w:val="0040684D"/>
    <w:rsid w:val="00406EA9"/>
    <w:rsid w:val="00407188"/>
    <w:rsid w:val="00407740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408F"/>
    <w:rsid w:val="004140D3"/>
    <w:rsid w:val="0041429E"/>
    <w:rsid w:val="00414519"/>
    <w:rsid w:val="00414687"/>
    <w:rsid w:val="0041510A"/>
    <w:rsid w:val="00415B20"/>
    <w:rsid w:val="0041601A"/>
    <w:rsid w:val="004168BD"/>
    <w:rsid w:val="00416BC0"/>
    <w:rsid w:val="0041777E"/>
    <w:rsid w:val="00417DA2"/>
    <w:rsid w:val="00420137"/>
    <w:rsid w:val="004201B7"/>
    <w:rsid w:val="004205A2"/>
    <w:rsid w:val="004205CC"/>
    <w:rsid w:val="00420A89"/>
    <w:rsid w:val="00420B93"/>
    <w:rsid w:val="00421076"/>
    <w:rsid w:val="0042170A"/>
    <w:rsid w:val="0042186E"/>
    <w:rsid w:val="004222D1"/>
    <w:rsid w:val="004229CC"/>
    <w:rsid w:val="00422C7D"/>
    <w:rsid w:val="00422C8A"/>
    <w:rsid w:val="004231CB"/>
    <w:rsid w:val="004241BF"/>
    <w:rsid w:val="00424733"/>
    <w:rsid w:val="0042475C"/>
    <w:rsid w:val="00425015"/>
    <w:rsid w:val="00425716"/>
    <w:rsid w:val="00425EF1"/>
    <w:rsid w:val="00426583"/>
    <w:rsid w:val="0042662B"/>
    <w:rsid w:val="00426BF5"/>
    <w:rsid w:val="00426E4B"/>
    <w:rsid w:val="0042747F"/>
    <w:rsid w:val="00427A5E"/>
    <w:rsid w:val="00427B49"/>
    <w:rsid w:val="00427D14"/>
    <w:rsid w:val="00427ECF"/>
    <w:rsid w:val="00430441"/>
    <w:rsid w:val="004304D3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2222"/>
    <w:rsid w:val="00432A48"/>
    <w:rsid w:val="00433108"/>
    <w:rsid w:val="0043346B"/>
    <w:rsid w:val="004334D4"/>
    <w:rsid w:val="00433521"/>
    <w:rsid w:val="004339AD"/>
    <w:rsid w:val="00433A2A"/>
    <w:rsid w:val="00433C0B"/>
    <w:rsid w:val="00433E7F"/>
    <w:rsid w:val="00434307"/>
    <w:rsid w:val="00435438"/>
    <w:rsid w:val="00435B76"/>
    <w:rsid w:val="0043627A"/>
    <w:rsid w:val="004363ED"/>
    <w:rsid w:val="0043665E"/>
    <w:rsid w:val="004366C4"/>
    <w:rsid w:val="004366EF"/>
    <w:rsid w:val="0043684F"/>
    <w:rsid w:val="00436D99"/>
    <w:rsid w:val="00436E3E"/>
    <w:rsid w:val="00436E5D"/>
    <w:rsid w:val="00437095"/>
    <w:rsid w:val="0043709E"/>
    <w:rsid w:val="004379B7"/>
    <w:rsid w:val="004405B7"/>
    <w:rsid w:val="00440953"/>
    <w:rsid w:val="00440D62"/>
    <w:rsid w:val="00440DE1"/>
    <w:rsid w:val="00441991"/>
    <w:rsid w:val="00441C65"/>
    <w:rsid w:val="00442065"/>
    <w:rsid w:val="0044286C"/>
    <w:rsid w:val="00442C27"/>
    <w:rsid w:val="00443458"/>
    <w:rsid w:val="00443E98"/>
    <w:rsid w:val="004444CA"/>
    <w:rsid w:val="004444E0"/>
    <w:rsid w:val="0044563A"/>
    <w:rsid w:val="004463CC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67"/>
    <w:rsid w:val="004515E5"/>
    <w:rsid w:val="00451836"/>
    <w:rsid w:val="00451ABF"/>
    <w:rsid w:val="00452870"/>
    <w:rsid w:val="00452AE1"/>
    <w:rsid w:val="00452B30"/>
    <w:rsid w:val="00453AFD"/>
    <w:rsid w:val="00453CEE"/>
    <w:rsid w:val="00453E81"/>
    <w:rsid w:val="0045421F"/>
    <w:rsid w:val="0045450F"/>
    <w:rsid w:val="0045476F"/>
    <w:rsid w:val="00454BE5"/>
    <w:rsid w:val="00454C19"/>
    <w:rsid w:val="004552F5"/>
    <w:rsid w:val="00455372"/>
    <w:rsid w:val="00455CCE"/>
    <w:rsid w:val="00456367"/>
    <w:rsid w:val="00457145"/>
    <w:rsid w:val="00460122"/>
    <w:rsid w:val="00460B5C"/>
    <w:rsid w:val="00461487"/>
    <w:rsid w:val="0046187F"/>
    <w:rsid w:val="00461ACC"/>
    <w:rsid w:val="00462135"/>
    <w:rsid w:val="004621C6"/>
    <w:rsid w:val="004624A0"/>
    <w:rsid w:val="00462B65"/>
    <w:rsid w:val="00462C42"/>
    <w:rsid w:val="004631C9"/>
    <w:rsid w:val="004637FD"/>
    <w:rsid w:val="0046387B"/>
    <w:rsid w:val="00463B23"/>
    <w:rsid w:val="00463CA2"/>
    <w:rsid w:val="00463EBD"/>
    <w:rsid w:val="00463F79"/>
    <w:rsid w:val="00464CFA"/>
    <w:rsid w:val="004653ED"/>
    <w:rsid w:val="00465468"/>
    <w:rsid w:val="0046554F"/>
    <w:rsid w:val="00465AA4"/>
    <w:rsid w:val="00465F6F"/>
    <w:rsid w:val="004663DD"/>
    <w:rsid w:val="00466969"/>
    <w:rsid w:val="0046757F"/>
    <w:rsid w:val="004676CB"/>
    <w:rsid w:val="004679B6"/>
    <w:rsid w:val="00467A98"/>
    <w:rsid w:val="00467AF8"/>
    <w:rsid w:val="00467B00"/>
    <w:rsid w:val="00467D6C"/>
    <w:rsid w:val="00467DE1"/>
    <w:rsid w:val="00470825"/>
    <w:rsid w:val="00470E26"/>
    <w:rsid w:val="00470F69"/>
    <w:rsid w:val="00471362"/>
    <w:rsid w:val="0047164D"/>
    <w:rsid w:val="0047167D"/>
    <w:rsid w:val="00471992"/>
    <w:rsid w:val="00471C60"/>
    <w:rsid w:val="004720B2"/>
    <w:rsid w:val="0047221F"/>
    <w:rsid w:val="00472358"/>
    <w:rsid w:val="004727FE"/>
    <w:rsid w:val="00472DFA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A73"/>
    <w:rsid w:val="00476D5F"/>
    <w:rsid w:val="0047743F"/>
    <w:rsid w:val="0047797B"/>
    <w:rsid w:val="0048004F"/>
    <w:rsid w:val="0048078C"/>
    <w:rsid w:val="00480A2D"/>
    <w:rsid w:val="00480DA9"/>
    <w:rsid w:val="00480EA5"/>
    <w:rsid w:val="0048113F"/>
    <w:rsid w:val="004813C6"/>
    <w:rsid w:val="004814F6"/>
    <w:rsid w:val="00481EF0"/>
    <w:rsid w:val="00482EAD"/>
    <w:rsid w:val="00483118"/>
    <w:rsid w:val="00483EBE"/>
    <w:rsid w:val="0048465C"/>
    <w:rsid w:val="00484B2D"/>
    <w:rsid w:val="00484BFB"/>
    <w:rsid w:val="004850E0"/>
    <w:rsid w:val="004852CD"/>
    <w:rsid w:val="00485E3E"/>
    <w:rsid w:val="00487579"/>
    <w:rsid w:val="004904DB"/>
    <w:rsid w:val="00490873"/>
    <w:rsid w:val="004909B3"/>
    <w:rsid w:val="004909CE"/>
    <w:rsid w:val="00490D4A"/>
    <w:rsid w:val="00490D4F"/>
    <w:rsid w:val="00490F42"/>
    <w:rsid w:val="00491B00"/>
    <w:rsid w:val="00491F70"/>
    <w:rsid w:val="004922EA"/>
    <w:rsid w:val="004924BE"/>
    <w:rsid w:val="004926C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A27"/>
    <w:rsid w:val="00496A82"/>
    <w:rsid w:val="00496CB3"/>
    <w:rsid w:val="0049702B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E65"/>
    <w:rsid w:val="004A4640"/>
    <w:rsid w:val="004A48B9"/>
    <w:rsid w:val="004A49C5"/>
    <w:rsid w:val="004A4B16"/>
    <w:rsid w:val="004A4B6A"/>
    <w:rsid w:val="004A4D65"/>
    <w:rsid w:val="004A5BA7"/>
    <w:rsid w:val="004A6313"/>
    <w:rsid w:val="004A64D1"/>
    <w:rsid w:val="004A67AE"/>
    <w:rsid w:val="004A68C6"/>
    <w:rsid w:val="004A739A"/>
    <w:rsid w:val="004A7D71"/>
    <w:rsid w:val="004B03B9"/>
    <w:rsid w:val="004B05B9"/>
    <w:rsid w:val="004B0723"/>
    <w:rsid w:val="004B0ADB"/>
    <w:rsid w:val="004B1454"/>
    <w:rsid w:val="004B19EC"/>
    <w:rsid w:val="004B1C7F"/>
    <w:rsid w:val="004B1D12"/>
    <w:rsid w:val="004B1DEE"/>
    <w:rsid w:val="004B2191"/>
    <w:rsid w:val="004B246F"/>
    <w:rsid w:val="004B3781"/>
    <w:rsid w:val="004B3F26"/>
    <w:rsid w:val="004B4327"/>
    <w:rsid w:val="004B4BB6"/>
    <w:rsid w:val="004B4ED3"/>
    <w:rsid w:val="004B52F7"/>
    <w:rsid w:val="004B5833"/>
    <w:rsid w:val="004B66F0"/>
    <w:rsid w:val="004B675F"/>
    <w:rsid w:val="004B6830"/>
    <w:rsid w:val="004B6918"/>
    <w:rsid w:val="004B6B5A"/>
    <w:rsid w:val="004B709D"/>
    <w:rsid w:val="004B7515"/>
    <w:rsid w:val="004B7B8B"/>
    <w:rsid w:val="004B7BA7"/>
    <w:rsid w:val="004C021D"/>
    <w:rsid w:val="004C052D"/>
    <w:rsid w:val="004C0DDB"/>
    <w:rsid w:val="004C0E52"/>
    <w:rsid w:val="004C0F4D"/>
    <w:rsid w:val="004C1D02"/>
    <w:rsid w:val="004C2190"/>
    <w:rsid w:val="004C21F1"/>
    <w:rsid w:val="004C2346"/>
    <w:rsid w:val="004C2591"/>
    <w:rsid w:val="004C25DF"/>
    <w:rsid w:val="004C2A81"/>
    <w:rsid w:val="004C3356"/>
    <w:rsid w:val="004C34DE"/>
    <w:rsid w:val="004C3AEF"/>
    <w:rsid w:val="004C3CFB"/>
    <w:rsid w:val="004C4045"/>
    <w:rsid w:val="004C42F9"/>
    <w:rsid w:val="004C481F"/>
    <w:rsid w:val="004C48E8"/>
    <w:rsid w:val="004C4B36"/>
    <w:rsid w:val="004C51FF"/>
    <w:rsid w:val="004C54C4"/>
    <w:rsid w:val="004C56B3"/>
    <w:rsid w:val="004C6772"/>
    <w:rsid w:val="004C709E"/>
    <w:rsid w:val="004C729B"/>
    <w:rsid w:val="004C7358"/>
    <w:rsid w:val="004C788F"/>
    <w:rsid w:val="004C78F7"/>
    <w:rsid w:val="004C7A59"/>
    <w:rsid w:val="004D0453"/>
    <w:rsid w:val="004D0C1E"/>
    <w:rsid w:val="004D0D38"/>
    <w:rsid w:val="004D0E1C"/>
    <w:rsid w:val="004D1075"/>
    <w:rsid w:val="004D1EEC"/>
    <w:rsid w:val="004D218B"/>
    <w:rsid w:val="004D2DAE"/>
    <w:rsid w:val="004D2FC6"/>
    <w:rsid w:val="004D335A"/>
    <w:rsid w:val="004D3578"/>
    <w:rsid w:val="004D3B0C"/>
    <w:rsid w:val="004D3F37"/>
    <w:rsid w:val="004D470E"/>
    <w:rsid w:val="004D4BAA"/>
    <w:rsid w:val="004D4C84"/>
    <w:rsid w:val="004D550C"/>
    <w:rsid w:val="004D57C6"/>
    <w:rsid w:val="004D5AFA"/>
    <w:rsid w:val="004D5E0D"/>
    <w:rsid w:val="004D6486"/>
    <w:rsid w:val="004D666E"/>
    <w:rsid w:val="004D6C48"/>
    <w:rsid w:val="004D6C7D"/>
    <w:rsid w:val="004D707F"/>
    <w:rsid w:val="004D71DC"/>
    <w:rsid w:val="004D73CE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B6B"/>
    <w:rsid w:val="004E2C04"/>
    <w:rsid w:val="004E2E88"/>
    <w:rsid w:val="004E3069"/>
    <w:rsid w:val="004E3441"/>
    <w:rsid w:val="004E365D"/>
    <w:rsid w:val="004E38F5"/>
    <w:rsid w:val="004E3BF5"/>
    <w:rsid w:val="004E4327"/>
    <w:rsid w:val="004E4403"/>
    <w:rsid w:val="004E4C2E"/>
    <w:rsid w:val="004E4D8C"/>
    <w:rsid w:val="004E576C"/>
    <w:rsid w:val="004E5A7E"/>
    <w:rsid w:val="004E5CA8"/>
    <w:rsid w:val="004E68D8"/>
    <w:rsid w:val="004E6938"/>
    <w:rsid w:val="004E7B43"/>
    <w:rsid w:val="004F00C3"/>
    <w:rsid w:val="004F0119"/>
    <w:rsid w:val="004F037F"/>
    <w:rsid w:val="004F0A49"/>
    <w:rsid w:val="004F129B"/>
    <w:rsid w:val="004F21D3"/>
    <w:rsid w:val="004F318A"/>
    <w:rsid w:val="004F371C"/>
    <w:rsid w:val="004F3C84"/>
    <w:rsid w:val="004F4298"/>
    <w:rsid w:val="004F4838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E7A"/>
    <w:rsid w:val="0050086E"/>
    <w:rsid w:val="005009B9"/>
    <w:rsid w:val="00500EF1"/>
    <w:rsid w:val="005014A6"/>
    <w:rsid w:val="005021D2"/>
    <w:rsid w:val="005023CD"/>
    <w:rsid w:val="00502B97"/>
    <w:rsid w:val="00502D8E"/>
    <w:rsid w:val="0050356C"/>
    <w:rsid w:val="00503D8E"/>
    <w:rsid w:val="005047BA"/>
    <w:rsid w:val="00504908"/>
    <w:rsid w:val="00504988"/>
    <w:rsid w:val="005049F3"/>
    <w:rsid w:val="00504E52"/>
    <w:rsid w:val="00505BC3"/>
    <w:rsid w:val="00505C1E"/>
    <w:rsid w:val="00505EB6"/>
    <w:rsid w:val="00505FD8"/>
    <w:rsid w:val="00506092"/>
    <w:rsid w:val="0050686E"/>
    <w:rsid w:val="0050689E"/>
    <w:rsid w:val="00506A89"/>
    <w:rsid w:val="00506CC6"/>
    <w:rsid w:val="0050705F"/>
    <w:rsid w:val="0050720C"/>
    <w:rsid w:val="0050736B"/>
    <w:rsid w:val="00507617"/>
    <w:rsid w:val="00507A29"/>
    <w:rsid w:val="00507D43"/>
    <w:rsid w:val="00507FC3"/>
    <w:rsid w:val="005101B6"/>
    <w:rsid w:val="005105C0"/>
    <w:rsid w:val="005107AA"/>
    <w:rsid w:val="005107B6"/>
    <w:rsid w:val="005108E2"/>
    <w:rsid w:val="00510C3B"/>
    <w:rsid w:val="00510D65"/>
    <w:rsid w:val="00510E61"/>
    <w:rsid w:val="0051123A"/>
    <w:rsid w:val="005112DD"/>
    <w:rsid w:val="00511F1D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47C7"/>
    <w:rsid w:val="0051577B"/>
    <w:rsid w:val="00515B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17EFE"/>
    <w:rsid w:val="005206A7"/>
    <w:rsid w:val="00520AC3"/>
    <w:rsid w:val="00520F6C"/>
    <w:rsid w:val="00522386"/>
    <w:rsid w:val="00522476"/>
    <w:rsid w:val="00522610"/>
    <w:rsid w:val="005228CC"/>
    <w:rsid w:val="00522DA0"/>
    <w:rsid w:val="00523035"/>
    <w:rsid w:val="005230DF"/>
    <w:rsid w:val="0052319D"/>
    <w:rsid w:val="0052330D"/>
    <w:rsid w:val="005235F3"/>
    <w:rsid w:val="005237AE"/>
    <w:rsid w:val="005238A1"/>
    <w:rsid w:val="005242FA"/>
    <w:rsid w:val="00524B9F"/>
    <w:rsid w:val="005250CD"/>
    <w:rsid w:val="005257AB"/>
    <w:rsid w:val="00525891"/>
    <w:rsid w:val="00526008"/>
    <w:rsid w:val="005263A8"/>
    <w:rsid w:val="00526B03"/>
    <w:rsid w:val="0052707D"/>
    <w:rsid w:val="00527125"/>
    <w:rsid w:val="005274ED"/>
    <w:rsid w:val="00527551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C79"/>
    <w:rsid w:val="00534E84"/>
    <w:rsid w:val="00535111"/>
    <w:rsid w:val="00535642"/>
    <w:rsid w:val="00535BEE"/>
    <w:rsid w:val="00535CAB"/>
    <w:rsid w:val="00535DF7"/>
    <w:rsid w:val="00536045"/>
    <w:rsid w:val="0053726A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32A1"/>
    <w:rsid w:val="005434BA"/>
    <w:rsid w:val="00543AEE"/>
    <w:rsid w:val="00543C6E"/>
    <w:rsid w:val="005449F7"/>
    <w:rsid w:val="00544C4D"/>
    <w:rsid w:val="00544E15"/>
    <w:rsid w:val="00545B00"/>
    <w:rsid w:val="00545D9C"/>
    <w:rsid w:val="00546389"/>
    <w:rsid w:val="005464A1"/>
    <w:rsid w:val="00546FB6"/>
    <w:rsid w:val="005473A4"/>
    <w:rsid w:val="00547536"/>
    <w:rsid w:val="005475B3"/>
    <w:rsid w:val="005478D0"/>
    <w:rsid w:val="00547C58"/>
    <w:rsid w:val="00547CA7"/>
    <w:rsid w:val="00547CB4"/>
    <w:rsid w:val="005507E3"/>
    <w:rsid w:val="005508F4"/>
    <w:rsid w:val="00551B66"/>
    <w:rsid w:val="005520E3"/>
    <w:rsid w:val="00552428"/>
    <w:rsid w:val="00552869"/>
    <w:rsid w:val="00552A92"/>
    <w:rsid w:val="00552E5E"/>
    <w:rsid w:val="0055363F"/>
    <w:rsid w:val="0055368A"/>
    <w:rsid w:val="00553C41"/>
    <w:rsid w:val="00553F69"/>
    <w:rsid w:val="0055417E"/>
    <w:rsid w:val="005541B6"/>
    <w:rsid w:val="005548C8"/>
    <w:rsid w:val="00554C88"/>
    <w:rsid w:val="00554FF9"/>
    <w:rsid w:val="005555D9"/>
    <w:rsid w:val="00555BB1"/>
    <w:rsid w:val="00555D3E"/>
    <w:rsid w:val="005560DD"/>
    <w:rsid w:val="0055614E"/>
    <w:rsid w:val="00556F07"/>
    <w:rsid w:val="00557038"/>
    <w:rsid w:val="0055763D"/>
    <w:rsid w:val="00557EFC"/>
    <w:rsid w:val="00560EE7"/>
    <w:rsid w:val="0056118A"/>
    <w:rsid w:val="00561293"/>
    <w:rsid w:val="00561870"/>
    <w:rsid w:val="005618BF"/>
    <w:rsid w:val="00561D5E"/>
    <w:rsid w:val="00561E7C"/>
    <w:rsid w:val="00561FF6"/>
    <w:rsid w:val="00562111"/>
    <w:rsid w:val="00562298"/>
    <w:rsid w:val="00562CC8"/>
    <w:rsid w:val="00563BF3"/>
    <w:rsid w:val="00563D11"/>
    <w:rsid w:val="00564137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6E3A"/>
    <w:rsid w:val="00567958"/>
    <w:rsid w:val="00567CD7"/>
    <w:rsid w:val="00567FAD"/>
    <w:rsid w:val="005700BD"/>
    <w:rsid w:val="0057061C"/>
    <w:rsid w:val="005708AA"/>
    <w:rsid w:val="00570DB5"/>
    <w:rsid w:val="00570E28"/>
    <w:rsid w:val="00570FC6"/>
    <w:rsid w:val="005712CE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684"/>
    <w:rsid w:val="005749B0"/>
    <w:rsid w:val="0057533E"/>
    <w:rsid w:val="00575A6E"/>
    <w:rsid w:val="00575AA8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68F"/>
    <w:rsid w:val="00580997"/>
    <w:rsid w:val="0058101F"/>
    <w:rsid w:val="00581A86"/>
    <w:rsid w:val="00581D16"/>
    <w:rsid w:val="005821DB"/>
    <w:rsid w:val="00582322"/>
    <w:rsid w:val="00582AC6"/>
    <w:rsid w:val="00583CCF"/>
    <w:rsid w:val="0058403D"/>
    <w:rsid w:val="005848F0"/>
    <w:rsid w:val="00584940"/>
    <w:rsid w:val="00584AE4"/>
    <w:rsid w:val="00585A31"/>
    <w:rsid w:val="00585ACA"/>
    <w:rsid w:val="005861F9"/>
    <w:rsid w:val="005867D4"/>
    <w:rsid w:val="00587409"/>
    <w:rsid w:val="00587574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569"/>
    <w:rsid w:val="0059394E"/>
    <w:rsid w:val="00593CD4"/>
    <w:rsid w:val="00593F22"/>
    <w:rsid w:val="005948A2"/>
    <w:rsid w:val="00594AD9"/>
    <w:rsid w:val="00594CA8"/>
    <w:rsid w:val="00594CAE"/>
    <w:rsid w:val="00594CEB"/>
    <w:rsid w:val="00594F22"/>
    <w:rsid w:val="005956A5"/>
    <w:rsid w:val="0059597C"/>
    <w:rsid w:val="00595D0A"/>
    <w:rsid w:val="005960EC"/>
    <w:rsid w:val="0059681D"/>
    <w:rsid w:val="00596833"/>
    <w:rsid w:val="00596E26"/>
    <w:rsid w:val="00596EC2"/>
    <w:rsid w:val="0059735A"/>
    <w:rsid w:val="00597C1B"/>
    <w:rsid w:val="005A005D"/>
    <w:rsid w:val="005A1F68"/>
    <w:rsid w:val="005A2099"/>
    <w:rsid w:val="005A298F"/>
    <w:rsid w:val="005A2EB7"/>
    <w:rsid w:val="005A3763"/>
    <w:rsid w:val="005A3911"/>
    <w:rsid w:val="005A3F5B"/>
    <w:rsid w:val="005A4578"/>
    <w:rsid w:val="005A49C6"/>
    <w:rsid w:val="005A4D77"/>
    <w:rsid w:val="005A5071"/>
    <w:rsid w:val="005A59EC"/>
    <w:rsid w:val="005A6017"/>
    <w:rsid w:val="005A6212"/>
    <w:rsid w:val="005A6333"/>
    <w:rsid w:val="005A6A19"/>
    <w:rsid w:val="005A6B29"/>
    <w:rsid w:val="005A6E90"/>
    <w:rsid w:val="005A7DDB"/>
    <w:rsid w:val="005B0F1F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2FA9"/>
    <w:rsid w:val="005B3B3A"/>
    <w:rsid w:val="005B3B6A"/>
    <w:rsid w:val="005B46D6"/>
    <w:rsid w:val="005B5028"/>
    <w:rsid w:val="005B5037"/>
    <w:rsid w:val="005B56E3"/>
    <w:rsid w:val="005B5C11"/>
    <w:rsid w:val="005B5F0B"/>
    <w:rsid w:val="005B6CA9"/>
    <w:rsid w:val="005B6FDD"/>
    <w:rsid w:val="005B7250"/>
    <w:rsid w:val="005B729C"/>
    <w:rsid w:val="005B79D4"/>
    <w:rsid w:val="005C0145"/>
    <w:rsid w:val="005C03DD"/>
    <w:rsid w:val="005C0605"/>
    <w:rsid w:val="005C0898"/>
    <w:rsid w:val="005C0A60"/>
    <w:rsid w:val="005C1B05"/>
    <w:rsid w:val="005C2713"/>
    <w:rsid w:val="005C2812"/>
    <w:rsid w:val="005C362F"/>
    <w:rsid w:val="005C3C8A"/>
    <w:rsid w:val="005C431E"/>
    <w:rsid w:val="005C5830"/>
    <w:rsid w:val="005C5FCD"/>
    <w:rsid w:val="005C60CB"/>
    <w:rsid w:val="005C63CF"/>
    <w:rsid w:val="005C65D4"/>
    <w:rsid w:val="005C683F"/>
    <w:rsid w:val="005C6AA6"/>
    <w:rsid w:val="005C6ADE"/>
    <w:rsid w:val="005C75E7"/>
    <w:rsid w:val="005C7AB8"/>
    <w:rsid w:val="005D0220"/>
    <w:rsid w:val="005D02BA"/>
    <w:rsid w:val="005D0424"/>
    <w:rsid w:val="005D04E1"/>
    <w:rsid w:val="005D051E"/>
    <w:rsid w:val="005D0AA0"/>
    <w:rsid w:val="005D0F42"/>
    <w:rsid w:val="005D1ADB"/>
    <w:rsid w:val="005D2069"/>
    <w:rsid w:val="005D2393"/>
    <w:rsid w:val="005D25C2"/>
    <w:rsid w:val="005D2633"/>
    <w:rsid w:val="005D2D9C"/>
    <w:rsid w:val="005D2F72"/>
    <w:rsid w:val="005D302F"/>
    <w:rsid w:val="005D3055"/>
    <w:rsid w:val="005D324D"/>
    <w:rsid w:val="005D3450"/>
    <w:rsid w:val="005D346C"/>
    <w:rsid w:val="005D3808"/>
    <w:rsid w:val="005D3ABB"/>
    <w:rsid w:val="005D4376"/>
    <w:rsid w:val="005D53D0"/>
    <w:rsid w:val="005D5B63"/>
    <w:rsid w:val="005D5D45"/>
    <w:rsid w:val="005D5F2F"/>
    <w:rsid w:val="005D6083"/>
    <w:rsid w:val="005D64E4"/>
    <w:rsid w:val="005D66A3"/>
    <w:rsid w:val="005D6774"/>
    <w:rsid w:val="005D687F"/>
    <w:rsid w:val="005D6CE3"/>
    <w:rsid w:val="005D789D"/>
    <w:rsid w:val="005D7E21"/>
    <w:rsid w:val="005E0E74"/>
    <w:rsid w:val="005E11E4"/>
    <w:rsid w:val="005E131D"/>
    <w:rsid w:val="005E1689"/>
    <w:rsid w:val="005E1A30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9E1"/>
    <w:rsid w:val="005E5AF8"/>
    <w:rsid w:val="005E5D37"/>
    <w:rsid w:val="005E6195"/>
    <w:rsid w:val="005E624B"/>
    <w:rsid w:val="005E6444"/>
    <w:rsid w:val="005E6A0A"/>
    <w:rsid w:val="005E7869"/>
    <w:rsid w:val="005E797A"/>
    <w:rsid w:val="005E7CD6"/>
    <w:rsid w:val="005F07F3"/>
    <w:rsid w:val="005F124C"/>
    <w:rsid w:val="005F13F3"/>
    <w:rsid w:val="005F1880"/>
    <w:rsid w:val="005F1CBB"/>
    <w:rsid w:val="005F1F20"/>
    <w:rsid w:val="005F2002"/>
    <w:rsid w:val="005F2859"/>
    <w:rsid w:val="005F299E"/>
    <w:rsid w:val="005F2B8B"/>
    <w:rsid w:val="005F412D"/>
    <w:rsid w:val="005F4158"/>
    <w:rsid w:val="005F4CF1"/>
    <w:rsid w:val="005F4E1F"/>
    <w:rsid w:val="005F4E94"/>
    <w:rsid w:val="005F52E6"/>
    <w:rsid w:val="005F5826"/>
    <w:rsid w:val="005F5D5D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C3E"/>
    <w:rsid w:val="00602C00"/>
    <w:rsid w:val="00602C8A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F27"/>
    <w:rsid w:val="006075A1"/>
    <w:rsid w:val="00607620"/>
    <w:rsid w:val="00607698"/>
    <w:rsid w:val="00607BCA"/>
    <w:rsid w:val="00610042"/>
    <w:rsid w:val="00610357"/>
    <w:rsid w:val="00610536"/>
    <w:rsid w:val="006107A6"/>
    <w:rsid w:val="00610DDF"/>
    <w:rsid w:val="00611870"/>
    <w:rsid w:val="00611C94"/>
    <w:rsid w:val="00612209"/>
    <w:rsid w:val="00612357"/>
    <w:rsid w:val="00612C1D"/>
    <w:rsid w:val="00612D0F"/>
    <w:rsid w:val="006131E6"/>
    <w:rsid w:val="00613284"/>
    <w:rsid w:val="006132BD"/>
    <w:rsid w:val="0061395A"/>
    <w:rsid w:val="006139F8"/>
    <w:rsid w:val="0061405A"/>
    <w:rsid w:val="00614323"/>
    <w:rsid w:val="0061463C"/>
    <w:rsid w:val="00614BE9"/>
    <w:rsid w:val="006156FF"/>
    <w:rsid w:val="006158CF"/>
    <w:rsid w:val="00615960"/>
    <w:rsid w:val="00616610"/>
    <w:rsid w:val="00616B2F"/>
    <w:rsid w:val="006171DA"/>
    <w:rsid w:val="00617A82"/>
    <w:rsid w:val="00620468"/>
    <w:rsid w:val="00620AAA"/>
    <w:rsid w:val="00620BDF"/>
    <w:rsid w:val="00620CC4"/>
    <w:rsid w:val="00621114"/>
    <w:rsid w:val="00621DD6"/>
    <w:rsid w:val="00621EF5"/>
    <w:rsid w:val="00622A7B"/>
    <w:rsid w:val="00622DEB"/>
    <w:rsid w:val="00622F3F"/>
    <w:rsid w:val="00623108"/>
    <w:rsid w:val="00623668"/>
    <w:rsid w:val="006239B3"/>
    <w:rsid w:val="00623DEC"/>
    <w:rsid w:val="0062401C"/>
    <w:rsid w:val="00624889"/>
    <w:rsid w:val="006251E8"/>
    <w:rsid w:val="0062585F"/>
    <w:rsid w:val="00625875"/>
    <w:rsid w:val="006258AE"/>
    <w:rsid w:val="00625959"/>
    <w:rsid w:val="00626032"/>
    <w:rsid w:val="00626826"/>
    <w:rsid w:val="006268A6"/>
    <w:rsid w:val="00626951"/>
    <w:rsid w:val="00626FE5"/>
    <w:rsid w:val="00627B20"/>
    <w:rsid w:val="0063097B"/>
    <w:rsid w:val="00631041"/>
    <w:rsid w:val="006316A1"/>
    <w:rsid w:val="00631719"/>
    <w:rsid w:val="00631CCB"/>
    <w:rsid w:val="0063224D"/>
    <w:rsid w:val="00632346"/>
    <w:rsid w:val="006325DC"/>
    <w:rsid w:val="006325FA"/>
    <w:rsid w:val="0063285A"/>
    <w:rsid w:val="00632AE3"/>
    <w:rsid w:val="00633196"/>
    <w:rsid w:val="0063493C"/>
    <w:rsid w:val="00634DAD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577"/>
    <w:rsid w:val="00645B1A"/>
    <w:rsid w:val="00645CB0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9EB"/>
    <w:rsid w:val="00647B68"/>
    <w:rsid w:val="00650743"/>
    <w:rsid w:val="00650CF7"/>
    <w:rsid w:val="00650EDC"/>
    <w:rsid w:val="00651887"/>
    <w:rsid w:val="00651AD5"/>
    <w:rsid w:val="00651D93"/>
    <w:rsid w:val="00651FFA"/>
    <w:rsid w:val="0065260D"/>
    <w:rsid w:val="006528B0"/>
    <w:rsid w:val="006528E2"/>
    <w:rsid w:val="00652B49"/>
    <w:rsid w:val="00652CEB"/>
    <w:rsid w:val="0065310C"/>
    <w:rsid w:val="00653118"/>
    <w:rsid w:val="00653E9A"/>
    <w:rsid w:val="00654089"/>
    <w:rsid w:val="006540BD"/>
    <w:rsid w:val="00654196"/>
    <w:rsid w:val="00654759"/>
    <w:rsid w:val="006547F9"/>
    <w:rsid w:val="00654C2F"/>
    <w:rsid w:val="0065537A"/>
    <w:rsid w:val="00655717"/>
    <w:rsid w:val="00655B4D"/>
    <w:rsid w:val="00655BAD"/>
    <w:rsid w:val="00655C6C"/>
    <w:rsid w:val="00656079"/>
    <w:rsid w:val="006567A8"/>
    <w:rsid w:val="006568A3"/>
    <w:rsid w:val="00657218"/>
    <w:rsid w:val="0065777E"/>
    <w:rsid w:val="00657CE7"/>
    <w:rsid w:val="0066061C"/>
    <w:rsid w:val="00660945"/>
    <w:rsid w:val="006609E8"/>
    <w:rsid w:val="006615F2"/>
    <w:rsid w:val="006619B7"/>
    <w:rsid w:val="00661AAF"/>
    <w:rsid w:val="00663281"/>
    <w:rsid w:val="00663285"/>
    <w:rsid w:val="006638D0"/>
    <w:rsid w:val="00663A85"/>
    <w:rsid w:val="00663D07"/>
    <w:rsid w:val="00664586"/>
    <w:rsid w:val="0066468B"/>
    <w:rsid w:val="0066492D"/>
    <w:rsid w:val="00664C89"/>
    <w:rsid w:val="00664FCF"/>
    <w:rsid w:val="00665280"/>
    <w:rsid w:val="00665398"/>
    <w:rsid w:val="006655DF"/>
    <w:rsid w:val="006655E3"/>
    <w:rsid w:val="006656B9"/>
    <w:rsid w:val="0066581F"/>
    <w:rsid w:val="006658AC"/>
    <w:rsid w:val="006661A4"/>
    <w:rsid w:val="00666868"/>
    <w:rsid w:val="0066690D"/>
    <w:rsid w:val="00666D90"/>
    <w:rsid w:val="00666E7F"/>
    <w:rsid w:val="00667031"/>
    <w:rsid w:val="00667117"/>
    <w:rsid w:val="00667442"/>
    <w:rsid w:val="0066769E"/>
    <w:rsid w:val="00670466"/>
    <w:rsid w:val="006706C1"/>
    <w:rsid w:val="0067071C"/>
    <w:rsid w:val="00671031"/>
    <w:rsid w:val="006712A9"/>
    <w:rsid w:val="00671785"/>
    <w:rsid w:val="00671E66"/>
    <w:rsid w:val="00672474"/>
    <w:rsid w:val="00672689"/>
    <w:rsid w:val="00672A21"/>
    <w:rsid w:val="00672BA3"/>
    <w:rsid w:val="006731A1"/>
    <w:rsid w:val="006731A8"/>
    <w:rsid w:val="006738FD"/>
    <w:rsid w:val="0067394B"/>
    <w:rsid w:val="006742C7"/>
    <w:rsid w:val="00674456"/>
    <w:rsid w:val="00674540"/>
    <w:rsid w:val="0067457D"/>
    <w:rsid w:val="00674722"/>
    <w:rsid w:val="00675055"/>
    <w:rsid w:val="0067597A"/>
    <w:rsid w:val="00675B4D"/>
    <w:rsid w:val="00675CF2"/>
    <w:rsid w:val="006768DF"/>
    <w:rsid w:val="0067762C"/>
    <w:rsid w:val="00680263"/>
    <w:rsid w:val="00681047"/>
    <w:rsid w:val="006811E5"/>
    <w:rsid w:val="006812A6"/>
    <w:rsid w:val="0068176C"/>
    <w:rsid w:val="006819AA"/>
    <w:rsid w:val="00681FF1"/>
    <w:rsid w:val="006825C6"/>
    <w:rsid w:val="00682B2C"/>
    <w:rsid w:val="00683CE2"/>
    <w:rsid w:val="00684121"/>
    <w:rsid w:val="00684321"/>
    <w:rsid w:val="006848CD"/>
    <w:rsid w:val="00684A28"/>
    <w:rsid w:val="006850BF"/>
    <w:rsid w:val="006852E5"/>
    <w:rsid w:val="00685CAF"/>
    <w:rsid w:val="00685F4F"/>
    <w:rsid w:val="006864D5"/>
    <w:rsid w:val="0068676A"/>
    <w:rsid w:val="006869DA"/>
    <w:rsid w:val="0068712A"/>
    <w:rsid w:val="00687341"/>
    <w:rsid w:val="006873C5"/>
    <w:rsid w:val="0069039B"/>
    <w:rsid w:val="00690D76"/>
    <w:rsid w:val="006910D7"/>
    <w:rsid w:val="00691112"/>
    <w:rsid w:val="0069158E"/>
    <w:rsid w:val="00691747"/>
    <w:rsid w:val="00691EE8"/>
    <w:rsid w:val="00692B63"/>
    <w:rsid w:val="00692C93"/>
    <w:rsid w:val="00692CB6"/>
    <w:rsid w:val="00693811"/>
    <w:rsid w:val="00693E46"/>
    <w:rsid w:val="00694247"/>
    <w:rsid w:val="00694D82"/>
    <w:rsid w:val="00694EBD"/>
    <w:rsid w:val="006958BC"/>
    <w:rsid w:val="00695B8B"/>
    <w:rsid w:val="00695F48"/>
    <w:rsid w:val="00696C8D"/>
    <w:rsid w:val="00697089"/>
    <w:rsid w:val="00697091"/>
    <w:rsid w:val="0069798F"/>
    <w:rsid w:val="006A062B"/>
    <w:rsid w:val="006A12CE"/>
    <w:rsid w:val="006A13C0"/>
    <w:rsid w:val="006A149D"/>
    <w:rsid w:val="006A21D2"/>
    <w:rsid w:val="006A24BA"/>
    <w:rsid w:val="006A2722"/>
    <w:rsid w:val="006A28BE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70E5"/>
    <w:rsid w:val="006A71B8"/>
    <w:rsid w:val="006A73EC"/>
    <w:rsid w:val="006B0347"/>
    <w:rsid w:val="006B0BCD"/>
    <w:rsid w:val="006B0D76"/>
    <w:rsid w:val="006B12BF"/>
    <w:rsid w:val="006B14E0"/>
    <w:rsid w:val="006B157D"/>
    <w:rsid w:val="006B18D6"/>
    <w:rsid w:val="006B1963"/>
    <w:rsid w:val="006B24F2"/>
    <w:rsid w:val="006B2908"/>
    <w:rsid w:val="006B2D16"/>
    <w:rsid w:val="006B3B00"/>
    <w:rsid w:val="006B47BD"/>
    <w:rsid w:val="006B4C02"/>
    <w:rsid w:val="006B4DBD"/>
    <w:rsid w:val="006B5195"/>
    <w:rsid w:val="006B533A"/>
    <w:rsid w:val="006B54E4"/>
    <w:rsid w:val="006B5BAD"/>
    <w:rsid w:val="006B60B0"/>
    <w:rsid w:val="006B6428"/>
    <w:rsid w:val="006B6563"/>
    <w:rsid w:val="006B66A0"/>
    <w:rsid w:val="006B68EF"/>
    <w:rsid w:val="006B6C30"/>
    <w:rsid w:val="006B6DA2"/>
    <w:rsid w:val="006B738B"/>
    <w:rsid w:val="006B789F"/>
    <w:rsid w:val="006B79E2"/>
    <w:rsid w:val="006B7A91"/>
    <w:rsid w:val="006B7BF4"/>
    <w:rsid w:val="006C0671"/>
    <w:rsid w:val="006C16D3"/>
    <w:rsid w:val="006C1992"/>
    <w:rsid w:val="006C1B30"/>
    <w:rsid w:val="006C1CD0"/>
    <w:rsid w:val="006C22FB"/>
    <w:rsid w:val="006C28EC"/>
    <w:rsid w:val="006C296F"/>
    <w:rsid w:val="006C2DA3"/>
    <w:rsid w:val="006C3585"/>
    <w:rsid w:val="006C4A8E"/>
    <w:rsid w:val="006C52F1"/>
    <w:rsid w:val="006C5735"/>
    <w:rsid w:val="006C5F76"/>
    <w:rsid w:val="006C6001"/>
    <w:rsid w:val="006C6B2B"/>
    <w:rsid w:val="006C6B81"/>
    <w:rsid w:val="006C7060"/>
    <w:rsid w:val="006C7492"/>
    <w:rsid w:val="006C793B"/>
    <w:rsid w:val="006C7AE1"/>
    <w:rsid w:val="006C7B6D"/>
    <w:rsid w:val="006D02E9"/>
    <w:rsid w:val="006D0302"/>
    <w:rsid w:val="006D034C"/>
    <w:rsid w:val="006D0424"/>
    <w:rsid w:val="006D0544"/>
    <w:rsid w:val="006D0D69"/>
    <w:rsid w:val="006D10C6"/>
    <w:rsid w:val="006D1AB8"/>
    <w:rsid w:val="006D1ACE"/>
    <w:rsid w:val="006D1C40"/>
    <w:rsid w:val="006D21BF"/>
    <w:rsid w:val="006D279C"/>
    <w:rsid w:val="006D2873"/>
    <w:rsid w:val="006D2D52"/>
    <w:rsid w:val="006D3777"/>
    <w:rsid w:val="006D38D0"/>
    <w:rsid w:val="006D3967"/>
    <w:rsid w:val="006D3A98"/>
    <w:rsid w:val="006D5902"/>
    <w:rsid w:val="006D5FBF"/>
    <w:rsid w:val="006D636D"/>
    <w:rsid w:val="006D6A19"/>
    <w:rsid w:val="006D74E1"/>
    <w:rsid w:val="006D7DD4"/>
    <w:rsid w:val="006E006C"/>
    <w:rsid w:val="006E014E"/>
    <w:rsid w:val="006E0778"/>
    <w:rsid w:val="006E0BD5"/>
    <w:rsid w:val="006E0DF2"/>
    <w:rsid w:val="006E0E89"/>
    <w:rsid w:val="006E1202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51C7"/>
    <w:rsid w:val="006E557E"/>
    <w:rsid w:val="006E5BDE"/>
    <w:rsid w:val="006E5F2D"/>
    <w:rsid w:val="006E61CA"/>
    <w:rsid w:val="006E684D"/>
    <w:rsid w:val="006E703F"/>
    <w:rsid w:val="006E72C1"/>
    <w:rsid w:val="006F03BE"/>
    <w:rsid w:val="006F0EBD"/>
    <w:rsid w:val="006F1C21"/>
    <w:rsid w:val="006F1FD7"/>
    <w:rsid w:val="006F29ED"/>
    <w:rsid w:val="006F2CF4"/>
    <w:rsid w:val="006F3853"/>
    <w:rsid w:val="006F3F3E"/>
    <w:rsid w:val="006F3FEB"/>
    <w:rsid w:val="006F4358"/>
    <w:rsid w:val="006F46C5"/>
    <w:rsid w:val="006F4ACB"/>
    <w:rsid w:val="006F4B16"/>
    <w:rsid w:val="006F5135"/>
    <w:rsid w:val="006F515C"/>
    <w:rsid w:val="006F51DD"/>
    <w:rsid w:val="006F52E5"/>
    <w:rsid w:val="006F5465"/>
    <w:rsid w:val="006F58BC"/>
    <w:rsid w:val="006F591B"/>
    <w:rsid w:val="006F5DDA"/>
    <w:rsid w:val="006F5DE8"/>
    <w:rsid w:val="006F5E77"/>
    <w:rsid w:val="006F6615"/>
    <w:rsid w:val="006F72D1"/>
    <w:rsid w:val="006F74C8"/>
    <w:rsid w:val="006F76DD"/>
    <w:rsid w:val="006F7748"/>
    <w:rsid w:val="006F7A60"/>
    <w:rsid w:val="0070074A"/>
    <w:rsid w:val="00700E7F"/>
    <w:rsid w:val="007015A1"/>
    <w:rsid w:val="0070187C"/>
    <w:rsid w:val="00701AA6"/>
    <w:rsid w:val="00701C20"/>
    <w:rsid w:val="00701CC5"/>
    <w:rsid w:val="00702388"/>
    <w:rsid w:val="00702410"/>
    <w:rsid w:val="00702D13"/>
    <w:rsid w:val="007031E9"/>
    <w:rsid w:val="00703D59"/>
    <w:rsid w:val="0070488D"/>
    <w:rsid w:val="0070536E"/>
    <w:rsid w:val="007056CB"/>
    <w:rsid w:val="00705DA1"/>
    <w:rsid w:val="007063BA"/>
    <w:rsid w:val="007068A2"/>
    <w:rsid w:val="00706C9D"/>
    <w:rsid w:val="00706F89"/>
    <w:rsid w:val="007071C3"/>
    <w:rsid w:val="00707B10"/>
    <w:rsid w:val="00710897"/>
    <w:rsid w:val="00710D00"/>
    <w:rsid w:val="00711041"/>
    <w:rsid w:val="0071104F"/>
    <w:rsid w:val="00711117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E59"/>
    <w:rsid w:val="00716985"/>
    <w:rsid w:val="00716A57"/>
    <w:rsid w:val="00716DED"/>
    <w:rsid w:val="00717339"/>
    <w:rsid w:val="0071784B"/>
    <w:rsid w:val="007179D2"/>
    <w:rsid w:val="00717B05"/>
    <w:rsid w:val="00717CB1"/>
    <w:rsid w:val="00720230"/>
    <w:rsid w:val="00720A24"/>
    <w:rsid w:val="00720D74"/>
    <w:rsid w:val="00721892"/>
    <w:rsid w:val="00721E42"/>
    <w:rsid w:val="00723069"/>
    <w:rsid w:val="0072307D"/>
    <w:rsid w:val="00723352"/>
    <w:rsid w:val="007236CF"/>
    <w:rsid w:val="0072390F"/>
    <w:rsid w:val="007240FE"/>
    <w:rsid w:val="0072410C"/>
    <w:rsid w:val="00724DF3"/>
    <w:rsid w:val="00724ECA"/>
    <w:rsid w:val="007254D7"/>
    <w:rsid w:val="00725A55"/>
    <w:rsid w:val="00725F2C"/>
    <w:rsid w:val="00725FB5"/>
    <w:rsid w:val="007263B8"/>
    <w:rsid w:val="00726E90"/>
    <w:rsid w:val="00726EE1"/>
    <w:rsid w:val="00726FDF"/>
    <w:rsid w:val="00727A17"/>
    <w:rsid w:val="00730397"/>
    <w:rsid w:val="0073076A"/>
    <w:rsid w:val="00730814"/>
    <w:rsid w:val="00730B84"/>
    <w:rsid w:val="00730F38"/>
    <w:rsid w:val="007323E1"/>
    <w:rsid w:val="00732B94"/>
    <w:rsid w:val="007331BC"/>
    <w:rsid w:val="0073360D"/>
    <w:rsid w:val="00733873"/>
    <w:rsid w:val="00733B2C"/>
    <w:rsid w:val="00734197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4DE"/>
    <w:rsid w:val="007414D5"/>
    <w:rsid w:val="007414DA"/>
    <w:rsid w:val="007421CE"/>
    <w:rsid w:val="0074233E"/>
    <w:rsid w:val="00742670"/>
    <w:rsid w:val="007428AC"/>
    <w:rsid w:val="00742A9A"/>
    <w:rsid w:val="00742FAF"/>
    <w:rsid w:val="00743639"/>
    <w:rsid w:val="0074373D"/>
    <w:rsid w:val="007438F0"/>
    <w:rsid w:val="007445D0"/>
    <w:rsid w:val="0074499E"/>
    <w:rsid w:val="00744E16"/>
    <w:rsid w:val="00745198"/>
    <w:rsid w:val="007453FC"/>
    <w:rsid w:val="00745B5A"/>
    <w:rsid w:val="00746431"/>
    <w:rsid w:val="007465D0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F36"/>
    <w:rsid w:val="007520B8"/>
    <w:rsid w:val="00752875"/>
    <w:rsid w:val="00753093"/>
    <w:rsid w:val="00753D12"/>
    <w:rsid w:val="00753D29"/>
    <w:rsid w:val="00753DD5"/>
    <w:rsid w:val="00754D48"/>
    <w:rsid w:val="00754D5D"/>
    <w:rsid w:val="00754EB8"/>
    <w:rsid w:val="007550CC"/>
    <w:rsid w:val="00755438"/>
    <w:rsid w:val="00755BDC"/>
    <w:rsid w:val="00755CAA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74D"/>
    <w:rsid w:val="00760CA3"/>
    <w:rsid w:val="007610D8"/>
    <w:rsid w:val="00761BC2"/>
    <w:rsid w:val="00763034"/>
    <w:rsid w:val="007634F0"/>
    <w:rsid w:val="0076375C"/>
    <w:rsid w:val="00763999"/>
    <w:rsid w:val="00763C4F"/>
    <w:rsid w:val="00763E7B"/>
    <w:rsid w:val="00764262"/>
    <w:rsid w:val="00764CD1"/>
    <w:rsid w:val="00764D99"/>
    <w:rsid w:val="00764F5C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6"/>
    <w:rsid w:val="007702FC"/>
    <w:rsid w:val="00770A23"/>
    <w:rsid w:val="007710AD"/>
    <w:rsid w:val="00771416"/>
    <w:rsid w:val="0077197B"/>
    <w:rsid w:val="00771AE0"/>
    <w:rsid w:val="0077302F"/>
    <w:rsid w:val="0077382F"/>
    <w:rsid w:val="00773971"/>
    <w:rsid w:val="00773B4A"/>
    <w:rsid w:val="00773C53"/>
    <w:rsid w:val="00773D71"/>
    <w:rsid w:val="00774717"/>
    <w:rsid w:val="00775219"/>
    <w:rsid w:val="00775DC2"/>
    <w:rsid w:val="007761DA"/>
    <w:rsid w:val="007772AF"/>
    <w:rsid w:val="007772B9"/>
    <w:rsid w:val="007776EF"/>
    <w:rsid w:val="00777BF0"/>
    <w:rsid w:val="00777CC4"/>
    <w:rsid w:val="00777EDD"/>
    <w:rsid w:val="00777F22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3177"/>
    <w:rsid w:val="00783872"/>
    <w:rsid w:val="00783D5B"/>
    <w:rsid w:val="007843AF"/>
    <w:rsid w:val="00784545"/>
    <w:rsid w:val="00784752"/>
    <w:rsid w:val="007848EF"/>
    <w:rsid w:val="0078513A"/>
    <w:rsid w:val="00785476"/>
    <w:rsid w:val="00785922"/>
    <w:rsid w:val="00785D6A"/>
    <w:rsid w:val="00786296"/>
    <w:rsid w:val="007862B9"/>
    <w:rsid w:val="00786316"/>
    <w:rsid w:val="00786F6F"/>
    <w:rsid w:val="00787197"/>
    <w:rsid w:val="007873A5"/>
    <w:rsid w:val="00787A72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4CA"/>
    <w:rsid w:val="007A3513"/>
    <w:rsid w:val="007A38B6"/>
    <w:rsid w:val="007A3A16"/>
    <w:rsid w:val="007A3B6D"/>
    <w:rsid w:val="007A3DEB"/>
    <w:rsid w:val="007A43D1"/>
    <w:rsid w:val="007A46FF"/>
    <w:rsid w:val="007A4798"/>
    <w:rsid w:val="007A5606"/>
    <w:rsid w:val="007A5CE5"/>
    <w:rsid w:val="007A5EC7"/>
    <w:rsid w:val="007A6715"/>
    <w:rsid w:val="007A673A"/>
    <w:rsid w:val="007A69F7"/>
    <w:rsid w:val="007A6AA6"/>
    <w:rsid w:val="007A6BA4"/>
    <w:rsid w:val="007A6E1E"/>
    <w:rsid w:val="007A734A"/>
    <w:rsid w:val="007A7827"/>
    <w:rsid w:val="007B02E4"/>
    <w:rsid w:val="007B035A"/>
    <w:rsid w:val="007B0561"/>
    <w:rsid w:val="007B06E8"/>
    <w:rsid w:val="007B084D"/>
    <w:rsid w:val="007B1154"/>
    <w:rsid w:val="007B15FE"/>
    <w:rsid w:val="007B1637"/>
    <w:rsid w:val="007B16DD"/>
    <w:rsid w:val="007B1995"/>
    <w:rsid w:val="007B1B1E"/>
    <w:rsid w:val="007B234E"/>
    <w:rsid w:val="007B255F"/>
    <w:rsid w:val="007B263F"/>
    <w:rsid w:val="007B29D0"/>
    <w:rsid w:val="007B2AD0"/>
    <w:rsid w:val="007B2BD5"/>
    <w:rsid w:val="007B3425"/>
    <w:rsid w:val="007B5709"/>
    <w:rsid w:val="007B581F"/>
    <w:rsid w:val="007B59DE"/>
    <w:rsid w:val="007B5A08"/>
    <w:rsid w:val="007B5F4A"/>
    <w:rsid w:val="007B7650"/>
    <w:rsid w:val="007B7771"/>
    <w:rsid w:val="007B79FC"/>
    <w:rsid w:val="007B7CC8"/>
    <w:rsid w:val="007B7DAC"/>
    <w:rsid w:val="007C0613"/>
    <w:rsid w:val="007C0CDE"/>
    <w:rsid w:val="007C0F04"/>
    <w:rsid w:val="007C11D6"/>
    <w:rsid w:val="007C122D"/>
    <w:rsid w:val="007C1424"/>
    <w:rsid w:val="007C154C"/>
    <w:rsid w:val="007C277D"/>
    <w:rsid w:val="007C37C1"/>
    <w:rsid w:val="007C3C61"/>
    <w:rsid w:val="007C4354"/>
    <w:rsid w:val="007C4728"/>
    <w:rsid w:val="007C4735"/>
    <w:rsid w:val="007C485F"/>
    <w:rsid w:val="007C5157"/>
    <w:rsid w:val="007C528B"/>
    <w:rsid w:val="007C54D7"/>
    <w:rsid w:val="007C5743"/>
    <w:rsid w:val="007C5759"/>
    <w:rsid w:val="007C5CBB"/>
    <w:rsid w:val="007C5F74"/>
    <w:rsid w:val="007C6081"/>
    <w:rsid w:val="007C6151"/>
    <w:rsid w:val="007C6867"/>
    <w:rsid w:val="007C6A3E"/>
    <w:rsid w:val="007C6E7B"/>
    <w:rsid w:val="007C72A9"/>
    <w:rsid w:val="007C7623"/>
    <w:rsid w:val="007C7B17"/>
    <w:rsid w:val="007C7EEC"/>
    <w:rsid w:val="007C7F37"/>
    <w:rsid w:val="007D00A1"/>
    <w:rsid w:val="007D024A"/>
    <w:rsid w:val="007D0C6C"/>
    <w:rsid w:val="007D0F43"/>
    <w:rsid w:val="007D0F71"/>
    <w:rsid w:val="007D1D2B"/>
    <w:rsid w:val="007D1DB1"/>
    <w:rsid w:val="007D2368"/>
    <w:rsid w:val="007D316F"/>
    <w:rsid w:val="007D3238"/>
    <w:rsid w:val="007D35E1"/>
    <w:rsid w:val="007D40D7"/>
    <w:rsid w:val="007D422E"/>
    <w:rsid w:val="007D46AD"/>
    <w:rsid w:val="007D4F6B"/>
    <w:rsid w:val="007D53D4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205D"/>
    <w:rsid w:val="007E24A1"/>
    <w:rsid w:val="007E258E"/>
    <w:rsid w:val="007E25F8"/>
    <w:rsid w:val="007E2784"/>
    <w:rsid w:val="007E29FD"/>
    <w:rsid w:val="007E2F0C"/>
    <w:rsid w:val="007E372F"/>
    <w:rsid w:val="007E3E65"/>
    <w:rsid w:val="007E5DB1"/>
    <w:rsid w:val="007E6336"/>
    <w:rsid w:val="007E6944"/>
    <w:rsid w:val="007E6F6B"/>
    <w:rsid w:val="007E726C"/>
    <w:rsid w:val="007E73DB"/>
    <w:rsid w:val="007E7694"/>
    <w:rsid w:val="007F0274"/>
    <w:rsid w:val="007F0362"/>
    <w:rsid w:val="007F09D2"/>
    <w:rsid w:val="007F1850"/>
    <w:rsid w:val="007F19B3"/>
    <w:rsid w:val="007F1B90"/>
    <w:rsid w:val="007F2224"/>
    <w:rsid w:val="007F22F1"/>
    <w:rsid w:val="007F2888"/>
    <w:rsid w:val="007F3095"/>
    <w:rsid w:val="007F31FF"/>
    <w:rsid w:val="007F35B0"/>
    <w:rsid w:val="007F3661"/>
    <w:rsid w:val="007F41A5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7142"/>
    <w:rsid w:val="007F728F"/>
    <w:rsid w:val="007F770E"/>
    <w:rsid w:val="007F79BF"/>
    <w:rsid w:val="008003F8"/>
    <w:rsid w:val="008006A3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7B"/>
    <w:rsid w:val="00803FC0"/>
    <w:rsid w:val="008046C7"/>
    <w:rsid w:val="008048BC"/>
    <w:rsid w:val="00804A3D"/>
    <w:rsid w:val="00804B43"/>
    <w:rsid w:val="00804B52"/>
    <w:rsid w:val="00804C5C"/>
    <w:rsid w:val="008052B3"/>
    <w:rsid w:val="00805C21"/>
    <w:rsid w:val="0080754A"/>
    <w:rsid w:val="00807F5D"/>
    <w:rsid w:val="008107A3"/>
    <w:rsid w:val="008109A9"/>
    <w:rsid w:val="00810C52"/>
    <w:rsid w:val="0081250F"/>
    <w:rsid w:val="00812653"/>
    <w:rsid w:val="00812767"/>
    <w:rsid w:val="00812D98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4E62"/>
    <w:rsid w:val="0081567E"/>
    <w:rsid w:val="00815826"/>
    <w:rsid w:val="00816928"/>
    <w:rsid w:val="00816A4F"/>
    <w:rsid w:val="008171C1"/>
    <w:rsid w:val="00817CD3"/>
    <w:rsid w:val="008203CF"/>
    <w:rsid w:val="00820757"/>
    <w:rsid w:val="00820D97"/>
    <w:rsid w:val="00820DC2"/>
    <w:rsid w:val="00820E41"/>
    <w:rsid w:val="008211B3"/>
    <w:rsid w:val="00821279"/>
    <w:rsid w:val="00821697"/>
    <w:rsid w:val="00821A8A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368"/>
    <w:rsid w:val="00824419"/>
    <w:rsid w:val="00824E2C"/>
    <w:rsid w:val="00824F50"/>
    <w:rsid w:val="0082527F"/>
    <w:rsid w:val="00825AA4"/>
    <w:rsid w:val="008263EC"/>
    <w:rsid w:val="00826635"/>
    <w:rsid w:val="00826A97"/>
    <w:rsid w:val="00826AF7"/>
    <w:rsid w:val="00826B29"/>
    <w:rsid w:val="00826F3F"/>
    <w:rsid w:val="00826FE8"/>
    <w:rsid w:val="00827394"/>
    <w:rsid w:val="0082763B"/>
    <w:rsid w:val="00827861"/>
    <w:rsid w:val="00827CAC"/>
    <w:rsid w:val="00827F06"/>
    <w:rsid w:val="00830648"/>
    <w:rsid w:val="008309F5"/>
    <w:rsid w:val="00830C5E"/>
    <w:rsid w:val="00830E37"/>
    <w:rsid w:val="00831BE2"/>
    <w:rsid w:val="00832294"/>
    <w:rsid w:val="0083232A"/>
    <w:rsid w:val="0083267C"/>
    <w:rsid w:val="00832A45"/>
    <w:rsid w:val="0083348D"/>
    <w:rsid w:val="00833583"/>
    <w:rsid w:val="008342C1"/>
    <w:rsid w:val="00834D83"/>
    <w:rsid w:val="0083595C"/>
    <w:rsid w:val="008359D4"/>
    <w:rsid w:val="00835CFF"/>
    <w:rsid w:val="00835F32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CD8"/>
    <w:rsid w:val="00841F71"/>
    <w:rsid w:val="00842229"/>
    <w:rsid w:val="008438EE"/>
    <w:rsid w:val="00843E58"/>
    <w:rsid w:val="00843FA0"/>
    <w:rsid w:val="00843FAA"/>
    <w:rsid w:val="00844D7E"/>
    <w:rsid w:val="008450A7"/>
    <w:rsid w:val="008450C7"/>
    <w:rsid w:val="00845C50"/>
    <w:rsid w:val="00846A20"/>
    <w:rsid w:val="00846C94"/>
    <w:rsid w:val="00847446"/>
    <w:rsid w:val="0084778B"/>
    <w:rsid w:val="0084795C"/>
    <w:rsid w:val="00847ECE"/>
    <w:rsid w:val="008503D7"/>
    <w:rsid w:val="0085073B"/>
    <w:rsid w:val="00850848"/>
    <w:rsid w:val="008508F7"/>
    <w:rsid w:val="00851ACB"/>
    <w:rsid w:val="0085204A"/>
    <w:rsid w:val="008521F5"/>
    <w:rsid w:val="00852254"/>
    <w:rsid w:val="008523D8"/>
    <w:rsid w:val="008533D0"/>
    <w:rsid w:val="008538C8"/>
    <w:rsid w:val="00853955"/>
    <w:rsid w:val="00853C58"/>
    <w:rsid w:val="0085455A"/>
    <w:rsid w:val="008547DD"/>
    <w:rsid w:val="00854EBB"/>
    <w:rsid w:val="00854F62"/>
    <w:rsid w:val="00855706"/>
    <w:rsid w:val="00855EBF"/>
    <w:rsid w:val="00855F34"/>
    <w:rsid w:val="0085613A"/>
    <w:rsid w:val="00856A63"/>
    <w:rsid w:val="00856C62"/>
    <w:rsid w:val="00856E5A"/>
    <w:rsid w:val="00857FE9"/>
    <w:rsid w:val="0086075E"/>
    <w:rsid w:val="00860B83"/>
    <w:rsid w:val="00860DE0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A06"/>
    <w:rsid w:val="00863D6C"/>
    <w:rsid w:val="00863FEC"/>
    <w:rsid w:val="00864035"/>
    <w:rsid w:val="00864049"/>
    <w:rsid w:val="0086425D"/>
    <w:rsid w:val="008642A9"/>
    <w:rsid w:val="008645CE"/>
    <w:rsid w:val="008646C5"/>
    <w:rsid w:val="00864D18"/>
    <w:rsid w:val="00864E4E"/>
    <w:rsid w:val="00865228"/>
    <w:rsid w:val="008652D8"/>
    <w:rsid w:val="00865CB8"/>
    <w:rsid w:val="00865DA8"/>
    <w:rsid w:val="008662CD"/>
    <w:rsid w:val="008675C8"/>
    <w:rsid w:val="00867C0B"/>
    <w:rsid w:val="00867C75"/>
    <w:rsid w:val="00867FCB"/>
    <w:rsid w:val="00870876"/>
    <w:rsid w:val="00870C64"/>
    <w:rsid w:val="008715BB"/>
    <w:rsid w:val="00871701"/>
    <w:rsid w:val="00871B1B"/>
    <w:rsid w:val="00872A60"/>
    <w:rsid w:val="00873143"/>
    <w:rsid w:val="00873992"/>
    <w:rsid w:val="0087499E"/>
    <w:rsid w:val="00874A43"/>
    <w:rsid w:val="00874C5C"/>
    <w:rsid w:val="0087511A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E1B"/>
    <w:rsid w:val="008816FD"/>
    <w:rsid w:val="00881957"/>
    <w:rsid w:val="008822AC"/>
    <w:rsid w:val="00882680"/>
    <w:rsid w:val="0088343C"/>
    <w:rsid w:val="008834E2"/>
    <w:rsid w:val="00883E90"/>
    <w:rsid w:val="0088425B"/>
    <w:rsid w:val="00884D26"/>
    <w:rsid w:val="00885599"/>
    <w:rsid w:val="00885C6C"/>
    <w:rsid w:val="00887245"/>
    <w:rsid w:val="008877F9"/>
    <w:rsid w:val="008878B7"/>
    <w:rsid w:val="00890B9F"/>
    <w:rsid w:val="00890DD3"/>
    <w:rsid w:val="008912B6"/>
    <w:rsid w:val="00891862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E87"/>
    <w:rsid w:val="008958ED"/>
    <w:rsid w:val="00895C2E"/>
    <w:rsid w:val="00896102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B5"/>
    <w:rsid w:val="008A0200"/>
    <w:rsid w:val="008A056F"/>
    <w:rsid w:val="008A0847"/>
    <w:rsid w:val="008A0C27"/>
    <w:rsid w:val="008A0CDE"/>
    <w:rsid w:val="008A0DE2"/>
    <w:rsid w:val="008A16F9"/>
    <w:rsid w:val="008A1D95"/>
    <w:rsid w:val="008A1E8D"/>
    <w:rsid w:val="008A26FF"/>
    <w:rsid w:val="008A302A"/>
    <w:rsid w:val="008A354E"/>
    <w:rsid w:val="008A35C2"/>
    <w:rsid w:val="008A3965"/>
    <w:rsid w:val="008A40FF"/>
    <w:rsid w:val="008A4743"/>
    <w:rsid w:val="008A4863"/>
    <w:rsid w:val="008A48F6"/>
    <w:rsid w:val="008A4D5E"/>
    <w:rsid w:val="008A4FB3"/>
    <w:rsid w:val="008A6280"/>
    <w:rsid w:val="008A62D3"/>
    <w:rsid w:val="008A654D"/>
    <w:rsid w:val="008A6AFC"/>
    <w:rsid w:val="008A760E"/>
    <w:rsid w:val="008A7AD9"/>
    <w:rsid w:val="008A7E40"/>
    <w:rsid w:val="008A7FBB"/>
    <w:rsid w:val="008B1637"/>
    <w:rsid w:val="008B1C5C"/>
    <w:rsid w:val="008B1F63"/>
    <w:rsid w:val="008B22F8"/>
    <w:rsid w:val="008B25A1"/>
    <w:rsid w:val="008B3115"/>
    <w:rsid w:val="008B349C"/>
    <w:rsid w:val="008B48E3"/>
    <w:rsid w:val="008B4CFB"/>
    <w:rsid w:val="008B4FF0"/>
    <w:rsid w:val="008B51ED"/>
    <w:rsid w:val="008B58A8"/>
    <w:rsid w:val="008B5ECD"/>
    <w:rsid w:val="008B66D2"/>
    <w:rsid w:val="008B6BDD"/>
    <w:rsid w:val="008B72EC"/>
    <w:rsid w:val="008B7BFE"/>
    <w:rsid w:val="008B7C10"/>
    <w:rsid w:val="008C0236"/>
    <w:rsid w:val="008C0325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872"/>
    <w:rsid w:val="008C2A76"/>
    <w:rsid w:val="008C3C8D"/>
    <w:rsid w:val="008C3DA7"/>
    <w:rsid w:val="008C3DDD"/>
    <w:rsid w:val="008C421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6CB8"/>
    <w:rsid w:val="008C6DA8"/>
    <w:rsid w:val="008C7038"/>
    <w:rsid w:val="008D0019"/>
    <w:rsid w:val="008D04CA"/>
    <w:rsid w:val="008D1812"/>
    <w:rsid w:val="008D1963"/>
    <w:rsid w:val="008D1CDC"/>
    <w:rsid w:val="008D2734"/>
    <w:rsid w:val="008D2838"/>
    <w:rsid w:val="008D296E"/>
    <w:rsid w:val="008D2DA5"/>
    <w:rsid w:val="008D32DF"/>
    <w:rsid w:val="008D3C29"/>
    <w:rsid w:val="008D3D50"/>
    <w:rsid w:val="008D407A"/>
    <w:rsid w:val="008D430C"/>
    <w:rsid w:val="008D52F5"/>
    <w:rsid w:val="008D561D"/>
    <w:rsid w:val="008D586D"/>
    <w:rsid w:val="008D59FA"/>
    <w:rsid w:val="008D6075"/>
    <w:rsid w:val="008D6140"/>
    <w:rsid w:val="008D63F7"/>
    <w:rsid w:val="008D64BD"/>
    <w:rsid w:val="008D6549"/>
    <w:rsid w:val="008D6856"/>
    <w:rsid w:val="008D6EA5"/>
    <w:rsid w:val="008D7406"/>
    <w:rsid w:val="008D7907"/>
    <w:rsid w:val="008E06CB"/>
    <w:rsid w:val="008E0A11"/>
    <w:rsid w:val="008E1128"/>
    <w:rsid w:val="008E15C0"/>
    <w:rsid w:val="008E1781"/>
    <w:rsid w:val="008E1C5E"/>
    <w:rsid w:val="008E1DE5"/>
    <w:rsid w:val="008E20D8"/>
    <w:rsid w:val="008E22D4"/>
    <w:rsid w:val="008E25C1"/>
    <w:rsid w:val="008E2630"/>
    <w:rsid w:val="008E2C8E"/>
    <w:rsid w:val="008E2D31"/>
    <w:rsid w:val="008E3114"/>
    <w:rsid w:val="008E370E"/>
    <w:rsid w:val="008E3956"/>
    <w:rsid w:val="008E3E35"/>
    <w:rsid w:val="008E4751"/>
    <w:rsid w:val="008E492B"/>
    <w:rsid w:val="008E4F8D"/>
    <w:rsid w:val="008E5E54"/>
    <w:rsid w:val="008E5F6E"/>
    <w:rsid w:val="008E605D"/>
    <w:rsid w:val="008E636B"/>
    <w:rsid w:val="008E63F4"/>
    <w:rsid w:val="008E660E"/>
    <w:rsid w:val="008E7305"/>
    <w:rsid w:val="008E7461"/>
    <w:rsid w:val="008E7EEE"/>
    <w:rsid w:val="008F007B"/>
    <w:rsid w:val="008F00B1"/>
    <w:rsid w:val="008F158E"/>
    <w:rsid w:val="008F17C5"/>
    <w:rsid w:val="008F2530"/>
    <w:rsid w:val="008F2BBA"/>
    <w:rsid w:val="008F309C"/>
    <w:rsid w:val="008F3187"/>
    <w:rsid w:val="008F321B"/>
    <w:rsid w:val="008F34B1"/>
    <w:rsid w:val="008F4571"/>
    <w:rsid w:val="008F4B47"/>
    <w:rsid w:val="008F5E36"/>
    <w:rsid w:val="008F64E6"/>
    <w:rsid w:val="008F660A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BF"/>
    <w:rsid w:val="00900B93"/>
    <w:rsid w:val="00900BEB"/>
    <w:rsid w:val="00900C02"/>
    <w:rsid w:val="00900EB7"/>
    <w:rsid w:val="0090152E"/>
    <w:rsid w:val="00901924"/>
    <w:rsid w:val="00901FA2"/>
    <w:rsid w:val="009020F2"/>
    <w:rsid w:val="009021EA"/>
    <w:rsid w:val="00902436"/>
    <w:rsid w:val="0090334C"/>
    <w:rsid w:val="009035F8"/>
    <w:rsid w:val="00903CD6"/>
    <w:rsid w:val="0090409B"/>
    <w:rsid w:val="0090497A"/>
    <w:rsid w:val="00904A98"/>
    <w:rsid w:val="00904B7F"/>
    <w:rsid w:val="00904DFC"/>
    <w:rsid w:val="00905231"/>
    <w:rsid w:val="0090575D"/>
    <w:rsid w:val="009059FF"/>
    <w:rsid w:val="00905A35"/>
    <w:rsid w:val="00906368"/>
    <w:rsid w:val="00906E2D"/>
    <w:rsid w:val="00907A0B"/>
    <w:rsid w:val="00907A46"/>
    <w:rsid w:val="009106F6"/>
    <w:rsid w:val="00910B94"/>
    <w:rsid w:val="00910D89"/>
    <w:rsid w:val="00910FE8"/>
    <w:rsid w:val="00911394"/>
    <w:rsid w:val="009113FE"/>
    <w:rsid w:val="00911A87"/>
    <w:rsid w:val="009125EF"/>
    <w:rsid w:val="009127B5"/>
    <w:rsid w:val="00912958"/>
    <w:rsid w:val="00912E8A"/>
    <w:rsid w:val="0091340C"/>
    <w:rsid w:val="00914895"/>
    <w:rsid w:val="00914EF2"/>
    <w:rsid w:val="00914F9A"/>
    <w:rsid w:val="009154B4"/>
    <w:rsid w:val="009158A0"/>
    <w:rsid w:val="009158F8"/>
    <w:rsid w:val="00915DC3"/>
    <w:rsid w:val="00915F50"/>
    <w:rsid w:val="009178A9"/>
    <w:rsid w:val="00917C33"/>
    <w:rsid w:val="00920364"/>
    <w:rsid w:val="00920776"/>
    <w:rsid w:val="00920D23"/>
    <w:rsid w:val="00920DCD"/>
    <w:rsid w:val="00921AEF"/>
    <w:rsid w:val="009228D1"/>
    <w:rsid w:val="00922FED"/>
    <w:rsid w:val="00923B3B"/>
    <w:rsid w:val="00924246"/>
    <w:rsid w:val="009249A9"/>
    <w:rsid w:val="00925608"/>
    <w:rsid w:val="00925758"/>
    <w:rsid w:val="009259DE"/>
    <w:rsid w:val="00925E79"/>
    <w:rsid w:val="00926CCA"/>
    <w:rsid w:val="009270C9"/>
    <w:rsid w:val="0092722C"/>
    <w:rsid w:val="00927462"/>
    <w:rsid w:val="009275B0"/>
    <w:rsid w:val="00927C16"/>
    <w:rsid w:val="009308FC"/>
    <w:rsid w:val="009309E6"/>
    <w:rsid w:val="009313D5"/>
    <w:rsid w:val="009315D6"/>
    <w:rsid w:val="00931772"/>
    <w:rsid w:val="00931785"/>
    <w:rsid w:val="0093191C"/>
    <w:rsid w:val="00931D80"/>
    <w:rsid w:val="0093237A"/>
    <w:rsid w:val="00932882"/>
    <w:rsid w:val="0093296E"/>
    <w:rsid w:val="00932B0E"/>
    <w:rsid w:val="00932F6F"/>
    <w:rsid w:val="009331F4"/>
    <w:rsid w:val="00933245"/>
    <w:rsid w:val="00933712"/>
    <w:rsid w:val="009341AE"/>
    <w:rsid w:val="009352FB"/>
    <w:rsid w:val="00935688"/>
    <w:rsid w:val="0093651A"/>
    <w:rsid w:val="00936770"/>
    <w:rsid w:val="009369FB"/>
    <w:rsid w:val="00936B3E"/>
    <w:rsid w:val="00936E6C"/>
    <w:rsid w:val="00937500"/>
    <w:rsid w:val="00937A20"/>
    <w:rsid w:val="00940395"/>
    <w:rsid w:val="009404E6"/>
    <w:rsid w:val="00941034"/>
    <w:rsid w:val="00941219"/>
    <w:rsid w:val="00941278"/>
    <w:rsid w:val="009416AD"/>
    <w:rsid w:val="009418C2"/>
    <w:rsid w:val="00941BF8"/>
    <w:rsid w:val="0094222C"/>
    <w:rsid w:val="009424E2"/>
    <w:rsid w:val="009427A1"/>
    <w:rsid w:val="00942CA0"/>
    <w:rsid w:val="0094324F"/>
    <w:rsid w:val="00943335"/>
    <w:rsid w:val="009442D0"/>
    <w:rsid w:val="00944462"/>
    <w:rsid w:val="00944779"/>
    <w:rsid w:val="00944926"/>
    <w:rsid w:val="00944944"/>
    <w:rsid w:val="00945989"/>
    <w:rsid w:val="00946593"/>
    <w:rsid w:val="00946849"/>
    <w:rsid w:val="009469AC"/>
    <w:rsid w:val="00946E0E"/>
    <w:rsid w:val="009477D3"/>
    <w:rsid w:val="00947AF2"/>
    <w:rsid w:val="00947B8A"/>
    <w:rsid w:val="00947E4D"/>
    <w:rsid w:val="00950790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A5F"/>
    <w:rsid w:val="00953B22"/>
    <w:rsid w:val="00953B56"/>
    <w:rsid w:val="00953CD8"/>
    <w:rsid w:val="00953E6D"/>
    <w:rsid w:val="0095465A"/>
    <w:rsid w:val="00954907"/>
    <w:rsid w:val="00954CDF"/>
    <w:rsid w:val="00955156"/>
    <w:rsid w:val="009559A2"/>
    <w:rsid w:val="009563C7"/>
    <w:rsid w:val="00956966"/>
    <w:rsid w:val="00956A7E"/>
    <w:rsid w:val="009575F3"/>
    <w:rsid w:val="009577BE"/>
    <w:rsid w:val="00960A4E"/>
    <w:rsid w:val="00960ACF"/>
    <w:rsid w:val="00960C8C"/>
    <w:rsid w:val="009616FD"/>
    <w:rsid w:val="009618F0"/>
    <w:rsid w:val="00961BB8"/>
    <w:rsid w:val="00961C31"/>
    <w:rsid w:val="00961E32"/>
    <w:rsid w:val="00962176"/>
    <w:rsid w:val="0096226E"/>
    <w:rsid w:val="009625AF"/>
    <w:rsid w:val="00962D8B"/>
    <w:rsid w:val="00962EA2"/>
    <w:rsid w:val="009632A8"/>
    <w:rsid w:val="009632D4"/>
    <w:rsid w:val="0096335C"/>
    <w:rsid w:val="00963B70"/>
    <w:rsid w:val="00964461"/>
    <w:rsid w:val="00964E12"/>
    <w:rsid w:val="0096509B"/>
    <w:rsid w:val="00965164"/>
    <w:rsid w:val="00965391"/>
    <w:rsid w:val="009653A7"/>
    <w:rsid w:val="0096570C"/>
    <w:rsid w:val="00965C22"/>
    <w:rsid w:val="00965CA0"/>
    <w:rsid w:val="009664BA"/>
    <w:rsid w:val="00966B95"/>
    <w:rsid w:val="00966BE5"/>
    <w:rsid w:val="00967363"/>
    <w:rsid w:val="009674B9"/>
    <w:rsid w:val="00967A73"/>
    <w:rsid w:val="00967EDF"/>
    <w:rsid w:val="00967FA4"/>
    <w:rsid w:val="00970C58"/>
    <w:rsid w:val="00970DD7"/>
    <w:rsid w:val="00970F01"/>
    <w:rsid w:val="00971AA6"/>
    <w:rsid w:val="00971B1E"/>
    <w:rsid w:val="009724F1"/>
    <w:rsid w:val="00972D72"/>
    <w:rsid w:val="00972DD3"/>
    <w:rsid w:val="00972F2B"/>
    <w:rsid w:val="0097330E"/>
    <w:rsid w:val="0097390F"/>
    <w:rsid w:val="00973981"/>
    <w:rsid w:val="00973ED4"/>
    <w:rsid w:val="009740CD"/>
    <w:rsid w:val="00974263"/>
    <w:rsid w:val="00974767"/>
    <w:rsid w:val="00975394"/>
    <w:rsid w:val="00975814"/>
    <w:rsid w:val="00975B39"/>
    <w:rsid w:val="00975D16"/>
    <w:rsid w:val="009768EB"/>
    <w:rsid w:val="00976B61"/>
    <w:rsid w:val="00976C1E"/>
    <w:rsid w:val="00976CB6"/>
    <w:rsid w:val="00976DA9"/>
    <w:rsid w:val="00976F64"/>
    <w:rsid w:val="00977966"/>
    <w:rsid w:val="00977980"/>
    <w:rsid w:val="00977D58"/>
    <w:rsid w:val="00980191"/>
    <w:rsid w:val="00980266"/>
    <w:rsid w:val="00980860"/>
    <w:rsid w:val="00981137"/>
    <w:rsid w:val="00981705"/>
    <w:rsid w:val="009822E1"/>
    <w:rsid w:val="009823A4"/>
    <w:rsid w:val="009826DD"/>
    <w:rsid w:val="00982802"/>
    <w:rsid w:val="00982C58"/>
    <w:rsid w:val="0098336D"/>
    <w:rsid w:val="009834B3"/>
    <w:rsid w:val="0098385E"/>
    <w:rsid w:val="00983D01"/>
    <w:rsid w:val="00983DA3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B55"/>
    <w:rsid w:val="00987EDF"/>
    <w:rsid w:val="009903F6"/>
    <w:rsid w:val="00991293"/>
    <w:rsid w:val="00991416"/>
    <w:rsid w:val="00991503"/>
    <w:rsid w:val="009917E2"/>
    <w:rsid w:val="00991EF1"/>
    <w:rsid w:val="00992DCD"/>
    <w:rsid w:val="009930AB"/>
    <w:rsid w:val="00993215"/>
    <w:rsid w:val="0099340F"/>
    <w:rsid w:val="0099381D"/>
    <w:rsid w:val="00994F9E"/>
    <w:rsid w:val="00995172"/>
    <w:rsid w:val="009952ED"/>
    <w:rsid w:val="00995DB2"/>
    <w:rsid w:val="00995EA5"/>
    <w:rsid w:val="00996E31"/>
    <w:rsid w:val="00997D9B"/>
    <w:rsid w:val="00997DAC"/>
    <w:rsid w:val="009A03DD"/>
    <w:rsid w:val="009A0894"/>
    <w:rsid w:val="009A1B0A"/>
    <w:rsid w:val="009A1C4B"/>
    <w:rsid w:val="009A2030"/>
    <w:rsid w:val="009A20A1"/>
    <w:rsid w:val="009A2159"/>
    <w:rsid w:val="009A21F8"/>
    <w:rsid w:val="009A225B"/>
    <w:rsid w:val="009A2295"/>
    <w:rsid w:val="009A276C"/>
    <w:rsid w:val="009A2BBC"/>
    <w:rsid w:val="009A2C13"/>
    <w:rsid w:val="009A366A"/>
    <w:rsid w:val="009A36A8"/>
    <w:rsid w:val="009A395D"/>
    <w:rsid w:val="009A3ADC"/>
    <w:rsid w:val="009A3E02"/>
    <w:rsid w:val="009A4002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43E"/>
    <w:rsid w:val="009C1AA8"/>
    <w:rsid w:val="009C1BB1"/>
    <w:rsid w:val="009C1D1F"/>
    <w:rsid w:val="009C2637"/>
    <w:rsid w:val="009C2E6F"/>
    <w:rsid w:val="009C32FD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3FA"/>
    <w:rsid w:val="009C745C"/>
    <w:rsid w:val="009C7850"/>
    <w:rsid w:val="009C7B23"/>
    <w:rsid w:val="009C7BD2"/>
    <w:rsid w:val="009D0DC8"/>
    <w:rsid w:val="009D0FA3"/>
    <w:rsid w:val="009D187E"/>
    <w:rsid w:val="009D2234"/>
    <w:rsid w:val="009D263B"/>
    <w:rsid w:val="009D2886"/>
    <w:rsid w:val="009D2C18"/>
    <w:rsid w:val="009D2C22"/>
    <w:rsid w:val="009D2F23"/>
    <w:rsid w:val="009D3444"/>
    <w:rsid w:val="009D3936"/>
    <w:rsid w:val="009D3AE7"/>
    <w:rsid w:val="009D3F20"/>
    <w:rsid w:val="009D4398"/>
    <w:rsid w:val="009D461D"/>
    <w:rsid w:val="009D499C"/>
    <w:rsid w:val="009D50DE"/>
    <w:rsid w:val="009D5479"/>
    <w:rsid w:val="009D569B"/>
    <w:rsid w:val="009D5A3E"/>
    <w:rsid w:val="009D5C05"/>
    <w:rsid w:val="009D5CFF"/>
    <w:rsid w:val="009D5E12"/>
    <w:rsid w:val="009D6634"/>
    <w:rsid w:val="009D66C1"/>
    <w:rsid w:val="009D74D3"/>
    <w:rsid w:val="009D765A"/>
    <w:rsid w:val="009D79E8"/>
    <w:rsid w:val="009D7B12"/>
    <w:rsid w:val="009E0256"/>
    <w:rsid w:val="009E0DED"/>
    <w:rsid w:val="009E1242"/>
    <w:rsid w:val="009E2011"/>
    <w:rsid w:val="009E209E"/>
    <w:rsid w:val="009E23DF"/>
    <w:rsid w:val="009E28B7"/>
    <w:rsid w:val="009E351C"/>
    <w:rsid w:val="009E36FA"/>
    <w:rsid w:val="009E37D5"/>
    <w:rsid w:val="009E3BCD"/>
    <w:rsid w:val="009E3EF9"/>
    <w:rsid w:val="009E41FF"/>
    <w:rsid w:val="009E4401"/>
    <w:rsid w:val="009E4DC9"/>
    <w:rsid w:val="009E506A"/>
    <w:rsid w:val="009E52CB"/>
    <w:rsid w:val="009E5A73"/>
    <w:rsid w:val="009E5CB8"/>
    <w:rsid w:val="009E61D2"/>
    <w:rsid w:val="009E6356"/>
    <w:rsid w:val="009E67F7"/>
    <w:rsid w:val="009E6BE4"/>
    <w:rsid w:val="009E7215"/>
    <w:rsid w:val="009E7C52"/>
    <w:rsid w:val="009E7CB5"/>
    <w:rsid w:val="009F04A9"/>
    <w:rsid w:val="009F0624"/>
    <w:rsid w:val="009F110F"/>
    <w:rsid w:val="009F1304"/>
    <w:rsid w:val="009F1410"/>
    <w:rsid w:val="009F18AD"/>
    <w:rsid w:val="009F2289"/>
    <w:rsid w:val="009F2C6C"/>
    <w:rsid w:val="009F2C70"/>
    <w:rsid w:val="009F2F8D"/>
    <w:rsid w:val="009F3364"/>
    <w:rsid w:val="009F440C"/>
    <w:rsid w:val="009F45FE"/>
    <w:rsid w:val="009F4D9F"/>
    <w:rsid w:val="009F50FC"/>
    <w:rsid w:val="009F51F7"/>
    <w:rsid w:val="009F5467"/>
    <w:rsid w:val="009F5537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1906"/>
    <w:rsid w:val="00A02045"/>
    <w:rsid w:val="00A021EB"/>
    <w:rsid w:val="00A0223F"/>
    <w:rsid w:val="00A02249"/>
    <w:rsid w:val="00A02727"/>
    <w:rsid w:val="00A02860"/>
    <w:rsid w:val="00A02C76"/>
    <w:rsid w:val="00A02C7E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63A"/>
    <w:rsid w:val="00A04755"/>
    <w:rsid w:val="00A048DB"/>
    <w:rsid w:val="00A0521A"/>
    <w:rsid w:val="00A0567A"/>
    <w:rsid w:val="00A0585C"/>
    <w:rsid w:val="00A05FE8"/>
    <w:rsid w:val="00A064AF"/>
    <w:rsid w:val="00A06522"/>
    <w:rsid w:val="00A0688B"/>
    <w:rsid w:val="00A07250"/>
    <w:rsid w:val="00A074B5"/>
    <w:rsid w:val="00A07CF4"/>
    <w:rsid w:val="00A07EE3"/>
    <w:rsid w:val="00A101B8"/>
    <w:rsid w:val="00A10661"/>
    <w:rsid w:val="00A10741"/>
    <w:rsid w:val="00A10753"/>
    <w:rsid w:val="00A110EB"/>
    <w:rsid w:val="00A1146D"/>
    <w:rsid w:val="00A115EE"/>
    <w:rsid w:val="00A1170E"/>
    <w:rsid w:val="00A11B07"/>
    <w:rsid w:val="00A11B14"/>
    <w:rsid w:val="00A1258F"/>
    <w:rsid w:val="00A129AA"/>
    <w:rsid w:val="00A12D93"/>
    <w:rsid w:val="00A1306A"/>
    <w:rsid w:val="00A1359B"/>
    <w:rsid w:val="00A136DB"/>
    <w:rsid w:val="00A13C8E"/>
    <w:rsid w:val="00A14B47"/>
    <w:rsid w:val="00A15D4D"/>
    <w:rsid w:val="00A15FC2"/>
    <w:rsid w:val="00A16046"/>
    <w:rsid w:val="00A164BF"/>
    <w:rsid w:val="00A170BD"/>
    <w:rsid w:val="00A172BA"/>
    <w:rsid w:val="00A172D6"/>
    <w:rsid w:val="00A174EB"/>
    <w:rsid w:val="00A20019"/>
    <w:rsid w:val="00A2145C"/>
    <w:rsid w:val="00A21620"/>
    <w:rsid w:val="00A21A72"/>
    <w:rsid w:val="00A21F9D"/>
    <w:rsid w:val="00A21FAA"/>
    <w:rsid w:val="00A22635"/>
    <w:rsid w:val="00A22961"/>
    <w:rsid w:val="00A22BC1"/>
    <w:rsid w:val="00A22E16"/>
    <w:rsid w:val="00A247FC"/>
    <w:rsid w:val="00A24B23"/>
    <w:rsid w:val="00A24BA0"/>
    <w:rsid w:val="00A24BBA"/>
    <w:rsid w:val="00A24BE3"/>
    <w:rsid w:val="00A24C8A"/>
    <w:rsid w:val="00A24DFC"/>
    <w:rsid w:val="00A2520B"/>
    <w:rsid w:val="00A253FC"/>
    <w:rsid w:val="00A254D6"/>
    <w:rsid w:val="00A25544"/>
    <w:rsid w:val="00A25C9A"/>
    <w:rsid w:val="00A26F6D"/>
    <w:rsid w:val="00A27222"/>
    <w:rsid w:val="00A30AF3"/>
    <w:rsid w:val="00A30F87"/>
    <w:rsid w:val="00A317B7"/>
    <w:rsid w:val="00A319C2"/>
    <w:rsid w:val="00A31AA6"/>
    <w:rsid w:val="00A322C0"/>
    <w:rsid w:val="00A324E9"/>
    <w:rsid w:val="00A32D22"/>
    <w:rsid w:val="00A32EE1"/>
    <w:rsid w:val="00A32EE6"/>
    <w:rsid w:val="00A34018"/>
    <w:rsid w:val="00A34B43"/>
    <w:rsid w:val="00A3503C"/>
    <w:rsid w:val="00A35416"/>
    <w:rsid w:val="00A35CDB"/>
    <w:rsid w:val="00A35E32"/>
    <w:rsid w:val="00A366A9"/>
    <w:rsid w:val="00A36AA3"/>
    <w:rsid w:val="00A36CFC"/>
    <w:rsid w:val="00A37286"/>
    <w:rsid w:val="00A37480"/>
    <w:rsid w:val="00A375AB"/>
    <w:rsid w:val="00A37BA8"/>
    <w:rsid w:val="00A402FA"/>
    <w:rsid w:val="00A42229"/>
    <w:rsid w:val="00A426EB"/>
    <w:rsid w:val="00A42A41"/>
    <w:rsid w:val="00A43249"/>
    <w:rsid w:val="00A43346"/>
    <w:rsid w:val="00A43638"/>
    <w:rsid w:val="00A43DF9"/>
    <w:rsid w:val="00A4429F"/>
    <w:rsid w:val="00A44702"/>
    <w:rsid w:val="00A44936"/>
    <w:rsid w:val="00A44A3B"/>
    <w:rsid w:val="00A45BF0"/>
    <w:rsid w:val="00A45DC4"/>
    <w:rsid w:val="00A45E03"/>
    <w:rsid w:val="00A46385"/>
    <w:rsid w:val="00A46758"/>
    <w:rsid w:val="00A46A00"/>
    <w:rsid w:val="00A46F59"/>
    <w:rsid w:val="00A47032"/>
    <w:rsid w:val="00A4751C"/>
    <w:rsid w:val="00A47902"/>
    <w:rsid w:val="00A47A18"/>
    <w:rsid w:val="00A47E80"/>
    <w:rsid w:val="00A51229"/>
    <w:rsid w:val="00A516B9"/>
    <w:rsid w:val="00A5185A"/>
    <w:rsid w:val="00A51C8F"/>
    <w:rsid w:val="00A51F55"/>
    <w:rsid w:val="00A521EA"/>
    <w:rsid w:val="00A52250"/>
    <w:rsid w:val="00A52637"/>
    <w:rsid w:val="00A52AAE"/>
    <w:rsid w:val="00A52FE1"/>
    <w:rsid w:val="00A53481"/>
    <w:rsid w:val="00A5366E"/>
    <w:rsid w:val="00A536A8"/>
    <w:rsid w:val="00A53B68"/>
    <w:rsid w:val="00A53F76"/>
    <w:rsid w:val="00A548C5"/>
    <w:rsid w:val="00A54EAC"/>
    <w:rsid w:val="00A55897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20A1"/>
    <w:rsid w:val="00A62FDD"/>
    <w:rsid w:val="00A638D7"/>
    <w:rsid w:val="00A642FC"/>
    <w:rsid w:val="00A647E7"/>
    <w:rsid w:val="00A64B15"/>
    <w:rsid w:val="00A65407"/>
    <w:rsid w:val="00A658F1"/>
    <w:rsid w:val="00A666F5"/>
    <w:rsid w:val="00A7013E"/>
    <w:rsid w:val="00A706F1"/>
    <w:rsid w:val="00A70B66"/>
    <w:rsid w:val="00A71055"/>
    <w:rsid w:val="00A7114D"/>
    <w:rsid w:val="00A71553"/>
    <w:rsid w:val="00A7162E"/>
    <w:rsid w:val="00A71C22"/>
    <w:rsid w:val="00A7206E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B1D"/>
    <w:rsid w:val="00A751D7"/>
    <w:rsid w:val="00A754A8"/>
    <w:rsid w:val="00A75618"/>
    <w:rsid w:val="00A76235"/>
    <w:rsid w:val="00A76400"/>
    <w:rsid w:val="00A7648B"/>
    <w:rsid w:val="00A76881"/>
    <w:rsid w:val="00A76983"/>
    <w:rsid w:val="00A76CC9"/>
    <w:rsid w:val="00A77413"/>
    <w:rsid w:val="00A777AD"/>
    <w:rsid w:val="00A77A23"/>
    <w:rsid w:val="00A77CAB"/>
    <w:rsid w:val="00A77D8A"/>
    <w:rsid w:val="00A77E7D"/>
    <w:rsid w:val="00A803C9"/>
    <w:rsid w:val="00A805FF"/>
    <w:rsid w:val="00A80611"/>
    <w:rsid w:val="00A81567"/>
    <w:rsid w:val="00A815E4"/>
    <w:rsid w:val="00A81B83"/>
    <w:rsid w:val="00A81C51"/>
    <w:rsid w:val="00A82ACC"/>
    <w:rsid w:val="00A82C84"/>
    <w:rsid w:val="00A82CEA"/>
    <w:rsid w:val="00A831E2"/>
    <w:rsid w:val="00A83B22"/>
    <w:rsid w:val="00A83C9C"/>
    <w:rsid w:val="00A83F66"/>
    <w:rsid w:val="00A84015"/>
    <w:rsid w:val="00A84218"/>
    <w:rsid w:val="00A84957"/>
    <w:rsid w:val="00A85578"/>
    <w:rsid w:val="00A85F13"/>
    <w:rsid w:val="00A86241"/>
    <w:rsid w:val="00A862E9"/>
    <w:rsid w:val="00A86CB7"/>
    <w:rsid w:val="00A870A1"/>
    <w:rsid w:val="00A8760B"/>
    <w:rsid w:val="00A87872"/>
    <w:rsid w:val="00A87BC2"/>
    <w:rsid w:val="00A87D0A"/>
    <w:rsid w:val="00A87E25"/>
    <w:rsid w:val="00A90311"/>
    <w:rsid w:val="00A90958"/>
    <w:rsid w:val="00A90BFD"/>
    <w:rsid w:val="00A919FC"/>
    <w:rsid w:val="00A91E58"/>
    <w:rsid w:val="00A9341C"/>
    <w:rsid w:val="00A93793"/>
    <w:rsid w:val="00A93B33"/>
    <w:rsid w:val="00A944FB"/>
    <w:rsid w:val="00A9457A"/>
    <w:rsid w:val="00A94784"/>
    <w:rsid w:val="00A94996"/>
    <w:rsid w:val="00A94C09"/>
    <w:rsid w:val="00A9538F"/>
    <w:rsid w:val="00A954B5"/>
    <w:rsid w:val="00A95A8C"/>
    <w:rsid w:val="00A95DA1"/>
    <w:rsid w:val="00A95FBC"/>
    <w:rsid w:val="00A962E0"/>
    <w:rsid w:val="00A96A9F"/>
    <w:rsid w:val="00A971B9"/>
    <w:rsid w:val="00A971E8"/>
    <w:rsid w:val="00A972F1"/>
    <w:rsid w:val="00A97B39"/>
    <w:rsid w:val="00A97E6B"/>
    <w:rsid w:val="00AA065D"/>
    <w:rsid w:val="00AA08BE"/>
    <w:rsid w:val="00AA09AD"/>
    <w:rsid w:val="00AA0C0E"/>
    <w:rsid w:val="00AA1081"/>
    <w:rsid w:val="00AA116C"/>
    <w:rsid w:val="00AA1A15"/>
    <w:rsid w:val="00AA1A6F"/>
    <w:rsid w:val="00AA1E9D"/>
    <w:rsid w:val="00AA21ED"/>
    <w:rsid w:val="00AA2587"/>
    <w:rsid w:val="00AA3E9B"/>
    <w:rsid w:val="00AA3F6F"/>
    <w:rsid w:val="00AA4211"/>
    <w:rsid w:val="00AA4624"/>
    <w:rsid w:val="00AA55BF"/>
    <w:rsid w:val="00AA568E"/>
    <w:rsid w:val="00AA581E"/>
    <w:rsid w:val="00AA5911"/>
    <w:rsid w:val="00AA5E56"/>
    <w:rsid w:val="00AA664F"/>
    <w:rsid w:val="00AA6A16"/>
    <w:rsid w:val="00AA6E98"/>
    <w:rsid w:val="00AA71E0"/>
    <w:rsid w:val="00AA7597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31BC"/>
    <w:rsid w:val="00AB33C4"/>
    <w:rsid w:val="00AB3507"/>
    <w:rsid w:val="00AB368D"/>
    <w:rsid w:val="00AB4062"/>
    <w:rsid w:val="00AB41E4"/>
    <w:rsid w:val="00AB48B7"/>
    <w:rsid w:val="00AB4A00"/>
    <w:rsid w:val="00AB4CD4"/>
    <w:rsid w:val="00AB4D1C"/>
    <w:rsid w:val="00AB4F23"/>
    <w:rsid w:val="00AB50C8"/>
    <w:rsid w:val="00AB536B"/>
    <w:rsid w:val="00AB5A8E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B12"/>
    <w:rsid w:val="00AC1D82"/>
    <w:rsid w:val="00AC1DFC"/>
    <w:rsid w:val="00AC1F59"/>
    <w:rsid w:val="00AC31D7"/>
    <w:rsid w:val="00AC370A"/>
    <w:rsid w:val="00AC3D6E"/>
    <w:rsid w:val="00AC49BB"/>
    <w:rsid w:val="00AC4A33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347"/>
    <w:rsid w:val="00AC73CA"/>
    <w:rsid w:val="00AC74A9"/>
    <w:rsid w:val="00AC7573"/>
    <w:rsid w:val="00AC75D9"/>
    <w:rsid w:val="00AC7730"/>
    <w:rsid w:val="00AC7765"/>
    <w:rsid w:val="00AD0005"/>
    <w:rsid w:val="00AD00E7"/>
    <w:rsid w:val="00AD046D"/>
    <w:rsid w:val="00AD0509"/>
    <w:rsid w:val="00AD06C1"/>
    <w:rsid w:val="00AD088B"/>
    <w:rsid w:val="00AD09FC"/>
    <w:rsid w:val="00AD0BCB"/>
    <w:rsid w:val="00AD0CA4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A46"/>
    <w:rsid w:val="00AD4A56"/>
    <w:rsid w:val="00AD4F48"/>
    <w:rsid w:val="00AD5355"/>
    <w:rsid w:val="00AD54F3"/>
    <w:rsid w:val="00AD59A8"/>
    <w:rsid w:val="00AD5A13"/>
    <w:rsid w:val="00AD5B0E"/>
    <w:rsid w:val="00AD5E27"/>
    <w:rsid w:val="00AD6195"/>
    <w:rsid w:val="00AD6472"/>
    <w:rsid w:val="00AD6777"/>
    <w:rsid w:val="00AD692C"/>
    <w:rsid w:val="00AD6CFB"/>
    <w:rsid w:val="00AD7512"/>
    <w:rsid w:val="00AD752F"/>
    <w:rsid w:val="00AE0190"/>
    <w:rsid w:val="00AE084B"/>
    <w:rsid w:val="00AE096C"/>
    <w:rsid w:val="00AE0D78"/>
    <w:rsid w:val="00AE10F2"/>
    <w:rsid w:val="00AE11F1"/>
    <w:rsid w:val="00AE168C"/>
    <w:rsid w:val="00AE1BA4"/>
    <w:rsid w:val="00AE1F6A"/>
    <w:rsid w:val="00AE1FC4"/>
    <w:rsid w:val="00AE2427"/>
    <w:rsid w:val="00AE25E3"/>
    <w:rsid w:val="00AE28E1"/>
    <w:rsid w:val="00AE2C44"/>
    <w:rsid w:val="00AE2E63"/>
    <w:rsid w:val="00AE355D"/>
    <w:rsid w:val="00AE3A47"/>
    <w:rsid w:val="00AE40C3"/>
    <w:rsid w:val="00AE44DD"/>
    <w:rsid w:val="00AE47F4"/>
    <w:rsid w:val="00AE498D"/>
    <w:rsid w:val="00AE4A4E"/>
    <w:rsid w:val="00AE57E5"/>
    <w:rsid w:val="00AE5B93"/>
    <w:rsid w:val="00AE6205"/>
    <w:rsid w:val="00AE642E"/>
    <w:rsid w:val="00AE64FE"/>
    <w:rsid w:val="00AE66E3"/>
    <w:rsid w:val="00AE6BF5"/>
    <w:rsid w:val="00AF04A7"/>
    <w:rsid w:val="00AF0A5E"/>
    <w:rsid w:val="00AF101F"/>
    <w:rsid w:val="00AF1530"/>
    <w:rsid w:val="00AF1B0D"/>
    <w:rsid w:val="00AF1F79"/>
    <w:rsid w:val="00AF2659"/>
    <w:rsid w:val="00AF2703"/>
    <w:rsid w:val="00AF28FF"/>
    <w:rsid w:val="00AF2A23"/>
    <w:rsid w:val="00AF3D27"/>
    <w:rsid w:val="00AF41BF"/>
    <w:rsid w:val="00AF4504"/>
    <w:rsid w:val="00AF4814"/>
    <w:rsid w:val="00AF5890"/>
    <w:rsid w:val="00AF6576"/>
    <w:rsid w:val="00AF6647"/>
    <w:rsid w:val="00AF6D52"/>
    <w:rsid w:val="00AF6E88"/>
    <w:rsid w:val="00AF700B"/>
    <w:rsid w:val="00AF7BE4"/>
    <w:rsid w:val="00AF7CEE"/>
    <w:rsid w:val="00B00230"/>
    <w:rsid w:val="00B002EA"/>
    <w:rsid w:val="00B003E3"/>
    <w:rsid w:val="00B0056C"/>
    <w:rsid w:val="00B0057B"/>
    <w:rsid w:val="00B00AB7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D7F"/>
    <w:rsid w:val="00B04E37"/>
    <w:rsid w:val="00B0523D"/>
    <w:rsid w:val="00B053EE"/>
    <w:rsid w:val="00B05937"/>
    <w:rsid w:val="00B05BE7"/>
    <w:rsid w:val="00B06099"/>
    <w:rsid w:val="00B06849"/>
    <w:rsid w:val="00B06F4F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E25"/>
    <w:rsid w:val="00B10F85"/>
    <w:rsid w:val="00B113C6"/>
    <w:rsid w:val="00B116BB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5BE"/>
    <w:rsid w:val="00B16A6D"/>
    <w:rsid w:val="00B16AE4"/>
    <w:rsid w:val="00B171FE"/>
    <w:rsid w:val="00B1777B"/>
    <w:rsid w:val="00B17FBB"/>
    <w:rsid w:val="00B201E2"/>
    <w:rsid w:val="00B20BDD"/>
    <w:rsid w:val="00B20D68"/>
    <w:rsid w:val="00B20DA8"/>
    <w:rsid w:val="00B20FE3"/>
    <w:rsid w:val="00B2148A"/>
    <w:rsid w:val="00B214C9"/>
    <w:rsid w:val="00B21ABD"/>
    <w:rsid w:val="00B21FFA"/>
    <w:rsid w:val="00B2266B"/>
    <w:rsid w:val="00B22841"/>
    <w:rsid w:val="00B229B1"/>
    <w:rsid w:val="00B22C20"/>
    <w:rsid w:val="00B23474"/>
    <w:rsid w:val="00B23625"/>
    <w:rsid w:val="00B238BF"/>
    <w:rsid w:val="00B23B07"/>
    <w:rsid w:val="00B23B68"/>
    <w:rsid w:val="00B24753"/>
    <w:rsid w:val="00B2476D"/>
    <w:rsid w:val="00B247BA"/>
    <w:rsid w:val="00B24AF3"/>
    <w:rsid w:val="00B24C0B"/>
    <w:rsid w:val="00B24DB1"/>
    <w:rsid w:val="00B24F55"/>
    <w:rsid w:val="00B255DA"/>
    <w:rsid w:val="00B257B6"/>
    <w:rsid w:val="00B25CB7"/>
    <w:rsid w:val="00B25EE8"/>
    <w:rsid w:val="00B2715E"/>
    <w:rsid w:val="00B2735A"/>
    <w:rsid w:val="00B2783D"/>
    <w:rsid w:val="00B27A29"/>
    <w:rsid w:val="00B27A89"/>
    <w:rsid w:val="00B30052"/>
    <w:rsid w:val="00B300E3"/>
    <w:rsid w:val="00B305CF"/>
    <w:rsid w:val="00B313D9"/>
    <w:rsid w:val="00B31716"/>
    <w:rsid w:val="00B318B6"/>
    <w:rsid w:val="00B31D8F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94E"/>
    <w:rsid w:val="00B35F4D"/>
    <w:rsid w:val="00B362C0"/>
    <w:rsid w:val="00B3631A"/>
    <w:rsid w:val="00B374C9"/>
    <w:rsid w:val="00B37A73"/>
    <w:rsid w:val="00B37B62"/>
    <w:rsid w:val="00B40225"/>
    <w:rsid w:val="00B402D2"/>
    <w:rsid w:val="00B4036F"/>
    <w:rsid w:val="00B4066E"/>
    <w:rsid w:val="00B40EA1"/>
    <w:rsid w:val="00B41585"/>
    <w:rsid w:val="00B416DB"/>
    <w:rsid w:val="00B41C6E"/>
    <w:rsid w:val="00B4224B"/>
    <w:rsid w:val="00B42269"/>
    <w:rsid w:val="00B42952"/>
    <w:rsid w:val="00B42A52"/>
    <w:rsid w:val="00B434F6"/>
    <w:rsid w:val="00B44118"/>
    <w:rsid w:val="00B44389"/>
    <w:rsid w:val="00B444B4"/>
    <w:rsid w:val="00B445C6"/>
    <w:rsid w:val="00B44EFB"/>
    <w:rsid w:val="00B44FAF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7DA"/>
    <w:rsid w:val="00B47E08"/>
    <w:rsid w:val="00B47E51"/>
    <w:rsid w:val="00B47EC6"/>
    <w:rsid w:val="00B503FF"/>
    <w:rsid w:val="00B511C0"/>
    <w:rsid w:val="00B515AC"/>
    <w:rsid w:val="00B519DE"/>
    <w:rsid w:val="00B5218F"/>
    <w:rsid w:val="00B52C67"/>
    <w:rsid w:val="00B52CAD"/>
    <w:rsid w:val="00B52DDF"/>
    <w:rsid w:val="00B5303A"/>
    <w:rsid w:val="00B5354A"/>
    <w:rsid w:val="00B54923"/>
    <w:rsid w:val="00B54A38"/>
    <w:rsid w:val="00B55275"/>
    <w:rsid w:val="00B5561D"/>
    <w:rsid w:val="00B55675"/>
    <w:rsid w:val="00B55980"/>
    <w:rsid w:val="00B567A4"/>
    <w:rsid w:val="00B568A2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55C"/>
    <w:rsid w:val="00B615FA"/>
    <w:rsid w:val="00B61635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7E6"/>
    <w:rsid w:val="00B66B75"/>
    <w:rsid w:val="00B66BFA"/>
    <w:rsid w:val="00B6700E"/>
    <w:rsid w:val="00B67314"/>
    <w:rsid w:val="00B673B3"/>
    <w:rsid w:val="00B67442"/>
    <w:rsid w:val="00B67779"/>
    <w:rsid w:val="00B67904"/>
    <w:rsid w:val="00B67AF2"/>
    <w:rsid w:val="00B67F79"/>
    <w:rsid w:val="00B67FD9"/>
    <w:rsid w:val="00B70BAA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4436"/>
    <w:rsid w:val="00B74506"/>
    <w:rsid w:val="00B74A21"/>
    <w:rsid w:val="00B74BE6"/>
    <w:rsid w:val="00B74FA1"/>
    <w:rsid w:val="00B753ED"/>
    <w:rsid w:val="00B76603"/>
    <w:rsid w:val="00B767F6"/>
    <w:rsid w:val="00B7684F"/>
    <w:rsid w:val="00B7687F"/>
    <w:rsid w:val="00B76912"/>
    <w:rsid w:val="00B76999"/>
    <w:rsid w:val="00B76A15"/>
    <w:rsid w:val="00B771FD"/>
    <w:rsid w:val="00B77FCE"/>
    <w:rsid w:val="00B800D3"/>
    <w:rsid w:val="00B809BE"/>
    <w:rsid w:val="00B80AA3"/>
    <w:rsid w:val="00B80AAC"/>
    <w:rsid w:val="00B8198A"/>
    <w:rsid w:val="00B81A42"/>
    <w:rsid w:val="00B81BA6"/>
    <w:rsid w:val="00B81C8D"/>
    <w:rsid w:val="00B822EE"/>
    <w:rsid w:val="00B823E0"/>
    <w:rsid w:val="00B82D16"/>
    <w:rsid w:val="00B82F26"/>
    <w:rsid w:val="00B83199"/>
    <w:rsid w:val="00B83732"/>
    <w:rsid w:val="00B83A13"/>
    <w:rsid w:val="00B845BF"/>
    <w:rsid w:val="00B8550F"/>
    <w:rsid w:val="00B85D94"/>
    <w:rsid w:val="00B86562"/>
    <w:rsid w:val="00B867B6"/>
    <w:rsid w:val="00B86C04"/>
    <w:rsid w:val="00B86C0F"/>
    <w:rsid w:val="00B86CF8"/>
    <w:rsid w:val="00B876D6"/>
    <w:rsid w:val="00B8770D"/>
    <w:rsid w:val="00B87F32"/>
    <w:rsid w:val="00B9005E"/>
    <w:rsid w:val="00B902AA"/>
    <w:rsid w:val="00B90B32"/>
    <w:rsid w:val="00B90C34"/>
    <w:rsid w:val="00B921FE"/>
    <w:rsid w:val="00B924CC"/>
    <w:rsid w:val="00B93381"/>
    <w:rsid w:val="00B9370F"/>
    <w:rsid w:val="00B93820"/>
    <w:rsid w:val="00B9382A"/>
    <w:rsid w:val="00B941F7"/>
    <w:rsid w:val="00B94F4C"/>
    <w:rsid w:val="00B95038"/>
    <w:rsid w:val="00B95209"/>
    <w:rsid w:val="00B9578C"/>
    <w:rsid w:val="00B95B26"/>
    <w:rsid w:val="00B95C8B"/>
    <w:rsid w:val="00B95DF1"/>
    <w:rsid w:val="00B96970"/>
    <w:rsid w:val="00B96AAA"/>
    <w:rsid w:val="00B96D2D"/>
    <w:rsid w:val="00B97452"/>
    <w:rsid w:val="00BA00D8"/>
    <w:rsid w:val="00BA0425"/>
    <w:rsid w:val="00BA14C5"/>
    <w:rsid w:val="00BA1945"/>
    <w:rsid w:val="00BA1CBC"/>
    <w:rsid w:val="00BA2946"/>
    <w:rsid w:val="00BA2A57"/>
    <w:rsid w:val="00BA2AF5"/>
    <w:rsid w:val="00BA2D81"/>
    <w:rsid w:val="00BA3541"/>
    <w:rsid w:val="00BA3659"/>
    <w:rsid w:val="00BA3CCE"/>
    <w:rsid w:val="00BA416E"/>
    <w:rsid w:val="00BA4603"/>
    <w:rsid w:val="00BA47AE"/>
    <w:rsid w:val="00BA4BD2"/>
    <w:rsid w:val="00BA4D76"/>
    <w:rsid w:val="00BA53C6"/>
    <w:rsid w:val="00BA5FFD"/>
    <w:rsid w:val="00BA7341"/>
    <w:rsid w:val="00BA75BC"/>
    <w:rsid w:val="00BA7661"/>
    <w:rsid w:val="00BA779C"/>
    <w:rsid w:val="00BB052A"/>
    <w:rsid w:val="00BB080C"/>
    <w:rsid w:val="00BB0986"/>
    <w:rsid w:val="00BB0A2A"/>
    <w:rsid w:val="00BB1B3A"/>
    <w:rsid w:val="00BB1CE9"/>
    <w:rsid w:val="00BB234D"/>
    <w:rsid w:val="00BB28F0"/>
    <w:rsid w:val="00BB2ACB"/>
    <w:rsid w:val="00BB2B12"/>
    <w:rsid w:val="00BB2F8D"/>
    <w:rsid w:val="00BB336B"/>
    <w:rsid w:val="00BB3408"/>
    <w:rsid w:val="00BB39F0"/>
    <w:rsid w:val="00BB3ABA"/>
    <w:rsid w:val="00BB41AA"/>
    <w:rsid w:val="00BB4940"/>
    <w:rsid w:val="00BB4DEC"/>
    <w:rsid w:val="00BB539D"/>
    <w:rsid w:val="00BB541F"/>
    <w:rsid w:val="00BB5FDF"/>
    <w:rsid w:val="00BB6713"/>
    <w:rsid w:val="00BB7230"/>
    <w:rsid w:val="00BB7329"/>
    <w:rsid w:val="00BB7C05"/>
    <w:rsid w:val="00BC0150"/>
    <w:rsid w:val="00BC1E81"/>
    <w:rsid w:val="00BC20F9"/>
    <w:rsid w:val="00BC241F"/>
    <w:rsid w:val="00BC24FA"/>
    <w:rsid w:val="00BC26E6"/>
    <w:rsid w:val="00BC2EF1"/>
    <w:rsid w:val="00BC3337"/>
    <w:rsid w:val="00BC3574"/>
    <w:rsid w:val="00BC3793"/>
    <w:rsid w:val="00BC3C02"/>
    <w:rsid w:val="00BC421C"/>
    <w:rsid w:val="00BC4341"/>
    <w:rsid w:val="00BC52AB"/>
    <w:rsid w:val="00BC54D7"/>
    <w:rsid w:val="00BC567A"/>
    <w:rsid w:val="00BC58B3"/>
    <w:rsid w:val="00BC60C7"/>
    <w:rsid w:val="00BC6A68"/>
    <w:rsid w:val="00BC6CCC"/>
    <w:rsid w:val="00BC7260"/>
    <w:rsid w:val="00BC78A7"/>
    <w:rsid w:val="00BC7920"/>
    <w:rsid w:val="00BC7D8A"/>
    <w:rsid w:val="00BD087F"/>
    <w:rsid w:val="00BD0A8E"/>
    <w:rsid w:val="00BD0E64"/>
    <w:rsid w:val="00BD1CF9"/>
    <w:rsid w:val="00BD1FE2"/>
    <w:rsid w:val="00BD23CB"/>
    <w:rsid w:val="00BD27A3"/>
    <w:rsid w:val="00BD2B91"/>
    <w:rsid w:val="00BD2D4E"/>
    <w:rsid w:val="00BD30A6"/>
    <w:rsid w:val="00BD3DAA"/>
    <w:rsid w:val="00BD408E"/>
    <w:rsid w:val="00BD4405"/>
    <w:rsid w:val="00BD4422"/>
    <w:rsid w:val="00BD4B24"/>
    <w:rsid w:val="00BD53DA"/>
    <w:rsid w:val="00BD5576"/>
    <w:rsid w:val="00BD6347"/>
    <w:rsid w:val="00BD659A"/>
    <w:rsid w:val="00BD65B7"/>
    <w:rsid w:val="00BD65E8"/>
    <w:rsid w:val="00BD6749"/>
    <w:rsid w:val="00BD6D19"/>
    <w:rsid w:val="00BD6E87"/>
    <w:rsid w:val="00BD6FC0"/>
    <w:rsid w:val="00BD73C4"/>
    <w:rsid w:val="00BD73CE"/>
    <w:rsid w:val="00BD7467"/>
    <w:rsid w:val="00BE0292"/>
    <w:rsid w:val="00BE0F01"/>
    <w:rsid w:val="00BE0FBC"/>
    <w:rsid w:val="00BE1ACA"/>
    <w:rsid w:val="00BE1B7C"/>
    <w:rsid w:val="00BE1D84"/>
    <w:rsid w:val="00BE2934"/>
    <w:rsid w:val="00BE2A26"/>
    <w:rsid w:val="00BE2BBB"/>
    <w:rsid w:val="00BE35FF"/>
    <w:rsid w:val="00BE3898"/>
    <w:rsid w:val="00BE3B02"/>
    <w:rsid w:val="00BE3B19"/>
    <w:rsid w:val="00BE4675"/>
    <w:rsid w:val="00BE5024"/>
    <w:rsid w:val="00BE55ED"/>
    <w:rsid w:val="00BE65EC"/>
    <w:rsid w:val="00BE6A21"/>
    <w:rsid w:val="00BF0A38"/>
    <w:rsid w:val="00BF16CF"/>
    <w:rsid w:val="00BF22FF"/>
    <w:rsid w:val="00BF2380"/>
    <w:rsid w:val="00BF28C8"/>
    <w:rsid w:val="00BF2C03"/>
    <w:rsid w:val="00BF2FFC"/>
    <w:rsid w:val="00BF32DD"/>
    <w:rsid w:val="00BF32F1"/>
    <w:rsid w:val="00BF482A"/>
    <w:rsid w:val="00BF4B03"/>
    <w:rsid w:val="00BF4E00"/>
    <w:rsid w:val="00BF4EC1"/>
    <w:rsid w:val="00BF4EF0"/>
    <w:rsid w:val="00BF5538"/>
    <w:rsid w:val="00BF6F61"/>
    <w:rsid w:val="00BF7168"/>
    <w:rsid w:val="00BF719F"/>
    <w:rsid w:val="00BF7741"/>
    <w:rsid w:val="00BF7AE0"/>
    <w:rsid w:val="00C015F2"/>
    <w:rsid w:val="00C01743"/>
    <w:rsid w:val="00C01B2B"/>
    <w:rsid w:val="00C02AE4"/>
    <w:rsid w:val="00C03776"/>
    <w:rsid w:val="00C03C9D"/>
    <w:rsid w:val="00C04277"/>
    <w:rsid w:val="00C04477"/>
    <w:rsid w:val="00C04619"/>
    <w:rsid w:val="00C049D9"/>
    <w:rsid w:val="00C04F60"/>
    <w:rsid w:val="00C05469"/>
    <w:rsid w:val="00C057A4"/>
    <w:rsid w:val="00C05C75"/>
    <w:rsid w:val="00C05D27"/>
    <w:rsid w:val="00C05EC7"/>
    <w:rsid w:val="00C05F08"/>
    <w:rsid w:val="00C065CD"/>
    <w:rsid w:val="00C06F7B"/>
    <w:rsid w:val="00C06FC6"/>
    <w:rsid w:val="00C07417"/>
    <w:rsid w:val="00C118DE"/>
    <w:rsid w:val="00C11C56"/>
    <w:rsid w:val="00C11D4A"/>
    <w:rsid w:val="00C12434"/>
    <w:rsid w:val="00C128AE"/>
    <w:rsid w:val="00C12F93"/>
    <w:rsid w:val="00C12F98"/>
    <w:rsid w:val="00C139FC"/>
    <w:rsid w:val="00C13A01"/>
    <w:rsid w:val="00C13B8D"/>
    <w:rsid w:val="00C13BBE"/>
    <w:rsid w:val="00C14227"/>
    <w:rsid w:val="00C15397"/>
    <w:rsid w:val="00C15A3D"/>
    <w:rsid w:val="00C15FD8"/>
    <w:rsid w:val="00C1668C"/>
    <w:rsid w:val="00C16FA1"/>
    <w:rsid w:val="00C17550"/>
    <w:rsid w:val="00C17709"/>
    <w:rsid w:val="00C2023A"/>
    <w:rsid w:val="00C205B6"/>
    <w:rsid w:val="00C206E0"/>
    <w:rsid w:val="00C206E6"/>
    <w:rsid w:val="00C20DBF"/>
    <w:rsid w:val="00C20E58"/>
    <w:rsid w:val="00C21170"/>
    <w:rsid w:val="00C2191B"/>
    <w:rsid w:val="00C219F2"/>
    <w:rsid w:val="00C21A40"/>
    <w:rsid w:val="00C21D5E"/>
    <w:rsid w:val="00C22064"/>
    <w:rsid w:val="00C22421"/>
    <w:rsid w:val="00C22594"/>
    <w:rsid w:val="00C22B18"/>
    <w:rsid w:val="00C22FF1"/>
    <w:rsid w:val="00C23560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7C3"/>
    <w:rsid w:val="00C25C22"/>
    <w:rsid w:val="00C25E84"/>
    <w:rsid w:val="00C25EBA"/>
    <w:rsid w:val="00C26127"/>
    <w:rsid w:val="00C26790"/>
    <w:rsid w:val="00C267BA"/>
    <w:rsid w:val="00C26A00"/>
    <w:rsid w:val="00C26D25"/>
    <w:rsid w:val="00C2718F"/>
    <w:rsid w:val="00C27464"/>
    <w:rsid w:val="00C27794"/>
    <w:rsid w:val="00C27D2D"/>
    <w:rsid w:val="00C27F5F"/>
    <w:rsid w:val="00C30494"/>
    <w:rsid w:val="00C30B34"/>
    <w:rsid w:val="00C30D3E"/>
    <w:rsid w:val="00C3103C"/>
    <w:rsid w:val="00C3264E"/>
    <w:rsid w:val="00C32757"/>
    <w:rsid w:val="00C32F89"/>
    <w:rsid w:val="00C33242"/>
    <w:rsid w:val="00C33D6A"/>
    <w:rsid w:val="00C33FB0"/>
    <w:rsid w:val="00C3414C"/>
    <w:rsid w:val="00C348A8"/>
    <w:rsid w:val="00C348C0"/>
    <w:rsid w:val="00C34C1F"/>
    <w:rsid w:val="00C34FF5"/>
    <w:rsid w:val="00C35A26"/>
    <w:rsid w:val="00C35FB0"/>
    <w:rsid w:val="00C3607A"/>
    <w:rsid w:val="00C3639F"/>
    <w:rsid w:val="00C3663D"/>
    <w:rsid w:val="00C36646"/>
    <w:rsid w:val="00C36761"/>
    <w:rsid w:val="00C36EF1"/>
    <w:rsid w:val="00C36F01"/>
    <w:rsid w:val="00C370AB"/>
    <w:rsid w:val="00C374EC"/>
    <w:rsid w:val="00C40260"/>
    <w:rsid w:val="00C40A23"/>
    <w:rsid w:val="00C40E95"/>
    <w:rsid w:val="00C41287"/>
    <w:rsid w:val="00C4157B"/>
    <w:rsid w:val="00C421F3"/>
    <w:rsid w:val="00C4223A"/>
    <w:rsid w:val="00C42380"/>
    <w:rsid w:val="00C4242A"/>
    <w:rsid w:val="00C429D6"/>
    <w:rsid w:val="00C42BD0"/>
    <w:rsid w:val="00C42E82"/>
    <w:rsid w:val="00C43FBC"/>
    <w:rsid w:val="00C44787"/>
    <w:rsid w:val="00C44D86"/>
    <w:rsid w:val="00C44F0F"/>
    <w:rsid w:val="00C450C1"/>
    <w:rsid w:val="00C4535B"/>
    <w:rsid w:val="00C45A5B"/>
    <w:rsid w:val="00C46A02"/>
    <w:rsid w:val="00C46AF0"/>
    <w:rsid w:val="00C46E7E"/>
    <w:rsid w:val="00C46F4A"/>
    <w:rsid w:val="00C47228"/>
    <w:rsid w:val="00C47229"/>
    <w:rsid w:val="00C47241"/>
    <w:rsid w:val="00C47595"/>
    <w:rsid w:val="00C47902"/>
    <w:rsid w:val="00C47BBE"/>
    <w:rsid w:val="00C500EC"/>
    <w:rsid w:val="00C502DD"/>
    <w:rsid w:val="00C50510"/>
    <w:rsid w:val="00C50819"/>
    <w:rsid w:val="00C523AE"/>
    <w:rsid w:val="00C53416"/>
    <w:rsid w:val="00C53593"/>
    <w:rsid w:val="00C5370B"/>
    <w:rsid w:val="00C53C8A"/>
    <w:rsid w:val="00C53C9E"/>
    <w:rsid w:val="00C53CCB"/>
    <w:rsid w:val="00C53D0D"/>
    <w:rsid w:val="00C545A8"/>
    <w:rsid w:val="00C553D3"/>
    <w:rsid w:val="00C555B4"/>
    <w:rsid w:val="00C558B4"/>
    <w:rsid w:val="00C55F39"/>
    <w:rsid w:val="00C5616D"/>
    <w:rsid w:val="00C56368"/>
    <w:rsid w:val="00C564B1"/>
    <w:rsid w:val="00C56E5E"/>
    <w:rsid w:val="00C5729A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24D5"/>
    <w:rsid w:val="00C62DBA"/>
    <w:rsid w:val="00C630C9"/>
    <w:rsid w:val="00C633B3"/>
    <w:rsid w:val="00C636D9"/>
    <w:rsid w:val="00C64AF8"/>
    <w:rsid w:val="00C65C73"/>
    <w:rsid w:val="00C664A3"/>
    <w:rsid w:val="00C66CB7"/>
    <w:rsid w:val="00C66FD8"/>
    <w:rsid w:val="00C7015D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ACB"/>
    <w:rsid w:val="00C73AE8"/>
    <w:rsid w:val="00C740B2"/>
    <w:rsid w:val="00C74507"/>
    <w:rsid w:val="00C74E43"/>
    <w:rsid w:val="00C753C1"/>
    <w:rsid w:val="00C75AAC"/>
    <w:rsid w:val="00C76264"/>
    <w:rsid w:val="00C7651A"/>
    <w:rsid w:val="00C76844"/>
    <w:rsid w:val="00C7768D"/>
    <w:rsid w:val="00C77D33"/>
    <w:rsid w:val="00C80679"/>
    <w:rsid w:val="00C80BF2"/>
    <w:rsid w:val="00C80C05"/>
    <w:rsid w:val="00C80DEB"/>
    <w:rsid w:val="00C80E3F"/>
    <w:rsid w:val="00C81EF3"/>
    <w:rsid w:val="00C825F8"/>
    <w:rsid w:val="00C8265E"/>
    <w:rsid w:val="00C82862"/>
    <w:rsid w:val="00C82CD4"/>
    <w:rsid w:val="00C830DA"/>
    <w:rsid w:val="00C831C6"/>
    <w:rsid w:val="00C8333C"/>
    <w:rsid w:val="00C83608"/>
    <w:rsid w:val="00C838FB"/>
    <w:rsid w:val="00C84103"/>
    <w:rsid w:val="00C84148"/>
    <w:rsid w:val="00C84BB2"/>
    <w:rsid w:val="00C85A9F"/>
    <w:rsid w:val="00C85B92"/>
    <w:rsid w:val="00C85FC2"/>
    <w:rsid w:val="00C8662A"/>
    <w:rsid w:val="00C868AF"/>
    <w:rsid w:val="00C907CC"/>
    <w:rsid w:val="00C90820"/>
    <w:rsid w:val="00C90B55"/>
    <w:rsid w:val="00C90DE3"/>
    <w:rsid w:val="00C90F6C"/>
    <w:rsid w:val="00C91742"/>
    <w:rsid w:val="00C91FFF"/>
    <w:rsid w:val="00C92162"/>
    <w:rsid w:val="00C92DFD"/>
    <w:rsid w:val="00C93D6D"/>
    <w:rsid w:val="00C93F54"/>
    <w:rsid w:val="00C94311"/>
    <w:rsid w:val="00C94786"/>
    <w:rsid w:val="00C9494C"/>
    <w:rsid w:val="00C94FB4"/>
    <w:rsid w:val="00C9504A"/>
    <w:rsid w:val="00C95073"/>
    <w:rsid w:val="00C951FE"/>
    <w:rsid w:val="00C9539B"/>
    <w:rsid w:val="00C9587A"/>
    <w:rsid w:val="00C95912"/>
    <w:rsid w:val="00C95F4D"/>
    <w:rsid w:val="00C96C78"/>
    <w:rsid w:val="00C96F2D"/>
    <w:rsid w:val="00C96FEB"/>
    <w:rsid w:val="00C973DB"/>
    <w:rsid w:val="00C9771A"/>
    <w:rsid w:val="00C9782A"/>
    <w:rsid w:val="00C979C1"/>
    <w:rsid w:val="00CA015C"/>
    <w:rsid w:val="00CA09A3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71D"/>
    <w:rsid w:val="00CA4923"/>
    <w:rsid w:val="00CA5017"/>
    <w:rsid w:val="00CA523E"/>
    <w:rsid w:val="00CA541A"/>
    <w:rsid w:val="00CA549D"/>
    <w:rsid w:val="00CA58B6"/>
    <w:rsid w:val="00CA5C7B"/>
    <w:rsid w:val="00CA6091"/>
    <w:rsid w:val="00CA66D1"/>
    <w:rsid w:val="00CA7205"/>
    <w:rsid w:val="00CA724E"/>
    <w:rsid w:val="00CA7B66"/>
    <w:rsid w:val="00CA7C59"/>
    <w:rsid w:val="00CA7D22"/>
    <w:rsid w:val="00CA7F27"/>
    <w:rsid w:val="00CA7F49"/>
    <w:rsid w:val="00CB078D"/>
    <w:rsid w:val="00CB0A08"/>
    <w:rsid w:val="00CB0F22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D0E"/>
    <w:rsid w:val="00CB5667"/>
    <w:rsid w:val="00CB56D6"/>
    <w:rsid w:val="00CB5840"/>
    <w:rsid w:val="00CB59E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597"/>
    <w:rsid w:val="00CB7B33"/>
    <w:rsid w:val="00CB7CA4"/>
    <w:rsid w:val="00CB7D67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E48"/>
    <w:rsid w:val="00CC55BF"/>
    <w:rsid w:val="00CC5F83"/>
    <w:rsid w:val="00CC60C1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6010"/>
    <w:rsid w:val="00CD6016"/>
    <w:rsid w:val="00CD60A7"/>
    <w:rsid w:val="00CD69D7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EA9"/>
    <w:rsid w:val="00CE0FFF"/>
    <w:rsid w:val="00CE102A"/>
    <w:rsid w:val="00CE11ED"/>
    <w:rsid w:val="00CE15FB"/>
    <w:rsid w:val="00CE2A13"/>
    <w:rsid w:val="00CE2B5A"/>
    <w:rsid w:val="00CE2D89"/>
    <w:rsid w:val="00CE2E80"/>
    <w:rsid w:val="00CE39FA"/>
    <w:rsid w:val="00CE3C14"/>
    <w:rsid w:val="00CE41F4"/>
    <w:rsid w:val="00CE46FE"/>
    <w:rsid w:val="00CE4977"/>
    <w:rsid w:val="00CE4B26"/>
    <w:rsid w:val="00CE4BD6"/>
    <w:rsid w:val="00CE5261"/>
    <w:rsid w:val="00CE53B4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54B"/>
    <w:rsid w:val="00CF564E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F5"/>
    <w:rsid w:val="00D02E2A"/>
    <w:rsid w:val="00D02E6F"/>
    <w:rsid w:val="00D03267"/>
    <w:rsid w:val="00D03566"/>
    <w:rsid w:val="00D04117"/>
    <w:rsid w:val="00D0483C"/>
    <w:rsid w:val="00D04A3A"/>
    <w:rsid w:val="00D04F5E"/>
    <w:rsid w:val="00D053BC"/>
    <w:rsid w:val="00D05687"/>
    <w:rsid w:val="00D059D7"/>
    <w:rsid w:val="00D062B3"/>
    <w:rsid w:val="00D06BC2"/>
    <w:rsid w:val="00D07050"/>
    <w:rsid w:val="00D07147"/>
    <w:rsid w:val="00D07177"/>
    <w:rsid w:val="00D109C4"/>
    <w:rsid w:val="00D1123B"/>
    <w:rsid w:val="00D113EA"/>
    <w:rsid w:val="00D115F3"/>
    <w:rsid w:val="00D1570E"/>
    <w:rsid w:val="00D15A6E"/>
    <w:rsid w:val="00D15C63"/>
    <w:rsid w:val="00D1689B"/>
    <w:rsid w:val="00D168EB"/>
    <w:rsid w:val="00D17188"/>
    <w:rsid w:val="00D179FF"/>
    <w:rsid w:val="00D2006A"/>
    <w:rsid w:val="00D2048D"/>
    <w:rsid w:val="00D20570"/>
    <w:rsid w:val="00D20593"/>
    <w:rsid w:val="00D20794"/>
    <w:rsid w:val="00D20DD7"/>
    <w:rsid w:val="00D20E90"/>
    <w:rsid w:val="00D21080"/>
    <w:rsid w:val="00D21199"/>
    <w:rsid w:val="00D212DD"/>
    <w:rsid w:val="00D21703"/>
    <w:rsid w:val="00D21B0E"/>
    <w:rsid w:val="00D21D7D"/>
    <w:rsid w:val="00D21DE4"/>
    <w:rsid w:val="00D21E5D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64C"/>
    <w:rsid w:val="00D25975"/>
    <w:rsid w:val="00D25BCA"/>
    <w:rsid w:val="00D26580"/>
    <w:rsid w:val="00D27106"/>
    <w:rsid w:val="00D279AE"/>
    <w:rsid w:val="00D27DC7"/>
    <w:rsid w:val="00D27F13"/>
    <w:rsid w:val="00D3100E"/>
    <w:rsid w:val="00D31589"/>
    <w:rsid w:val="00D315D2"/>
    <w:rsid w:val="00D31683"/>
    <w:rsid w:val="00D31898"/>
    <w:rsid w:val="00D31993"/>
    <w:rsid w:val="00D31C97"/>
    <w:rsid w:val="00D333D0"/>
    <w:rsid w:val="00D33DCC"/>
    <w:rsid w:val="00D33F49"/>
    <w:rsid w:val="00D340E1"/>
    <w:rsid w:val="00D342C1"/>
    <w:rsid w:val="00D344AA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8C0"/>
    <w:rsid w:val="00D37FD6"/>
    <w:rsid w:val="00D40498"/>
    <w:rsid w:val="00D404CE"/>
    <w:rsid w:val="00D4095D"/>
    <w:rsid w:val="00D40969"/>
    <w:rsid w:val="00D411B0"/>
    <w:rsid w:val="00D41AC9"/>
    <w:rsid w:val="00D41F70"/>
    <w:rsid w:val="00D421EA"/>
    <w:rsid w:val="00D423FD"/>
    <w:rsid w:val="00D42928"/>
    <w:rsid w:val="00D4297D"/>
    <w:rsid w:val="00D429DE"/>
    <w:rsid w:val="00D42CF7"/>
    <w:rsid w:val="00D43988"/>
    <w:rsid w:val="00D43A2B"/>
    <w:rsid w:val="00D43B4E"/>
    <w:rsid w:val="00D43C14"/>
    <w:rsid w:val="00D44077"/>
    <w:rsid w:val="00D440AB"/>
    <w:rsid w:val="00D44E6E"/>
    <w:rsid w:val="00D44EA2"/>
    <w:rsid w:val="00D44F82"/>
    <w:rsid w:val="00D44FB8"/>
    <w:rsid w:val="00D4523D"/>
    <w:rsid w:val="00D45296"/>
    <w:rsid w:val="00D456F4"/>
    <w:rsid w:val="00D45841"/>
    <w:rsid w:val="00D45A64"/>
    <w:rsid w:val="00D45AE5"/>
    <w:rsid w:val="00D45F16"/>
    <w:rsid w:val="00D45F8C"/>
    <w:rsid w:val="00D4620E"/>
    <w:rsid w:val="00D463FD"/>
    <w:rsid w:val="00D46647"/>
    <w:rsid w:val="00D4666D"/>
    <w:rsid w:val="00D46C0C"/>
    <w:rsid w:val="00D47212"/>
    <w:rsid w:val="00D50706"/>
    <w:rsid w:val="00D508AA"/>
    <w:rsid w:val="00D509C1"/>
    <w:rsid w:val="00D50F10"/>
    <w:rsid w:val="00D5164D"/>
    <w:rsid w:val="00D5172C"/>
    <w:rsid w:val="00D51C21"/>
    <w:rsid w:val="00D51C53"/>
    <w:rsid w:val="00D527C3"/>
    <w:rsid w:val="00D52AA4"/>
    <w:rsid w:val="00D52FD0"/>
    <w:rsid w:val="00D5317E"/>
    <w:rsid w:val="00D532C9"/>
    <w:rsid w:val="00D53794"/>
    <w:rsid w:val="00D55539"/>
    <w:rsid w:val="00D556E3"/>
    <w:rsid w:val="00D557C9"/>
    <w:rsid w:val="00D55D39"/>
    <w:rsid w:val="00D56338"/>
    <w:rsid w:val="00D56F72"/>
    <w:rsid w:val="00D576A4"/>
    <w:rsid w:val="00D57AD3"/>
    <w:rsid w:val="00D57D25"/>
    <w:rsid w:val="00D603BE"/>
    <w:rsid w:val="00D603DC"/>
    <w:rsid w:val="00D61023"/>
    <w:rsid w:val="00D6146E"/>
    <w:rsid w:val="00D61EDB"/>
    <w:rsid w:val="00D62596"/>
    <w:rsid w:val="00D62D54"/>
    <w:rsid w:val="00D6306F"/>
    <w:rsid w:val="00D632A3"/>
    <w:rsid w:val="00D63519"/>
    <w:rsid w:val="00D636FB"/>
    <w:rsid w:val="00D6385A"/>
    <w:rsid w:val="00D63EB6"/>
    <w:rsid w:val="00D64398"/>
    <w:rsid w:val="00D646DE"/>
    <w:rsid w:val="00D648B8"/>
    <w:rsid w:val="00D64B48"/>
    <w:rsid w:val="00D64D55"/>
    <w:rsid w:val="00D65578"/>
    <w:rsid w:val="00D6680D"/>
    <w:rsid w:val="00D66B89"/>
    <w:rsid w:val="00D677F2"/>
    <w:rsid w:val="00D67929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3259"/>
    <w:rsid w:val="00D7363B"/>
    <w:rsid w:val="00D73B06"/>
    <w:rsid w:val="00D73B1E"/>
    <w:rsid w:val="00D740F5"/>
    <w:rsid w:val="00D742CB"/>
    <w:rsid w:val="00D74A67"/>
    <w:rsid w:val="00D74C9B"/>
    <w:rsid w:val="00D74F07"/>
    <w:rsid w:val="00D751D3"/>
    <w:rsid w:val="00D7604A"/>
    <w:rsid w:val="00D76286"/>
    <w:rsid w:val="00D762CF"/>
    <w:rsid w:val="00D76377"/>
    <w:rsid w:val="00D76615"/>
    <w:rsid w:val="00D76716"/>
    <w:rsid w:val="00D76C69"/>
    <w:rsid w:val="00D76E05"/>
    <w:rsid w:val="00D76E7B"/>
    <w:rsid w:val="00D777EA"/>
    <w:rsid w:val="00D8055B"/>
    <w:rsid w:val="00D806ED"/>
    <w:rsid w:val="00D80940"/>
    <w:rsid w:val="00D80BA3"/>
    <w:rsid w:val="00D815C5"/>
    <w:rsid w:val="00D815DB"/>
    <w:rsid w:val="00D81F18"/>
    <w:rsid w:val="00D825A7"/>
    <w:rsid w:val="00D8288B"/>
    <w:rsid w:val="00D82972"/>
    <w:rsid w:val="00D82D3B"/>
    <w:rsid w:val="00D82DBE"/>
    <w:rsid w:val="00D82DDD"/>
    <w:rsid w:val="00D831CC"/>
    <w:rsid w:val="00D8326E"/>
    <w:rsid w:val="00D83EDA"/>
    <w:rsid w:val="00D84268"/>
    <w:rsid w:val="00D846A9"/>
    <w:rsid w:val="00D855CC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90272"/>
    <w:rsid w:val="00D9043B"/>
    <w:rsid w:val="00D90B9F"/>
    <w:rsid w:val="00D90DC2"/>
    <w:rsid w:val="00D9103B"/>
    <w:rsid w:val="00D9141E"/>
    <w:rsid w:val="00D91580"/>
    <w:rsid w:val="00D9162B"/>
    <w:rsid w:val="00D92115"/>
    <w:rsid w:val="00D922F8"/>
    <w:rsid w:val="00D9244C"/>
    <w:rsid w:val="00D931C9"/>
    <w:rsid w:val="00D9368F"/>
    <w:rsid w:val="00D93759"/>
    <w:rsid w:val="00D940E9"/>
    <w:rsid w:val="00D941AE"/>
    <w:rsid w:val="00D94783"/>
    <w:rsid w:val="00D954B2"/>
    <w:rsid w:val="00D954E2"/>
    <w:rsid w:val="00D9551B"/>
    <w:rsid w:val="00D967D3"/>
    <w:rsid w:val="00D96812"/>
    <w:rsid w:val="00D96862"/>
    <w:rsid w:val="00D96AD2"/>
    <w:rsid w:val="00D96EAC"/>
    <w:rsid w:val="00D975D7"/>
    <w:rsid w:val="00D97A8F"/>
    <w:rsid w:val="00D97C56"/>
    <w:rsid w:val="00D97DEF"/>
    <w:rsid w:val="00DA083E"/>
    <w:rsid w:val="00DA0B2C"/>
    <w:rsid w:val="00DA169C"/>
    <w:rsid w:val="00DA17EB"/>
    <w:rsid w:val="00DA2332"/>
    <w:rsid w:val="00DA2680"/>
    <w:rsid w:val="00DA2DF6"/>
    <w:rsid w:val="00DA301E"/>
    <w:rsid w:val="00DA31CE"/>
    <w:rsid w:val="00DA3594"/>
    <w:rsid w:val="00DA3666"/>
    <w:rsid w:val="00DA3B99"/>
    <w:rsid w:val="00DA3EB7"/>
    <w:rsid w:val="00DA447F"/>
    <w:rsid w:val="00DA4B59"/>
    <w:rsid w:val="00DA54B0"/>
    <w:rsid w:val="00DA54C6"/>
    <w:rsid w:val="00DA627F"/>
    <w:rsid w:val="00DA62BA"/>
    <w:rsid w:val="00DA6666"/>
    <w:rsid w:val="00DA767E"/>
    <w:rsid w:val="00DA77A1"/>
    <w:rsid w:val="00DA7BD9"/>
    <w:rsid w:val="00DA7DF2"/>
    <w:rsid w:val="00DB0421"/>
    <w:rsid w:val="00DB0775"/>
    <w:rsid w:val="00DB0E48"/>
    <w:rsid w:val="00DB1599"/>
    <w:rsid w:val="00DB1629"/>
    <w:rsid w:val="00DB1A6A"/>
    <w:rsid w:val="00DB1A81"/>
    <w:rsid w:val="00DB1A91"/>
    <w:rsid w:val="00DB26D7"/>
    <w:rsid w:val="00DB335F"/>
    <w:rsid w:val="00DB3553"/>
    <w:rsid w:val="00DB377B"/>
    <w:rsid w:val="00DB37E2"/>
    <w:rsid w:val="00DB3816"/>
    <w:rsid w:val="00DB4130"/>
    <w:rsid w:val="00DB42E0"/>
    <w:rsid w:val="00DB4415"/>
    <w:rsid w:val="00DB4597"/>
    <w:rsid w:val="00DB4890"/>
    <w:rsid w:val="00DB493E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E37"/>
    <w:rsid w:val="00DB78EC"/>
    <w:rsid w:val="00DB7C63"/>
    <w:rsid w:val="00DB7FC5"/>
    <w:rsid w:val="00DC018B"/>
    <w:rsid w:val="00DC08A6"/>
    <w:rsid w:val="00DC0A8A"/>
    <w:rsid w:val="00DC0FED"/>
    <w:rsid w:val="00DC198D"/>
    <w:rsid w:val="00DC1BB1"/>
    <w:rsid w:val="00DC1C6E"/>
    <w:rsid w:val="00DC209E"/>
    <w:rsid w:val="00DC2762"/>
    <w:rsid w:val="00DC2DB3"/>
    <w:rsid w:val="00DC33B1"/>
    <w:rsid w:val="00DC3415"/>
    <w:rsid w:val="00DC3C25"/>
    <w:rsid w:val="00DC3E01"/>
    <w:rsid w:val="00DC4019"/>
    <w:rsid w:val="00DC419D"/>
    <w:rsid w:val="00DC4710"/>
    <w:rsid w:val="00DC4AA4"/>
    <w:rsid w:val="00DC4AD3"/>
    <w:rsid w:val="00DC5C5C"/>
    <w:rsid w:val="00DC62FE"/>
    <w:rsid w:val="00DC64B1"/>
    <w:rsid w:val="00DC68D9"/>
    <w:rsid w:val="00DC6931"/>
    <w:rsid w:val="00DC6AD4"/>
    <w:rsid w:val="00DC6AD5"/>
    <w:rsid w:val="00DC72BD"/>
    <w:rsid w:val="00DC7593"/>
    <w:rsid w:val="00DC78DB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304F"/>
    <w:rsid w:val="00DD356F"/>
    <w:rsid w:val="00DD3632"/>
    <w:rsid w:val="00DD3A3E"/>
    <w:rsid w:val="00DD3E61"/>
    <w:rsid w:val="00DD4002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6A35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C36"/>
    <w:rsid w:val="00DE10DD"/>
    <w:rsid w:val="00DE13D7"/>
    <w:rsid w:val="00DE1600"/>
    <w:rsid w:val="00DE1683"/>
    <w:rsid w:val="00DE1736"/>
    <w:rsid w:val="00DE1F07"/>
    <w:rsid w:val="00DE2695"/>
    <w:rsid w:val="00DE2729"/>
    <w:rsid w:val="00DE2A65"/>
    <w:rsid w:val="00DE2D32"/>
    <w:rsid w:val="00DE2FA0"/>
    <w:rsid w:val="00DE38AD"/>
    <w:rsid w:val="00DE4176"/>
    <w:rsid w:val="00DE47FB"/>
    <w:rsid w:val="00DE4E7E"/>
    <w:rsid w:val="00DE4FA2"/>
    <w:rsid w:val="00DE524F"/>
    <w:rsid w:val="00DE5457"/>
    <w:rsid w:val="00DE55AB"/>
    <w:rsid w:val="00DE5650"/>
    <w:rsid w:val="00DE5996"/>
    <w:rsid w:val="00DE5E4D"/>
    <w:rsid w:val="00DE61C7"/>
    <w:rsid w:val="00DE61CB"/>
    <w:rsid w:val="00DE68F6"/>
    <w:rsid w:val="00DE6F0B"/>
    <w:rsid w:val="00DE7C0C"/>
    <w:rsid w:val="00DE7C9C"/>
    <w:rsid w:val="00DF008E"/>
    <w:rsid w:val="00DF019C"/>
    <w:rsid w:val="00DF0D29"/>
    <w:rsid w:val="00DF15D2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FE3"/>
    <w:rsid w:val="00DF6461"/>
    <w:rsid w:val="00DF6643"/>
    <w:rsid w:val="00DF68A2"/>
    <w:rsid w:val="00DF6947"/>
    <w:rsid w:val="00DF6E29"/>
    <w:rsid w:val="00DF6EA1"/>
    <w:rsid w:val="00DF727C"/>
    <w:rsid w:val="00DF73FB"/>
    <w:rsid w:val="00DF771E"/>
    <w:rsid w:val="00DF77E4"/>
    <w:rsid w:val="00DF7B22"/>
    <w:rsid w:val="00E00026"/>
    <w:rsid w:val="00E0039D"/>
    <w:rsid w:val="00E00553"/>
    <w:rsid w:val="00E01E07"/>
    <w:rsid w:val="00E01FCC"/>
    <w:rsid w:val="00E020E0"/>
    <w:rsid w:val="00E02E32"/>
    <w:rsid w:val="00E03137"/>
    <w:rsid w:val="00E0351D"/>
    <w:rsid w:val="00E0365C"/>
    <w:rsid w:val="00E0380D"/>
    <w:rsid w:val="00E0387A"/>
    <w:rsid w:val="00E03A0A"/>
    <w:rsid w:val="00E05A30"/>
    <w:rsid w:val="00E05D89"/>
    <w:rsid w:val="00E05DCA"/>
    <w:rsid w:val="00E05E2E"/>
    <w:rsid w:val="00E05EFE"/>
    <w:rsid w:val="00E0604C"/>
    <w:rsid w:val="00E0609A"/>
    <w:rsid w:val="00E0610F"/>
    <w:rsid w:val="00E0618C"/>
    <w:rsid w:val="00E062BD"/>
    <w:rsid w:val="00E063F8"/>
    <w:rsid w:val="00E06A1B"/>
    <w:rsid w:val="00E06B5F"/>
    <w:rsid w:val="00E071BA"/>
    <w:rsid w:val="00E10138"/>
    <w:rsid w:val="00E101AA"/>
    <w:rsid w:val="00E10667"/>
    <w:rsid w:val="00E10B77"/>
    <w:rsid w:val="00E10C8B"/>
    <w:rsid w:val="00E11096"/>
    <w:rsid w:val="00E11189"/>
    <w:rsid w:val="00E1163E"/>
    <w:rsid w:val="00E116ED"/>
    <w:rsid w:val="00E11B86"/>
    <w:rsid w:val="00E12153"/>
    <w:rsid w:val="00E12229"/>
    <w:rsid w:val="00E122E2"/>
    <w:rsid w:val="00E12DC8"/>
    <w:rsid w:val="00E12ECA"/>
    <w:rsid w:val="00E130AC"/>
    <w:rsid w:val="00E13BAF"/>
    <w:rsid w:val="00E13ECC"/>
    <w:rsid w:val="00E14863"/>
    <w:rsid w:val="00E1501F"/>
    <w:rsid w:val="00E1514F"/>
    <w:rsid w:val="00E15477"/>
    <w:rsid w:val="00E16023"/>
    <w:rsid w:val="00E162DC"/>
    <w:rsid w:val="00E16389"/>
    <w:rsid w:val="00E166B1"/>
    <w:rsid w:val="00E167E9"/>
    <w:rsid w:val="00E16BB2"/>
    <w:rsid w:val="00E16F60"/>
    <w:rsid w:val="00E16FA0"/>
    <w:rsid w:val="00E17058"/>
    <w:rsid w:val="00E171E3"/>
    <w:rsid w:val="00E17F71"/>
    <w:rsid w:val="00E2000D"/>
    <w:rsid w:val="00E20AF8"/>
    <w:rsid w:val="00E2117D"/>
    <w:rsid w:val="00E211E9"/>
    <w:rsid w:val="00E213E3"/>
    <w:rsid w:val="00E2147D"/>
    <w:rsid w:val="00E216EF"/>
    <w:rsid w:val="00E2187A"/>
    <w:rsid w:val="00E21CA5"/>
    <w:rsid w:val="00E21F23"/>
    <w:rsid w:val="00E21F65"/>
    <w:rsid w:val="00E222A1"/>
    <w:rsid w:val="00E222FA"/>
    <w:rsid w:val="00E22611"/>
    <w:rsid w:val="00E226E9"/>
    <w:rsid w:val="00E22C1D"/>
    <w:rsid w:val="00E22F05"/>
    <w:rsid w:val="00E2349D"/>
    <w:rsid w:val="00E23A4A"/>
    <w:rsid w:val="00E23B78"/>
    <w:rsid w:val="00E23D6C"/>
    <w:rsid w:val="00E23FA7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F26"/>
    <w:rsid w:val="00E32521"/>
    <w:rsid w:val="00E32535"/>
    <w:rsid w:val="00E32685"/>
    <w:rsid w:val="00E3272F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812"/>
    <w:rsid w:val="00E36EAA"/>
    <w:rsid w:val="00E37563"/>
    <w:rsid w:val="00E375BA"/>
    <w:rsid w:val="00E378CE"/>
    <w:rsid w:val="00E37E8C"/>
    <w:rsid w:val="00E40014"/>
    <w:rsid w:val="00E40338"/>
    <w:rsid w:val="00E40ABB"/>
    <w:rsid w:val="00E40E6C"/>
    <w:rsid w:val="00E41004"/>
    <w:rsid w:val="00E41475"/>
    <w:rsid w:val="00E41C53"/>
    <w:rsid w:val="00E41F01"/>
    <w:rsid w:val="00E420CF"/>
    <w:rsid w:val="00E423D0"/>
    <w:rsid w:val="00E42513"/>
    <w:rsid w:val="00E425DC"/>
    <w:rsid w:val="00E42EBD"/>
    <w:rsid w:val="00E449C5"/>
    <w:rsid w:val="00E450BE"/>
    <w:rsid w:val="00E4551B"/>
    <w:rsid w:val="00E45EA8"/>
    <w:rsid w:val="00E462F8"/>
    <w:rsid w:val="00E4667C"/>
    <w:rsid w:val="00E466A8"/>
    <w:rsid w:val="00E46AB8"/>
    <w:rsid w:val="00E475DF"/>
    <w:rsid w:val="00E5016D"/>
    <w:rsid w:val="00E50537"/>
    <w:rsid w:val="00E50980"/>
    <w:rsid w:val="00E50CAF"/>
    <w:rsid w:val="00E51F3A"/>
    <w:rsid w:val="00E526C8"/>
    <w:rsid w:val="00E527C7"/>
    <w:rsid w:val="00E5360E"/>
    <w:rsid w:val="00E5361F"/>
    <w:rsid w:val="00E53720"/>
    <w:rsid w:val="00E53E6B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57923"/>
    <w:rsid w:val="00E605A6"/>
    <w:rsid w:val="00E60C31"/>
    <w:rsid w:val="00E61E31"/>
    <w:rsid w:val="00E61F49"/>
    <w:rsid w:val="00E6256F"/>
    <w:rsid w:val="00E6260E"/>
    <w:rsid w:val="00E63182"/>
    <w:rsid w:val="00E63B8E"/>
    <w:rsid w:val="00E63CB4"/>
    <w:rsid w:val="00E63FAE"/>
    <w:rsid w:val="00E64416"/>
    <w:rsid w:val="00E64442"/>
    <w:rsid w:val="00E65475"/>
    <w:rsid w:val="00E65597"/>
    <w:rsid w:val="00E658C0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CC"/>
    <w:rsid w:val="00E715A8"/>
    <w:rsid w:val="00E724D6"/>
    <w:rsid w:val="00E72FA2"/>
    <w:rsid w:val="00E730D8"/>
    <w:rsid w:val="00E731FC"/>
    <w:rsid w:val="00E733DD"/>
    <w:rsid w:val="00E733FE"/>
    <w:rsid w:val="00E73812"/>
    <w:rsid w:val="00E7409C"/>
    <w:rsid w:val="00E7438C"/>
    <w:rsid w:val="00E743A0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CEA"/>
    <w:rsid w:val="00E77E2E"/>
    <w:rsid w:val="00E80500"/>
    <w:rsid w:val="00E80AA4"/>
    <w:rsid w:val="00E813ED"/>
    <w:rsid w:val="00E820A4"/>
    <w:rsid w:val="00E83286"/>
    <w:rsid w:val="00E8371F"/>
    <w:rsid w:val="00E8448A"/>
    <w:rsid w:val="00E85839"/>
    <w:rsid w:val="00E85EF1"/>
    <w:rsid w:val="00E863A0"/>
    <w:rsid w:val="00E868DD"/>
    <w:rsid w:val="00E86DBB"/>
    <w:rsid w:val="00E86EE6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D81"/>
    <w:rsid w:val="00E92366"/>
    <w:rsid w:val="00E92D95"/>
    <w:rsid w:val="00E93168"/>
    <w:rsid w:val="00E93571"/>
    <w:rsid w:val="00E935B1"/>
    <w:rsid w:val="00E936A7"/>
    <w:rsid w:val="00E9397C"/>
    <w:rsid w:val="00E93A51"/>
    <w:rsid w:val="00E93A6D"/>
    <w:rsid w:val="00E94471"/>
    <w:rsid w:val="00E945B0"/>
    <w:rsid w:val="00E94625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A02B9"/>
    <w:rsid w:val="00EA0577"/>
    <w:rsid w:val="00EA0778"/>
    <w:rsid w:val="00EA0FC3"/>
    <w:rsid w:val="00EA1272"/>
    <w:rsid w:val="00EA1716"/>
    <w:rsid w:val="00EA192E"/>
    <w:rsid w:val="00EA1CA1"/>
    <w:rsid w:val="00EA1D8A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C54"/>
    <w:rsid w:val="00EA4EAB"/>
    <w:rsid w:val="00EA64A0"/>
    <w:rsid w:val="00EA6529"/>
    <w:rsid w:val="00EA6BFE"/>
    <w:rsid w:val="00EA7BEF"/>
    <w:rsid w:val="00EB0254"/>
    <w:rsid w:val="00EB05F9"/>
    <w:rsid w:val="00EB087D"/>
    <w:rsid w:val="00EB0B90"/>
    <w:rsid w:val="00EB0BA7"/>
    <w:rsid w:val="00EB0DA1"/>
    <w:rsid w:val="00EB117E"/>
    <w:rsid w:val="00EB12AD"/>
    <w:rsid w:val="00EB1517"/>
    <w:rsid w:val="00EB1603"/>
    <w:rsid w:val="00EB1B37"/>
    <w:rsid w:val="00EB1B3F"/>
    <w:rsid w:val="00EB1DC2"/>
    <w:rsid w:val="00EB203F"/>
    <w:rsid w:val="00EB2284"/>
    <w:rsid w:val="00EB2C51"/>
    <w:rsid w:val="00EB2E18"/>
    <w:rsid w:val="00EB33D2"/>
    <w:rsid w:val="00EB352D"/>
    <w:rsid w:val="00EB3627"/>
    <w:rsid w:val="00EB4507"/>
    <w:rsid w:val="00EB4A05"/>
    <w:rsid w:val="00EB4C53"/>
    <w:rsid w:val="00EB5096"/>
    <w:rsid w:val="00EB5108"/>
    <w:rsid w:val="00EB535A"/>
    <w:rsid w:val="00EB6342"/>
    <w:rsid w:val="00EB6FB3"/>
    <w:rsid w:val="00EB749D"/>
    <w:rsid w:val="00EB7940"/>
    <w:rsid w:val="00EC010A"/>
    <w:rsid w:val="00EC03C1"/>
    <w:rsid w:val="00EC0982"/>
    <w:rsid w:val="00EC0F21"/>
    <w:rsid w:val="00EC14DC"/>
    <w:rsid w:val="00EC1575"/>
    <w:rsid w:val="00EC1579"/>
    <w:rsid w:val="00EC1796"/>
    <w:rsid w:val="00EC1BE1"/>
    <w:rsid w:val="00EC1E4D"/>
    <w:rsid w:val="00EC2740"/>
    <w:rsid w:val="00EC2C6B"/>
    <w:rsid w:val="00EC2CFC"/>
    <w:rsid w:val="00EC32E2"/>
    <w:rsid w:val="00EC34B8"/>
    <w:rsid w:val="00EC35B2"/>
    <w:rsid w:val="00EC38BF"/>
    <w:rsid w:val="00EC3C34"/>
    <w:rsid w:val="00EC40BD"/>
    <w:rsid w:val="00EC40F8"/>
    <w:rsid w:val="00EC432D"/>
    <w:rsid w:val="00EC43AF"/>
    <w:rsid w:val="00EC4576"/>
    <w:rsid w:val="00EC475E"/>
    <w:rsid w:val="00EC4ADE"/>
    <w:rsid w:val="00EC4FBD"/>
    <w:rsid w:val="00EC52B9"/>
    <w:rsid w:val="00EC5AC9"/>
    <w:rsid w:val="00EC5DDC"/>
    <w:rsid w:val="00EC63F3"/>
    <w:rsid w:val="00EC6F43"/>
    <w:rsid w:val="00EC720C"/>
    <w:rsid w:val="00EC751C"/>
    <w:rsid w:val="00EC76A4"/>
    <w:rsid w:val="00EC77A5"/>
    <w:rsid w:val="00ED0104"/>
    <w:rsid w:val="00ED0976"/>
    <w:rsid w:val="00ED0BA7"/>
    <w:rsid w:val="00ED1147"/>
    <w:rsid w:val="00ED1391"/>
    <w:rsid w:val="00ED140D"/>
    <w:rsid w:val="00ED1469"/>
    <w:rsid w:val="00ED163E"/>
    <w:rsid w:val="00ED1A79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36D"/>
    <w:rsid w:val="00ED5F7B"/>
    <w:rsid w:val="00ED626B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1A1"/>
    <w:rsid w:val="00EE1286"/>
    <w:rsid w:val="00EE1657"/>
    <w:rsid w:val="00EE1D45"/>
    <w:rsid w:val="00EE1ECE"/>
    <w:rsid w:val="00EE22C1"/>
    <w:rsid w:val="00EE28AC"/>
    <w:rsid w:val="00EE2D04"/>
    <w:rsid w:val="00EE3336"/>
    <w:rsid w:val="00EE3F76"/>
    <w:rsid w:val="00EE4148"/>
    <w:rsid w:val="00EE4597"/>
    <w:rsid w:val="00EE4A39"/>
    <w:rsid w:val="00EE4C48"/>
    <w:rsid w:val="00EE4C55"/>
    <w:rsid w:val="00EE538B"/>
    <w:rsid w:val="00EE572B"/>
    <w:rsid w:val="00EE5D41"/>
    <w:rsid w:val="00EE5E96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2EB"/>
    <w:rsid w:val="00EF15CB"/>
    <w:rsid w:val="00EF1A59"/>
    <w:rsid w:val="00EF1ED1"/>
    <w:rsid w:val="00EF29F6"/>
    <w:rsid w:val="00EF2CCB"/>
    <w:rsid w:val="00EF31A6"/>
    <w:rsid w:val="00EF3209"/>
    <w:rsid w:val="00EF341B"/>
    <w:rsid w:val="00EF40A7"/>
    <w:rsid w:val="00EF4A1C"/>
    <w:rsid w:val="00EF4AEE"/>
    <w:rsid w:val="00EF51DA"/>
    <w:rsid w:val="00EF5B87"/>
    <w:rsid w:val="00EF61B7"/>
    <w:rsid w:val="00EF6BAF"/>
    <w:rsid w:val="00EF7594"/>
    <w:rsid w:val="00EF76DB"/>
    <w:rsid w:val="00EF7E9B"/>
    <w:rsid w:val="00EF7EDD"/>
    <w:rsid w:val="00F0004B"/>
    <w:rsid w:val="00F00ABB"/>
    <w:rsid w:val="00F00C8D"/>
    <w:rsid w:val="00F00F94"/>
    <w:rsid w:val="00F020D7"/>
    <w:rsid w:val="00F020F9"/>
    <w:rsid w:val="00F022E3"/>
    <w:rsid w:val="00F022F1"/>
    <w:rsid w:val="00F02843"/>
    <w:rsid w:val="00F029C7"/>
    <w:rsid w:val="00F02B8A"/>
    <w:rsid w:val="00F03739"/>
    <w:rsid w:val="00F03807"/>
    <w:rsid w:val="00F03D95"/>
    <w:rsid w:val="00F044AF"/>
    <w:rsid w:val="00F04BC9"/>
    <w:rsid w:val="00F05152"/>
    <w:rsid w:val="00F053F2"/>
    <w:rsid w:val="00F05A82"/>
    <w:rsid w:val="00F05F6B"/>
    <w:rsid w:val="00F06B62"/>
    <w:rsid w:val="00F06B86"/>
    <w:rsid w:val="00F06F83"/>
    <w:rsid w:val="00F07206"/>
    <w:rsid w:val="00F07C56"/>
    <w:rsid w:val="00F1003C"/>
    <w:rsid w:val="00F101A0"/>
    <w:rsid w:val="00F10492"/>
    <w:rsid w:val="00F108BC"/>
    <w:rsid w:val="00F109A9"/>
    <w:rsid w:val="00F11092"/>
    <w:rsid w:val="00F110E1"/>
    <w:rsid w:val="00F1189D"/>
    <w:rsid w:val="00F11C7C"/>
    <w:rsid w:val="00F11FD8"/>
    <w:rsid w:val="00F11FDE"/>
    <w:rsid w:val="00F12C54"/>
    <w:rsid w:val="00F12E41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0E9F"/>
    <w:rsid w:val="00F21038"/>
    <w:rsid w:val="00F22697"/>
    <w:rsid w:val="00F22C81"/>
    <w:rsid w:val="00F2351B"/>
    <w:rsid w:val="00F23D64"/>
    <w:rsid w:val="00F24B69"/>
    <w:rsid w:val="00F24F1C"/>
    <w:rsid w:val="00F2557B"/>
    <w:rsid w:val="00F25610"/>
    <w:rsid w:val="00F25C08"/>
    <w:rsid w:val="00F25E59"/>
    <w:rsid w:val="00F261DD"/>
    <w:rsid w:val="00F266A4"/>
    <w:rsid w:val="00F270E8"/>
    <w:rsid w:val="00F2716C"/>
    <w:rsid w:val="00F271C0"/>
    <w:rsid w:val="00F27A07"/>
    <w:rsid w:val="00F30AD1"/>
    <w:rsid w:val="00F30BE0"/>
    <w:rsid w:val="00F30CA8"/>
    <w:rsid w:val="00F3118C"/>
    <w:rsid w:val="00F314EF"/>
    <w:rsid w:val="00F31506"/>
    <w:rsid w:val="00F325A6"/>
    <w:rsid w:val="00F326D4"/>
    <w:rsid w:val="00F327E8"/>
    <w:rsid w:val="00F329CD"/>
    <w:rsid w:val="00F329F6"/>
    <w:rsid w:val="00F32A5D"/>
    <w:rsid w:val="00F333C4"/>
    <w:rsid w:val="00F3343A"/>
    <w:rsid w:val="00F33498"/>
    <w:rsid w:val="00F335DB"/>
    <w:rsid w:val="00F33B37"/>
    <w:rsid w:val="00F33DA6"/>
    <w:rsid w:val="00F3482C"/>
    <w:rsid w:val="00F34B0C"/>
    <w:rsid w:val="00F352E8"/>
    <w:rsid w:val="00F35388"/>
    <w:rsid w:val="00F358DA"/>
    <w:rsid w:val="00F35ED9"/>
    <w:rsid w:val="00F3636B"/>
    <w:rsid w:val="00F36575"/>
    <w:rsid w:val="00F36D96"/>
    <w:rsid w:val="00F36EBE"/>
    <w:rsid w:val="00F36F27"/>
    <w:rsid w:val="00F37BE8"/>
    <w:rsid w:val="00F37C96"/>
    <w:rsid w:val="00F37E4F"/>
    <w:rsid w:val="00F4046C"/>
    <w:rsid w:val="00F408E1"/>
    <w:rsid w:val="00F4104C"/>
    <w:rsid w:val="00F41105"/>
    <w:rsid w:val="00F4117E"/>
    <w:rsid w:val="00F41318"/>
    <w:rsid w:val="00F41912"/>
    <w:rsid w:val="00F420DF"/>
    <w:rsid w:val="00F420E1"/>
    <w:rsid w:val="00F422EF"/>
    <w:rsid w:val="00F42B34"/>
    <w:rsid w:val="00F42C0B"/>
    <w:rsid w:val="00F42D5A"/>
    <w:rsid w:val="00F42D71"/>
    <w:rsid w:val="00F42F01"/>
    <w:rsid w:val="00F43B0C"/>
    <w:rsid w:val="00F43B2B"/>
    <w:rsid w:val="00F44BA0"/>
    <w:rsid w:val="00F451C8"/>
    <w:rsid w:val="00F453C4"/>
    <w:rsid w:val="00F456AE"/>
    <w:rsid w:val="00F459F4"/>
    <w:rsid w:val="00F46757"/>
    <w:rsid w:val="00F46E37"/>
    <w:rsid w:val="00F475FF"/>
    <w:rsid w:val="00F47665"/>
    <w:rsid w:val="00F477BA"/>
    <w:rsid w:val="00F4782D"/>
    <w:rsid w:val="00F47955"/>
    <w:rsid w:val="00F503C7"/>
    <w:rsid w:val="00F50490"/>
    <w:rsid w:val="00F507AB"/>
    <w:rsid w:val="00F50C4E"/>
    <w:rsid w:val="00F50F74"/>
    <w:rsid w:val="00F516BB"/>
    <w:rsid w:val="00F51A8D"/>
    <w:rsid w:val="00F51F20"/>
    <w:rsid w:val="00F52652"/>
    <w:rsid w:val="00F52943"/>
    <w:rsid w:val="00F52BAF"/>
    <w:rsid w:val="00F52CD2"/>
    <w:rsid w:val="00F52DC5"/>
    <w:rsid w:val="00F53156"/>
    <w:rsid w:val="00F53329"/>
    <w:rsid w:val="00F53E10"/>
    <w:rsid w:val="00F53F96"/>
    <w:rsid w:val="00F54241"/>
    <w:rsid w:val="00F54460"/>
    <w:rsid w:val="00F54837"/>
    <w:rsid w:val="00F54DD1"/>
    <w:rsid w:val="00F55E4D"/>
    <w:rsid w:val="00F56034"/>
    <w:rsid w:val="00F5611A"/>
    <w:rsid w:val="00F562FB"/>
    <w:rsid w:val="00F56904"/>
    <w:rsid w:val="00F5703F"/>
    <w:rsid w:val="00F5714D"/>
    <w:rsid w:val="00F571F6"/>
    <w:rsid w:val="00F57268"/>
    <w:rsid w:val="00F578E0"/>
    <w:rsid w:val="00F57995"/>
    <w:rsid w:val="00F57A10"/>
    <w:rsid w:val="00F57ACA"/>
    <w:rsid w:val="00F57CE9"/>
    <w:rsid w:val="00F6034B"/>
    <w:rsid w:val="00F603D0"/>
    <w:rsid w:val="00F603EF"/>
    <w:rsid w:val="00F627C9"/>
    <w:rsid w:val="00F62C90"/>
    <w:rsid w:val="00F62D40"/>
    <w:rsid w:val="00F631FA"/>
    <w:rsid w:val="00F639C8"/>
    <w:rsid w:val="00F63D8A"/>
    <w:rsid w:val="00F640FE"/>
    <w:rsid w:val="00F642F9"/>
    <w:rsid w:val="00F64944"/>
    <w:rsid w:val="00F64E02"/>
    <w:rsid w:val="00F64E37"/>
    <w:rsid w:val="00F64F4E"/>
    <w:rsid w:val="00F651C0"/>
    <w:rsid w:val="00F656D4"/>
    <w:rsid w:val="00F65728"/>
    <w:rsid w:val="00F65822"/>
    <w:rsid w:val="00F65833"/>
    <w:rsid w:val="00F65B1F"/>
    <w:rsid w:val="00F65BD5"/>
    <w:rsid w:val="00F65D12"/>
    <w:rsid w:val="00F6634E"/>
    <w:rsid w:val="00F66FC9"/>
    <w:rsid w:val="00F672D2"/>
    <w:rsid w:val="00F67770"/>
    <w:rsid w:val="00F677BD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CE5"/>
    <w:rsid w:val="00F75F1A"/>
    <w:rsid w:val="00F76A7E"/>
    <w:rsid w:val="00F7772E"/>
    <w:rsid w:val="00F777EB"/>
    <w:rsid w:val="00F80720"/>
    <w:rsid w:val="00F80925"/>
    <w:rsid w:val="00F80B93"/>
    <w:rsid w:val="00F80BEC"/>
    <w:rsid w:val="00F8172F"/>
    <w:rsid w:val="00F82ED0"/>
    <w:rsid w:val="00F83132"/>
    <w:rsid w:val="00F83181"/>
    <w:rsid w:val="00F83259"/>
    <w:rsid w:val="00F835FF"/>
    <w:rsid w:val="00F8360D"/>
    <w:rsid w:val="00F83773"/>
    <w:rsid w:val="00F8388E"/>
    <w:rsid w:val="00F83CB5"/>
    <w:rsid w:val="00F8438D"/>
    <w:rsid w:val="00F846EF"/>
    <w:rsid w:val="00F84E39"/>
    <w:rsid w:val="00F84EED"/>
    <w:rsid w:val="00F85879"/>
    <w:rsid w:val="00F85BE6"/>
    <w:rsid w:val="00F85E6A"/>
    <w:rsid w:val="00F861C3"/>
    <w:rsid w:val="00F8682A"/>
    <w:rsid w:val="00F8695B"/>
    <w:rsid w:val="00F8697D"/>
    <w:rsid w:val="00F87389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934"/>
    <w:rsid w:val="00F975D0"/>
    <w:rsid w:val="00F9761E"/>
    <w:rsid w:val="00F9765A"/>
    <w:rsid w:val="00F97B2E"/>
    <w:rsid w:val="00FA001E"/>
    <w:rsid w:val="00FA04F8"/>
    <w:rsid w:val="00FA054B"/>
    <w:rsid w:val="00FA0C77"/>
    <w:rsid w:val="00FA114D"/>
    <w:rsid w:val="00FA153A"/>
    <w:rsid w:val="00FA1D30"/>
    <w:rsid w:val="00FA1DCD"/>
    <w:rsid w:val="00FA22BB"/>
    <w:rsid w:val="00FA2A35"/>
    <w:rsid w:val="00FA2A41"/>
    <w:rsid w:val="00FA3550"/>
    <w:rsid w:val="00FA4356"/>
    <w:rsid w:val="00FA4369"/>
    <w:rsid w:val="00FA4549"/>
    <w:rsid w:val="00FA4842"/>
    <w:rsid w:val="00FA48F9"/>
    <w:rsid w:val="00FA49F5"/>
    <w:rsid w:val="00FA5174"/>
    <w:rsid w:val="00FA532D"/>
    <w:rsid w:val="00FA53F1"/>
    <w:rsid w:val="00FA5A2D"/>
    <w:rsid w:val="00FA640D"/>
    <w:rsid w:val="00FA669A"/>
    <w:rsid w:val="00FA676B"/>
    <w:rsid w:val="00FA6E94"/>
    <w:rsid w:val="00FA72AD"/>
    <w:rsid w:val="00FA79BF"/>
    <w:rsid w:val="00FA7AFC"/>
    <w:rsid w:val="00FB0566"/>
    <w:rsid w:val="00FB05C2"/>
    <w:rsid w:val="00FB14D4"/>
    <w:rsid w:val="00FB1635"/>
    <w:rsid w:val="00FB1ADC"/>
    <w:rsid w:val="00FB1D36"/>
    <w:rsid w:val="00FB251A"/>
    <w:rsid w:val="00FB35AB"/>
    <w:rsid w:val="00FB37B1"/>
    <w:rsid w:val="00FB3977"/>
    <w:rsid w:val="00FB3CD1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4ED5"/>
    <w:rsid w:val="00FB53CE"/>
    <w:rsid w:val="00FB5641"/>
    <w:rsid w:val="00FB5E54"/>
    <w:rsid w:val="00FB5EB4"/>
    <w:rsid w:val="00FB6E9A"/>
    <w:rsid w:val="00FB6FC1"/>
    <w:rsid w:val="00FB72F3"/>
    <w:rsid w:val="00FB7319"/>
    <w:rsid w:val="00FB74FA"/>
    <w:rsid w:val="00FB7881"/>
    <w:rsid w:val="00FB7B06"/>
    <w:rsid w:val="00FC01DB"/>
    <w:rsid w:val="00FC07E5"/>
    <w:rsid w:val="00FC0D6F"/>
    <w:rsid w:val="00FC0FDA"/>
    <w:rsid w:val="00FC1C7E"/>
    <w:rsid w:val="00FC1DFC"/>
    <w:rsid w:val="00FC240D"/>
    <w:rsid w:val="00FC2731"/>
    <w:rsid w:val="00FC2A98"/>
    <w:rsid w:val="00FC2AED"/>
    <w:rsid w:val="00FC41CB"/>
    <w:rsid w:val="00FC47BB"/>
    <w:rsid w:val="00FC515D"/>
    <w:rsid w:val="00FC6280"/>
    <w:rsid w:val="00FC6986"/>
    <w:rsid w:val="00FD04AD"/>
    <w:rsid w:val="00FD17A4"/>
    <w:rsid w:val="00FD1B96"/>
    <w:rsid w:val="00FD22D7"/>
    <w:rsid w:val="00FD287A"/>
    <w:rsid w:val="00FD2CDA"/>
    <w:rsid w:val="00FD43EB"/>
    <w:rsid w:val="00FD46E4"/>
    <w:rsid w:val="00FD4CD4"/>
    <w:rsid w:val="00FD4D82"/>
    <w:rsid w:val="00FD5289"/>
    <w:rsid w:val="00FD54F7"/>
    <w:rsid w:val="00FD55E3"/>
    <w:rsid w:val="00FD5A94"/>
    <w:rsid w:val="00FD6FFB"/>
    <w:rsid w:val="00FD719A"/>
    <w:rsid w:val="00FD7F00"/>
    <w:rsid w:val="00FE0472"/>
    <w:rsid w:val="00FE053C"/>
    <w:rsid w:val="00FE0973"/>
    <w:rsid w:val="00FE0A2D"/>
    <w:rsid w:val="00FE0A5E"/>
    <w:rsid w:val="00FE1289"/>
    <w:rsid w:val="00FE183D"/>
    <w:rsid w:val="00FE190A"/>
    <w:rsid w:val="00FE1ACE"/>
    <w:rsid w:val="00FE1B34"/>
    <w:rsid w:val="00FE2692"/>
    <w:rsid w:val="00FE27C2"/>
    <w:rsid w:val="00FE2D45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6CB"/>
    <w:rsid w:val="00FE58FA"/>
    <w:rsid w:val="00FE59CA"/>
    <w:rsid w:val="00FE664D"/>
    <w:rsid w:val="00FE6708"/>
    <w:rsid w:val="00FE67FE"/>
    <w:rsid w:val="00FE6B7C"/>
    <w:rsid w:val="00FE6D7F"/>
    <w:rsid w:val="00FE74FE"/>
    <w:rsid w:val="00FF0243"/>
    <w:rsid w:val="00FF1641"/>
    <w:rsid w:val="00FF246B"/>
    <w:rsid w:val="00FF2B39"/>
    <w:rsid w:val="00FF2C56"/>
    <w:rsid w:val="00FF2E1F"/>
    <w:rsid w:val="00FF33F1"/>
    <w:rsid w:val="00FF34D8"/>
    <w:rsid w:val="00FF426A"/>
    <w:rsid w:val="00FF4B0E"/>
    <w:rsid w:val="00FF4E4E"/>
    <w:rsid w:val="00FF5101"/>
    <w:rsid w:val="00FF5710"/>
    <w:rsid w:val="00FF5BC2"/>
    <w:rsid w:val="00FF5E16"/>
    <w:rsid w:val="00FF5E80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D313956B-C5EE-4345-88DA-3305A219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2F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1207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1EB9F-5ACE-4510-A251-E22499B47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966</TotalTime>
  <Pages>30</Pages>
  <Words>8505</Words>
  <Characters>38114</Characters>
  <Application>Microsoft Office Word</Application>
  <DocSecurity>0</DocSecurity>
  <Lines>2536</Lines>
  <Paragraphs>1103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Kornsiri, Chongaksorn</cp:lastModifiedBy>
  <cp:revision>272</cp:revision>
  <cp:lastPrinted>2026-01-22T04:16:00Z</cp:lastPrinted>
  <dcterms:created xsi:type="dcterms:W3CDTF">2025-02-19T15:52:00Z</dcterms:created>
  <dcterms:modified xsi:type="dcterms:W3CDTF">2026-02-23T07:45:00Z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955ab0767d8633977b8ee2f074081c167db2921b0ee4d52e2594700faceb795a</vt:lpwstr>
  </property>
</Properties>
</file>