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8CD072" w14:textId="684A90FC" w:rsidR="000220E0" w:rsidRDefault="00383D2C" w:rsidP="000220E0">
      <w:pPr>
        <w:spacing w:line="240" w:lineRule="atLeast"/>
        <w:jc w:val="center"/>
        <w:rPr>
          <w:rFonts w:cstheme="minorBidi"/>
          <w:b/>
          <w:bCs/>
          <w:sz w:val="40"/>
          <w:szCs w:val="40"/>
        </w:rPr>
      </w:pPr>
      <w:r w:rsidRPr="006F0545">
        <w:rPr>
          <w:rFonts w:cs="Times New Roman"/>
          <w:b/>
          <w:bCs/>
          <w:sz w:val="40"/>
          <w:szCs w:val="40"/>
        </w:rPr>
        <w:t>NTF I</w:t>
      </w:r>
      <w:r w:rsidR="00F50CC2" w:rsidRPr="006F0545">
        <w:rPr>
          <w:rFonts w:cs="Times New Roman"/>
          <w:b/>
          <w:bCs/>
          <w:sz w:val="40"/>
          <w:szCs w:val="40"/>
        </w:rPr>
        <w:t>ntergroup</w:t>
      </w:r>
      <w:r w:rsidR="00754C32">
        <w:rPr>
          <w:rFonts w:cs="Times New Roman"/>
          <w:b/>
          <w:bCs/>
          <w:sz w:val="40"/>
          <w:szCs w:val="40"/>
        </w:rPr>
        <w:t xml:space="preserve"> </w:t>
      </w:r>
      <w:r w:rsidR="000220E0" w:rsidRPr="006F0545">
        <w:rPr>
          <w:rFonts w:cs="Times New Roman"/>
          <w:b/>
          <w:bCs/>
          <w:sz w:val="40"/>
          <w:szCs w:val="40"/>
        </w:rPr>
        <w:t xml:space="preserve">(Thailand) </w:t>
      </w:r>
      <w:r w:rsidR="00754C32">
        <w:rPr>
          <w:rFonts w:cs="Times New Roman"/>
          <w:b/>
          <w:bCs/>
          <w:sz w:val="40"/>
          <w:szCs w:val="40"/>
        </w:rPr>
        <w:t>Public Company Limited</w:t>
      </w:r>
    </w:p>
    <w:p w14:paraId="64E786CE" w14:textId="4AD061AD" w:rsidR="003F59C0" w:rsidRPr="003F59C0" w:rsidRDefault="003F59C0" w:rsidP="003F59C0">
      <w:pPr>
        <w:spacing w:line="240" w:lineRule="atLeast"/>
        <w:jc w:val="center"/>
        <w:rPr>
          <w:rFonts w:cstheme="minorBidi"/>
          <w:b/>
          <w:bCs/>
          <w:cs/>
        </w:rPr>
      </w:pPr>
      <w:r w:rsidRPr="004E6EF1">
        <w:rPr>
          <w:b/>
          <w:bCs/>
          <w:sz w:val="40"/>
          <w:szCs w:val="50"/>
        </w:rPr>
        <w:t xml:space="preserve">(Formerly </w:t>
      </w:r>
      <w:r w:rsidRPr="004E6EF1">
        <w:rPr>
          <w:rFonts w:cs="Times New Roman"/>
          <w:b/>
          <w:bCs/>
          <w:sz w:val="40"/>
          <w:szCs w:val="40"/>
        </w:rPr>
        <w:t xml:space="preserve">NTF </w:t>
      </w:r>
      <w:proofErr w:type="gramStart"/>
      <w:r w:rsidRPr="004E6EF1">
        <w:rPr>
          <w:rFonts w:cs="Times New Roman"/>
          <w:b/>
          <w:bCs/>
          <w:sz w:val="40"/>
          <w:szCs w:val="40"/>
        </w:rPr>
        <w:t>Intergroup(</w:t>
      </w:r>
      <w:proofErr w:type="gramEnd"/>
      <w:r w:rsidRPr="004E6EF1">
        <w:rPr>
          <w:rFonts w:cs="Times New Roman"/>
          <w:b/>
          <w:bCs/>
          <w:sz w:val="40"/>
          <w:szCs w:val="40"/>
        </w:rPr>
        <w:t>Thailand) Co., Ltd.)</w:t>
      </w:r>
    </w:p>
    <w:p w14:paraId="36258ADE" w14:textId="77777777" w:rsidR="009D2F48" w:rsidRPr="006F0545" w:rsidRDefault="009D2F48" w:rsidP="00466667">
      <w:pPr>
        <w:spacing w:line="240" w:lineRule="atLeast"/>
        <w:jc w:val="center"/>
        <w:rPr>
          <w:rFonts w:cs="Times New Roman"/>
          <w:b/>
          <w:bCs/>
          <w:sz w:val="40"/>
          <w:szCs w:val="40"/>
        </w:rPr>
      </w:pPr>
    </w:p>
    <w:p w14:paraId="594D3E63" w14:textId="77777777" w:rsidR="008B5614" w:rsidRPr="006F0545" w:rsidRDefault="008B5614" w:rsidP="008B5614">
      <w:pPr>
        <w:pStyle w:val="CoverTitle"/>
        <w:spacing w:line="240" w:lineRule="atLeast"/>
        <w:jc w:val="center"/>
        <w:rPr>
          <w:spacing w:val="-3"/>
          <w:szCs w:val="36"/>
          <w:lang w:val="en-US"/>
        </w:rPr>
      </w:pPr>
      <w:r w:rsidRPr="006F0545">
        <w:rPr>
          <w:spacing w:val="-3"/>
          <w:szCs w:val="36"/>
        </w:rPr>
        <w:t>Financial statements</w:t>
      </w:r>
      <w:r w:rsidRPr="006F0545">
        <w:t xml:space="preserve"> </w:t>
      </w:r>
      <w:r w:rsidRPr="006F0545">
        <w:rPr>
          <w:spacing w:val="-3"/>
          <w:szCs w:val="36"/>
        </w:rPr>
        <w:t>for the year ended</w:t>
      </w:r>
    </w:p>
    <w:p w14:paraId="035F50B5" w14:textId="145C4C97" w:rsidR="008B5614" w:rsidRPr="003F59C0" w:rsidRDefault="008B5614" w:rsidP="008B5614">
      <w:pPr>
        <w:pStyle w:val="CoverTitle"/>
        <w:spacing w:line="240" w:lineRule="atLeast"/>
        <w:jc w:val="center"/>
        <w:rPr>
          <w:rFonts w:cs="Angsana New"/>
          <w:spacing w:val="-3"/>
          <w:szCs w:val="45"/>
          <w:lang w:val="en-US" w:bidi="th-TH"/>
        </w:rPr>
      </w:pPr>
      <w:r w:rsidRPr="006F0545">
        <w:rPr>
          <w:spacing w:val="-3"/>
          <w:szCs w:val="36"/>
        </w:rPr>
        <w:t>31 December 20</w:t>
      </w:r>
      <w:r w:rsidR="004F066C" w:rsidRPr="006F0545">
        <w:rPr>
          <w:spacing w:val="-3"/>
          <w:szCs w:val="36"/>
        </w:rPr>
        <w:t>2</w:t>
      </w:r>
      <w:r w:rsidR="003F59C0">
        <w:rPr>
          <w:rFonts w:cs="Angsana New"/>
          <w:spacing w:val="-3"/>
          <w:szCs w:val="45"/>
          <w:lang w:val="en-US" w:bidi="th-TH"/>
        </w:rPr>
        <w:t>5</w:t>
      </w:r>
    </w:p>
    <w:p w14:paraId="7AA7E314" w14:textId="77777777" w:rsidR="008B5614" w:rsidRPr="006F0545" w:rsidRDefault="008B5614" w:rsidP="008B5614">
      <w:pPr>
        <w:pStyle w:val="CoverTitle"/>
        <w:spacing w:line="240" w:lineRule="atLeast"/>
        <w:jc w:val="center"/>
        <w:rPr>
          <w:spacing w:val="-3"/>
          <w:szCs w:val="36"/>
        </w:rPr>
      </w:pPr>
      <w:r w:rsidRPr="006F0545">
        <w:rPr>
          <w:spacing w:val="-3"/>
          <w:szCs w:val="36"/>
        </w:rPr>
        <w:t>and</w:t>
      </w:r>
    </w:p>
    <w:p w14:paraId="15BF605E" w14:textId="77777777" w:rsidR="008B5614" w:rsidRPr="006F0545" w:rsidRDefault="008B5614" w:rsidP="008B5614">
      <w:pPr>
        <w:spacing w:line="240" w:lineRule="atLeast"/>
        <w:jc w:val="center"/>
        <w:rPr>
          <w:rFonts w:cs="Times New Roman"/>
          <w:sz w:val="36"/>
          <w:szCs w:val="36"/>
        </w:rPr>
      </w:pPr>
      <w:r w:rsidRPr="006F0545">
        <w:rPr>
          <w:rFonts w:cs="Times New Roman"/>
          <w:spacing w:val="-3"/>
          <w:sz w:val="36"/>
          <w:szCs w:val="36"/>
        </w:rPr>
        <w:t>Independent Auditor’s Report</w:t>
      </w:r>
    </w:p>
    <w:p w14:paraId="3D0CB23C" w14:textId="77777777" w:rsidR="00957B7B" w:rsidRPr="006F0545" w:rsidRDefault="00957B7B" w:rsidP="00957B7B">
      <w:pPr>
        <w:spacing w:line="240" w:lineRule="auto"/>
        <w:rPr>
          <w:rFonts w:cs="Times New Roman"/>
          <w:lang w:val="en-US"/>
        </w:rPr>
      </w:pPr>
    </w:p>
    <w:p w14:paraId="3CBA4343" w14:textId="53EF6633" w:rsidR="00957B7B" w:rsidRPr="006F0545" w:rsidRDefault="00957B7B" w:rsidP="00957B7B">
      <w:pPr>
        <w:spacing w:line="240" w:lineRule="auto"/>
        <w:rPr>
          <w:rFonts w:cs="Times New Roman"/>
          <w:lang w:val="en-US"/>
        </w:rPr>
        <w:sectPr w:rsidR="00957B7B" w:rsidRPr="006F0545" w:rsidSect="00957B7B">
          <w:headerReference w:type="even" r:id="rId10"/>
          <w:headerReference w:type="default" r:id="rId11"/>
          <w:footerReference w:type="even" r:id="rId12"/>
          <w:footerReference w:type="default" r:id="rId13"/>
          <w:headerReference w:type="first" r:id="rId14"/>
          <w:footerReference w:type="first" r:id="rId15"/>
          <w:pgSz w:w="11907" w:h="16840" w:code="9"/>
          <w:pgMar w:top="691" w:right="1152" w:bottom="576" w:left="1152" w:header="720" w:footer="720" w:gutter="0"/>
          <w:paperSrc w:first="4" w:other="4"/>
          <w:pgNumType w:start="3"/>
          <w:cols w:space="737"/>
          <w:titlePg/>
          <w:docGrid w:linePitch="299"/>
        </w:sectPr>
      </w:pPr>
    </w:p>
    <w:p w14:paraId="7C3C24D0" w14:textId="0898C367" w:rsidR="008B5614" w:rsidRPr="006F0545" w:rsidRDefault="008B5614" w:rsidP="00957B7B">
      <w:pPr>
        <w:spacing w:line="240" w:lineRule="auto"/>
        <w:rPr>
          <w:rFonts w:cs="Times New Roman"/>
          <w:b/>
          <w:bCs/>
          <w:sz w:val="28"/>
          <w:szCs w:val="28"/>
        </w:rPr>
      </w:pPr>
      <w:r w:rsidRPr="006F0545">
        <w:rPr>
          <w:rFonts w:cs="Times New Roman"/>
          <w:b/>
          <w:bCs/>
          <w:sz w:val="28"/>
          <w:szCs w:val="28"/>
        </w:rPr>
        <w:lastRenderedPageBreak/>
        <w:t>Independent Auditor’s Report</w:t>
      </w:r>
    </w:p>
    <w:p w14:paraId="2A5D45C3" w14:textId="77777777" w:rsidR="008B5614" w:rsidRPr="00C519E7" w:rsidRDefault="008B5614" w:rsidP="008B5614">
      <w:pPr>
        <w:spacing w:line="240" w:lineRule="atLeast"/>
        <w:jc w:val="thaiDistribute"/>
        <w:rPr>
          <w:rFonts w:cs="Times New Roman"/>
          <w:b/>
          <w:bCs/>
        </w:rPr>
      </w:pPr>
    </w:p>
    <w:p w14:paraId="574A099A" w14:textId="77777777" w:rsidR="008B5614" w:rsidRPr="006F0545" w:rsidRDefault="008B5614" w:rsidP="008B5614">
      <w:pPr>
        <w:spacing w:line="240" w:lineRule="atLeast"/>
        <w:jc w:val="thaiDistribute"/>
        <w:rPr>
          <w:rFonts w:cs="Times New Roman"/>
          <w:b/>
          <w:bCs/>
        </w:rPr>
      </w:pPr>
    </w:p>
    <w:p w14:paraId="6FE51646" w14:textId="77777777" w:rsidR="003454B8" w:rsidRDefault="003454B8" w:rsidP="003454B8">
      <w:pPr>
        <w:spacing w:line="240" w:lineRule="atLeast"/>
        <w:jc w:val="thaiDistribute"/>
        <w:rPr>
          <w:rFonts w:cstheme="minorBidi"/>
          <w:b/>
          <w:bCs/>
          <w:sz w:val="24"/>
          <w:szCs w:val="24"/>
        </w:rPr>
      </w:pPr>
      <w:r w:rsidRPr="006F0545">
        <w:rPr>
          <w:rFonts w:cs="Times New Roman"/>
          <w:b/>
          <w:bCs/>
          <w:sz w:val="24"/>
          <w:szCs w:val="24"/>
        </w:rPr>
        <w:t xml:space="preserve">To the Shareholders of </w:t>
      </w:r>
      <w:r w:rsidRPr="00FA39A1">
        <w:rPr>
          <w:rFonts w:cs="Times New Roman"/>
          <w:b/>
          <w:bCs/>
          <w:sz w:val="24"/>
          <w:szCs w:val="24"/>
        </w:rPr>
        <w:t>NTF Intergroup (Thailand) Public Company Limited</w:t>
      </w:r>
    </w:p>
    <w:p w14:paraId="42945F29" w14:textId="77777777" w:rsidR="003454B8" w:rsidRPr="006F0545" w:rsidRDefault="003454B8" w:rsidP="003454B8">
      <w:pPr>
        <w:spacing w:line="240" w:lineRule="atLeast"/>
        <w:jc w:val="thaiDistribute"/>
        <w:rPr>
          <w:rFonts w:cs="Times New Roman"/>
          <w:b/>
          <w:bCs/>
          <w:sz w:val="24"/>
          <w:szCs w:val="24"/>
        </w:rPr>
      </w:pPr>
      <w:r w:rsidRPr="007E4C34">
        <w:rPr>
          <w:rFonts w:cs="Times New Roman"/>
          <w:b/>
          <w:bCs/>
          <w:sz w:val="24"/>
          <w:szCs w:val="24"/>
        </w:rPr>
        <w:t xml:space="preserve">(Formerly NTF </w:t>
      </w:r>
      <w:proofErr w:type="gramStart"/>
      <w:r w:rsidRPr="007E4C34">
        <w:rPr>
          <w:rFonts w:cs="Times New Roman"/>
          <w:b/>
          <w:bCs/>
          <w:sz w:val="24"/>
          <w:szCs w:val="24"/>
        </w:rPr>
        <w:t>Intergroup(</w:t>
      </w:r>
      <w:proofErr w:type="gramEnd"/>
      <w:r w:rsidRPr="007E4C34">
        <w:rPr>
          <w:rFonts w:cs="Times New Roman"/>
          <w:b/>
          <w:bCs/>
          <w:sz w:val="24"/>
          <w:szCs w:val="24"/>
        </w:rPr>
        <w:t>Thailand) Co., Ltd.)</w:t>
      </w:r>
    </w:p>
    <w:p w14:paraId="511378BE" w14:textId="77777777" w:rsidR="003454B8" w:rsidRPr="006F0545" w:rsidRDefault="003454B8" w:rsidP="003454B8">
      <w:pPr>
        <w:spacing w:line="240" w:lineRule="atLeast"/>
        <w:jc w:val="thaiDistribute"/>
        <w:rPr>
          <w:rFonts w:cs="Times New Roman"/>
        </w:rPr>
      </w:pPr>
    </w:p>
    <w:p w14:paraId="730BEA7C" w14:textId="77777777" w:rsidR="003454B8" w:rsidRPr="00C66B6B" w:rsidRDefault="003454B8" w:rsidP="003454B8">
      <w:pPr>
        <w:jc w:val="both"/>
        <w:outlineLvl w:val="0"/>
        <w:rPr>
          <w:rFonts w:cs="Times New Roman"/>
          <w:i/>
          <w:iCs/>
        </w:rPr>
      </w:pPr>
      <w:r w:rsidRPr="00C66B6B">
        <w:rPr>
          <w:rFonts w:cs="Times New Roman"/>
          <w:i/>
          <w:iCs/>
        </w:rPr>
        <w:t>Opinion</w:t>
      </w:r>
    </w:p>
    <w:p w14:paraId="2B2F929B" w14:textId="77777777" w:rsidR="003454B8" w:rsidRPr="00C66B6B" w:rsidRDefault="003454B8" w:rsidP="003454B8">
      <w:pPr>
        <w:jc w:val="both"/>
        <w:outlineLvl w:val="0"/>
        <w:rPr>
          <w:rFonts w:cs="Times New Roman"/>
          <w:i/>
          <w:iCs/>
        </w:rPr>
      </w:pPr>
    </w:p>
    <w:p w14:paraId="5B180C03" w14:textId="551A2180" w:rsidR="003454B8" w:rsidRPr="00C66B6B" w:rsidRDefault="003454B8" w:rsidP="003454B8">
      <w:pPr>
        <w:jc w:val="both"/>
        <w:rPr>
          <w:rFonts w:cs="Times New Roman"/>
          <w:i/>
          <w:iCs/>
        </w:rPr>
      </w:pPr>
      <w:r w:rsidRPr="00C66B6B">
        <w:rPr>
          <w:rFonts w:cs="Times New Roman"/>
        </w:rPr>
        <w:t>I have audited the financial statements</w:t>
      </w:r>
      <w:r w:rsidRPr="00C66B6B">
        <w:rPr>
          <w:rFonts w:cs="Times New Roman"/>
          <w:color w:val="0000FF"/>
        </w:rPr>
        <w:t xml:space="preserve"> </w:t>
      </w:r>
      <w:r w:rsidRPr="00C66B6B">
        <w:rPr>
          <w:rFonts w:cs="Times New Roman"/>
        </w:rPr>
        <w:t>of NTF Intergroup (Thailand) Public Company Limited</w:t>
      </w:r>
      <w:r w:rsidRPr="00C66B6B">
        <w:rPr>
          <w:rFonts w:cs="Times New Roman"/>
          <w:color w:val="0000FF"/>
        </w:rPr>
        <w:t xml:space="preserve"> </w:t>
      </w:r>
      <w:r w:rsidR="006B428C">
        <w:rPr>
          <w:rFonts w:cs="Times New Roman"/>
          <w:color w:val="0000FF"/>
        </w:rPr>
        <w:br/>
      </w:r>
      <w:r w:rsidRPr="00C66B6B">
        <w:rPr>
          <w:rFonts w:cs="Times New Roman"/>
        </w:rPr>
        <w:t xml:space="preserve">(the “Company”), which comprise the statement of financial position as </w:t>
      </w:r>
      <w:proofErr w:type="gramStart"/>
      <w:r w:rsidRPr="00C66B6B">
        <w:rPr>
          <w:rFonts w:cs="Times New Roman"/>
        </w:rPr>
        <w:t>at</w:t>
      </w:r>
      <w:proofErr w:type="gramEnd"/>
      <w:r w:rsidRPr="00C66B6B">
        <w:rPr>
          <w:rFonts w:cs="Times New Roman"/>
        </w:rPr>
        <w:t xml:space="preserve"> 31 December 2025, the statements of comprehensive income, changes in equity and cash flows for the year then ended, and notes, comprising a summary of material accounting policies and other explanatory information.</w:t>
      </w:r>
    </w:p>
    <w:p w14:paraId="4491C8C6" w14:textId="77777777" w:rsidR="003454B8" w:rsidRPr="00C66B6B" w:rsidRDefault="003454B8" w:rsidP="003454B8">
      <w:pPr>
        <w:jc w:val="both"/>
        <w:rPr>
          <w:rFonts w:cs="Times New Roman"/>
          <w:i/>
          <w:iCs/>
        </w:rPr>
      </w:pPr>
    </w:p>
    <w:p w14:paraId="27D02D2C" w14:textId="77777777" w:rsidR="003454B8" w:rsidRPr="00C66B6B" w:rsidRDefault="003454B8" w:rsidP="003454B8">
      <w:pPr>
        <w:shd w:val="clear" w:color="auto" w:fill="FFFFFF" w:themeFill="background1"/>
        <w:jc w:val="both"/>
        <w:rPr>
          <w:rFonts w:cs="Times New Roman"/>
        </w:rPr>
      </w:pPr>
      <w:r w:rsidRPr="00C66B6B">
        <w:rPr>
          <w:rFonts w:cs="Times New Roman"/>
          <w:color w:val="000000"/>
        </w:rPr>
        <w:t xml:space="preserve">In my opinion, the </w:t>
      </w:r>
      <w:r w:rsidRPr="00C66B6B">
        <w:rPr>
          <w:rFonts w:cs="Times New Roman"/>
        </w:rPr>
        <w:t xml:space="preserve">accompanying </w:t>
      </w:r>
      <w:r w:rsidRPr="00C66B6B">
        <w:rPr>
          <w:rFonts w:cs="Times New Roman"/>
          <w:color w:val="000000"/>
        </w:rPr>
        <w:t xml:space="preserve">financial </w:t>
      </w:r>
      <w:r w:rsidRPr="00C66B6B">
        <w:rPr>
          <w:rFonts w:cs="Times New Roman"/>
        </w:rPr>
        <w:t xml:space="preserve">statements present fairly, in all material respects, the financial position of the Company as </w:t>
      </w:r>
      <w:proofErr w:type="gramStart"/>
      <w:r w:rsidRPr="00C66B6B">
        <w:rPr>
          <w:rFonts w:cs="Times New Roman"/>
        </w:rPr>
        <w:t>at</w:t>
      </w:r>
      <w:proofErr w:type="gramEnd"/>
      <w:r w:rsidRPr="00C66B6B">
        <w:rPr>
          <w:rFonts w:cs="Times New Roman"/>
        </w:rPr>
        <w:t xml:space="preserve"> 31 December 2025 and its</w:t>
      </w:r>
      <w:r w:rsidRPr="00C66B6B">
        <w:rPr>
          <w:rFonts w:cs="Times New Roman"/>
          <w:color w:val="0000FF"/>
        </w:rPr>
        <w:t xml:space="preserve"> </w:t>
      </w:r>
      <w:r w:rsidRPr="00C66B6B">
        <w:rPr>
          <w:rFonts w:cs="Times New Roman"/>
        </w:rPr>
        <w:t xml:space="preserve">financial performance and cash flows for the year then ended in accordance with Thai Financial Reporting Standards (TFRSs). </w:t>
      </w:r>
    </w:p>
    <w:p w14:paraId="7861B145" w14:textId="77777777" w:rsidR="003454B8" w:rsidRPr="00C66B6B" w:rsidRDefault="003454B8" w:rsidP="003454B8">
      <w:pPr>
        <w:shd w:val="clear" w:color="auto" w:fill="FFFFFF" w:themeFill="background1"/>
        <w:jc w:val="both"/>
        <w:rPr>
          <w:rFonts w:cstheme="minorBidi"/>
        </w:rPr>
      </w:pPr>
    </w:p>
    <w:p w14:paraId="56DA9E6C" w14:textId="77777777" w:rsidR="003454B8" w:rsidRPr="00C66B6B" w:rsidRDefault="003454B8" w:rsidP="003454B8">
      <w:pPr>
        <w:pStyle w:val="paragraph"/>
        <w:spacing w:before="0" w:beforeAutospacing="0" w:after="0" w:afterAutospacing="0"/>
        <w:textAlignment w:val="baseline"/>
        <w:rPr>
          <w:rFonts w:ascii="Segoe UI" w:hAnsi="Segoe UI" w:cs="Segoe UI"/>
          <w:sz w:val="22"/>
          <w:szCs w:val="22"/>
        </w:rPr>
      </w:pPr>
      <w:r w:rsidRPr="00C66B6B">
        <w:rPr>
          <w:rStyle w:val="normaltextrun"/>
          <w:i/>
          <w:iCs/>
          <w:color w:val="000000"/>
          <w:sz w:val="22"/>
          <w:szCs w:val="22"/>
        </w:rPr>
        <w:t>Basis for Opinion </w:t>
      </w:r>
      <w:r w:rsidRPr="00C66B6B">
        <w:rPr>
          <w:rStyle w:val="eop"/>
          <w:color w:val="000000"/>
          <w:sz w:val="22"/>
          <w:szCs w:val="22"/>
        </w:rPr>
        <w:t> </w:t>
      </w:r>
    </w:p>
    <w:p w14:paraId="1BFC86E7" w14:textId="77777777" w:rsidR="003454B8" w:rsidRPr="00FF5B1B" w:rsidRDefault="003454B8" w:rsidP="00FF5B1B">
      <w:pPr>
        <w:shd w:val="clear" w:color="auto" w:fill="FFFFFF" w:themeFill="background1"/>
        <w:jc w:val="both"/>
        <w:rPr>
          <w:rFonts w:cstheme="minorBidi"/>
        </w:rPr>
      </w:pPr>
      <w:r w:rsidRPr="00FF5B1B">
        <w:rPr>
          <w:rFonts w:cstheme="minorBidi"/>
        </w:rPr>
        <w:t> </w:t>
      </w:r>
    </w:p>
    <w:p w14:paraId="41D01473" w14:textId="77777777" w:rsidR="003454B8" w:rsidRPr="006F0545" w:rsidRDefault="003454B8" w:rsidP="003454B8">
      <w:pPr>
        <w:pStyle w:val="paragraph"/>
        <w:spacing w:before="0" w:beforeAutospacing="0" w:after="0" w:afterAutospacing="0"/>
        <w:jc w:val="both"/>
        <w:textAlignment w:val="baseline"/>
        <w:rPr>
          <w:color w:val="000000"/>
          <w:sz w:val="22"/>
          <w:szCs w:val="22"/>
          <w:lang w:val="en-GB"/>
        </w:rPr>
      </w:pPr>
      <w:r w:rsidRPr="00C66B6B">
        <w:rPr>
          <w:color w:val="000000"/>
          <w:sz w:val="22"/>
          <w:szCs w:val="22"/>
          <w:lang w:val="en-GB"/>
        </w:rPr>
        <w:t>I conducted my audit in accordance with Thai Standards on Auditing (TSAs)</w:t>
      </w:r>
      <w:r w:rsidRPr="00C66B6B">
        <w:rPr>
          <w:color w:val="0000FF"/>
          <w:sz w:val="22"/>
          <w:szCs w:val="22"/>
          <w:lang w:val="en-GB"/>
        </w:rPr>
        <w:t xml:space="preserve">. </w:t>
      </w:r>
      <w:r w:rsidRPr="00C66B6B">
        <w:rPr>
          <w:color w:val="000000"/>
          <w:sz w:val="22"/>
          <w:szCs w:val="22"/>
          <w:lang w:val="en-GB"/>
        </w:rPr>
        <w:t xml:space="preserve">My responsibilities under those standards are further described in the </w:t>
      </w:r>
      <w:r w:rsidRPr="00C66B6B">
        <w:rPr>
          <w:i/>
          <w:iCs/>
          <w:sz w:val="22"/>
          <w:szCs w:val="22"/>
          <w:lang w:val="en-GB"/>
        </w:rPr>
        <w:t xml:space="preserve">Auditor’s Responsibilities for the Audit of the Financial Statements </w:t>
      </w:r>
      <w:r w:rsidRPr="00C66B6B">
        <w:rPr>
          <w:sz w:val="22"/>
          <w:szCs w:val="22"/>
          <w:lang w:val="en-GB"/>
        </w:rPr>
        <w:t xml:space="preserve">section of my report. I am independent of the Company in accordance with the </w:t>
      </w:r>
      <w:r w:rsidRPr="00C66B6B">
        <w:rPr>
          <w:i/>
          <w:iCs/>
          <w:color w:val="000000"/>
          <w:sz w:val="22"/>
          <w:szCs w:val="22"/>
          <w:lang w:val="en-GB"/>
        </w:rPr>
        <w:t>Code of Ethics for Professional Accountants including Independence Standards</w:t>
      </w:r>
      <w:r w:rsidRPr="00C66B6B">
        <w:rPr>
          <w:color w:val="000000"/>
          <w:sz w:val="22"/>
          <w:szCs w:val="22"/>
          <w:lang w:val="en-GB"/>
        </w:rPr>
        <w:t xml:space="preserve"> issued by the Federation of Accounting Profession (Code of Ethics for Professional Accountants) that is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66AD5305" w14:textId="77777777" w:rsidR="003454B8" w:rsidRDefault="003454B8" w:rsidP="003454B8">
      <w:pPr>
        <w:spacing w:line="240" w:lineRule="atLeast"/>
        <w:rPr>
          <w:rFonts w:cstheme="minorBidi"/>
          <w:b/>
          <w:bCs/>
        </w:rPr>
      </w:pPr>
    </w:p>
    <w:p w14:paraId="29E6E3B0" w14:textId="77777777" w:rsidR="003454B8" w:rsidRDefault="003454B8" w:rsidP="003454B8">
      <w:pPr>
        <w:spacing w:line="259" w:lineRule="auto"/>
        <w:rPr>
          <w:i/>
          <w:iCs/>
          <w:lang w:bidi="ar-SA"/>
        </w:rPr>
      </w:pPr>
    </w:p>
    <w:p w14:paraId="0388F66D" w14:textId="77777777" w:rsidR="003454B8" w:rsidRDefault="003454B8" w:rsidP="003454B8">
      <w:pPr>
        <w:spacing w:line="259" w:lineRule="auto"/>
        <w:rPr>
          <w:i/>
          <w:iCs/>
          <w:lang w:bidi="ar-SA"/>
        </w:rPr>
      </w:pPr>
    </w:p>
    <w:p w14:paraId="324433A3" w14:textId="77777777" w:rsidR="003454B8" w:rsidRDefault="003454B8" w:rsidP="003454B8">
      <w:pPr>
        <w:spacing w:line="259" w:lineRule="auto"/>
        <w:rPr>
          <w:i/>
          <w:iCs/>
          <w:lang w:bidi="ar-SA"/>
        </w:rPr>
      </w:pPr>
    </w:p>
    <w:p w14:paraId="05FA9FA6" w14:textId="77777777" w:rsidR="00ED0E23" w:rsidRDefault="00ED0E23" w:rsidP="003454B8">
      <w:pPr>
        <w:spacing w:line="259" w:lineRule="auto"/>
        <w:rPr>
          <w:i/>
          <w:iCs/>
          <w:lang w:bidi="ar-SA"/>
        </w:rPr>
        <w:sectPr w:rsidR="00ED0E23" w:rsidSect="00F111D7">
          <w:headerReference w:type="default" r:id="rId16"/>
          <w:footerReference w:type="default" r:id="rId17"/>
          <w:pgSz w:w="11907" w:h="16840" w:code="9"/>
          <w:pgMar w:top="691" w:right="1152" w:bottom="576" w:left="1152" w:header="720" w:footer="720" w:gutter="0"/>
          <w:paperSrc w:first="4" w:other="4"/>
          <w:pgNumType w:start="11"/>
          <w:cols w:space="720"/>
          <w:docGrid w:linePitch="360"/>
        </w:sectPr>
      </w:pPr>
    </w:p>
    <w:p w14:paraId="013E4EBE" w14:textId="6BE90077" w:rsidR="003454B8" w:rsidRPr="0068716C" w:rsidRDefault="003454B8" w:rsidP="003454B8">
      <w:pPr>
        <w:spacing w:line="259" w:lineRule="auto"/>
        <w:rPr>
          <w:i/>
          <w:iCs/>
          <w:lang w:bidi="ar-SA"/>
        </w:rPr>
      </w:pPr>
      <w:r w:rsidRPr="0068716C">
        <w:rPr>
          <w:i/>
          <w:iCs/>
          <w:lang w:bidi="ar-SA"/>
        </w:rPr>
        <w:t>Key Audit Matters</w:t>
      </w:r>
    </w:p>
    <w:p w14:paraId="4E5F7204" w14:textId="77777777" w:rsidR="003454B8" w:rsidRPr="0068716C" w:rsidRDefault="003454B8" w:rsidP="003454B8">
      <w:pPr>
        <w:autoSpaceDE w:val="0"/>
        <w:autoSpaceDN w:val="0"/>
        <w:adjustRightInd w:val="0"/>
        <w:rPr>
          <w:rFonts w:eastAsia="Calibri"/>
          <w:i/>
          <w:iCs/>
          <w:color w:val="000000"/>
        </w:rPr>
      </w:pPr>
    </w:p>
    <w:p w14:paraId="3EA5D6A0" w14:textId="77777777" w:rsidR="003454B8" w:rsidRPr="0068716C" w:rsidRDefault="003454B8" w:rsidP="003454B8">
      <w:pPr>
        <w:autoSpaceDE w:val="0"/>
        <w:autoSpaceDN w:val="0"/>
        <w:adjustRightInd w:val="0"/>
        <w:jc w:val="both"/>
        <w:rPr>
          <w:lang w:bidi="ar-SA"/>
        </w:rPr>
      </w:pPr>
      <w:r w:rsidRPr="0068716C">
        <w:rPr>
          <w:spacing w:val="-4"/>
          <w:lang w:bidi="ar-SA"/>
        </w:rPr>
        <w:t>Key audit matters are those matters that, in my professional judgment, were of most significance in my audit</w:t>
      </w:r>
      <w:r w:rsidRPr="0068716C">
        <w:rPr>
          <w:lang w:bidi="ar-SA"/>
        </w:rPr>
        <w:t xml:space="preserve"> of the financial statements of the current period. These matters were addressed in the context of my audit of the financial </w:t>
      </w:r>
      <w:proofErr w:type="gramStart"/>
      <w:r w:rsidRPr="0068716C">
        <w:rPr>
          <w:lang w:bidi="ar-SA"/>
        </w:rPr>
        <w:t>statements as a whole, and</w:t>
      </w:r>
      <w:proofErr w:type="gramEnd"/>
      <w:r w:rsidRPr="0068716C">
        <w:rPr>
          <w:lang w:bidi="ar-SA"/>
        </w:rPr>
        <w:t xml:space="preserve"> in forming my opinion thereon, and I do not provide a separate opinion on these matters.</w:t>
      </w:r>
    </w:p>
    <w:p w14:paraId="7B278EE4" w14:textId="77777777" w:rsidR="003454B8" w:rsidRDefault="003454B8" w:rsidP="003454B8">
      <w:pPr>
        <w:pStyle w:val="Default"/>
        <w:rPr>
          <w:rFonts w:ascii="Times New Roman" w:hAnsi="Times New Roman" w:cs="Times New Roman"/>
          <w:i/>
          <w:iCs/>
          <w:sz w:val="22"/>
          <w:szCs w:val="22"/>
        </w:rPr>
      </w:pPr>
    </w:p>
    <w:tbl>
      <w:tblPr>
        <w:tblW w:w="972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0"/>
        <w:gridCol w:w="5220"/>
      </w:tblGrid>
      <w:tr w:rsidR="003454B8" w:rsidRPr="007115C0" w14:paraId="4FAB8D5D" w14:textId="77777777" w:rsidTr="008F3093">
        <w:trPr>
          <w:trHeight w:val="50"/>
        </w:trPr>
        <w:tc>
          <w:tcPr>
            <w:tcW w:w="9720" w:type="dxa"/>
            <w:gridSpan w:val="2"/>
          </w:tcPr>
          <w:p w14:paraId="37A1A7B5" w14:textId="77777777" w:rsidR="003454B8" w:rsidRPr="007115C0" w:rsidRDefault="003454B8" w:rsidP="008F3093">
            <w:pPr>
              <w:autoSpaceDE w:val="0"/>
              <w:autoSpaceDN w:val="0"/>
              <w:adjustRightInd w:val="0"/>
              <w:rPr>
                <w:rFonts w:eastAsia="Calibri" w:cs="Times New Roman"/>
                <w:lang w:bidi="ar-SA"/>
              </w:rPr>
            </w:pPr>
            <w:r w:rsidRPr="007115C0">
              <w:rPr>
                <w:rFonts w:eastAsia="Calibri" w:cs="Times New Roman"/>
                <w:lang w:bidi="ar-SA"/>
              </w:rPr>
              <w:t>Measurement of expected credit losses on trade receivable</w:t>
            </w:r>
            <w:r w:rsidRPr="007115C0">
              <w:rPr>
                <w:rFonts w:eastAsia="Calibri" w:cs="Times New Roman"/>
                <w:lang w:val="en-US" w:bidi="ar-SA"/>
              </w:rPr>
              <w:t>s</w:t>
            </w:r>
          </w:p>
        </w:tc>
      </w:tr>
      <w:tr w:rsidR="003454B8" w:rsidRPr="007115C0" w14:paraId="5840C61C" w14:textId="77777777" w:rsidTr="008F3093">
        <w:tc>
          <w:tcPr>
            <w:tcW w:w="9720" w:type="dxa"/>
            <w:gridSpan w:val="2"/>
          </w:tcPr>
          <w:p w14:paraId="035B14FC" w14:textId="54FB971D" w:rsidR="003454B8" w:rsidRPr="007115C0" w:rsidRDefault="003454B8" w:rsidP="008F3093">
            <w:pPr>
              <w:autoSpaceDE w:val="0"/>
              <w:autoSpaceDN w:val="0"/>
              <w:adjustRightInd w:val="0"/>
              <w:rPr>
                <w:rFonts w:eastAsia="Calibri" w:cs="Times New Roman"/>
                <w:lang w:bidi="ar-SA"/>
              </w:rPr>
            </w:pPr>
            <w:r w:rsidRPr="007115C0">
              <w:rPr>
                <w:rFonts w:eastAsia="Calibri" w:cs="Times New Roman"/>
                <w:lang w:bidi="ar-SA"/>
              </w:rPr>
              <w:t xml:space="preserve">Refer to Notes </w:t>
            </w:r>
            <w:r w:rsidR="007115C0">
              <w:rPr>
                <w:rFonts w:eastAsia="Calibri" w:cs="Times New Roman"/>
                <w:lang w:bidi="ar-SA"/>
              </w:rPr>
              <w:t>3</w:t>
            </w:r>
            <w:r w:rsidRPr="007115C0">
              <w:rPr>
                <w:rFonts w:eastAsia="Calibri" w:cs="Times New Roman"/>
                <w:lang w:bidi="ar-SA"/>
              </w:rPr>
              <w:t xml:space="preserve"> (</w:t>
            </w:r>
            <w:r w:rsidR="007115C0">
              <w:rPr>
                <w:rFonts w:eastAsia="Calibri" w:cs="Times New Roman"/>
                <w:lang w:bidi="ar-SA"/>
              </w:rPr>
              <w:t>e</w:t>
            </w:r>
            <w:r w:rsidRPr="007115C0">
              <w:rPr>
                <w:rFonts w:eastAsia="Calibri" w:cs="Times New Roman"/>
                <w:lang w:bidi="ar-SA"/>
              </w:rPr>
              <w:t xml:space="preserve">) and </w:t>
            </w:r>
            <w:r w:rsidR="007115C0">
              <w:rPr>
                <w:rFonts w:eastAsia="Calibri" w:cs="Times New Roman"/>
                <w:lang w:bidi="ar-SA"/>
              </w:rPr>
              <w:t>6</w:t>
            </w:r>
            <w:r w:rsidRPr="007115C0">
              <w:rPr>
                <w:rFonts w:eastAsia="Calibri" w:cs="Times New Roman"/>
                <w:lang w:bidi="ar-SA"/>
              </w:rPr>
              <w:t xml:space="preserve"> to the financial statements.</w:t>
            </w:r>
          </w:p>
        </w:tc>
      </w:tr>
      <w:tr w:rsidR="003454B8" w:rsidRPr="007115C0" w14:paraId="779DF0B9" w14:textId="77777777" w:rsidTr="008F3093">
        <w:tc>
          <w:tcPr>
            <w:tcW w:w="4500" w:type="dxa"/>
          </w:tcPr>
          <w:p w14:paraId="47FD13B6" w14:textId="77777777" w:rsidR="003454B8" w:rsidRPr="007115C0" w:rsidRDefault="003454B8" w:rsidP="008F3093">
            <w:pPr>
              <w:autoSpaceDE w:val="0"/>
              <w:autoSpaceDN w:val="0"/>
              <w:adjustRightInd w:val="0"/>
              <w:rPr>
                <w:rFonts w:eastAsia="Calibri" w:cs="Times New Roman"/>
                <w:b/>
                <w:bCs/>
                <w:lang w:bidi="ar-SA"/>
              </w:rPr>
            </w:pPr>
            <w:r w:rsidRPr="007115C0">
              <w:rPr>
                <w:rFonts w:eastAsia="Calibri" w:cs="Times New Roman"/>
                <w:b/>
                <w:bCs/>
                <w:lang w:bidi="ar-SA"/>
              </w:rPr>
              <w:t>The key audit matter</w:t>
            </w:r>
          </w:p>
        </w:tc>
        <w:tc>
          <w:tcPr>
            <w:tcW w:w="5220" w:type="dxa"/>
          </w:tcPr>
          <w:p w14:paraId="52EA0A67" w14:textId="77777777" w:rsidR="003454B8" w:rsidRPr="007115C0" w:rsidRDefault="003454B8" w:rsidP="008F3093">
            <w:pPr>
              <w:autoSpaceDE w:val="0"/>
              <w:autoSpaceDN w:val="0"/>
              <w:adjustRightInd w:val="0"/>
              <w:rPr>
                <w:rFonts w:eastAsia="Calibri" w:cs="Times New Roman"/>
                <w:b/>
                <w:bCs/>
                <w:lang w:bidi="ar-SA"/>
              </w:rPr>
            </w:pPr>
            <w:r w:rsidRPr="007115C0">
              <w:rPr>
                <w:rFonts w:eastAsia="Calibri" w:cs="Times New Roman"/>
                <w:b/>
                <w:bCs/>
                <w:lang w:bidi="ar-SA"/>
              </w:rPr>
              <w:t>How the matter was addressed in the audit</w:t>
            </w:r>
          </w:p>
        </w:tc>
      </w:tr>
      <w:tr w:rsidR="003454B8" w:rsidRPr="007115C0" w14:paraId="02F0C89C" w14:textId="77777777" w:rsidTr="008F3093">
        <w:tc>
          <w:tcPr>
            <w:tcW w:w="4500" w:type="dxa"/>
          </w:tcPr>
          <w:p w14:paraId="0128EB36" w14:textId="1FA0FD90" w:rsidR="003454B8" w:rsidRPr="007115C0" w:rsidRDefault="003454B8" w:rsidP="008F3093">
            <w:pPr>
              <w:autoSpaceDE w:val="0"/>
              <w:autoSpaceDN w:val="0"/>
              <w:adjustRightInd w:val="0"/>
              <w:jc w:val="both"/>
              <w:rPr>
                <w:rFonts w:cs="Times New Roman"/>
                <w:spacing w:val="-2"/>
                <w:lang w:val="en-US"/>
              </w:rPr>
            </w:pPr>
            <w:r w:rsidRPr="007115C0">
              <w:rPr>
                <w:rFonts w:cs="Times New Roman"/>
                <w:spacing w:val="-2"/>
                <w:lang w:val="en-US"/>
              </w:rPr>
              <w:t xml:space="preserve">As </w:t>
            </w:r>
            <w:proofErr w:type="gramStart"/>
            <w:r w:rsidRPr="007115C0">
              <w:rPr>
                <w:rFonts w:cs="Times New Roman"/>
                <w:spacing w:val="-2"/>
                <w:lang w:val="en-US"/>
              </w:rPr>
              <w:t>at</w:t>
            </w:r>
            <w:proofErr w:type="gramEnd"/>
            <w:r w:rsidRPr="007115C0">
              <w:rPr>
                <w:rFonts w:cs="Times New Roman"/>
                <w:spacing w:val="-2"/>
                <w:lang w:val="en-US"/>
              </w:rPr>
              <w:t xml:space="preserve"> 31 December 2025, the net carrying amount of the Company’s trade receivables was Baht </w:t>
            </w:r>
            <w:r w:rsidR="00EF638B" w:rsidRPr="007115C0">
              <w:rPr>
                <w:rFonts w:cs="Times New Roman"/>
                <w:spacing w:val="-2"/>
                <w:lang w:val="en-US"/>
              </w:rPr>
              <w:t>381</w:t>
            </w:r>
            <w:r w:rsidRPr="007115C0">
              <w:rPr>
                <w:rFonts w:cs="Times New Roman"/>
                <w:spacing w:val="-2"/>
                <w:lang w:val="en-US"/>
              </w:rPr>
              <w:t xml:space="preserve"> million, representing </w:t>
            </w:r>
            <w:r w:rsidR="00EF638B" w:rsidRPr="007115C0">
              <w:rPr>
                <w:rFonts w:cs="Times New Roman"/>
                <w:spacing w:val="-2"/>
                <w:lang w:val="en-US"/>
              </w:rPr>
              <w:t>54</w:t>
            </w:r>
            <w:r w:rsidRPr="007115C0">
              <w:rPr>
                <w:rFonts w:cs="Times New Roman"/>
                <w:spacing w:val="-2"/>
                <w:lang w:val="en-US"/>
              </w:rPr>
              <w:t xml:space="preserve"> % of the Company’s total assets.</w:t>
            </w:r>
          </w:p>
          <w:p w14:paraId="19D42FCA" w14:textId="77777777" w:rsidR="003454B8" w:rsidRPr="007115C0" w:rsidRDefault="003454B8" w:rsidP="008F3093">
            <w:pPr>
              <w:autoSpaceDE w:val="0"/>
              <w:autoSpaceDN w:val="0"/>
              <w:adjustRightInd w:val="0"/>
              <w:jc w:val="both"/>
              <w:rPr>
                <w:rFonts w:cs="Times New Roman"/>
                <w:spacing w:val="-2"/>
              </w:rPr>
            </w:pPr>
          </w:p>
          <w:p w14:paraId="7C3A228F" w14:textId="77777777" w:rsidR="003454B8" w:rsidRPr="007115C0" w:rsidRDefault="003454B8" w:rsidP="008F3093">
            <w:pPr>
              <w:autoSpaceDE w:val="0"/>
              <w:autoSpaceDN w:val="0"/>
              <w:adjustRightInd w:val="0"/>
              <w:jc w:val="both"/>
              <w:rPr>
                <w:rFonts w:cs="Times New Roman"/>
                <w:spacing w:val="-2"/>
                <w:lang w:bidi="ar-SA"/>
              </w:rPr>
            </w:pPr>
            <w:r w:rsidRPr="007115C0">
              <w:rPr>
                <w:rFonts w:cs="Times New Roman"/>
                <w:spacing w:val="-2"/>
                <w:lang w:bidi="ar-SA"/>
              </w:rPr>
              <w:t xml:space="preserve">The </w:t>
            </w:r>
            <w:r w:rsidRPr="007115C0">
              <w:rPr>
                <w:rFonts w:cs="Times New Roman"/>
                <w:spacing w:val="-2"/>
              </w:rPr>
              <w:t>Company</w:t>
            </w:r>
            <w:r w:rsidRPr="007115C0">
              <w:rPr>
                <w:rFonts w:cs="Times New Roman"/>
                <w:spacing w:val="-2"/>
                <w:lang w:bidi="ar-SA"/>
              </w:rPr>
              <w:t xml:space="preserve"> measured expected credit losses on trade receivables based on management’s estimate of the lifetime expected credit losses, which is estimated by </w:t>
            </w:r>
            <w:proofErr w:type="gramStart"/>
            <w:r w:rsidRPr="007115C0">
              <w:rPr>
                <w:rFonts w:cs="Times New Roman"/>
                <w:spacing w:val="-2"/>
                <w:lang w:bidi="ar-SA"/>
              </w:rPr>
              <w:t>taking into account</w:t>
            </w:r>
            <w:proofErr w:type="gramEnd"/>
            <w:r w:rsidRPr="007115C0">
              <w:rPr>
                <w:rFonts w:cs="Times New Roman"/>
                <w:spacing w:val="-2"/>
                <w:lang w:bidi="ar-SA"/>
              </w:rPr>
              <w:t xml:space="preserve"> the credit history of the Company’s customers, the current and future market environment. </w:t>
            </w:r>
          </w:p>
          <w:p w14:paraId="5D4CCCE8" w14:textId="77777777" w:rsidR="003454B8" w:rsidRPr="007115C0" w:rsidRDefault="003454B8" w:rsidP="008F3093">
            <w:pPr>
              <w:autoSpaceDE w:val="0"/>
              <w:autoSpaceDN w:val="0"/>
              <w:adjustRightInd w:val="0"/>
              <w:jc w:val="both"/>
              <w:rPr>
                <w:rFonts w:cs="Times New Roman"/>
                <w:spacing w:val="-2"/>
                <w:lang w:bidi="ar-SA"/>
              </w:rPr>
            </w:pPr>
          </w:p>
          <w:p w14:paraId="665DD9BD" w14:textId="77777777" w:rsidR="003454B8" w:rsidRPr="007115C0" w:rsidRDefault="003454B8" w:rsidP="008F3093">
            <w:pPr>
              <w:autoSpaceDE w:val="0"/>
              <w:autoSpaceDN w:val="0"/>
              <w:adjustRightInd w:val="0"/>
              <w:jc w:val="both"/>
              <w:rPr>
                <w:rFonts w:cs="Times New Roman"/>
                <w:spacing w:val="-2"/>
                <w:lang w:bidi="ar-SA"/>
              </w:rPr>
            </w:pPr>
            <w:r w:rsidRPr="007115C0">
              <w:rPr>
                <w:rFonts w:cs="Times New Roman"/>
                <w:spacing w:val="-2"/>
                <w:lang w:bidi="ar-SA"/>
              </w:rPr>
              <w:t xml:space="preserve">I identified the measurement of expected credit losses as a key audit matter because trade receivables are material to the </w:t>
            </w:r>
            <w:r w:rsidRPr="007115C0">
              <w:rPr>
                <w:rFonts w:cs="Times New Roman"/>
                <w:spacing w:val="-2"/>
              </w:rPr>
              <w:t>Company</w:t>
            </w:r>
            <w:r w:rsidRPr="007115C0">
              <w:rPr>
                <w:rFonts w:cs="Times New Roman"/>
                <w:spacing w:val="-2"/>
                <w:lang w:bidi="ar-SA"/>
              </w:rPr>
              <w:t xml:space="preserve"> and the recognition of expected credit loss requires the exercise of significant management judgement.</w:t>
            </w:r>
          </w:p>
        </w:tc>
        <w:tc>
          <w:tcPr>
            <w:tcW w:w="5220" w:type="dxa"/>
          </w:tcPr>
          <w:p w14:paraId="3977125C" w14:textId="77777777" w:rsidR="003454B8" w:rsidRPr="007115C0" w:rsidRDefault="003454B8" w:rsidP="008F3093">
            <w:pPr>
              <w:autoSpaceDE w:val="0"/>
              <w:autoSpaceDN w:val="0"/>
              <w:adjustRightInd w:val="0"/>
              <w:spacing w:line="240" w:lineRule="auto"/>
              <w:jc w:val="thaiDistribute"/>
              <w:rPr>
                <w:rFonts w:eastAsia="Calibri" w:cs="Times New Roman"/>
                <w:spacing w:val="-6"/>
                <w:lang w:bidi="ar-SA"/>
              </w:rPr>
            </w:pPr>
            <w:r w:rsidRPr="007115C0">
              <w:rPr>
                <w:rFonts w:eastAsia="Calibri" w:cs="Times New Roman"/>
                <w:spacing w:val="-6"/>
                <w:lang w:bidi="ar-SA"/>
              </w:rPr>
              <w:t xml:space="preserve">My audit procedures to assess measurement of expected credit losses on trade receivables included the following: </w:t>
            </w:r>
          </w:p>
          <w:p w14:paraId="28082013" w14:textId="77777777" w:rsidR="003454B8" w:rsidRPr="007115C0" w:rsidRDefault="003454B8" w:rsidP="008F3093">
            <w:pPr>
              <w:numPr>
                <w:ilvl w:val="0"/>
                <w:numId w:val="24"/>
              </w:numPr>
              <w:spacing w:line="240" w:lineRule="auto"/>
              <w:ind w:left="160" w:hanging="158"/>
              <w:jc w:val="thaiDistribute"/>
              <w:rPr>
                <w:rFonts w:eastAsia="Calibri" w:cs="Times New Roman"/>
                <w:lang w:bidi="ar-SA"/>
              </w:rPr>
            </w:pPr>
            <w:r w:rsidRPr="007115C0">
              <w:rPr>
                <w:rFonts w:eastAsia="Calibri" w:cs="Times New Roman"/>
                <w:lang w:bidi="ar-SA"/>
              </w:rPr>
              <w:t xml:space="preserve">obtaining an understanding of and evaluating the design, implementation of key internal controls over the measurement of expected credit losses on trade receivables, including </w:t>
            </w:r>
            <w:r w:rsidRPr="007115C0">
              <w:rPr>
                <w:rFonts w:eastAsia="Calibri" w:cs="Times New Roman"/>
                <w:lang w:val="en-US" w:bidi="ar-SA"/>
              </w:rPr>
              <w:t>credit approval and monitoring</w:t>
            </w:r>
            <w:r w:rsidRPr="007115C0">
              <w:rPr>
                <w:rFonts w:eastAsia="Calibri" w:cs="Times New Roman"/>
                <w:lang w:bidi="ar-SA"/>
              </w:rPr>
              <w:t xml:space="preserve">, aging analysis review, forward-looking, and estimation of allowance for expected credit </w:t>
            </w:r>
            <w:proofErr w:type="gramStart"/>
            <w:r w:rsidRPr="007115C0">
              <w:rPr>
                <w:rFonts w:eastAsia="Calibri" w:cs="Times New Roman"/>
                <w:lang w:bidi="ar-SA"/>
              </w:rPr>
              <w:t>losses;</w:t>
            </w:r>
            <w:proofErr w:type="gramEnd"/>
          </w:p>
          <w:p w14:paraId="5AC34BC6" w14:textId="77777777" w:rsidR="003454B8" w:rsidRPr="007115C0" w:rsidRDefault="003454B8" w:rsidP="008F3093">
            <w:pPr>
              <w:numPr>
                <w:ilvl w:val="0"/>
                <w:numId w:val="24"/>
              </w:numPr>
              <w:spacing w:line="240" w:lineRule="auto"/>
              <w:ind w:left="160" w:hanging="158"/>
              <w:jc w:val="thaiDistribute"/>
              <w:rPr>
                <w:rFonts w:eastAsia="Calibri" w:cs="Times New Roman"/>
                <w:lang w:bidi="ar-SA"/>
              </w:rPr>
            </w:pPr>
            <w:r w:rsidRPr="007115C0">
              <w:rPr>
                <w:rFonts w:cs="Times New Roman"/>
                <w:szCs w:val="28"/>
              </w:rPr>
              <w:t>t</w:t>
            </w:r>
            <w:r w:rsidRPr="007115C0">
              <w:rPr>
                <w:rFonts w:cs="Times New Roman"/>
              </w:rPr>
              <w:t xml:space="preserve">esting the default data by evaluating the categorization in </w:t>
            </w:r>
            <w:r w:rsidRPr="007115C0">
              <w:rPr>
                <w:rFonts w:eastAsia="Calibri" w:cs="Times New Roman"/>
                <w:spacing w:val="-6"/>
                <w:lang w:bidi="ar-SA"/>
              </w:rPr>
              <w:t xml:space="preserve">the trade receivables aging report, comparing selected samples with the relevant underlying documents, and inspecting, on a sample basis, cash receipts from debtors subsequent from reporting </w:t>
            </w:r>
            <w:proofErr w:type="gramStart"/>
            <w:r w:rsidRPr="007115C0">
              <w:rPr>
                <w:rFonts w:eastAsia="Calibri" w:cs="Times New Roman"/>
                <w:spacing w:val="-6"/>
                <w:lang w:bidi="ar-SA"/>
              </w:rPr>
              <w:t>date</w:t>
            </w:r>
            <w:r w:rsidRPr="007115C0">
              <w:rPr>
                <w:rFonts w:eastAsia="Calibri" w:cs="Times New Roman"/>
                <w:lang w:bidi="ar-SA"/>
              </w:rPr>
              <w:t>;</w:t>
            </w:r>
            <w:proofErr w:type="gramEnd"/>
          </w:p>
          <w:p w14:paraId="113EC0BA" w14:textId="77777777" w:rsidR="003454B8" w:rsidRPr="007115C0" w:rsidRDefault="003454B8" w:rsidP="008F3093">
            <w:pPr>
              <w:numPr>
                <w:ilvl w:val="0"/>
                <w:numId w:val="24"/>
              </w:numPr>
              <w:spacing w:line="240" w:lineRule="auto"/>
              <w:ind w:left="160" w:hanging="158"/>
              <w:jc w:val="thaiDistribute"/>
              <w:rPr>
                <w:rFonts w:eastAsia="Calibri" w:cs="Times New Roman"/>
                <w:lang w:bidi="ar-SA"/>
              </w:rPr>
            </w:pPr>
            <w:r w:rsidRPr="007115C0">
              <w:rPr>
                <w:rFonts w:eastAsia="Calibri" w:cs="Times New Roman"/>
                <w:lang w:bidi="ar-SA"/>
              </w:rPr>
              <w:t>evaluating the reasonableness of the</w:t>
            </w:r>
            <w:r w:rsidRPr="007115C0">
              <w:rPr>
                <w:rFonts w:eastAsia="Calibri" w:cs="Times New Roman"/>
                <w:lang w:val="en-US" w:bidi="ar-SA"/>
              </w:rPr>
              <w:t xml:space="preserve"> assumptions and</w:t>
            </w:r>
            <w:r w:rsidRPr="007115C0">
              <w:rPr>
                <w:rFonts w:eastAsia="Calibri" w:cs="Times New Roman"/>
                <w:lang w:bidi="ar-SA"/>
              </w:rPr>
              <w:t xml:space="preserve"> economic factors used by management in the models, including adjustment to loss rate based on current economic conditions and forward-looking information by comparing them to relevant market </w:t>
            </w:r>
            <w:proofErr w:type="gramStart"/>
            <w:r w:rsidRPr="007115C0">
              <w:rPr>
                <w:rFonts w:eastAsia="Calibri" w:cs="Times New Roman"/>
                <w:lang w:bidi="ar-SA"/>
              </w:rPr>
              <w:t>information;</w:t>
            </w:r>
            <w:proofErr w:type="gramEnd"/>
          </w:p>
          <w:p w14:paraId="2F745239" w14:textId="77777777" w:rsidR="003454B8" w:rsidRPr="007115C0" w:rsidRDefault="003454B8" w:rsidP="008F3093">
            <w:pPr>
              <w:numPr>
                <w:ilvl w:val="0"/>
                <w:numId w:val="24"/>
              </w:numPr>
              <w:autoSpaceDE w:val="0"/>
              <w:autoSpaceDN w:val="0"/>
              <w:adjustRightInd w:val="0"/>
              <w:spacing w:line="240" w:lineRule="auto"/>
              <w:ind w:left="160" w:hanging="158"/>
              <w:jc w:val="thaiDistribute"/>
              <w:rPr>
                <w:rFonts w:eastAsia="Calibri" w:cs="Times New Roman"/>
                <w:lang w:bidi="ar-SA"/>
              </w:rPr>
            </w:pPr>
            <w:r w:rsidRPr="007115C0">
              <w:rPr>
                <w:rFonts w:eastAsia="Calibri" w:cs="Times New Roman"/>
                <w:spacing w:val="-8"/>
                <w:lang w:bidi="ar-SA"/>
              </w:rPr>
              <w:t>testing the calculation of expected credit losses on trade receivables</w:t>
            </w:r>
            <w:r w:rsidRPr="007115C0">
              <w:rPr>
                <w:rFonts w:eastAsia="Calibri" w:cs="Times New Roman"/>
                <w:lang w:bidi="ar-SA"/>
              </w:rPr>
              <w:t>; and</w:t>
            </w:r>
          </w:p>
          <w:p w14:paraId="1C832675" w14:textId="77777777" w:rsidR="003454B8" w:rsidRPr="007115C0" w:rsidRDefault="003454B8" w:rsidP="008F3093">
            <w:pPr>
              <w:numPr>
                <w:ilvl w:val="0"/>
                <w:numId w:val="24"/>
              </w:numPr>
              <w:autoSpaceDE w:val="0"/>
              <w:autoSpaceDN w:val="0"/>
              <w:adjustRightInd w:val="0"/>
              <w:spacing w:line="240" w:lineRule="auto"/>
              <w:ind w:left="160" w:hanging="158"/>
              <w:jc w:val="thaiDistribute"/>
              <w:rPr>
                <w:rFonts w:eastAsia="Calibri" w:cs="Times New Roman"/>
                <w:lang w:bidi="ar-SA"/>
              </w:rPr>
            </w:pPr>
            <w:r w:rsidRPr="007115C0">
              <w:rPr>
                <w:rFonts w:eastAsia="Calibri" w:cs="Times New Roman"/>
                <w:lang w:bidi="ar-SA"/>
              </w:rPr>
              <w:t>considering the adequacy of disclosures in accordance with Thai financial reporting standards.</w:t>
            </w:r>
          </w:p>
          <w:p w14:paraId="6E67107F" w14:textId="77777777" w:rsidR="003454B8" w:rsidRPr="007115C0" w:rsidRDefault="003454B8" w:rsidP="008F3093">
            <w:pPr>
              <w:autoSpaceDE w:val="0"/>
              <w:autoSpaceDN w:val="0"/>
              <w:adjustRightInd w:val="0"/>
              <w:rPr>
                <w:rFonts w:eastAsia="Calibri" w:cs="Times New Roman"/>
                <w:lang w:bidi="ar-SA"/>
              </w:rPr>
            </w:pPr>
          </w:p>
        </w:tc>
      </w:tr>
    </w:tbl>
    <w:p w14:paraId="6A4CAE82" w14:textId="77777777" w:rsidR="003454B8" w:rsidRPr="00754DF3" w:rsidRDefault="003454B8" w:rsidP="003454B8">
      <w:pPr>
        <w:spacing w:line="240" w:lineRule="atLeast"/>
        <w:rPr>
          <w:rFonts w:cstheme="minorBidi"/>
          <w:b/>
          <w:bCs/>
        </w:rPr>
      </w:pPr>
    </w:p>
    <w:p w14:paraId="1ACFA705" w14:textId="77777777" w:rsidR="003454B8" w:rsidRPr="00D10972" w:rsidRDefault="003454B8" w:rsidP="003454B8">
      <w:pPr>
        <w:pStyle w:val="Default"/>
        <w:rPr>
          <w:rFonts w:ascii="Times New Roman" w:hAnsi="Times New Roman" w:cs="Times New Roman"/>
          <w:i/>
          <w:iCs/>
          <w:sz w:val="22"/>
          <w:szCs w:val="22"/>
        </w:rPr>
      </w:pPr>
      <w:r w:rsidRPr="00D10972">
        <w:rPr>
          <w:rFonts w:ascii="Times New Roman" w:hAnsi="Times New Roman" w:cs="Times New Roman"/>
          <w:i/>
          <w:iCs/>
          <w:sz w:val="22"/>
          <w:szCs w:val="22"/>
        </w:rPr>
        <w:t>Other Information</w:t>
      </w:r>
    </w:p>
    <w:p w14:paraId="2B47239D" w14:textId="77777777" w:rsidR="003454B8" w:rsidRPr="00D10972" w:rsidRDefault="003454B8" w:rsidP="003454B8">
      <w:pPr>
        <w:pStyle w:val="Default"/>
        <w:rPr>
          <w:rFonts w:ascii="Times New Roman" w:hAnsi="Times New Roman" w:cs="Times New Roman"/>
          <w:i/>
          <w:iCs/>
          <w:sz w:val="22"/>
          <w:szCs w:val="22"/>
        </w:rPr>
      </w:pPr>
    </w:p>
    <w:p w14:paraId="632E0BBC" w14:textId="77777777" w:rsidR="003454B8" w:rsidRPr="00D10972" w:rsidRDefault="003454B8" w:rsidP="003454B8">
      <w:pPr>
        <w:pStyle w:val="Default"/>
        <w:jc w:val="both"/>
        <w:rPr>
          <w:rFonts w:ascii="Times New Roman" w:hAnsi="Times New Roman" w:cs="Times New Roman"/>
          <w:sz w:val="22"/>
          <w:szCs w:val="22"/>
        </w:rPr>
      </w:pPr>
      <w:r w:rsidRPr="00D10972">
        <w:rPr>
          <w:rFonts w:ascii="Times New Roman" w:hAnsi="Times New Roman" w:cs="Times New Roman"/>
          <w:sz w:val="22"/>
          <w:szCs w:val="22"/>
        </w:rPr>
        <w:t>Management is responsible for the other information. The other information comprises th</w:t>
      </w:r>
      <w:r>
        <w:rPr>
          <w:rFonts w:ascii="Times New Roman" w:hAnsi="Times New Roman" w:cs="Times New Roman"/>
          <w:sz w:val="22"/>
          <w:szCs w:val="22"/>
        </w:rPr>
        <w:t>e information included in the annual</w:t>
      </w:r>
      <w:r w:rsidRPr="00D10972">
        <w:rPr>
          <w:rFonts w:ascii="Times New Roman" w:hAnsi="Times New Roman" w:cs="Times New Roman"/>
          <w:sz w:val="22"/>
          <w:szCs w:val="22"/>
        </w:rPr>
        <w:t xml:space="preserve"> </w:t>
      </w:r>
      <w:proofErr w:type="gramStart"/>
      <w:r w:rsidRPr="00D10972">
        <w:rPr>
          <w:rFonts w:ascii="Times New Roman" w:hAnsi="Times New Roman" w:cs="Times New Roman"/>
          <w:sz w:val="22"/>
          <w:szCs w:val="22"/>
        </w:rPr>
        <w:t>report, but</w:t>
      </w:r>
      <w:proofErr w:type="gramEnd"/>
      <w:r w:rsidRPr="00D10972">
        <w:rPr>
          <w:rFonts w:ascii="Times New Roman" w:hAnsi="Times New Roman" w:cs="Times New Roman"/>
          <w:sz w:val="22"/>
          <w:szCs w:val="22"/>
        </w:rPr>
        <w:t xml:space="preserve"> does not include the financial statements and my</w:t>
      </w:r>
      <w:r>
        <w:rPr>
          <w:rFonts w:ascii="Times New Roman" w:hAnsi="Times New Roman" w:cs="Times New Roman"/>
          <w:sz w:val="22"/>
          <w:szCs w:val="22"/>
        </w:rPr>
        <w:t xml:space="preserve"> auditor’s report thereon. The annual</w:t>
      </w:r>
      <w:r w:rsidRPr="00D10972">
        <w:rPr>
          <w:rFonts w:ascii="Times New Roman" w:hAnsi="Times New Roman" w:cs="Times New Roman"/>
          <w:sz w:val="22"/>
          <w:szCs w:val="22"/>
        </w:rPr>
        <w:t xml:space="preserve"> report is exp</w:t>
      </w:r>
      <w:r>
        <w:rPr>
          <w:rFonts w:ascii="Times New Roman" w:hAnsi="Times New Roman" w:cs="Times New Roman"/>
          <w:sz w:val="22"/>
          <w:szCs w:val="22"/>
        </w:rPr>
        <w:t>ected to be made available to me</w:t>
      </w:r>
      <w:r w:rsidRPr="00D10972">
        <w:rPr>
          <w:rFonts w:ascii="Times New Roman" w:hAnsi="Times New Roman" w:cs="Times New Roman"/>
          <w:sz w:val="22"/>
          <w:szCs w:val="22"/>
        </w:rPr>
        <w:t xml:space="preserve"> after the date of this auditor's report. </w:t>
      </w:r>
    </w:p>
    <w:p w14:paraId="788512FF" w14:textId="77777777" w:rsidR="003454B8" w:rsidRPr="00D10972" w:rsidRDefault="003454B8" w:rsidP="003454B8">
      <w:pPr>
        <w:pStyle w:val="Default"/>
        <w:rPr>
          <w:rFonts w:ascii="Times New Roman" w:hAnsi="Times New Roman" w:cs="Times New Roman"/>
          <w:sz w:val="22"/>
          <w:szCs w:val="22"/>
        </w:rPr>
      </w:pPr>
    </w:p>
    <w:p w14:paraId="2436A977" w14:textId="77777777" w:rsidR="003454B8" w:rsidRDefault="003454B8" w:rsidP="003454B8">
      <w:pPr>
        <w:autoSpaceDE w:val="0"/>
        <w:autoSpaceDN w:val="0"/>
        <w:adjustRightInd w:val="0"/>
        <w:jc w:val="both"/>
        <w:rPr>
          <w:color w:val="000000"/>
        </w:rPr>
      </w:pPr>
      <w:r w:rsidRPr="00D10972">
        <w:rPr>
          <w:color w:val="000000"/>
        </w:rPr>
        <w:t xml:space="preserve">My opinion on the financial statements does not cover the other information and I will not express any form of assurance conclusion thereon. </w:t>
      </w:r>
    </w:p>
    <w:p w14:paraId="32CB81BE" w14:textId="77777777" w:rsidR="00145890" w:rsidRPr="00D10972" w:rsidRDefault="00145890" w:rsidP="003454B8">
      <w:pPr>
        <w:autoSpaceDE w:val="0"/>
        <w:autoSpaceDN w:val="0"/>
        <w:adjustRightInd w:val="0"/>
        <w:jc w:val="both"/>
        <w:rPr>
          <w:color w:val="000000"/>
        </w:rPr>
      </w:pPr>
    </w:p>
    <w:p w14:paraId="600FF233" w14:textId="77777777" w:rsidR="003454B8" w:rsidRPr="00D10972" w:rsidRDefault="003454B8" w:rsidP="003454B8">
      <w:pPr>
        <w:autoSpaceDE w:val="0"/>
        <w:autoSpaceDN w:val="0"/>
        <w:adjustRightInd w:val="0"/>
        <w:jc w:val="both"/>
        <w:rPr>
          <w:color w:val="000000"/>
        </w:rPr>
      </w:pPr>
      <w:r w:rsidRPr="00D10972">
        <w:rPr>
          <w:color w:val="000000"/>
        </w:rPr>
        <w:t xml:space="preserve">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 </w:t>
      </w:r>
    </w:p>
    <w:p w14:paraId="5ECB82AA" w14:textId="77777777" w:rsidR="003454B8" w:rsidRDefault="003454B8" w:rsidP="00256964">
      <w:pPr>
        <w:autoSpaceDE w:val="0"/>
        <w:autoSpaceDN w:val="0"/>
        <w:adjustRightInd w:val="0"/>
        <w:jc w:val="thaiDistribute"/>
        <w:rPr>
          <w:color w:val="000000"/>
        </w:rPr>
      </w:pPr>
    </w:p>
    <w:p w14:paraId="61E14712" w14:textId="4060A26D" w:rsidR="003454B8" w:rsidRDefault="003454B8" w:rsidP="00256964">
      <w:pPr>
        <w:autoSpaceDE w:val="0"/>
        <w:autoSpaceDN w:val="0"/>
        <w:adjustRightInd w:val="0"/>
        <w:jc w:val="thaiDistribute"/>
        <w:rPr>
          <w:color w:val="000000"/>
        </w:rPr>
      </w:pPr>
      <w:r w:rsidRPr="002D13FC">
        <w:rPr>
          <w:color w:val="000000"/>
        </w:rPr>
        <w:t>When I read the annual report, if I conclude that there is a material misstatement therein, I am required to communicate the matter to those charged with governance and request that the correction be made.</w:t>
      </w:r>
    </w:p>
    <w:p w14:paraId="373699AB" w14:textId="77777777" w:rsidR="003454B8" w:rsidRDefault="003454B8" w:rsidP="003454B8">
      <w:pPr>
        <w:autoSpaceDE w:val="0"/>
        <w:autoSpaceDN w:val="0"/>
        <w:adjustRightInd w:val="0"/>
        <w:rPr>
          <w:color w:val="000000"/>
        </w:rPr>
      </w:pPr>
    </w:p>
    <w:p w14:paraId="31F165EE" w14:textId="77777777" w:rsidR="00FF5B1B" w:rsidRDefault="00FF5B1B">
      <w:pPr>
        <w:spacing w:line="240" w:lineRule="auto"/>
        <w:rPr>
          <w:i/>
          <w:iCs/>
        </w:rPr>
      </w:pPr>
      <w:r>
        <w:rPr>
          <w:i/>
          <w:iCs/>
        </w:rPr>
        <w:br w:type="page"/>
      </w:r>
    </w:p>
    <w:p w14:paraId="5E3FE914" w14:textId="481392BE" w:rsidR="003454B8" w:rsidRPr="00CE17D4" w:rsidRDefault="003454B8" w:rsidP="003454B8">
      <w:pPr>
        <w:autoSpaceDE w:val="0"/>
        <w:autoSpaceDN w:val="0"/>
        <w:adjustRightInd w:val="0"/>
        <w:jc w:val="thaiDistribute"/>
        <w:rPr>
          <w:i/>
          <w:iCs/>
        </w:rPr>
      </w:pPr>
      <w:r w:rsidRPr="00CE17D4">
        <w:rPr>
          <w:i/>
          <w:iCs/>
        </w:rPr>
        <w:t>Responsibilities of Management and Those Charged with Governance for the Financial Statements</w:t>
      </w:r>
    </w:p>
    <w:p w14:paraId="54DD957B" w14:textId="77777777" w:rsidR="003454B8" w:rsidRPr="00D10972" w:rsidRDefault="003454B8" w:rsidP="003454B8">
      <w:pPr>
        <w:autoSpaceDE w:val="0"/>
        <w:autoSpaceDN w:val="0"/>
        <w:adjustRightInd w:val="0"/>
        <w:rPr>
          <w:color w:val="000000"/>
        </w:rPr>
      </w:pPr>
    </w:p>
    <w:p w14:paraId="53BC7B21" w14:textId="77777777" w:rsidR="003454B8" w:rsidRPr="00D10972" w:rsidRDefault="003454B8" w:rsidP="003454B8">
      <w:pPr>
        <w:autoSpaceDE w:val="0"/>
        <w:autoSpaceDN w:val="0"/>
        <w:adjustRightInd w:val="0"/>
        <w:jc w:val="both"/>
      </w:pPr>
      <w:r w:rsidRPr="00D10972">
        <w:t xml:space="preserve">Management is responsible for the preparation and fair presentation of the financial statements in accordance with TFRSs, and for such internal control as management determines is necessary to enable the preparation of financial statements that are free from material misstatement, whether due to fraud or error. </w:t>
      </w:r>
    </w:p>
    <w:p w14:paraId="00CC8CF7" w14:textId="77777777" w:rsidR="003454B8" w:rsidRPr="00D10972" w:rsidRDefault="003454B8" w:rsidP="003454B8">
      <w:pPr>
        <w:autoSpaceDE w:val="0"/>
        <w:autoSpaceDN w:val="0"/>
        <w:adjustRightInd w:val="0"/>
        <w:jc w:val="both"/>
      </w:pPr>
    </w:p>
    <w:p w14:paraId="42488964" w14:textId="77777777" w:rsidR="003454B8" w:rsidRPr="00D10972" w:rsidRDefault="003454B8" w:rsidP="003454B8">
      <w:pPr>
        <w:autoSpaceDE w:val="0"/>
        <w:autoSpaceDN w:val="0"/>
        <w:adjustRightInd w:val="0"/>
        <w:jc w:val="both"/>
      </w:pPr>
      <w:r w:rsidRPr="00D10972">
        <w:t xml:space="preserve">In preparing the financial statements, management is responsible for assessing </w:t>
      </w:r>
      <w:r>
        <w:t xml:space="preserve">the </w:t>
      </w:r>
      <w:r w:rsidRPr="00D10972">
        <w:t xml:space="preserve">Company’s ability to continue as a going concern, disclosing, as applicable, matters related to going concern and using the going concern basis of accounting unless management either intends to liquidate the Company or to cease operations, or has no realistic alternative but to do so. </w:t>
      </w:r>
    </w:p>
    <w:p w14:paraId="73CB9ADE" w14:textId="77777777" w:rsidR="003454B8" w:rsidRPr="00D10972" w:rsidRDefault="003454B8" w:rsidP="003454B8">
      <w:pPr>
        <w:autoSpaceDE w:val="0"/>
        <w:autoSpaceDN w:val="0"/>
        <w:adjustRightInd w:val="0"/>
        <w:jc w:val="both"/>
      </w:pPr>
    </w:p>
    <w:p w14:paraId="65011E46" w14:textId="77777777" w:rsidR="003454B8" w:rsidRPr="00D10972" w:rsidRDefault="003454B8" w:rsidP="003454B8">
      <w:pPr>
        <w:autoSpaceDE w:val="0"/>
        <w:autoSpaceDN w:val="0"/>
        <w:adjustRightInd w:val="0"/>
        <w:jc w:val="both"/>
      </w:pPr>
      <w:r w:rsidRPr="002D7B96">
        <w:t>Those charged with governance are responsible for overseeing the Company’s financial reporting process.</w:t>
      </w:r>
      <w:r w:rsidRPr="00D10972">
        <w:t xml:space="preserve"> </w:t>
      </w:r>
    </w:p>
    <w:p w14:paraId="76F3455C" w14:textId="77777777" w:rsidR="003454B8" w:rsidRPr="00C66B6B" w:rsidRDefault="003454B8" w:rsidP="003454B8">
      <w:pPr>
        <w:autoSpaceDE w:val="0"/>
        <w:autoSpaceDN w:val="0"/>
        <w:adjustRightInd w:val="0"/>
        <w:rPr>
          <w:i/>
          <w:iCs/>
        </w:rPr>
      </w:pPr>
    </w:p>
    <w:p w14:paraId="6DB8C3C5" w14:textId="77777777" w:rsidR="003454B8" w:rsidRPr="00C66B6B" w:rsidRDefault="003454B8" w:rsidP="003454B8">
      <w:pPr>
        <w:autoSpaceDE w:val="0"/>
        <w:autoSpaceDN w:val="0"/>
        <w:adjustRightInd w:val="0"/>
        <w:rPr>
          <w:rFonts w:cs="Times New Roman"/>
          <w:i/>
          <w:iCs/>
        </w:rPr>
      </w:pPr>
      <w:r w:rsidRPr="00C66B6B">
        <w:rPr>
          <w:rFonts w:cs="Times New Roman"/>
          <w:i/>
          <w:iCs/>
        </w:rPr>
        <w:t xml:space="preserve">Auditor’s Responsibilities for the Audit of the Financial Statements </w:t>
      </w:r>
    </w:p>
    <w:p w14:paraId="643B4564" w14:textId="77777777" w:rsidR="003454B8" w:rsidRPr="00C66B6B" w:rsidRDefault="003454B8" w:rsidP="003454B8">
      <w:pPr>
        <w:autoSpaceDE w:val="0"/>
        <w:autoSpaceDN w:val="0"/>
        <w:adjustRightInd w:val="0"/>
        <w:rPr>
          <w:rFonts w:cs="Times New Roman"/>
        </w:rPr>
      </w:pPr>
    </w:p>
    <w:p w14:paraId="50E1EBAA" w14:textId="77777777" w:rsidR="003454B8" w:rsidRPr="00C66B6B" w:rsidRDefault="003454B8" w:rsidP="003454B8">
      <w:pPr>
        <w:autoSpaceDE w:val="0"/>
        <w:autoSpaceDN w:val="0"/>
        <w:adjustRightInd w:val="0"/>
        <w:jc w:val="both"/>
        <w:rPr>
          <w:rFonts w:cs="Times New Roman"/>
        </w:rPr>
      </w:pPr>
      <w:r w:rsidRPr="00C66B6B">
        <w:rPr>
          <w:rFonts w:cs="Times New Roman"/>
        </w:rPr>
        <w:t xml:space="preserve">My objectives are to obtain reasonable assurance about whether the financial statements </w:t>
      </w:r>
      <w:proofErr w:type="gramStart"/>
      <w:r w:rsidRPr="00C66B6B">
        <w:rPr>
          <w:rFonts w:cs="Times New Roman"/>
        </w:rPr>
        <w:t>as a whole are</w:t>
      </w:r>
      <w:proofErr w:type="gramEnd"/>
      <w:r w:rsidRPr="00C66B6B">
        <w:rPr>
          <w:rFonts w:cs="Times New Roman"/>
        </w:rPr>
        <w:t xml:space="preserve"> free from material misstatement, whether due to fraud or error, and to issue an auditor’s report that includes my opinion. Reasonable assurance is a high level of </w:t>
      </w:r>
      <w:proofErr w:type="gramStart"/>
      <w:r w:rsidRPr="00C66B6B">
        <w:rPr>
          <w:rFonts w:cs="Times New Roman"/>
        </w:rPr>
        <w:t>assurance, but</w:t>
      </w:r>
      <w:proofErr w:type="gramEnd"/>
      <w:r w:rsidRPr="00C66B6B">
        <w:rPr>
          <w:rFonts w:cs="Times New Roman"/>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C66B6B">
        <w:rPr>
          <w:rFonts w:cs="Times New Roman"/>
        </w:rPr>
        <w:t>on the basis of</w:t>
      </w:r>
      <w:proofErr w:type="gramEnd"/>
      <w:r w:rsidRPr="00C66B6B">
        <w:rPr>
          <w:rFonts w:cs="Times New Roman"/>
        </w:rPr>
        <w:t xml:space="preserve"> these financial statements. </w:t>
      </w:r>
    </w:p>
    <w:p w14:paraId="061AA68A" w14:textId="77777777" w:rsidR="003454B8" w:rsidRPr="00C66B6B" w:rsidRDefault="003454B8" w:rsidP="003454B8">
      <w:pPr>
        <w:autoSpaceDE w:val="0"/>
        <w:autoSpaceDN w:val="0"/>
        <w:adjustRightInd w:val="0"/>
        <w:jc w:val="both"/>
        <w:rPr>
          <w:rFonts w:cs="Times New Roman"/>
        </w:rPr>
      </w:pPr>
    </w:p>
    <w:p w14:paraId="47739E13" w14:textId="77777777" w:rsidR="003454B8" w:rsidRPr="00C66B6B" w:rsidRDefault="003454B8" w:rsidP="003454B8">
      <w:pPr>
        <w:autoSpaceDE w:val="0"/>
        <w:autoSpaceDN w:val="0"/>
        <w:adjustRightInd w:val="0"/>
        <w:jc w:val="both"/>
        <w:rPr>
          <w:rFonts w:cs="Times New Roman"/>
        </w:rPr>
      </w:pPr>
      <w:r w:rsidRPr="00C66B6B">
        <w:rPr>
          <w:rFonts w:cs="Times New Roman"/>
        </w:rPr>
        <w:t xml:space="preserve">As part of an audit in accordance with TSAs, I exercise professional judgment and maintain professional </w:t>
      </w:r>
      <w:proofErr w:type="spellStart"/>
      <w:r w:rsidRPr="00C66B6B">
        <w:rPr>
          <w:rFonts w:cs="Times New Roman"/>
        </w:rPr>
        <w:t>skepticism</w:t>
      </w:r>
      <w:proofErr w:type="spellEnd"/>
      <w:r w:rsidRPr="00C66B6B">
        <w:rPr>
          <w:rFonts w:cs="Times New Roman"/>
        </w:rPr>
        <w:t xml:space="preserve"> throughout the audit. I also: </w:t>
      </w:r>
    </w:p>
    <w:p w14:paraId="3984239B" w14:textId="77777777" w:rsidR="003454B8" w:rsidRPr="00C66B6B" w:rsidRDefault="003454B8" w:rsidP="003454B8">
      <w:pPr>
        <w:autoSpaceDE w:val="0"/>
        <w:autoSpaceDN w:val="0"/>
        <w:adjustRightInd w:val="0"/>
        <w:jc w:val="both"/>
        <w:rPr>
          <w:rFonts w:cs="Times New Roman"/>
        </w:rPr>
      </w:pPr>
    </w:p>
    <w:p w14:paraId="1D56CFF2" w14:textId="77777777" w:rsidR="003454B8" w:rsidRPr="00C66B6B" w:rsidRDefault="003454B8" w:rsidP="003454B8">
      <w:pPr>
        <w:pStyle w:val="ListParagraph"/>
        <w:numPr>
          <w:ilvl w:val="0"/>
          <w:numId w:val="9"/>
        </w:numPr>
        <w:autoSpaceDE w:val="0"/>
        <w:autoSpaceDN w:val="0"/>
        <w:adjustRightInd w:val="0"/>
        <w:jc w:val="both"/>
        <w:rPr>
          <w:rFonts w:ascii="Times New Roman" w:hAnsi="Times New Roman" w:cs="Times New Roman"/>
          <w:szCs w:val="22"/>
        </w:rPr>
      </w:pPr>
      <w:r w:rsidRPr="00C66B6B">
        <w:rPr>
          <w:rFonts w:ascii="Times New Roman" w:hAnsi="Times New Roman" w:cs="Times New Roman"/>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w:t>
      </w:r>
      <w:proofErr w:type="gramStart"/>
      <w:r w:rsidRPr="00C66B6B">
        <w:rPr>
          <w:rFonts w:ascii="Times New Roman" w:hAnsi="Times New Roman" w:cs="Times New Roman"/>
          <w:szCs w:val="22"/>
        </w:rPr>
        <w:t>misstatement</w:t>
      </w:r>
      <w:proofErr w:type="gramEnd"/>
      <w:r w:rsidRPr="00C66B6B">
        <w:rPr>
          <w:rFonts w:ascii="Times New Roman" w:hAnsi="Times New Roman" w:cs="Times New Roman"/>
          <w:szCs w:val="22"/>
        </w:rPr>
        <w:t xml:space="preserve"> resulting from fraud is higher than for one resulting from error, as fraud may involve collusion, forgery, intentional omissions, misrepresentations, or the override of internal control. </w:t>
      </w:r>
    </w:p>
    <w:p w14:paraId="26743A34" w14:textId="77777777" w:rsidR="003454B8" w:rsidRPr="00C66B6B" w:rsidRDefault="003454B8" w:rsidP="003454B8">
      <w:pPr>
        <w:pStyle w:val="ListParagraph"/>
        <w:numPr>
          <w:ilvl w:val="0"/>
          <w:numId w:val="9"/>
        </w:numPr>
        <w:autoSpaceDE w:val="0"/>
        <w:autoSpaceDN w:val="0"/>
        <w:adjustRightInd w:val="0"/>
        <w:jc w:val="both"/>
        <w:rPr>
          <w:rFonts w:ascii="Times New Roman" w:hAnsi="Times New Roman" w:cs="Times New Roman"/>
          <w:szCs w:val="22"/>
        </w:rPr>
      </w:pPr>
      <w:r w:rsidRPr="00C66B6B">
        <w:rPr>
          <w:rFonts w:ascii="Times New Roman" w:hAnsi="Times New Roman" w:cs="Times New Roman"/>
          <w:szCs w:val="22"/>
        </w:rPr>
        <w:t xml:space="preserve">Obtain an understanding of internal control relevant to the audit </w:t>
      </w:r>
      <w:proofErr w:type="gramStart"/>
      <w:r w:rsidRPr="00C66B6B">
        <w:rPr>
          <w:rFonts w:ascii="Times New Roman" w:hAnsi="Times New Roman" w:cs="Times New Roman"/>
          <w:szCs w:val="22"/>
        </w:rPr>
        <w:t>in order to</w:t>
      </w:r>
      <w:proofErr w:type="gramEnd"/>
      <w:r w:rsidRPr="00C66B6B">
        <w:rPr>
          <w:rFonts w:ascii="Times New Roman" w:hAnsi="Times New Roman" w:cs="Times New Roman"/>
          <w:szCs w:val="22"/>
        </w:rPr>
        <w:t xml:space="preserve"> design audit procedures that are appropriate in the circumstances, but not for the purpose of expressing an opinion on the effectiveness of the Company’s internal control.</w:t>
      </w:r>
    </w:p>
    <w:p w14:paraId="53E994B6" w14:textId="77777777" w:rsidR="003454B8" w:rsidRPr="00C66B6B" w:rsidRDefault="003454B8" w:rsidP="003454B8">
      <w:pPr>
        <w:pStyle w:val="ListParagraph"/>
        <w:numPr>
          <w:ilvl w:val="0"/>
          <w:numId w:val="9"/>
        </w:numPr>
        <w:autoSpaceDE w:val="0"/>
        <w:autoSpaceDN w:val="0"/>
        <w:adjustRightInd w:val="0"/>
        <w:spacing w:after="160" w:line="259" w:lineRule="auto"/>
        <w:jc w:val="both"/>
        <w:rPr>
          <w:rFonts w:ascii="Times New Roman" w:hAnsi="Times New Roman" w:cs="Times New Roman"/>
          <w:szCs w:val="22"/>
        </w:rPr>
      </w:pPr>
      <w:r w:rsidRPr="00C66B6B">
        <w:rPr>
          <w:rFonts w:ascii="Times New Roman" w:hAnsi="Times New Roman" w:cs="Times New Roman"/>
          <w:szCs w:val="22"/>
        </w:rPr>
        <w:t xml:space="preserve">Evaluate the appropriateness of accounting policies used and the reasonableness of accounting estimates and related disclosures made by management. </w:t>
      </w:r>
    </w:p>
    <w:p w14:paraId="42FAF052" w14:textId="77777777" w:rsidR="003454B8" w:rsidRPr="00C66B6B" w:rsidRDefault="003454B8" w:rsidP="003454B8">
      <w:pPr>
        <w:pStyle w:val="ListParagraph"/>
        <w:numPr>
          <w:ilvl w:val="0"/>
          <w:numId w:val="9"/>
        </w:numPr>
        <w:autoSpaceDE w:val="0"/>
        <w:autoSpaceDN w:val="0"/>
        <w:adjustRightInd w:val="0"/>
        <w:jc w:val="both"/>
        <w:rPr>
          <w:rFonts w:ascii="Times New Roman" w:hAnsi="Times New Roman" w:cs="Times New Roman"/>
          <w:szCs w:val="22"/>
        </w:rPr>
      </w:pPr>
      <w:r w:rsidRPr="00C66B6B">
        <w:rPr>
          <w:rFonts w:ascii="Times New Roman" w:hAnsi="Times New Roman" w:cs="Times New Roman"/>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 </w:t>
      </w:r>
    </w:p>
    <w:p w14:paraId="2FE24A57" w14:textId="77777777" w:rsidR="003454B8" w:rsidRPr="00C66B6B" w:rsidRDefault="003454B8" w:rsidP="003454B8">
      <w:pPr>
        <w:pStyle w:val="ListParagraph"/>
        <w:numPr>
          <w:ilvl w:val="0"/>
          <w:numId w:val="9"/>
        </w:numPr>
        <w:autoSpaceDE w:val="0"/>
        <w:autoSpaceDN w:val="0"/>
        <w:adjustRightInd w:val="0"/>
        <w:spacing w:after="0"/>
        <w:jc w:val="both"/>
        <w:rPr>
          <w:rFonts w:ascii="Times New Roman" w:hAnsi="Times New Roman" w:cs="Times New Roman"/>
          <w:szCs w:val="22"/>
        </w:rPr>
      </w:pPr>
      <w:r w:rsidRPr="00C66B6B">
        <w:rPr>
          <w:rFonts w:ascii="Times New Roman" w:hAnsi="Times New Roman" w:cs="Times New Roman"/>
          <w:szCs w:val="22"/>
        </w:rPr>
        <w:t>Evaluate the overall presentation, structure and content of the financial statements, including the disclosures, and whether the financial statements represent the underlying transactions and events in a manner that achieves fair presentation.</w:t>
      </w:r>
    </w:p>
    <w:p w14:paraId="7710AC29" w14:textId="77777777" w:rsidR="00FF5B1B" w:rsidRDefault="00FF5B1B">
      <w:pPr>
        <w:spacing w:line="240" w:lineRule="auto"/>
        <w:rPr>
          <w:rFonts w:cs="Times New Roman"/>
          <w:highlight w:val="yellow"/>
        </w:rPr>
      </w:pPr>
      <w:r>
        <w:rPr>
          <w:rFonts w:cs="Times New Roman"/>
          <w:highlight w:val="yellow"/>
        </w:rPr>
        <w:br w:type="page"/>
      </w:r>
    </w:p>
    <w:p w14:paraId="2649C8D8" w14:textId="14E02C50" w:rsidR="003454B8" w:rsidRDefault="003454B8" w:rsidP="003454B8">
      <w:pPr>
        <w:autoSpaceDE w:val="0"/>
        <w:autoSpaceDN w:val="0"/>
        <w:adjustRightInd w:val="0"/>
        <w:jc w:val="both"/>
      </w:pPr>
      <w:r w:rsidRPr="00D10972">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3BF95AD1" w14:textId="77777777" w:rsidR="00607F9D" w:rsidRPr="00D10972" w:rsidRDefault="00607F9D" w:rsidP="003454B8">
      <w:pPr>
        <w:autoSpaceDE w:val="0"/>
        <w:autoSpaceDN w:val="0"/>
        <w:adjustRightInd w:val="0"/>
        <w:jc w:val="both"/>
      </w:pPr>
    </w:p>
    <w:p w14:paraId="77AACC99" w14:textId="77777777" w:rsidR="003454B8" w:rsidRDefault="003454B8" w:rsidP="003454B8">
      <w:pPr>
        <w:autoSpaceDE w:val="0"/>
        <w:autoSpaceDN w:val="0"/>
        <w:adjustRightInd w:val="0"/>
        <w:jc w:val="both"/>
      </w:pPr>
      <w:r w:rsidRPr="00D10972">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w:t>
      </w:r>
      <w:r w:rsidRPr="009F1468">
        <w:t xml:space="preserve">able, </w:t>
      </w:r>
      <w:r w:rsidRPr="00181D42">
        <w:rPr>
          <w:rFonts w:cstheme="minorBidi"/>
          <w:szCs w:val="28"/>
        </w:rPr>
        <w:t>actions taken to eliminate threats or</w:t>
      </w:r>
      <w:r w:rsidRPr="009F1468">
        <w:t xml:space="preserve"> safeguards </w:t>
      </w:r>
      <w:r w:rsidRPr="00181D42">
        <w:t>applied</w:t>
      </w:r>
      <w:r w:rsidRPr="009F1468">
        <w:t>.</w:t>
      </w:r>
      <w:r w:rsidRPr="00D10972">
        <w:t xml:space="preserve"> </w:t>
      </w:r>
    </w:p>
    <w:p w14:paraId="6E780A62" w14:textId="77777777" w:rsidR="003454B8" w:rsidRPr="00D10972" w:rsidRDefault="003454B8" w:rsidP="003454B8">
      <w:pPr>
        <w:autoSpaceDE w:val="0"/>
        <w:autoSpaceDN w:val="0"/>
        <w:adjustRightInd w:val="0"/>
        <w:jc w:val="both"/>
      </w:pPr>
    </w:p>
    <w:p w14:paraId="0E3334BC" w14:textId="77777777" w:rsidR="003454B8" w:rsidRPr="006F0545" w:rsidRDefault="003454B8" w:rsidP="003454B8">
      <w:pPr>
        <w:pStyle w:val="RNormal"/>
        <w:spacing w:line="240" w:lineRule="atLeast"/>
        <w:jc w:val="thaiDistribute"/>
        <w:rPr>
          <w:szCs w:val="22"/>
          <w:lang w:val="en-GB"/>
        </w:rPr>
      </w:pPr>
      <w:r w:rsidRPr="00D10972">
        <w:rPr>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5D7ACFC2" w14:textId="77777777" w:rsidR="003454B8" w:rsidRPr="006F0545" w:rsidRDefault="003454B8" w:rsidP="003454B8">
      <w:pPr>
        <w:pStyle w:val="RNormal"/>
        <w:rPr>
          <w:szCs w:val="22"/>
          <w:lang w:val="en-GB"/>
        </w:rPr>
      </w:pPr>
    </w:p>
    <w:p w14:paraId="4B813FE9" w14:textId="77777777" w:rsidR="003454B8" w:rsidRPr="006F0545" w:rsidRDefault="003454B8" w:rsidP="003454B8">
      <w:pPr>
        <w:pStyle w:val="RNormal"/>
        <w:rPr>
          <w:szCs w:val="22"/>
          <w:lang w:val="en-GB"/>
        </w:rPr>
      </w:pPr>
    </w:p>
    <w:p w14:paraId="387D9FD7" w14:textId="77777777" w:rsidR="003454B8" w:rsidRPr="006F0545" w:rsidRDefault="003454B8" w:rsidP="003454B8">
      <w:pPr>
        <w:pStyle w:val="RNormal"/>
        <w:rPr>
          <w:szCs w:val="22"/>
          <w:lang w:val="en-GB"/>
        </w:rPr>
      </w:pPr>
    </w:p>
    <w:p w14:paraId="4669DEE9" w14:textId="77777777" w:rsidR="003454B8" w:rsidRPr="006F0545" w:rsidRDefault="003454B8" w:rsidP="003454B8">
      <w:pPr>
        <w:pStyle w:val="RNormal"/>
        <w:rPr>
          <w:szCs w:val="22"/>
          <w:lang w:val="en-GB"/>
        </w:rPr>
      </w:pPr>
    </w:p>
    <w:p w14:paraId="66996862" w14:textId="77777777" w:rsidR="003454B8" w:rsidRPr="006F0545" w:rsidRDefault="003454B8" w:rsidP="003454B8">
      <w:pPr>
        <w:pStyle w:val="RNormal"/>
        <w:rPr>
          <w:szCs w:val="22"/>
          <w:lang w:val="en-GB"/>
        </w:rPr>
      </w:pPr>
    </w:p>
    <w:p w14:paraId="26466C57" w14:textId="77777777" w:rsidR="003454B8" w:rsidRPr="006F0545" w:rsidRDefault="003454B8" w:rsidP="003454B8">
      <w:pPr>
        <w:pStyle w:val="RNormal"/>
      </w:pPr>
      <w:r w:rsidRPr="006F0545">
        <w:t>(</w:t>
      </w:r>
      <w:proofErr w:type="spellStart"/>
      <w:r w:rsidRPr="006F0545">
        <w:t>Waiyawat</w:t>
      </w:r>
      <w:proofErr w:type="spellEnd"/>
      <w:r w:rsidRPr="006F0545">
        <w:t xml:space="preserve"> </w:t>
      </w:r>
      <w:proofErr w:type="spellStart"/>
      <w:r w:rsidRPr="006F0545">
        <w:t>Kosamarnchaiyakij</w:t>
      </w:r>
      <w:proofErr w:type="spellEnd"/>
      <w:r w:rsidRPr="006F0545">
        <w:t>)</w:t>
      </w:r>
    </w:p>
    <w:p w14:paraId="76B71F4B" w14:textId="77777777" w:rsidR="003454B8" w:rsidRPr="006F0545" w:rsidRDefault="003454B8" w:rsidP="003454B8">
      <w:pPr>
        <w:pStyle w:val="RNormal"/>
      </w:pPr>
      <w:r w:rsidRPr="006F0545">
        <w:t>Certified Public Accountant</w:t>
      </w:r>
    </w:p>
    <w:p w14:paraId="6A386A58" w14:textId="77777777" w:rsidR="003454B8" w:rsidRPr="006F0545" w:rsidRDefault="003454B8" w:rsidP="003454B8">
      <w:pPr>
        <w:pStyle w:val="RNormal"/>
        <w:rPr>
          <w:rFonts w:cs="Angsana New"/>
          <w:cs/>
          <w:lang w:bidi="th-TH"/>
        </w:rPr>
      </w:pPr>
      <w:r w:rsidRPr="006F0545">
        <w:t xml:space="preserve">Registration No. </w:t>
      </w:r>
      <w:r w:rsidRPr="006F0545">
        <w:rPr>
          <w:rFonts w:cs="Angsana New"/>
          <w:lang w:bidi="th-TH"/>
        </w:rPr>
        <w:t>6333</w:t>
      </w:r>
    </w:p>
    <w:p w14:paraId="1154939A" w14:textId="77777777" w:rsidR="003454B8" w:rsidRPr="006F0545" w:rsidRDefault="003454B8" w:rsidP="003454B8">
      <w:pPr>
        <w:pStyle w:val="RNormal"/>
      </w:pPr>
    </w:p>
    <w:p w14:paraId="74AF486B" w14:textId="77777777" w:rsidR="003454B8" w:rsidRPr="006F0545" w:rsidRDefault="003454B8" w:rsidP="003454B8">
      <w:pPr>
        <w:pStyle w:val="RNormal"/>
      </w:pPr>
    </w:p>
    <w:p w14:paraId="037A2A09" w14:textId="77777777" w:rsidR="003454B8" w:rsidRPr="006F0545" w:rsidRDefault="003454B8" w:rsidP="003454B8">
      <w:pPr>
        <w:pStyle w:val="RNormal"/>
      </w:pPr>
      <w:r w:rsidRPr="006F0545">
        <w:t xml:space="preserve">KPMG </w:t>
      </w:r>
      <w:proofErr w:type="spellStart"/>
      <w:r w:rsidRPr="006F0545">
        <w:t>Phoomchai</w:t>
      </w:r>
      <w:proofErr w:type="spellEnd"/>
      <w:r w:rsidRPr="006F0545">
        <w:t xml:space="preserve"> Audit Ltd.</w:t>
      </w:r>
    </w:p>
    <w:p w14:paraId="00AB43CF" w14:textId="77777777" w:rsidR="003454B8" w:rsidRPr="006F0545" w:rsidRDefault="003454B8" w:rsidP="003454B8">
      <w:pPr>
        <w:pStyle w:val="RNormal"/>
      </w:pPr>
      <w:r w:rsidRPr="006F0545">
        <w:t>Bangkok</w:t>
      </w:r>
    </w:p>
    <w:p w14:paraId="54D5CE21" w14:textId="77777777" w:rsidR="00C279EE" w:rsidRDefault="001A7666" w:rsidP="003454B8">
      <w:pPr>
        <w:pStyle w:val="RNormal"/>
        <w:rPr>
          <w:lang w:bidi="th-TH"/>
        </w:rPr>
      </w:pPr>
      <w:r w:rsidRPr="001A7666">
        <w:rPr>
          <w:rFonts w:cs="Angsana New"/>
          <w:lang w:bidi="th-TH"/>
        </w:rPr>
        <w:t>23</w:t>
      </w:r>
      <w:r w:rsidR="003454B8" w:rsidRPr="001A7666">
        <w:rPr>
          <w:rFonts w:cs="Angsana New"/>
          <w:lang w:bidi="th-TH"/>
        </w:rPr>
        <w:t xml:space="preserve"> February </w:t>
      </w:r>
      <w:r w:rsidR="003454B8" w:rsidRPr="001A7666">
        <w:rPr>
          <w:lang w:bidi="th-TH"/>
        </w:rPr>
        <w:t>2026</w:t>
      </w:r>
    </w:p>
    <w:p w14:paraId="3ABD1F12" w14:textId="77777777" w:rsidR="00ED0E23" w:rsidRDefault="00ED0E23" w:rsidP="003454B8">
      <w:pPr>
        <w:pStyle w:val="RNormal"/>
        <w:rPr>
          <w:lang w:bidi="th-TH"/>
        </w:rPr>
      </w:pPr>
    </w:p>
    <w:p w14:paraId="21E92C97" w14:textId="1B14A96E" w:rsidR="000410C4" w:rsidRPr="00456971" w:rsidRDefault="000410C4" w:rsidP="00867D1E">
      <w:pPr>
        <w:spacing w:line="240" w:lineRule="auto"/>
        <w:ind w:left="540" w:right="-27"/>
        <w:jc w:val="both"/>
        <w:rPr>
          <w:rFonts w:cs="Times New Roman"/>
        </w:rPr>
      </w:pPr>
    </w:p>
    <w:sectPr w:rsidR="000410C4" w:rsidRPr="00456971" w:rsidSect="00ED0E23">
      <w:headerReference w:type="default" r:id="rId18"/>
      <w:footerReference w:type="default" r:id="rId19"/>
      <w:pgSz w:w="11907" w:h="16840" w:code="9"/>
      <w:pgMar w:top="691" w:right="1152" w:bottom="576" w:left="1152" w:header="720" w:footer="720" w:gutter="0"/>
      <w:paperSrc w:first="4" w:other="4"/>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C3D08E" w14:textId="77777777" w:rsidR="00E76F33" w:rsidRDefault="00E76F33">
      <w:r>
        <w:separator/>
      </w:r>
    </w:p>
  </w:endnote>
  <w:endnote w:type="continuationSeparator" w:id="0">
    <w:p w14:paraId="0D63EC83" w14:textId="77777777" w:rsidR="00E76F33" w:rsidRDefault="00E76F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9999999">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Font2010">
    <w:altName w:val="Calibri"/>
    <w:panose1 w:val="00000000000000000000"/>
    <w:charset w:val="4D"/>
    <w:family w:val="auto"/>
    <w:notTrueType/>
    <w:pitch w:val="default"/>
  </w:font>
  <w:font w:name="Batang">
    <w:altName w:val="바탕"/>
    <w:panose1 w:val="02030600000101010101"/>
    <w:charset w:val="81"/>
    <w:family w:val="roman"/>
    <w:pitch w:val="variable"/>
    <w:sig w:usb0="B00002AF" w:usb1="69D77CFB" w:usb2="00000030" w:usb3="00000000" w:csb0="0008009F" w:csb1="00000000"/>
  </w:font>
  <w:font w:name="BrowalliaUPC">
    <w:panose1 w:val="020B0604020202020204"/>
    <w:charset w:val="00"/>
    <w:family w:val="swiss"/>
    <w:pitch w:val="variable"/>
    <w:sig w:usb0="81000003" w:usb1="00000000" w:usb2="00000000" w:usb3="00000000" w:csb0="00010001" w:csb1="00000000"/>
  </w:font>
  <w:font w:name="Univers for KPMG Light">
    <w:altName w:val="Corbel"/>
    <w:charset w:val="00"/>
    <w:family w:val="swiss"/>
    <w:pitch w:val="variable"/>
    <w:sig w:usb0="800002AF" w:usb1="5000204A"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14034F" w14:textId="77777777" w:rsidR="00573D01" w:rsidRDefault="00573D01" w:rsidP="0046666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15</w:t>
    </w:r>
    <w:r>
      <w:rPr>
        <w:rStyle w:val="PageNumber"/>
      </w:rPr>
      <w:fldChar w:fldCharType="end"/>
    </w:r>
  </w:p>
  <w:p w14:paraId="2CCFCFEF" w14:textId="77777777" w:rsidR="00573D01" w:rsidRDefault="00573D0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EB7D84" w14:textId="26D6D8CD" w:rsidR="00957B7B" w:rsidRDefault="00957B7B">
    <w:pPr>
      <w:pStyle w:val="Footer"/>
      <w:jc w:val="center"/>
    </w:pPr>
  </w:p>
  <w:p w14:paraId="6A410801" w14:textId="7EE9D3CD" w:rsidR="00573D01" w:rsidRPr="00957B7B" w:rsidRDefault="00573D01" w:rsidP="008D0126">
    <w:pPr>
      <w:pStyle w:val="Footer"/>
      <w:tabs>
        <w:tab w:val="clear" w:pos="8505"/>
      </w:tabs>
      <w:ind w:right="360"/>
      <w:jc w:val="both"/>
      <w:rPr>
        <w:rFonts w:cs="Times New Roman"/>
        <w:i/>
        <w:iCs/>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F1F644" w14:textId="77777777" w:rsidR="00D27EF0" w:rsidRPr="00D27EF0" w:rsidRDefault="00D27EF0" w:rsidP="008B5614">
    <w:pPr>
      <w:pStyle w:val="Footer"/>
      <w:jc w:val="center"/>
      <w:rPr>
        <w:sz w:val="22"/>
        <w:szCs w:val="22"/>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9192C" w14:textId="77777777" w:rsidR="00573D01" w:rsidRPr="0031257D" w:rsidRDefault="00573D01" w:rsidP="00A44A15">
    <w:pPr>
      <w:pStyle w:val="Footer"/>
      <w:tabs>
        <w:tab w:val="clear" w:pos="8505"/>
      </w:tabs>
      <w:ind w:right="360"/>
      <w:jc w:val="both"/>
      <w:rPr>
        <w:i/>
        <w:iC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2"/>
        <w:szCs w:val="22"/>
      </w:rPr>
      <w:id w:val="372889895"/>
      <w:docPartObj>
        <w:docPartGallery w:val="Page Numbers (Bottom of Page)"/>
        <w:docPartUnique/>
      </w:docPartObj>
    </w:sdtPr>
    <w:sdtEndPr>
      <w:rPr>
        <w:noProof/>
      </w:rPr>
    </w:sdtEndPr>
    <w:sdtContent>
      <w:p w14:paraId="19D3C045" w14:textId="1D047048" w:rsidR="00ED0E23" w:rsidRPr="00ED0E23" w:rsidRDefault="00ED0E23" w:rsidP="00ED0E23">
        <w:pPr>
          <w:pStyle w:val="Footer"/>
          <w:jc w:val="center"/>
          <w:rPr>
            <w:sz w:val="22"/>
            <w:szCs w:val="22"/>
          </w:rPr>
        </w:pPr>
        <w:r w:rsidRPr="00ED0E23">
          <w:rPr>
            <w:sz w:val="22"/>
            <w:szCs w:val="22"/>
          </w:rPr>
          <w:fldChar w:fldCharType="begin"/>
        </w:r>
        <w:r w:rsidRPr="00ED0E23">
          <w:rPr>
            <w:sz w:val="22"/>
            <w:szCs w:val="22"/>
          </w:rPr>
          <w:instrText xml:space="preserve"> PAGE   \* MERGEFORMAT </w:instrText>
        </w:r>
        <w:r w:rsidRPr="00ED0E23">
          <w:rPr>
            <w:sz w:val="22"/>
            <w:szCs w:val="22"/>
          </w:rPr>
          <w:fldChar w:fldCharType="separate"/>
        </w:r>
        <w:r w:rsidRPr="00ED0E23">
          <w:rPr>
            <w:noProof/>
            <w:sz w:val="22"/>
            <w:szCs w:val="22"/>
          </w:rPr>
          <w:t>2</w:t>
        </w:r>
        <w:r w:rsidRPr="00ED0E23">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FB3C44" w14:textId="77777777" w:rsidR="00E76F33" w:rsidRDefault="00E76F33">
      <w:r>
        <w:separator/>
      </w:r>
    </w:p>
  </w:footnote>
  <w:footnote w:type="continuationSeparator" w:id="0">
    <w:p w14:paraId="35C3338B" w14:textId="77777777" w:rsidR="00E76F33" w:rsidRDefault="00E76F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C9E85F" w14:textId="77777777" w:rsidR="00573D01" w:rsidRDefault="00573D01">
    <w:pPr>
      <w:pStyle w:val="Header"/>
      <w:framePr w:wrap="around" w:vAnchor="text" w:hAnchor="margin" w:xAlign="right"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15</w:t>
    </w:r>
    <w:r>
      <w:rPr>
        <w:rStyle w:val="PageNumber"/>
        <w:lang w:val="en-US"/>
      </w:rPr>
      <w:fldChar w:fldCharType="end"/>
    </w:r>
  </w:p>
  <w:p w14:paraId="0AE44B53" w14:textId="77777777" w:rsidR="00573D01" w:rsidRDefault="00573D01">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5B347" w14:textId="77777777" w:rsidR="00957B7B" w:rsidRDefault="00957B7B">
    <w:pPr>
      <w:pStyle w:val="Header"/>
      <w:rPr>
        <w:lang w:val="en-US"/>
      </w:rPr>
    </w:pPr>
  </w:p>
  <w:p w14:paraId="5FE971CB" w14:textId="77777777" w:rsidR="00957B7B" w:rsidRDefault="00957B7B">
    <w:pPr>
      <w:pStyle w:val="Header"/>
      <w:rPr>
        <w:lang w:val="en-US"/>
      </w:rPr>
    </w:pPr>
  </w:p>
  <w:p w14:paraId="5D76A327" w14:textId="77777777" w:rsidR="00957B7B" w:rsidRDefault="00957B7B">
    <w:pPr>
      <w:pStyle w:val="Header"/>
      <w:rPr>
        <w:lang w:val="en-US"/>
      </w:rPr>
    </w:pPr>
  </w:p>
  <w:p w14:paraId="4DE31656" w14:textId="77777777" w:rsidR="00957B7B" w:rsidRDefault="00957B7B">
    <w:pPr>
      <w:pStyle w:val="Header"/>
      <w:rPr>
        <w:lang w:val="en-US"/>
      </w:rPr>
    </w:pPr>
  </w:p>
  <w:p w14:paraId="7ECDFD1D" w14:textId="77777777" w:rsidR="00957B7B" w:rsidRDefault="00957B7B">
    <w:pPr>
      <w:pStyle w:val="Header"/>
      <w:rPr>
        <w:lang w:val="en-US"/>
      </w:rPr>
    </w:pPr>
  </w:p>
  <w:p w14:paraId="6C1E8968" w14:textId="77777777" w:rsidR="00957B7B" w:rsidRPr="00957B7B" w:rsidRDefault="00957B7B">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8503A9" w14:textId="77777777" w:rsidR="00187476" w:rsidRPr="00715096" w:rsidRDefault="00187476" w:rsidP="00187476">
    <w:pPr>
      <w:pStyle w:val="Header"/>
      <w:spacing w:line="240" w:lineRule="atLeast"/>
      <w:jc w:val="left"/>
      <w:rPr>
        <w:rFonts w:cs="Times New Roman"/>
        <w:i w:val="0"/>
        <w:iCs w:val="0"/>
        <w:sz w:val="28"/>
        <w:szCs w:val="28"/>
        <w:lang w:val="en-US"/>
      </w:rPr>
    </w:pPr>
  </w:p>
  <w:p w14:paraId="4BEA3DF0" w14:textId="77777777" w:rsidR="00187476" w:rsidRPr="00715096" w:rsidRDefault="00187476" w:rsidP="00187476">
    <w:pPr>
      <w:pStyle w:val="Header"/>
      <w:spacing w:line="240" w:lineRule="atLeast"/>
      <w:jc w:val="left"/>
      <w:rPr>
        <w:rFonts w:cs="Times New Roman"/>
        <w:i w:val="0"/>
        <w:iCs w:val="0"/>
        <w:sz w:val="28"/>
        <w:szCs w:val="28"/>
        <w:lang w:val="en-US"/>
      </w:rPr>
    </w:pPr>
  </w:p>
  <w:p w14:paraId="74570E54" w14:textId="77777777" w:rsidR="00187476" w:rsidRPr="00715096" w:rsidRDefault="00187476" w:rsidP="00187476">
    <w:pPr>
      <w:pStyle w:val="Header"/>
      <w:spacing w:line="240" w:lineRule="atLeast"/>
      <w:jc w:val="left"/>
      <w:rPr>
        <w:rFonts w:cs="Times New Roman"/>
        <w:i w:val="0"/>
        <w:iCs w:val="0"/>
        <w:sz w:val="28"/>
        <w:szCs w:val="28"/>
        <w:lang w:val="en-US"/>
      </w:rPr>
    </w:pPr>
  </w:p>
  <w:p w14:paraId="4ACDAD2B" w14:textId="77777777" w:rsidR="00187476" w:rsidRDefault="00187476" w:rsidP="00187476">
    <w:pPr>
      <w:pStyle w:val="Header"/>
      <w:spacing w:line="240" w:lineRule="atLeast"/>
      <w:jc w:val="left"/>
      <w:rPr>
        <w:rFonts w:cs="Times New Roman"/>
        <w:i w:val="0"/>
        <w:iCs w:val="0"/>
        <w:sz w:val="28"/>
        <w:szCs w:val="28"/>
        <w:lang w:val="en-US"/>
      </w:rPr>
    </w:pPr>
  </w:p>
  <w:p w14:paraId="6B6E3A3F" w14:textId="77777777" w:rsidR="00ED0E23" w:rsidRDefault="00ED0E23" w:rsidP="00187476">
    <w:pPr>
      <w:pStyle w:val="Header"/>
      <w:spacing w:line="240" w:lineRule="atLeast"/>
      <w:jc w:val="left"/>
      <w:rPr>
        <w:rFonts w:cs="Times New Roman"/>
        <w:i w:val="0"/>
        <w:iCs w:val="0"/>
        <w:sz w:val="28"/>
        <w:szCs w:val="28"/>
        <w:lang w:val="en-US"/>
      </w:rPr>
    </w:pPr>
  </w:p>
  <w:p w14:paraId="4494DAF9" w14:textId="77777777" w:rsidR="00ED0E23" w:rsidRDefault="00ED0E23" w:rsidP="00187476">
    <w:pPr>
      <w:pStyle w:val="Header"/>
      <w:spacing w:line="240" w:lineRule="atLeast"/>
      <w:jc w:val="left"/>
      <w:rPr>
        <w:rFonts w:cs="Times New Roman"/>
        <w:i w:val="0"/>
        <w:iCs w:val="0"/>
        <w:sz w:val="28"/>
        <w:szCs w:val="28"/>
        <w:lang w:val="en-US"/>
      </w:rPr>
    </w:pPr>
  </w:p>
  <w:p w14:paraId="4FA140D6" w14:textId="77777777" w:rsidR="00ED0E23" w:rsidRDefault="00ED0E23" w:rsidP="00187476">
    <w:pPr>
      <w:pStyle w:val="Header"/>
      <w:spacing w:line="240" w:lineRule="atLeast"/>
      <w:jc w:val="left"/>
      <w:rPr>
        <w:rFonts w:cs="Times New Roman"/>
        <w:i w:val="0"/>
        <w:iCs w:val="0"/>
        <w:sz w:val="28"/>
        <w:szCs w:val="28"/>
        <w:lang w:val="en-US"/>
      </w:rPr>
    </w:pPr>
  </w:p>
  <w:p w14:paraId="7856F79B" w14:textId="77777777" w:rsidR="00ED0E23" w:rsidRDefault="00ED0E23" w:rsidP="00187476">
    <w:pPr>
      <w:pStyle w:val="Header"/>
      <w:spacing w:line="240" w:lineRule="atLeast"/>
      <w:jc w:val="left"/>
      <w:rPr>
        <w:rFonts w:cs="Times New Roman"/>
        <w:i w:val="0"/>
        <w:iCs w:val="0"/>
        <w:sz w:val="28"/>
        <w:szCs w:val="28"/>
        <w:lang w:val="en-US"/>
      </w:rPr>
    </w:pPr>
  </w:p>
  <w:p w14:paraId="51B67244" w14:textId="77777777" w:rsidR="00ED0E23" w:rsidRDefault="00ED0E23" w:rsidP="00187476">
    <w:pPr>
      <w:pStyle w:val="Header"/>
      <w:spacing w:line="240" w:lineRule="atLeast"/>
      <w:jc w:val="left"/>
      <w:rPr>
        <w:rFonts w:cs="Times New Roman"/>
        <w:i w:val="0"/>
        <w:iCs w:val="0"/>
        <w:sz w:val="28"/>
        <w:szCs w:val="28"/>
        <w:lang w:val="en-US"/>
      </w:rPr>
    </w:pPr>
  </w:p>
  <w:p w14:paraId="48FDCC4B" w14:textId="77777777" w:rsidR="00ED0E23" w:rsidRDefault="00ED0E23" w:rsidP="00187476">
    <w:pPr>
      <w:pStyle w:val="Header"/>
      <w:spacing w:line="240" w:lineRule="atLeast"/>
      <w:jc w:val="left"/>
      <w:rPr>
        <w:rFonts w:cs="Times New Roman"/>
        <w:i w:val="0"/>
        <w:iCs w:val="0"/>
        <w:sz w:val="28"/>
        <w:szCs w:val="28"/>
        <w:lang w:val="en-US"/>
      </w:rPr>
    </w:pPr>
  </w:p>
  <w:p w14:paraId="6A1B7927" w14:textId="77777777" w:rsidR="00ED0E23" w:rsidRDefault="00ED0E23" w:rsidP="00187476">
    <w:pPr>
      <w:pStyle w:val="Header"/>
      <w:spacing w:line="240" w:lineRule="atLeast"/>
      <w:jc w:val="left"/>
      <w:rPr>
        <w:rFonts w:cs="Times New Roman"/>
        <w:i w:val="0"/>
        <w:iCs w:val="0"/>
        <w:sz w:val="28"/>
        <w:szCs w:val="28"/>
        <w:lang w:val="en-US"/>
      </w:rPr>
    </w:pPr>
  </w:p>
  <w:p w14:paraId="18A04D14" w14:textId="77777777" w:rsidR="00ED0E23" w:rsidRDefault="00ED0E23" w:rsidP="00187476">
    <w:pPr>
      <w:pStyle w:val="Header"/>
      <w:spacing w:line="240" w:lineRule="atLeast"/>
      <w:jc w:val="left"/>
      <w:rPr>
        <w:rFonts w:cs="Times New Roman"/>
        <w:i w:val="0"/>
        <w:iCs w:val="0"/>
        <w:sz w:val="28"/>
        <w:szCs w:val="28"/>
        <w:lang w:val="en-US"/>
      </w:rPr>
    </w:pPr>
  </w:p>
  <w:p w14:paraId="68A7AB0B" w14:textId="77777777" w:rsidR="00ED0E23" w:rsidRDefault="00ED0E23" w:rsidP="00187476">
    <w:pPr>
      <w:pStyle w:val="Header"/>
      <w:spacing w:line="240" w:lineRule="atLeast"/>
      <w:jc w:val="left"/>
      <w:rPr>
        <w:rFonts w:cs="Times New Roman"/>
        <w:i w:val="0"/>
        <w:iCs w:val="0"/>
        <w:sz w:val="28"/>
        <w:szCs w:val="28"/>
        <w:lang w:val="en-US"/>
      </w:rPr>
    </w:pPr>
  </w:p>
  <w:p w14:paraId="50C4D750" w14:textId="77777777" w:rsidR="00187476" w:rsidRPr="00ED0E23" w:rsidRDefault="00187476" w:rsidP="00ED0E23">
    <w:pPr>
      <w:pStyle w:val="Header"/>
      <w:spacing w:line="240" w:lineRule="atLeast"/>
      <w:jc w:val="left"/>
      <w:rPr>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A4284F" w14:textId="77777777" w:rsidR="00573D01" w:rsidRDefault="00573D01" w:rsidP="009D2F48">
    <w:pPr>
      <w:pStyle w:val="Header"/>
      <w:framePr w:wrap="around" w:vAnchor="text" w:hAnchor="margin" w:xAlign="right" w:y="1"/>
      <w:rPr>
        <w:rStyle w:val="PageNumber"/>
        <w:lang w:val="en-US"/>
      </w:rPr>
    </w:pPr>
  </w:p>
  <w:p w14:paraId="1F00BDD4" w14:textId="77777777" w:rsidR="00ED0E23" w:rsidRDefault="00ED0E23" w:rsidP="009D2F48">
    <w:pPr>
      <w:spacing w:line="240" w:lineRule="atLeast"/>
      <w:ind w:right="380"/>
      <w:rPr>
        <w:sz w:val="28"/>
        <w:szCs w:val="28"/>
      </w:rPr>
    </w:pPr>
  </w:p>
  <w:p w14:paraId="7DB58818" w14:textId="77777777" w:rsidR="00ED0E23" w:rsidRDefault="00ED0E23" w:rsidP="009D2F48">
    <w:pPr>
      <w:spacing w:line="240" w:lineRule="atLeast"/>
      <w:ind w:right="380"/>
      <w:rPr>
        <w:sz w:val="28"/>
        <w:szCs w:val="28"/>
      </w:rPr>
    </w:pPr>
  </w:p>
  <w:p w14:paraId="14B4D225" w14:textId="77777777" w:rsidR="00ED0E23" w:rsidRDefault="00ED0E23" w:rsidP="009D2F48">
    <w:pPr>
      <w:spacing w:line="240" w:lineRule="atLeast"/>
      <w:ind w:right="380"/>
      <w:rPr>
        <w:sz w:val="28"/>
        <w:szCs w:val="28"/>
      </w:rPr>
    </w:pPr>
  </w:p>
  <w:p w14:paraId="14CB13C3" w14:textId="77777777" w:rsidR="00ED0E23" w:rsidRDefault="00ED0E23" w:rsidP="009D2F48">
    <w:pPr>
      <w:spacing w:line="240" w:lineRule="atLeast"/>
      <w:ind w:right="380"/>
      <w:rPr>
        <w:sz w:val="28"/>
        <w:szCs w:val="28"/>
      </w:rPr>
    </w:pPr>
  </w:p>
  <w:p w14:paraId="213ECBCE" w14:textId="77777777" w:rsidR="00ED0E23" w:rsidRDefault="00ED0E23" w:rsidP="009D2F48">
    <w:pPr>
      <w:spacing w:line="240" w:lineRule="atLeast"/>
      <w:ind w:right="380"/>
      <w:rPr>
        <w:sz w:val="28"/>
        <w:szCs w:val="28"/>
      </w:rPr>
    </w:pPr>
  </w:p>
  <w:p w14:paraId="26F448D1" w14:textId="77777777" w:rsidR="00ED0E23" w:rsidRDefault="00ED0E23" w:rsidP="009D2F48">
    <w:pPr>
      <w:spacing w:line="240" w:lineRule="atLeast"/>
      <w:ind w:right="380"/>
      <w:rPr>
        <w:sz w:val="28"/>
        <w:szCs w:val="28"/>
      </w:rPr>
    </w:pPr>
  </w:p>
  <w:p w14:paraId="2C2B1ECE" w14:textId="77777777" w:rsidR="00ED0E23" w:rsidRDefault="00ED0E23" w:rsidP="009D2F48">
    <w:pPr>
      <w:spacing w:line="240" w:lineRule="atLeast"/>
      <w:ind w:right="380"/>
      <w:rPr>
        <w:sz w:val="28"/>
        <w:szCs w:val="28"/>
      </w:rPr>
    </w:pPr>
  </w:p>
  <w:p w14:paraId="5873B165" w14:textId="77777777" w:rsidR="00ED0E23" w:rsidRDefault="00ED0E23" w:rsidP="009D2F48">
    <w:pPr>
      <w:spacing w:line="240" w:lineRule="atLeast"/>
      <w:ind w:right="380"/>
      <w:rPr>
        <w:sz w:val="28"/>
        <w:szCs w:val="28"/>
      </w:rPr>
    </w:pPr>
  </w:p>
  <w:p w14:paraId="08BAC69F" w14:textId="77777777" w:rsidR="00ED0E23" w:rsidRDefault="00ED0E23" w:rsidP="009D2F48">
    <w:pPr>
      <w:spacing w:line="240" w:lineRule="atLeast"/>
      <w:ind w:right="380"/>
      <w:rPr>
        <w:sz w:val="28"/>
        <w:szCs w:val="28"/>
      </w:rPr>
    </w:pPr>
  </w:p>
  <w:p w14:paraId="5F0436A1" w14:textId="77777777" w:rsidR="00ED0E23" w:rsidRDefault="00ED0E23" w:rsidP="009D2F48">
    <w:pPr>
      <w:spacing w:line="240" w:lineRule="atLeast"/>
      <w:ind w:right="380"/>
      <w:rPr>
        <w:sz w:val="28"/>
        <w:szCs w:val="28"/>
      </w:rPr>
    </w:pPr>
  </w:p>
  <w:p w14:paraId="76323EAA" w14:textId="77777777" w:rsidR="00ED0E23" w:rsidRDefault="00ED0E23" w:rsidP="009D2F48">
    <w:pPr>
      <w:spacing w:line="240" w:lineRule="atLeast"/>
      <w:ind w:right="380"/>
      <w:rPr>
        <w:sz w:val="28"/>
        <w:szCs w:val="28"/>
      </w:rPr>
    </w:pPr>
  </w:p>
  <w:p w14:paraId="5357C930" w14:textId="77777777" w:rsidR="00ED0E23" w:rsidRPr="00ED0E23" w:rsidRDefault="00ED0E23" w:rsidP="009D2F48">
    <w:pPr>
      <w:spacing w:line="240" w:lineRule="atLeast"/>
      <w:ind w:right="380"/>
      <w:rPr>
        <w:sz w:val="28"/>
        <w:szCs w:val="2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422E9" w14:textId="77777777" w:rsidR="00ED0E23" w:rsidRDefault="00ED0E23" w:rsidP="009D2F48">
    <w:pPr>
      <w:pStyle w:val="Header"/>
      <w:framePr w:wrap="around" w:vAnchor="text" w:hAnchor="margin" w:xAlign="right" w:y="1"/>
      <w:rPr>
        <w:rStyle w:val="PageNumber"/>
        <w:lang w:val="en-US"/>
      </w:rPr>
    </w:pPr>
  </w:p>
  <w:p w14:paraId="2C229851" w14:textId="77777777" w:rsidR="00ED0E23" w:rsidRDefault="00ED0E23" w:rsidP="009D2F48">
    <w:pPr>
      <w:spacing w:line="240" w:lineRule="atLeast"/>
      <w:ind w:right="380"/>
      <w:rPr>
        <w:sz w:val="28"/>
        <w:szCs w:val="28"/>
      </w:rPr>
    </w:pPr>
  </w:p>
  <w:p w14:paraId="463A1858" w14:textId="77777777" w:rsidR="00ED0E23" w:rsidRDefault="00ED0E23" w:rsidP="009D2F48">
    <w:pPr>
      <w:spacing w:line="240" w:lineRule="atLeast"/>
      <w:ind w:right="380"/>
      <w:rPr>
        <w:sz w:val="28"/>
        <w:szCs w:val="28"/>
      </w:rPr>
    </w:pPr>
  </w:p>
  <w:p w14:paraId="3DC4B54C" w14:textId="77777777" w:rsidR="00ED0E23" w:rsidRDefault="00ED0E23" w:rsidP="009D2F48">
    <w:pPr>
      <w:spacing w:line="240" w:lineRule="atLeast"/>
      <w:ind w:right="380"/>
      <w:rPr>
        <w:sz w:val="28"/>
        <w:szCs w:val="28"/>
      </w:rPr>
    </w:pPr>
  </w:p>
  <w:p w14:paraId="3E6BE978" w14:textId="77777777" w:rsidR="00ED0E23" w:rsidRDefault="00ED0E23" w:rsidP="009D2F48">
    <w:pPr>
      <w:spacing w:line="240" w:lineRule="atLeast"/>
      <w:ind w:right="380"/>
      <w:rPr>
        <w:sz w:val="28"/>
        <w:szCs w:val="28"/>
      </w:rPr>
    </w:pPr>
  </w:p>
  <w:p w14:paraId="4CE877A9" w14:textId="77777777" w:rsidR="00ED0E23" w:rsidRPr="00ED0E23" w:rsidRDefault="00ED0E23" w:rsidP="009D2F48">
    <w:pPr>
      <w:spacing w:line="240" w:lineRule="atLeast"/>
      <w:ind w:right="380"/>
      <w:rPr>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8"/>
    <w:multiLevelType w:val="singleLevel"/>
    <w:tmpl w:val="8AC2BD40"/>
    <w:lvl w:ilvl="0">
      <w:start w:val="1"/>
      <w:numFmt w:val="decimal"/>
      <w:pStyle w:val="ListNumber"/>
      <w:lvlText w:val="%1."/>
      <w:lvlJc w:val="left"/>
      <w:pPr>
        <w:tabs>
          <w:tab w:val="num" w:pos="450"/>
        </w:tabs>
        <w:ind w:left="450" w:hanging="360"/>
      </w:pPr>
    </w:lvl>
  </w:abstractNum>
  <w:abstractNum w:abstractNumId="3" w15:restartNumberingAfterBreak="0">
    <w:nsid w:val="00F15307"/>
    <w:multiLevelType w:val="hybridMultilevel"/>
    <w:tmpl w:val="2870A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8E60AE"/>
    <w:multiLevelType w:val="hybridMultilevel"/>
    <w:tmpl w:val="3740EC62"/>
    <w:lvl w:ilvl="0" w:tplc="183AAB26">
      <w:start w:val="1"/>
      <w:numFmt w:val="bullet"/>
      <w:lvlText w:val=""/>
      <w:lvlJc w:val="left"/>
      <w:pPr>
        <w:ind w:left="1260" w:hanging="360"/>
      </w:pPr>
      <w:rPr>
        <w:rFonts w:ascii="Symbol" w:hAnsi="Symbol" w:hint="default"/>
        <w:sz w:val="20"/>
        <w:szCs w:val="20"/>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0A7B3284"/>
    <w:multiLevelType w:val="hybridMultilevel"/>
    <w:tmpl w:val="F2CAD0E6"/>
    <w:lvl w:ilvl="0" w:tplc="064040A2">
      <w:start w:val="12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EC1B5D"/>
    <w:multiLevelType w:val="hybridMultilevel"/>
    <w:tmpl w:val="C5F02D2E"/>
    <w:lvl w:ilvl="0" w:tplc="FFFFFFFF">
      <w:start w:val="4"/>
      <w:numFmt w:val="decimal"/>
      <w:pStyle w:val="index"/>
      <w:lvlText w:val="%1."/>
      <w:lvlJc w:val="left"/>
      <w:pPr>
        <w:tabs>
          <w:tab w:val="num" w:pos="720"/>
        </w:tabs>
        <w:ind w:left="720" w:hanging="360"/>
      </w:pPr>
      <w:rPr>
        <w:rFonts w:hint="default"/>
      </w:rPr>
    </w:lvl>
    <w:lvl w:ilvl="1" w:tplc="C296AC1A">
      <w:start w:val="1"/>
      <w:numFmt w:val="lowerLetter"/>
      <w:pStyle w:val="AccPolicyHeading"/>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0E297D24"/>
    <w:multiLevelType w:val="singleLevel"/>
    <w:tmpl w:val="7932F428"/>
    <w:lvl w:ilvl="0">
      <w:start w:val="1"/>
      <w:numFmt w:val="decimal"/>
      <w:lvlText w:val="%1"/>
      <w:lvlJc w:val="left"/>
      <w:pPr>
        <w:tabs>
          <w:tab w:val="num" w:pos="567"/>
        </w:tabs>
        <w:ind w:left="567" w:hanging="567"/>
      </w:pPr>
      <w:rPr>
        <w:rFonts w:hint="default"/>
        <w:color w:val="auto"/>
        <w:sz w:val="22"/>
      </w:rPr>
    </w:lvl>
  </w:abstractNum>
  <w:abstractNum w:abstractNumId="8"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9" w15:restartNumberingAfterBreak="0">
    <w:nsid w:val="15907653"/>
    <w:multiLevelType w:val="hybridMultilevel"/>
    <w:tmpl w:val="4350E626"/>
    <w:lvl w:ilvl="0" w:tplc="1C4C160C">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A93124"/>
    <w:multiLevelType w:val="hybridMultilevel"/>
    <w:tmpl w:val="E03E5D0E"/>
    <w:lvl w:ilvl="0" w:tplc="34E21808">
      <w:start w:val="1"/>
      <w:numFmt w:val="decimal"/>
      <w:lvlText w:val="(%1)"/>
      <w:lvlJc w:val="left"/>
      <w:pPr>
        <w:ind w:left="907" w:hanging="360"/>
      </w:pPr>
      <w:rPr>
        <w:rFonts w:hint="default"/>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1" w15:restartNumberingAfterBreak="0">
    <w:nsid w:val="32B20DC6"/>
    <w:multiLevelType w:val="hybridMultilevel"/>
    <w:tmpl w:val="7D0A5F34"/>
    <w:lvl w:ilvl="0" w:tplc="076657CA">
      <w:start w:val="1"/>
      <w:numFmt w:val="lowerLetter"/>
      <w:lvlText w:val="(%1)"/>
      <w:lvlJc w:val="left"/>
      <w:pPr>
        <w:ind w:left="900" w:hanging="54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8846AB1"/>
    <w:multiLevelType w:val="hybridMultilevel"/>
    <w:tmpl w:val="9FD889F2"/>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3EB1437C"/>
    <w:multiLevelType w:val="hybridMultilevel"/>
    <w:tmpl w:val="71C2BF6E"/>
    <w:lvl w:ilvl="0" w:tplc="B618528A">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707211"/>
    <w:multiLevelType w:val="hybridMultilevel"/>
    <w:tmpl w:val="5DDAD326"/>
    <w:lvl w:ilvl="0" w:tplc="6E4CE262">
      <w:start w:val="1"/>
      <w:numFmt w:val="bullet"/>
      <w:pStyle w:val="ListBullet"/>
      <w:lvlText w:val=""/>
      <w:lvlJc w:val="left"/>
      <w:pPr>
        <w:tabs>
          <w:tab w:val="num" w:pos="340"/>
        </w:tabs>
        <w:ind w:left="340" w:hanging="340"/>
      </w:pPr>
      <w:rPr>
        <w:rFonts w:ascii="Symbol" w:hAnsi="Symbol" w:hint="default"/>
        <w:color w:val="auto"/>
        <w:sz w:val="22"/>
      </w:rPr>
    </w:lvl>
    <w:lvl w:ilvl="1" w:tplc="6E229C62" w:tentative="1">
      <w:start w:val="1"/>
      <w:numFmt w:val="bullet"/>
      <w:lvlText w:val="o"/>
      <w:lvlJc w:val="left"/>
      <w:pPr>
        <w:ind w:left="1440" w:hanging="360"/>
      </w:pPr>
      <w:rPr>
        <w:rFonts w:ascii="Courier New" w:hAnsi="Courier New" w:cs="Courier New" w:hint="default"/>
      </w:rPr>
    </w:lvl>
    <w:lvl w:ilvl="2" w:tplc="D0584C7A" w:tentative="1">
      <w:start w:val="1"/>
      <w:numFmt w:val="bullet"/>
      <w:lvlText w:val=""/>
      <w:lvlJc w:val="left"/>
      <w:pPr>
        <w:ind w:left="2160" w:hanging="360"/>
      </w:pPr>
      <w:rPr>
        <w:rFonts w:ascii="Wingdings" w:hAnsi="Wingdings" w:hint="default"/>
      </w:rPr>
    </w:lvl>
    <w:lvl w:ilvl="3" w:tplc="7B5CE238" w:tentative="1">
      <w:start w:val="1"/>
      <w:numFmt w:val="bullet"/>
      <w:lvlText w:val=""/>
      <w:lvlJc w:val="left"/>
      <w:pPr>
        <w:ind w:left="2880" w:hanging="360"/>
      </w:pPr>
      <w:rPr>
        <w:rFonts w:ascii="Symbol" w:hAnsi="Symbol" w:hint="default"/>
      </w:rPr>
    </w:lvl>
    <w:lvl w:ilvl="4" w:tplc="34F275E2" w:tentative="1">
      <w:start w:val="1"/>
      <w:numFmt w:val="bullet"/>
      <w:lvlText w:val="o"/>
      <w:lvlJc w:val="left"/>
      <w:pPr>
        <w:ind w:left="3600" w:hanging="360"/>
      </w:pPr>
      <w:rPr>
        <w:rFonts w:ascii="Courier New" w:hAnsi="Courier New" w:cs="Courier New" w:hint="default"/>
      </w:rPr>
    </w:lvl>
    <w:lvl w:ilvl="5" w:tplc="E4423490" w:tentative="1">
      <w:start w:val="1"/>
      <w:numFmt w:val="bullet"/>
      <w:lvlText w:val=""/>
      <w:lvlJc w:val="left"/>
      <w:pPr>
        <w:ind w:left="4320" w:hanging="360"/>
      </w:pPr>
      <w:rPr>
        <w:rFonts w:ascii="Wingdings" w:hAnsi="Wingdings" w:hint="default"/>
      </w:rPr>
    </w:lvl>
    <w:lvl w:ilvl="6" w:tplc="C5DC0486" w:tentative="1">
      <w:start w:val="1"/>
      <w:numFmt w:val="bullet"/>
      <w:lvlText w:val=""/>
      <w:lvlJc w:val="left"/>
      <w:pPr>
        <w:ind w:left="5040" w:hanging="360"/>
      </w:pPr>
      <w:rPr>
        <w:rFonts w:ascii="Symbol" w:hAnsi="Symbol" w:hint="default"/>
      </w:rPr>
    </w:lvl>
    <w:lvl w:ilvl="7" w:tplc="EBD841CE" w:tentative="1">
      <w:start w:val="1"/>
      <w:numFmt w:val="bullet"/>
      <w:lvlText w:val="o"/>
      <w:lvlJc w:val="left"/>
      <w:pPr>
        <w:ind w:left="5760" w:hanging="360"/>
      </w:pPr>
      <w:rPr>
        <w:rFonts w:ascii="Courier New" w:hAnsi="Courier New" w:cs="Courier New" w:hint="default"/>
      </w:rPr>
    </w:lvl>
    <w:lvl w:ilvl="8" w:tplc="C9DCB358" w:tentative="1">
      <w:start w:val="1"/>
      <w:numFmt w:val="bullet"/>
      <w:lvlText w:val=""/>
      <w:lvlJc w:val="left"/>
      <w:pPr>
        <w:ind w:left="6480" w:hanging="360"/>
      </w:pPr>
      <w:rPr>
        <w:rFonts w:ascii="Wingdings" w:hAnsi="Wingdings" w:hint="default"/>
      </w:rPr>
    </w:lvl>
  </w:abstractNum>
  <w:abstractNum w:abstractNumId="15" w15:restartNumberingAfterBreak="0">
    <w:nsid w:val="4A5F5E68"/>
    <w:multiLevelType w:val="hybridMultilevel"/>
    <w:tmpl w:val="538A2EE4"/>
    <w:lvl w:ilvl="0" w:tplc="54CEB3DC">
      <w:start w:val="1"/>
      <w:numFmt w:val="lowerLetter"/>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16"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7" w15:restartNumberingAfterBreak="0">
    <w:nsid w:val="544357C2"/>
    <w:multiLevelType w:val="hybridMultilevel"/>
    <w:tmpl w:val="B3AEACB2"/>
    <w:lvl w:ilvl="0" w:tplc="CB924ACA">
      <w:start w:val="1"/>
      <w:numFmt w:val="lowerLetter"/>
      <w:lvlText w:val="(%1)"/>
      <w:lvlJc w:val="left"/>
      <w:pPr>
        <w:ind w:left="900" w:hanging="360"/>
      </w:pPr>
      <w:rPr>
        <w:rFonts w:hint="default"/>
        <w:b w:val="0"/>
        <w:b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56605C2D"/>
    <w:multiLevelType w:val="hybridMultilevel"/>
    <w:tmpl w:val="3BB88EA8"/>
    <w:lvl w:ilvl="0" w:tplc="37B4517C">
      <w:start w:val="1"/>
      <w:numFmt w:val="lowerLetter"/>
      <w:lvlText w:val="(%1)"/>
      <w:lvlJc w:val="left"/>
      <w:pPr>
        <w:ind w:left="630" w:hanging="360"/>
      </w:pPr>
      <w:rPr>
        <w:rFonts w:hint="default"/>
        <w:b w:val="0"/>
        <w:bCs w:val="0"/>
        <w:i/>
        <w:iCs/>
        <w:color w:val="auto"/>
      </w:r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19" w15:restartNumberingAfterBreak="0">
    <w:nsid w:val="5A897E4D"/>
    <w:multiLevelType w:val="hybridMultilevel"/>
    <w:tmpl w:val="51B4CB6C"/>
    <w:lvl w:ilvl="0" w:tplc="3C68DB82">
      <w:start w:val="1"/>
      <w:numFmt w:val="bullet"/>
      <w:pStyle w:val="ListBullet2"/>
      <w:lvlText w:val="-"/>
      <w:lvlJc w:val="left"/>
      <w:pPr>
        <w:tabs>
          <w:tab w:val="num" w:pos="1020"/>
        </w:tabs>
        <w:ind w:left="1020" w:hanging="340"/>
      </w:pPr>
      <w:rPr>
        <w:rFonts w:ascii="9999999" w:hAnsi="9999999" w:cs="Courier New" w:hint="default"/>
      </w:rPr>
    </w:lvl>
    <w:lvl w:ilvl="1" w:tplc="8A904A92" w:tentative="1">
      <w:start w:val="1"/>
      <w:numFmt w:val="bullet"/>
      <w:lvlText w:val="o"/>
      <w:lvlJc w:val="left"/>
      <w:pPr>
        <w:ind w:left="1780" w:hanging="360"/>
      </w:pPr>
      <w:rPr>
        <w:rFonts w:ascii="Courier New" w:hAnsi="Courier New" w:cs="Courier New" w:hint="default"/>
      </w:rPr>
    </w:lvl>
    <w:lvl w:ilvl="2" w:tplc="562E980C" w:tentative="1">
      <w:start w:val="1"/>
      <w:numFmt w:val="bullet"/>
      <w:lvlText w:val=""/>
      <w:lvlJc w:val="left"/>
      <w:pPr>
        <w:ind w:left="2500" w:hanging="360"/>
      </w:pPr>
      <w:rPr>
        <w:rFonts w:ascii="Wingdings" w:hAnsi="Wingdings" w:hint="default"/>
      </w:rPr>
    </w:lvl>
    <w:lvl w:ilvl="3" w:tplc="825A1630" w:tentative="1">
      <w:start w:val="1"/>
      <w:numFmt w:val="bullet"/>
      <w:lvlText w:val=""/>
      <w:lvlJc w:val="left"/>
      <w:pPr>
        <w:ind w:left="3220" w:hanging="360"/>
      </w:pPr>
      <w:rPr>
        <w:rFonts w:ascii="Symbol" w:hAnsi="Symbol" w:hint="default"/>
      </w:rPr>
    </w:lvl>
    <w:lvl w:ilvl="4" w:tplc="87E4B9F0" w:tentative="1">
      <w:start w:val="1"/>
      <w:numFmt w:val="bullet"/>
      <w:lvlText w:val="o"/>
      <w:lvlJc w:val="left"/>
      <w:pPr>
        <w:ind w:left="3940" w:hanging="360"/>
      </w:pPr>
      <w:rPr>
        <w:rFonts w:ascii="Courier New" w:hAnsi="Courier New" w:cs="Courier New" w:hint="default"/>
      </w:rPr>
    </w:lvl>
    <w:lvl w:ilvl="5" w:tplc="9E3E55EE" w:tentative="1">
      <w:start w:val="1"/>
      <w:numFmt w:val="bullet"/>
      <w:lvlText w:val=""/>
      <w:lvlJc w:val="left"/>
      <w:pPr>
        <w:ind w:left="4660" w:hanging="360"/>
      </w:pPr>
      <w:rPr>
        <w:rFonts w:ascii="Wingdings" w:hAnsi="Wingdings" w:hint="default"/>
      </w:rPr>
    </w:lvl>
    <w:lvl w:ilvl="6" w:tplc="F6F230C0" w:tentative="1">
      <w:start w:val="1"/>
      <w:numFmt w:val="bullet"/>
      <w:lvlText w:val=""/>
      <w:lvlJc w:val="left"/>
      <w:pPr>
        <w:ind w:left="5380" w:hanging="360"/>
      </w:pPr>
      <w:rPr>
        <w:rFonts w:ascii="Symbol" w:hAnsi="Symbol" w:hint="default"/>
      </w:rPr>
    </w:lvl>
    <w:lvl w:ilvl="7" w:tplc="936AAF0A" w:tentative="1">
      <w:start w:val="1"/>
      <w:numFmt w:val="bullet"/>
      <w:lvlText w:val="o"/>
      <w:lvlJc w:val="left"/>
      <w:pPr>
        <w:ind w:left="6100" w:hanging="360"/>
      </w:pPr>
      <w:rPr>
        <w:rFonts w:ascii="Courier New" w:hAnsi="Courier New" w:cs="Courier New" w:hint="default"/>
      </w:rPr>
    </w:lvl>
    <w:lvl w:ilvl="8" w:tplc="B0B83612" w:tentative="1">
      <w:start w:val="1"/>
      <w:numFmt w:val="bullet"/>
      <w:lvlText w:val=""/>
      <w:lvlJc w:val="left"/>
      <w:pPr>
        <w:ind w:left="6820" w:hanging="360"/>
      </w:pPr>
      <w:rPr>
        <w:rFonts w:ascii="Wingdings" w:hAnsi="Wingdings" w:hint="default"/>
      </w:rPr>
    </w:lvl>
  </w:abstractNum>
  <w:abstractNum w:abstractNumId="20"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1" w15:restartNumberingAfterBreak="0">
    <w:nsid w:val="67C94925"/>
    <w:multiLevelType w:val="hybridMultilevel"/>
    <w:tmpl w:val="8020E246"/>
    <w:lvl w:ilvl="0" w:tplc="64742734">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E84135"/>
    <w:multiLevelType w:val="hybridMultilevel"/>
    <w:tmpl w:val="558C6454"/>
    <w:lvl w:ilvl="0" w:tplc="76BA43D2">
      <w:start w:val="1"/>
      <w:numFmt w:val="lowerLetter"/>
      <w:lvlText w:val="(%1)"/>
      <w:lvlJc w:val="left"/>
      <w:pPr>
        <w:ind w:left="900" w:hanging="54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1F75DA4"/>
    <w:multiLevelType w:val="hybridMultilevel"/>
    <w:tmpl w:val="81B4769A"/>
    <w:lvl w:ilvl="0" w:tplc="0C2C4962">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4"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abstractNum w:abstractNumId="25" w15:restartNumberingAfterBreak="0">
    <w:nsid w:val="73E61E74"/>
    <w:multiLevelType w:val="multilevel"/>
    <w:tmpl w:val="2FA2E988"/>
    <w:lvl w:ilvl="0">
      <w:start w:val="1"/>
      <w:numFmt w:val="decimal"/>
      <w:lvlText w:val="%1"/>
      <w:lvlJc w:val="left"/>
      <w:pPr>
        <w:tabs>
          <w:tab w:val="num" w:pos="340"/>
        </w:tabs>
        <w:ind w:left="340" w:hanging="340"/>
      </w:pPr>
      <w:rPr>
        <w:rFonts w:hint="default"/>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6" w15:restartNumberingAfterBreak="0">
    <w:nsid w:val="79C437D2"/>
    <w:multiLevelType w:val="hybridMultilevel"/>
    <w:tmpl w:val="EA626BD8"/>
    <w:lvl w:ilvl="0" w:tplc="2E98FE14">
      <w:start w:val="4"/>
      <w:numFmt w:val="decimal"/>
      <w:lvlText w:val="%1"/>
      <w:lvlJc w:val="left"/>
      <w:pPr>
        <w:ind w:left="720" w:hanging="360"/>
      </w:pPr>
      <w:rPr>
        <w:rFonts w:hint="default"/>
      </w:rPr>
    </w:lvl>
    <w:lvl w:ilvl="1" w:tplc="E80CB378">
      <w:start w:val="1"/>
      <w:numFmt w:val="lowerLetter"/>
      <w:pStyle w:val="acctstatementsub-heading"/>
      <w:lvlText w:val="%2."/>
      <w:lvlJc w:val="left"/>
      <w:pPr>
        <w:ind w:left="1440" w:hanging="360"/>
      </w:pPr>
    </w:lvl>
    <w:lvl w:ilvl="2" w:tplc="766EE614" w:tentative="1">
      <w:start w:val="1"/>
      <w:numFmt w:val="lowerRoman"/>
      <w:lvlText w:val="%3."/>
      <w:lvlJc w:val="right"/>
      <w:pPr>
        <w:ind w:left="2160" w:hanging="180"/>
      </w:pPr>
    </w:lvl>
    <w:lvl w:ilvl="3" w:tplc="2BEC4072" w:tentative="1">
      <w:start w:val="1"/>
      <w:numFmt w:val="decimal"/>
      <w:lvlText w:val="%4."/>
      <w:lvlJc w:val="left"/>
      <w:pPr>
        <w:ind w:left="2880" w:hanging="360"/>
      </w:pPr>
    </w:lvl>
    <w:lvl w:ilvl="4" w:tplc="B6989E7E" w:tentative="1">
      <w:start w:val="1"/>
      <w:numFmt w:val="lowerLetter"/>
      <w:lvlText w:val="%5."/>
      <w:lvlJc w:val="left"/>
      <w:pPr>
        <w:ind w:left="3600" w:hanging="360"/>
      </w:pPr>
    </w:lvl>
    <w:lvl w:ilvl="5" w:tplc="C2D4C986" w:tentative="1">
      <w:start w:val="1"/>
      <w:numFmt w:val="lowerRoman"/>
      <w:lvlText w:val="%6."/>
      <w:lvlJc w:val="right"/>
      <w:pPr>
        <w:ind w:left="4320" w:hanging="180"/>
      </w:pPr>
    </w:lvl>
    <w:lvl w:ilvl="6" w:tplc="AC2CA0DA" w:tentative="1">
      <w:start w:val="1"/>
      <w:numFmt w:val="decimal"/>
      <w:lvlText w:val="%7."/>
      <w:lvlJc w:val="left"/>
      <w:pPr>
        <w:ind w:left="5040" w:hanging="360"/>
      </w:pPr>
    </w:lvl>
    <w:lvl w:ilvl="7" w:tplc="47841FAE" w:tentative="1">
      <w:start w:val="1"/>
      <w:numFmt w:val="lowerLetter"/>
      <w:lvlText w:val="%8."/>
      <w:lvlJc w:val="left"/>
      <w:pPr>
        <w:ind w:left="5760" w:hanging="360"/>
      </w:pPr>
    </w:lvl>
    <w:lvl w:ilvl="8" w:tplc="DC5689CC" w:tentative="1">
      <w:start w:val="1"/>
      <w:numFmt w:val="lowerRoman"/>
      <w:lvlText w:val="%9."/>
      <w:lvlJc w:val="right"/>
      <w:pPr>
        <w:ind w:left="6480" w:hanging="180"/>
      </w:pPr>
    </w:lvl>
  </w:abstractNum>
  <w:abstractNum w:abstractNumId="27" w15:restartNumberingAfterBreak="0">
    <w:nsid w:val="7BEC4EFE"/>
    <w:multiLevelType w:val="multilevel"/>
    <w:tmpl w:val="4F4EF8D8"/>
    <w:lvl w:ilvl="0">
      <w:start w:val="1"/>
      <w:numFmt w:val="decimal"/>
      <w:lvlText w:val="%1"/>
      <w:lvlJc w:val="left"/>
      <w:pPr>
        <w:tabs>
          <w:tab w:val="num" w:pos="340"/>
        </w:tabs>
        <w:ind w:left="340" w:hanging="340"/>
      </w:pPr>
      <w:rPr>
        <w:rFonts w:ascii="Times New Roman" w:hAnsi="Times New Roman" w:cs="Times New Roman" w:hint="default"/>
        <w:b/>
        <w:bCs/>
        <w:sz w:val="22"/>
        <w:szCs w:val="22"/>
      </w:rPr>
    </w:lvl>
    <w:lvl w:ilvl="1">
      <w:start w:val="1"/>
      <w:numFmt w:val="bullet"/>
      <w:lvlText w:val=""/>
      <w:lvlJc w:val="left"/>
      <w:pPr>
        <w:tabs>
          <w:tab w:val="num" w:pos="680"/>
        </w:tabs>
        <w:ind w:left="680" w:hanging="340"/>
      </w:pPr>
      <w:rPr>
        <w:rFonts w:ascii="Symbol" w:hAnsi="Symbol" w:hint="default"/>
        <w:b/>
        <w:color w:val="auto"/>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16cid:durableId="830874147">
    <w:abstractNumId w:val="8"/>
  </w:num>
  <w:num w:numId="2" w16cid:durableId="277833956">
    <w:abstractNumId w:val="16"/>
  </w:num>
  <w:num w:numId="3" w16cid:durableId="84499798">
    <w:abstractNumId w:val="1"/>
  </w:num>
  <w:num w:numId="4" w16cid:durableId="1127968753">
    <w:abstractNumId w:val="6"/>
  </w:num>
  <w:num w:numId="5" w16cid:durableId="1823231240">
    <w:abstractNumId w:val="2"/>
  </w:num>
  <w:num w:numId="6" w16cid:durableId="1152678716">
    <w:abstractNumId w:val="14"/>
  </w:num>
  <w:num w:numId="7" w16cid:durableId="1817919199">
    <w:abstractNumId w:val="26"/>
  </w:num>
  <w:num w:numId="8" w16cid:durableId="308823086">
    <w:abstractNumId w:val="19"/>
  </w:num>
  <w:num w:numId="9" w16cid:durableId="454445379">
    <w:abstractNumId w:val="24"/>
  </w:num>
  <w:num w:numId="10" w16cid:durableId="1673683726">
    <w:abstractNumId w:val="0"/>
  </w:num>
  <w:num w:numId="11" w16cid:durableId="845435528">
    <w:abstractNumId w:val="11"/>
  </w:num>
  <w:num w:numId="12" w16cid:durableId="789475164">
    <w:abstractNumId w:val="4"/>
  </w:num>
  <w:num w:numId="13" w16cid:durableId="244416461">
    <w:abstractNumId w:val="20"/>
  </w:num>
  <w:num w:numId="14" w16cid:durableId="187840446">
    <w:abstractNumId w:val="10"/>
  </w:num>
  <w:num w:numId="15" w16cid:durableId="155197501">
    <w:abstractNumId w:val="27"/>
  </w:num>
  <w:num w:numId="16" w16cid:durableId="1741100441">
    <w:abstractNumId w:val="21"/>
  </w:num>
  <w:num w:numId="17" w16cid:durableId="1543784080">
    <w:abstractNumId w:val="17"/>
  </w:num>
  <w:num w:numId="18" w16cid:durableId="1326515015">
    <w:abstractNumId w:val="18"/>
  </w:num>
  <w:num w:numId="19" w16cid:durableId="49349055">
    <w:abstractNumId w:val="5"/>
  </w:num>
  <w:num w:numId="20" w16cid:durableId="1337264809">
    <w:abstractNumId w:val="7"/>
  </w:num>
  <w:num w:numId="21" w16cid:durableId="1687095318">
    <w:abstractNumId w:val="7"/>
    <w:lvlOverride w:ilvl="0">
      <w:startOverride w:val="1"/>
    </w:lvlOverride>
  </w:num>
  <w:num w:numId="22" w16cid:durableId="1269698518">
    <w:abstractNumId w:val="15"/>
  </w:num>
  <w:num w:numId="23" w16cid:durableId="3813687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19059160">
    <w:abstractNumId w:val="3"/>
  </w:num>
  <w:num w:numId="25" w16cid:durableId="1060440212">
    <w:abstractNumId w:val="6"/>
  </w:num>
  <w:num w:numId="26" w16cid:durableId="1167748815">
    <w:abstractNumId w:val="12"/>
  </w:num>
  <w:num w:numId="27" w16cid:durableId="1680424222">
    <w:abstractNumId w:val="25"/>
  </w:num>
  <w:num w:numId="28" w16cid:durableId="1767996627">
    <w:abstractNumId w:val="9"/>
  </w:num>
  <w:num w:numId="29" w16cid:durableId="2025008415">
    <w:abstractNumId w:val="13"/>
  </w:num>
  <w:num w:numId="30" w16cid:durableId="57633410">
    <w:abstractNumId w:val="2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872"/>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486A"/>
    <w:rsid w:val="000001EE"/>
    <w:rsid w:val="00001326"/>
    <w:rsid w:val="000023E2"/>
    <w:rsid w:val="0000411E"/>
    <w:rsid w:val="0000523F"/>
    <w:rsid w:val="00005259"/>
    <w:rsid w:val="00005618"/>
    <w:rsid w:val="00005FDA"/>
    <w:rsid w:val="0000691B"/>
    <w:rsid w:val="00007505"/>
    <w:rsid w:val="00007F7D"/>
    <w:rsid w:val="00010394"/>
    <w:rsid w:val="000109E4"/>
    <w:rsid w:val="00010F1F"/>
    <w:rsid w:val="000112B6"/>
    <w:rsid w:val="00012D0F"/>
    <w:rsid w:val="000136CB"/>
    <w:rsid w:val="000136FE"/>
    <w:rsid w:val="00015592"/>
    <w:rsid w:val="00015B26"/>
    <w:rsid w:val="00016034"/>
    <w:rsid w:val="000163FA"/>
    <w:rsid w:val="00016BD9"/>
    <w:rsid w:val="000171AA"/>
    <w:rsid w:val="00020241"/>
    <w:rsid w:val="000207F6"/>
    <w:rsid w:val="00020909"/>
    <w:rsid w:val="00020ACE"/>
    <w:rsid w:val="00020C0F"/>
    <w:rsid w:val="0002135F"/>
    <w:rsid w:val="000214BF"/>
    <w:rsid w:val="000220E0"/>
    <w:rsid w:val="000228B6"/>
    <w:rsid w:val="00022C8C"/>
    <w:rsid w:val="00023A82"/>
    <w:rsid w:val="00023AFE"/>
    <w:rsid w:val="000240B1"/>
    <w:rsid w:val="00024DCA"/>
    <w:rsid w:val="00024F0A"/>
    <w:rsid w:val="00024F9F"/>
    <w:rsid w:val="0002647C"/>
    <w:rsid w:val="00026750"/>
    <w:rsid w:val="0002723F"/>
    <w:rsid w:val="00027D8B"/>
    <w:rsid w:val="0003120C"/>
    <w:rsid w:val="00031C53"/>
    <w:rsid w:val="0003212A"/>
    <w:rsid w:val="00033300"/>
    <w:rsid w:val="0003412C"/>
    <w:rsid w:val="000341E3"/>
    <w:rsid w:val="00034A67"/>
    <w:rsid w:val="00034B54"/>
    <w:rsid w:val="00036248"/>
    <w:rsid w:val="0003666A"/>
    <w:rsid w:val="00036790"/>
    <w:rsid w:val="0003695C"/>
    <w:rsid w:val="00037CE4"/>
    <w:rsid w:val="00040901"/>
    <w:rsid w:val="000410C4"/>
    <w:rsid w:val="00041197"/>
    <w:rsid w:val="00041231"/>
    <w:rsid w:val="00041984"/>
    <w:rsid w:val="0004309E"/>
    <w:rsid w:val="00043323"/>
    <w:rsid w:val="00043B86"/>
    <w:rsid w:val="00044898"/>
    <w:rsid w:val="00045867"/>
    <w:rsid w:val="00045E99"/>
    <w:rsid w:val="000470D8"/>
    <w:rsid w:val="00047CB3"/>
    <w:rsid w:val="00047EE5"/>
    <w:rsid w:val="00052299"/>
    <w:rsid w:val="00052E17"/>
    <w:rsid w:val="0005355B"/>
    <w:rsid w:val="000537B6"/>
    <w:rsid w:val="00053C38"/>
    <w:rsid w:val="00053D1A"/>
    <w:rsid w:val="00054244"/>
    <w:rsid w:val="000545E0"/>
    <w:rsid w:val="00054894"/>
    <w:rsid w:val="00054A08"/>
    <w:rsid w:val="00056693"/>
    <w:rsid w:val="0005791A"/>
    <w:rsid w:val="00057C1B"/>
    <w:rsid w:val="00062682"/>
    <w:rsid w:val="0006289F"/>
    <w:rsid w:val="00062F01"/>
    <w:rsid w:val="00063241"/>
    <w:rsid w:val="00063243"/>
    <w:rsid w:val="00063D58"/>
    <w:rsid w:val="000646CF"/>
    <w:rsid w:val="00064AA5"/>
    <w:rsid w:val="000655AE"/>
    <w:rsid w:val="00065B3E"/>
    <w:rsid w:val="00066E98"/>
    <w:rsid w:val="00066F18"/>
    <w:rsid w:val="00067431"/>
    <w:rsid w:val="00067DCF"/>
    <w:rsid w:val="00070158"/>
    <w:rsid w:val="000713DD"/>
    <w:rsid w:val="0007146A"/>
    <w:rsid w:val="0007255A"/>
    <w:rsid w:val="00072B79"/>
    <w:rsid w:val="00073629"/>
    <w:rsid w:val="00073972"/>
    <w:rsid w:val="00073E1E"/>
    <w:rsid w:val="00075170"/>
    <w:rsid w:val="000755C5"/>
    <w:rsid w:val="00075C98"/>
    <w:rsid w:val="00075DFC"/>
    <w:rsid w:val="000800E4"/>
    <w:rsid w:val="0008066F"/>
    <w:rsid w:val="00082495"/>
    <w:rsid w:val="00082726"/>
    <w:rsid w:val="000832AD"/>
    <w:rsid w:val="00083708"/>
    <w:rsid w:val="000846ED"/>
    <w:rsid w:val="00086270"/>
    <w:rsid w:val="00086760"/>
    <w:rsid w:val="00087DE0"/>
    <w:rsid w:val="00090062"/>
    <w:rsid w:val="0009056A"/>
    <w:rsid w:val="00091283"/>
    <w:rsid w:val="00092C1C"/>
    <w:rsid w:val="00093088"/>
    <w:rsid w:val="00093239"/>
    <w:rsid w:val="000932DC"/>
    <w:rsid w:val="00093458"/>
    <w:rsid w:val="000935CC"/>
    <w:rsid w:val="000937CE"/>
    <w:rsid w:val="00093B34"/>
    <w:rsid w:val="000940D2"/>
    <w:rsid w:val="000943C4"/>
    <w:rsid w:val="000948A5"/>
    <w:rsid w:val="000948E5"/>
    <w:rsid w:val="0009492A"/>
    <w:rsid w:val="00095D5C"/>
    <w:rsid w:val="00095D74"/>
    <w:rsid w:val="000965F3"/>
    <w:rsid w:val="000967AD"/>
    <w:rsid w:val="000969AB"/>
    <w:rsid w:val="00097A41"/>
    <w:rsid w:val="000A001E"/>
    <w:rsid w:val="000A03B5"/>
    <w:rsid w:val="000A198E"/>
    <w:rsid w:val="000A222A"/>
    <w:rsid w:val="000A264E"/>
    <w:rsid w:val="000A3662"/>
    <w:rsid w:val="000A447C"/>
    <w:rsid w:val="000A5C80"/>
    <w:rsid w:val="000A6379"/>
    <w:rsid w:val="000A6839"/>
    <w:rsid w:val="000A73B3"/>
    <w:rsid w:val="000A77D9"/>
    <w:rsid w:val="000A79C1"/>
    <w:rsid w:val="000A7EDA"/>
    <w:rsid w:val="000B110D"/>
    <w:rsid w:val="000B1CD6"/>
    <w:rsid w:val="000B227C"/>
    <w:rsid w:val="000B2A79"/>
    <w:rsid w:val="000B4B92"/>
    <w:rsid w:val="000B4C5B"/>
    <w:rsid w:val="000B67CC"/>
    <w:rsid w:val="000B710E"/>
    <w:rsid w:val="000B74C7"/>
    <w:rsid w:val="000C09C5"/>
    <w:rsid w:val="000C0D96"/>
    <w:rsid w:val="000C1248"/>
    <w:rsid w:val="000C1A6D"/>
    <w:rsid w:val="000C4736"/>
    <w:rsid w:val="000C5194"/>
    <w:rsid w:val="000C6629"/>
    <w:rsid w:val="000C6B15"/>
    <w:rsid w:val="000C6D12"/>
    <w:rsid w:val="000C6DE5"/>
    <w:rsid w:val="000C6DE8"/>
    <w:rsid w:val="000C6E03"/>
    <w:rsid w:val="000C7132"/>
    <w:rsid w:val="000C7FF7"/>
    <w:rsid w:val="000D142E"/>
    <w:rsid w:val="000D16E9"/>
    <w:rsid w:val="000D352B"/>
    <w:rsid w:val="000D4038"/>
    <w:rsid w:val="000D52F6"/>
    <w:rsid w:val="000D5B82"/>
    <w:rsid w:val="000D6AA2"/>
    <w:rsid w:val="000D7001"/>
    <w:rsid w:val="000E03D7"/>
    <w:rsid w:val="000E1EF8"/>
    <w:rsid w:val="000E303B"/>
    <w:rsid w:val="000E4787"/>
    <w:rsid w:val="000E4A08"/>
    <w:rsid w:val="000E67EF"/>
    <w:rsid w:val="000E691C"/>
    <w:rsid w:val="000E6EFB"/>
    <w:rsid w:val="000E7059"/>
    <w:rsid w:val="000E71A0"/>
    <w:rsid w:val="000F0C18"/>
    <w:rsid w:val="000F0C61"/>
    <w:rsid w:val="000F1BB0"/>
    <w:rsid w:val="000F269D"/>
    <w:rsid w:val="000F2725"/>
    <w:rsid w:val="000F275E"/>
    <w:rsid w:val="000F316E"/>
    <w:rsid w:val="000F32E3"/>
    <w:rsid w:val="000F3488"/>
    <w:rsid w:val="000F3695"/>
    <w:rsid w:val="000F3D91"/>
    <w:rsid w:val="000F57F9"/>
    <w:rsid w:val="000F76CB"/>
    <w:rsid w:val="000F774E"/>
    <w:rsid w:val="001008F5"/>
    <w:rsid w:val="00100A63"/>
    <w:rsid w:val="00101359"/>
    <w:rsid w:val="00102D93"/>
    <w:rsid w:val="00103377"/>
    <w:rsid w:val="00103D41"/>
    <w:rsid w:val="001042A5"/>
    <w:rsid w:val="001055EA"/>
    <w:rsid w:val="00105CAB"/>
    <w:rsid w:val="001072FF"/>
    <w:rsid w:val="00107769"/>
    <w:rsid w:val="00107FD7"/>
    <w:rsid w:val="00110907"/>
    <w:rsid w:val="0011090B"/>
    <w:rsid w:val="00110A07"/>
    <w:rsid w:val="00110B37"/>
    <w:rsid w:val="0011221E"/>
    <w:rsid w:val="00113B78"/>
    <w:rsid w:val="001147AE"/>
    <w:rsid w:val="001157D6"/>
    <w:rsid w:val="001159ED"/>
    <w:rsid w:val="0011606A"/>
    <w:rsid w:val="001167DD"/>
    <w:rsid w:val="00116A24"/>
    <w:rsid w:val="00116F5F"/>
    <w:rsid w:val="00117A06"/>
    <w:rsid w:val="00117E10"/>
    <w:rsid w:val="00121292"/>
    <w:rsid w:val="00121306"/>
    <w:rsid w:val="00121FF2"/>
    <w:rsid w:val="00123920"/>
    <w:rsid w:val="00124111"/>
    <w:rsid w:val="0012427D"/>
    <w:rsid w:val="00124D98"/>
    <w:rsid w:val="0012551A"/>
    <w:rsid w:val="00125724"/>
    <w:rsid w:val="00126079"/>
    <w:rsid w:val="0012687A"/>
    <w:rsid w:val="00126FC4"/>
    <w:rsid w:val="00127DD7"/>
    <w:rsid w:val="0013016E"/>
    <w:rsid w:val="00130E68"/>
    <w:rsid w:val="001312D3"/>
    <w:rsid w:val="001312D5"/>
    <w:rsid w:val="00132115"/>
    <w:rsid w:val="00132658"/>
    <w:rsid w:val="00132BFF"/>
    <w:rsid w:val="001331BE"/>
    <w:rsid w:val="0013342A"/>
    <w:rsid w:val="00133CAB"/>
    <w:rsid w:val="00134307"/>
    <w:rsid w:val="001344C4"/>
    <w:rsid w:val="001373AF"/>
    <w:rsid w:val="0013771D"/>
    <w:rsid w:val="001379CE"/>
    <w:rsid w:val="00137F08"/>
    <w:rsid w:val="00140189"/>
    <w:rsid w:val="001408D4"/>
    <w:rsid w:val="0014138F"/>
    <w:rsid w:val="0014207C"/>
    <w:rsid w:val="0014273C"/>
    <w:rsid w:val="00142B5C"/>
    <w:rsid w:val="0014304A"/>
    <w:rsid w:val="0014321F"/>
    <w:rsid w:val="00143498"/>
    <w:rsid w:val="00144050"/>
    <w:rsid w:val="00144316"/>
    <w:rsid w:val="001445B4"/>
    <w:rsid w:val="0014521B"/>
    <w:rsid w:val="0014537C"/>
    <w:rsid w:val="0014539F"/>
    <w:rsid w:val="00145890"/>
    <w:rsid w:val="00145933"/>
    <w:rsid w:val="001462D2"/>
    <w:rsid w:val="00146684"/>
    <w:rsid w:val="00146F04"/>
    <w:rsid w:val="0014723F"/>
    <w:rsid w:val="001513A9"/>
    <w:rsid w:val="001538EA"/>
    <w:rsid w:val="00153D2A"/>
    <w:rsid w:val="00154135"/>
    <w:rsid w:val="00154D5F"/>
    <w:rsid w:val="00154F76"/>
    <w:rsid w:val="00154FC7"/>
    <w:rsid w:val="00155830"/>
    <w:rsid w:val="00155E1F"/>
    <w:rsid w:val="00156556"/>
    <w:rsid w:val="00157CB9"/>
    <w:rsid w:val="00157E00"/>
    <w:rsid w:val="001607A9"/>
    <w:rsid w:val="00161198"/>
    <w:rsid w:val="00161CF1"/>
    <w:rsid w:val="0016248D"/>
    <w:rsid w:val="00162711"/>
    <w:rsid w:val="00162ACE"/>
    <w:rsid w:val="00162E75"/>
    <w:rsid w:val="001635F9"/>
    <w:rsid w:val="0016539C"/>
    <w:rsid w:val="00165831"/>
    <w:rsid w:val="00165BBA"/>
    <w:rsid w:val="0016703A"/>
    <w:rsid w:val="00167442"/>
    <w:rsid w:val="00167968"/>
    <w:rsid w:val="00167976"/>
    <w:rsid w:val="00167A2F"/>
    <w:rsid w:val="00170ADD"/>
    <w:rsid w:val="00171875"/>
    <w:rsid w:val="0017299D"/>
    <w:rsid w:val="00172D0C"/>
    <w:rsid w:val="00172EEF"/>
    <w:rsid w:val="001737AE"/>
    <w:rsid w:val="00173E90"/>
    <w:rsid w:val="00174FAC"/>
    <w:rsid w:val="001762C8"/>
    <w:rsid w:val="00176942"/>
    <w:rsid w:val="001776A3"/>
    <w:rsid w:val="001776F4"/>
    <w:rsid w:val="00177B8F"/>
    <w:rsid w:val="001811A6"/>
    <w:rsid w:val="00181BEC"/>
    <w:rsid w:val="001821A8"/>
    <w:rsid w:val="001833BC"/>
    <w:rsid w:val="001847D3"/>
    <w:rsid w:val="00184AB6"/>
    <w:rsid w:val="00184EDD"/>
    <w:rsid w:val="0018661D"/>
    <w:rsid w:val="00186864"/>
    <w:rsid w:val="0018733E"/>
    <w:rsid w:val="00187476"/>
    <w:rsid w:val="00187FBC"/>
    <w:rsid w:val="001914F3"/>
    <w:rsid w:val="00191763"/>
    <w:rsid w:val="001918F5"/>
    <w:rsid w:val="00192B18"/>
    <w:rsid w:val="00193949"/>
    <w:rsid w:val="00193FC9"/>
    <w:rsid w:val="00194461"/>
    <w:rsid w:val="00194890"/>
    <w:rsid w:val="0019544F"/>
    <w:rsid w:val="00196157"/>
    <w:rsid w:val="00196EBA"/>
    <w:rsid w:val="001977A2"/>
    <w:rsid w:val="001A009F"/>
    <w:rsid w:val="001A01B9"/>
    <w:rsid w:val="001A05F1"/>
    <w:rsid w:val="001A12A8"/>
    <w:rsid w:val="001A213D"/>
    <w:rsid w:val="001A2816"/>
    <w:rsid w:val="001A29D0"/>
    <w:rsid w:val="001A2C38"/>
    <w:rsid w:val="001A321D"/>
    <w:rsid w:val="001A36F9"/>
    <w:rsid w:val="001A44D5"/>
    <w:rsid w:val="001A5770"/>
    <w:rsid w:val="001A582C"/>
    <w:rsid w:val="001A5DB6"/>
    <w:rsid w:val="001A6AB5"/>
    <w:rsid w:val="001A7666"/>
    <w:rsid w:val="001A7DC0"/>
    <w:rsid w:val="001A7FDE"/>
    <w:rsid w:val="001B1110"/>
    <w:rsid w:val="001B14BE"/>
    <w:rsid w:val="001B1808"/>
    <w:rsid w:val="001B20EB"/>
    <w:rsid w:val="001B2367"/>
    <w:rsid w:val="001B2768"/>
    <w:rsid w:val="001B27C3"/>
    <w:rsid w:val="001B2936"/>
    <w:rsid w:val="001B2A68"/>
    <w:rsid w:val="001B2CF3"/>
    <w:rsid w:val="001B3969"/>
    <w:rsid w:val="001B43C4"/>
    <w:rsid w:val="001B4689"/>
    <w:rsid w:val="001B5139"/>
    <w:rsid w:val="001B581C"/>
    <w:rsid w:val="001B5DF6"/>
    <w:rsid w:val="001B64C7"/>
    <w:rsid w:val="001B7849"/>
    <w:rsid w:val="001B7F01"/>
    <w:rsid w:val="001C1C1F"/>
    <w:rsid w:val="001C1CD4"/>
    <w:rsid w:val="001C225B"/>
    <w:rsid w:val="001C41A7"/>
    <w:rsid w:val="001C4475"/>
    <w:rsid w:val="001C44E7"/>
    <w:rsid w:val="001C5429"/>
    <w:rsid w:val="001C592C"/>
    <w:rsid w:val="001C626F"/>
    <w:rsid w:val="001C69D0"/>
    <w:rsid w:val="001C7201"/>
    <w:rsid w:val="001C7B7A"/>
    <w:rsid w:val="001D0760"/>
    <w:rsid w:val="001D104F"/>
    <w:rsid w:val="001D2111"/>
    <w:rsid w:val="001D3BE9"/>
    <w:rsid w:val="001D3F7E"/>
    <w:rsid w:val="001D54DA"/>
    <w:rsid w:val="001D5DF7"/>
    <w:rsid w:val="001D601E"/>
    <w:rsid w:val="001D7A09"/>
    <w:rsid w:val="001D7AB6"/>
    <w:rsid w:val="001D7B54"/>
    <w:rsid w:val="001E0027"/>
    <w:rsid w:val="001E0459"/>
    <w:rsid w:val="001E0C39"/>
    <w:rsid w:val="001E0F44"/>
    <w:rsid w:val="001E1361"/>
    <w:rsid w:val="001E2249"/>
    <w:rsid w:val="001E2D80"/>
    <w:rsid w:val="001E48BC"/>
    <w:rsid w:val="001E4FB9"/>
    <w:rsid w:val="001E5ADA"/>
    <w:rsid w:val="001E66BE"/>
    <w:rsid w:val="001E70A7"/>
    <w:rsid w:val="001E7A14"/>
    <w:rsid w:val="001F268F"/>
    <w:rsid w:val="001F3287"/>
    <w:rsid w:val="001F38F4"/>
    <w:rsid w:val="001F489C"/>
    <w:rsid w:val="001F4BF1"/>
    <w:rsid w:val="001F5DF9"/>
    <w:rsid w:val="001F79E1"/>
    <w:rsid w:val="0020066F"/>
    <w:rsid w:val="00200F91"/>
    <w:rsid w:val="00201D5E"/>
    <w:rsid w:val="00204B4C"/>
    <w:rsid w:val="0020511B"/>
    <w:rsid w:val="002058BA"/>
    <w:rsid w:val="00205AA0"/>
    <w:rsid w:val="0020622D"/>
    <w:rsid w:val="00206541"/>
    <w:rsid w:val="00207251"/>
    <w:rsid w:val="00210042"/>
    <w:rsid w:val="00210688"/>
    <w:rsid w:val="0021078F"/>
    <w:rsid w:val="00211974"/>
    <w:rsid w:val="00211CBC"/>
    <w:rsid w:val="002131F0"/>
    <w:rsid w:val="002132B7"/>
    <w:rsid w:val="002137A9"/>
    <w:rsid w:val="002139CC"/>
    <w:rsid w:val="00213CE1"/>
    <w:rsid w:val="00214A48"/>
    <w:rsid w:val="00215548"/>
    <w:rsid w:val="00216C89"/>
    <w:rsid w:val="00217E22"/>
    <w:rsid w:val="00217E7A"/>
    <w:rsid w:val="002205B0"/>
    <w:rsid w:val="00220AC7"/>
    <w:rsid w:val="0022151A"/>
    <w:rsid w:val="00222483"/>
    <w:rsid w:val="0022501E"/>
    <w:rsid w:val="002251C6"/>
    <w:rsid w:val="002257A4"/>
    <w:rsid w:val="00225988"/>
    <w:rsid w:val="00225FC4"/>
    <w:rsid w:val="00226413"/>
    <w:rsid w:val="00226A1B"/>
    <w:rsid w:val="00226D95"/>
    <w:rsid w:val="00227414"/>
    <w:rsid w:val="00227C22"/>
    <w:rsid w:val="00227D23"/>
    <w:rsid w:val="00230BA3"/>
    <w:rsid w:val="002328D6"/>
    <w:rsid w:val="00232FF2"/>
    <w:rsid w:val="00233938"/>
    <w:rsid w:val="00234293"/>
    <w:rsid w:val="002347DE"/>
    <w:rsid w:val="002349D6"/>
    <w:rsid w:val="00234C46"/>
    <w:rsid w:val="00234D43"/>
    <w:rsid w:val="00234D5B"/>
    <w:rsid w:val="00234EE6"/>
    <w:rsid w:val="002353EB"/>
    <w:rsid w:val="00235C91"/>
    <w:rsid w:val="00236007"/>
    <w:rsid w:val="0023703A"/>
    <w:rsid w:val="00240A1E"/>
    <w:rsid w:val="00240F63"/>
    <w:rsid w:val="0024145C"/>
    <w:rsid w:val="00241578"/>
    <w:rsid w:val="00241CB5"/>
    <w:rsid w:val="002423E7"/>
    <w:rsid w:val="002427BC"/>
    <w:rsid w:val="00242B26"/>
    <w:rsid w:val="00242BFA"/>
    <w:rsid w:val="00244B35"/>
    <w:rsid w:val="00245411"/>
    <w:rsid w:val="00246083"/>
    <w:rsid w:val="0024700D"/>
    <w:rsid w:val="0024768B"/>
    <w:rsid w:val="00247FFA"/>
    <w:rsid w:val="002504FC"/>
    <w:rsid w:val="00250B6E"/>
    <w:rsid w:val="0025125A"/>
    <w:rsid w:val="00251ABF"/>
    <w:rsid w:val="00251F40"/>
    <w:rsid w:val="00252055"/>
    <w:rsid w:val="002528AE"/>
    <w:rsid w:val="00253B02"/>
    <w:rsid w:val="002546E1"/>
    <w:rsid w:val="0025596D"/>
    <w:rsid w:val="002561AD"/>
    <w:rsid w:val="00256292"/>
    <w:rsid w:val="00256964"/>
    <w:rsid w:val="0025737C"/>
    <w:rsid w:val="00260850"/>
    <w:rsid w:val="00260C9C"/>
    <w:rsid w:val="002625B9"/>
    <w:rsid w:val="0026276C"/>
    <w:rsid w:val="002627F7"/>
    <w:rsid w:val="00262C39"/>
    <w:rsid w:val="00263576"/>
    <w:rsid w:val="00264CDC"/>
    <w:rsid w:val="0026584B"/>
    <w:rsid w:val="0026666A"/>
    <w:rsid w:val="002667CA"/>
    <w:rsid w:val="00266A91"/>
    <w:rsid w:val="00267D3D"/>
    <w:rsid w:val="0027112C"/>
    <w:rsid w:val="00271FF2"/>
    <w:rsid w:val="002728E2"/>
    <w:rsid w:val="00272D13"/>
    <w:rsid w:val="002735BE"/>
    <w:rsid w:val="00274C5E"/>
    <w:rsid w:val="00274DBA"/>
    <w:rsid w:val="002758E3"/>
    <w:rsid w:val="002769E4"/>
    <w:rsid w:val="00280715"/>
    <w:rsid w:val="002815D7"/>
    <w:rsid w:val="00281B85"/>
    <w:rsid w:val="002823F3"/>
    <w:rsid w:val="0028490E"/>
    <w:rsid w:val="00286152"/>
    <w:rsid w:val="00286450"/>
    <w:rsid w:val="00287A61"/>
    <w:rsid w:val="00290375"/>
    <w:rsid w:val="002945F0"/>
    <w:rsid w:val="00294ABC"/>
    <w:rsid w:val="0029528F"/>
    <w:rsid w:val="00295314"/>
    <w:rsid w:val="002958B9"/>
    <w:rsid w:val="002968B9"/>
    <w:rsid w:val="002A24DD"/>
    <w:rsid w:val="002A3E1D"/>
    <w:rsid w:val="002A4026"/>
    <w:rsid w:val="002A4477"/>
    <w:rsid w:val="002A520D"/>
    <w:rsid w:val="002A53D0"/>
    <w:rsid w:val="002A5CB5"/>
    <w:rsid w:val="002A6968"/>
    <w:rsid w:val="002B0701"/>
    <w:rsid w:val="002B0858"/>
    <w:rsid w:val="002B0CA6"/>
    <w:rsid w:val="002B0E4C"/>
    <w:rsid w:val="002B127F"/>
    <w:rsid w:val="002B172A"/>
    <w:rsid w:val="002B188D"/>
    <w:rsid w:val="002B1F7A"/>
    <w:rsid w:val="002B21E2"/>
    <w:rsid w:val="002B2274"/>
    <w:rsid w:val="002B2475"/>
    <w:rsid w:val="002B24AC"/>
    <w:rsid w:val="002B2B86"/>
    <w:rsid w:val="002B2BD3"/>
    <w:rsid w:val="002B37BA"/>
    <w:rsid w:val="002B3BB9"/>
    <w:rsid w:val="002B3F4A"/>
    <w:rsid w:val="002B4504"/>
    <w:rsid w:val="002B4F27"/>
    <w:rsid w:val="002B6990"/>
    <w:rsid w:val="002B6C76"/>
    <w:rsid w:val="002B7248"/>
    <w:rsid w:val="002B7D45"/>
    <w:rsid w:val="002B7ED3"/>
    <w:rsid w:val="002C2FF3"/>
    <w:rsid w:val="002C3DDC"/>
    <w:rsid w:val="002C3F1C"/>
    <w:rsid w:val="002C5EFB"/>
    <w:rsid w:val="002C5EFE"/>
    <w:rsid w:val="002C6B5C"/>
    <w:rsid w:val="002C6C3E"/>
    <w:rsid w:val="002C6E02"/>
    <w:rsid w:val="002C7160"/>
    <w:rsid w:val="002C7DF7"/>
    <w:rsid w:val="002D0138"/>
    <w:rsid w:val="002D04F1"/>
    <w:rsid w:val="002D0CAF"/>
    <w:rsid w:val="002D101C"/>
    <w:rsid w:val="002D1326"/>
    <w:rsid w:val="002D22B1"/>
    <w:rsid w:val="002D3135"/>
    <w:rsid w:val="002D4677"/>
    <w:rsid w:val="002D46DA"/>
    <w:rsid w:val="002D4B0C"/>
    <w:rsid w:val="002D67CC"/>
    <w:rsid w:val="002D68E9"/>
    <w:rsid w:val="002D6971"/>
    <w:rsid w:val="002D7552"/>
    <w:rsid w:val="002D7B96"/>
    <w:rsid w:val="002D7C31"/>
    <w:rsid w:val="002E01EC"/>
    <w:rsid w:val="002E1ED5"/>
    <w:rsid w:val="002E20C7"/>
    <w:rsid w:val="002E2141"/>
    <w:rsid w:val="002E283E"/>
    <w:rsid w:val="002E28A1"/>
    <w:rsid w:val="002E32B1"/>
    <w:rsid w:val="002E3702"/>
    <w:rsid w:val="002E4461"/>
    <w:rsid w:val="002E455E"/>
    <w:rsid w:val="002E546D"/>
    <w:rsid w:val="002F0005"/>
    <w:rsid w:val="002F0064"/>
    <w:rsid w:val="002F1482"/>
    <w:rsid w:val="002F20EC"/>
    <w:rsid w:val="002F26A7"/>
    <w:rsid w:val="002F2F29"/>
    <w:rsid w:val="002F3442"/>
    <w:rsid w:val="002F5552"/>
    <w:rsid w:val="002F72DC"/>
    <w:rsid w:val="002F7D0B"/>
    <w:rsid w:val="003004E9"/>
    <w:rsid w:val="0030120A"/>
    <w:rsid w:val="00301689"/>
    <w:rsid w:val="003018A7"/>
    <w:rsid w:val="00301A92"/>
    <w:rsid w:val="003025F2"/>
    <w:rsid w:val="003027B2"/>
    <w:rsid w:val="00302A62"/>
    <w:rsid w:val="00303EB0"/>
    <w:rsid w:val="00303F47"/>
    <w:rsid w:val="00304F8A"/>
    <w:rsid w:val="00307337"/>
    <w:rsid w:val="00307914"/>
    <w:rsid w:val="0030797B"/>
    <w:rsid w:val="0031008F"/>
    <w:rsid w:val="00310298"/>
    <w:rsid w:val="00310ACA"/>
    <w:rsid w:val="00310C36"/>
    <w:rsid w:val="003117D8"/>
    <w:rsid w:val="00311A9B"/>
    <w:rsid w:val="0031257D"/>
    <w:rsid w:val="0031315A"/>
    <w:rsid w:val="00313916"/>
    <w:rsid w:val="00313E21"/>
    <w:rsid w:val="00313FBC"/>
    <w:rsid w:val="00314970"/>
    <w:rsid w:val="0031542B"/>
    <w:rsid w:val="0031606C"/>
    <w:rsid w:val="00316382"/>
    <w:rsid w:val="0031684A"/>
    <w:rsid w:val="003170AC"/>
    <w:rsid w:val="0031720F"/>
    <w:rsid w:val="0032014C"/>
    <w:rsid w:val="003202E9"/>
    <w:rsid w:val="00320EA9"/>
    <w:rsid w:val="00320FE5"/>
    <w:rsid w:val="00321243"/>
    <w:rsid w:val="003212D9"/>
    <w:rsid w:val="00321496"/>
    <w:rsid w:val="003217AC"/>
    <w:rsid w:val="00321C6B"/>
    <w:rsid w:val="0032227B"/>
    <w:rsid w:val="0032273D"/>
    <w:rsid w:val="003235B4"/>
    <w:rsid w:val="0032423C"/>
    <w:rsid w:val="003250D6"/>
    <w:rsid w:val="00325CDD"/>
    <w:rsid w:val="00325F8A"/>
    <w:rsid w:val="003260C8"/>
    <w:rsid w:val="0032674F"/>
    <w:rsid w:val="00330400"/>
    <w:rsid w:val="003308C3"/>
    <w:rsid w:val="00330B67"/>
    <w:rsid w:val="00331CE0"/>
    <w:rsid w:val="003327FA"/>
    <w:rsid w:val="003336F0"/>
    <w:rsid w:val="00333923"/>
    <w:rsid w:val="00333A1D"/>
    <w:rsid w:val="00333B4D"/>
    <w:rsid w:val="00334248"/>
    <w:rsid w:val="00334692"/>
    <w:rsid w:val="00335185"/>
    <w:rsid w:val="0033617B"/>
    <w:rsid w:val="00336817"/>
    <w:rsid w:val="00336B6A"/>
    <w:rsid w:val="00337E77"/>
    <w:rsid w:val="00340AC7"/>
    <w:rsid w:val="00341547"/>
    <w:rsid w:val="00341D8B"/>
    <w:rsid w:val="00342026"/>
    <w:rsid w:val="00342373"/>
    <w:rsid w:val="0034240A"/>
    <w:rsid w:val="00344947"/>
    <w:rsid w:val="00344DD0"/>
    <w:rsid w:val="003454B8"/>
    <w:rsid w:val="0034594B"/>
    <w:rsid w:val="00345DAB"/>
    <w:rsid w:val="00346B87"/>
    <w:rsid w:val="00347859"/>
    <w:rsid w:val="00350CEC"/>
    <w:rsid w:val="003517BB"/>
    <w:rsid w:val="00353294"/>
    <w:rsid w:val="00356695"/>
    <w:rsid w:val="00356DAD"/>
    <w:rsid w:val="003576A6"/>
    <w:rsid w:val="00357972"/>
    <w:rsid w:val="00357E14"/>
    <w:rsid w:val="00360734"/>
    <w:rsid w:val="00361B5F"/>
    <w:rsid w:val="00361D9D"/>
    <w:rsid w:val="00362389"/>
    <w:rsid w:val="00363950"/>
    <w:rsid w:val="00363FAB"/>
    <w:rsid w:val="00364038"/>
    <w:rsid w:val="0036469F"/>
    <w:rsid w:val="003649A1"/>
    <w:rsid w:val="00364CF5"/>
    <w:rsid w:val="003650AD"/>
    <w:rsid w:val="00365C29"/>
    <w:rsid w:val="003660C7"/>
    <w:rsid w:val="003673F1"/>
    <w:rsid w:val="00367D4D"/>
    <w:rsid w:val="00370E2D"/>
    <w:rsid w:val="00371165"/>
    <w:rsid w:val="003720B6"/>
    <w:rsid w:val="00373A4C"/>
    <w:rsid w:val="00373BBE"/>
    <w:rsid w:val="00374F7C"/>
    <w:rsid w:val="003752A1"/>
    <w:rsid w:val="00375F54"/>
    <w:rsid w:val="0037615B"/>
    <w:rsid w:val="003763BF"/>
    <w:rsid w:val="0038015E"/>
    <w:rsid w:val="003809C0"/>
    <w:rsid w:val="00380CC5"/>
    <w:rsid w:val="0038205F"/>
    <w:rsid w:val="00382445"/>
    <w:rsid w:val="00382BF6"/>
    <w:rsid w:val="0038343D"/>
    <w:rsid w:val="00383C4B"/>
    <w:rsid w:val="00383D2C"/>
    <w:rsid w:val="003848A5"/>
    <w:rsid w:val="0038631E"/>
    <w:rsid w:val="00387627"/>
    <w:rsid w:val="00387A56"/>
    <w:rsid w:val="00390360"/>
    <w:rsid w:val="00391CB1"/>
    <w:rsid w:val="00392CE8"/>
    <w:rsid w:val="00393354"/>
    <w:rsid w:val="00393F7C"/>
    <w:rsid w:val="00394152"/>
    <w:rsid w:val="00394321"/>
    <w:rsid w:val="00394DF8"/>
    <w:rsid w:val="00395906"/>
    <w:rsid w:val="003959DE"/>
    <w:rsid w:val="00395C32"/>
    <w:rsid w:val="00395E39"/>
    <w:rsid w:val="00395EA4"/>
    <w:rsid w:val="00397058"/>
    <w:rsid w:val="003A0352"/>
    <w:rsid w:val="003A035B"/>
    <w:rsid w:val="003A1E4A"/>
    <w:rsid w:val="003A2CB8"/>
    <w:rsid w:val="003A3971"/>
    <w:rsid w:val="003A443C"/>
    <w:rsid w:val="003A4802"/>
    <w:rsid w:val="003A4840"/>
    <w:rsid w:val="003A4E68"/>
    <w:rsid w:val="003A5A0C"/>
    <w:rsid w:val="003A6C6B"/>
    <w:rsid w:val="003A6FB0"/>
    <w:rsid w:val="003A76AE"/>
    <w:rsid w:val="003A770E"/>
    <w:rsid w:val="003A7863"/>
    <w:rsid w:val="003B0484"/>
    <w:rsid w:val="003B1008"/>
    <w:rsid w:val="003B1088"/>
    <w:rsid w:val="003B17A4"/>
    <w:rsid w:val="003B346C"/>
    <w:rsid w:val="003B402C"/>
    <w:rsid w:val="003B4BC4"/>
    <w:rsid w:val="003B4BE3"/>
    <w:rsid w:val="003B575F"/>
    <w:rsid w:val="003B746E"/>
    <w:rsid w:val="003B779B"/>
    <w:rsid w:val="003B77D1"/>
    <w:rsid w:val="003B7980"/>
    <w:rsid w:val="003C0268"/>
    <w:rsid w:val="003C050D"/>
    <w:rsid w:val="003C094F"/>
    <w:rsid w:val="003C1479"/>
    <w:rsid w:val="003C18FC"/>
    <w:rsid w:val="003C1D22"/>
    <w:rsid w:val="003C1EA1"/>
    <w:rsid w:val="003C1FE2"/>
    <w:rsid w:val="003C2A58"/>
    <w:rsid w:val="003C2CB4"/>
    <w:rsid w:val="003C33BB"/>
    <w:rsid w:val="003C4318"/>
    <w:rsid w:val="003C5B71"/>
    <w:rsid w:val="003C6A5F"/>
    <w:rsid w:val="003C74A2"/>
    <w:rsid w:val="003C74DF"/>
    <w:rsid w:val="003D0979"/>
    <w:rsid w:val="003D380A"/>
    <w:rsid w:val="003D4507"/>
    <w:rsid w:val="003D4D4F"/>
    <w:rsid w:val="003D5057"/>
    <w:rsid w:val="003E0016"/>
    <w:rsid w:val="003E0084"/>
    <w:rsid w:val="003E0523"/>
    <w:rsid w:val="003E1563"/>
    <w:rsid w:val="003E15C8"/>
    <w:rsid w:val="003E1EEF"/>
    <w:rsid w:val="003E2C7C"/>
    <w:rsid w:val="003E3B00"/>
    <w:rsid w:val="003E3B27"/>
    <w:rsid w:val="003E3D79"/>
    <w:rsid w:val="003E3FF5"/>
    <w:rsid w:val="003E45B8"/>
    <w:rsid w:val="003E4AE1"/>
    <w:rsid w:val="003E5884"/>
    <w:rsid w:val="003E61BB"/>
    <w:rsid w:val="003E64EE"/>
    <w:rsid w:val="003E6BF1"/>
    <w:rsid w:val="003E7030"/>
    <w:rsid w:val="003E7B5B"/>
    <w:rsid w:val="003F028D"/>
    <w:rsid w:val="003F0D10"/>
    <w:rsid w:val="003F127F"/>
    <w:rsid w:val="003F1B91"/>
    <w:rsid w:val="003F25C7"/>
    <w:rsid w:val="003F2A3F"/>
    <w:rsid w:val="003F2A91"/>
    <w:rsid w:val="003F2F8D"/>
    <w:rsid w:val="003F3321"/>
    <w:rsid w:val="003F355B"/>
    <w:rsid w:val="003F46E3"/>
    <w:rsid w:val="003F4A9B"/>
    <w:rsid w:val="003F59C0"/>
    <w:rsid w:val="003F617F"/>
    <w:rsid w:val="003F7A49"/>
    <w:rsid w:val="003F7FAE"/>
    <w:rsid w:val="00400A01"/>
    <w:rsid w:val="00400D3E"/>
    <w:rsid w:val="00400E54"/>
    <w:rsid w:val="004010F7"/>
    <w:rsid w:val="00402038"/>
    <w:rsid w:val="004021EA"/>
    <w:rsid w:val="0040321B"/>
    <w:rsid w:val="004033BA"/>
    <w:rsid w:val="004053F2"/>
    <w:rsid w:val="00405ADF"/>
    <w:rsid w:val="00407EC6"/>
    <w:rsid w:val="00410367"/>
    <w:rsid w:val="00410808"/>
    <w:rsid w:val="004110A5"/>
    <w:rsid w:val="00412180"/>
    <w:rsid w:val="0041223B"/>
    <w:rsid w:val="004122D1"/>
    <w:rsid w:val="00412592"/>
    <w:rsid w:val="00414086"/>
    <w:rsid w:val="004144E8"/>
    <w:rsid w:val="00415077"/>
    <w:rsid w:val="0041697C"/>
    <w:rsid w:val="00416FFA"/>
    <w:rsid w:val="0042051E"/>
    <w:rsid w:val="004218EC"/>
    <w:rsid w:val="00421B81"/>
    <w:rsid w:val="004221C8"/>
    <w:rsid w:val="00423CCF"/>
    <w:rsid w:val="00423D84"/>
    <w:rsid w:val="00424377"/>
    <w:rsid w:val="00424A54"/>
    <w:rsid w:val="004253B5"/>
    <w:rsid w:val="0042750F"/>
    <w:rsid w:val="00427515"/>
    <w:rsid w:val="0043034C"/>
    <w:rsid w:val="00433412"/>
    <w:rsid w:val="004344F8"/>
    <w:rsid w:val="0043501B"/>
    <w:rsid w:val="00435D9D"/>
    <w:rsid w:val="00437AC0"/>
    <w:rsid w:val="00437C7B"/>
    <w:rsid w:val="004400AC"/>
    <w:rsid w:val="0044018A"/>
    <w:rsid w:val="004409CA"/>
    <w:rsid w:val="0044151A"/>
    <w:rsid w:val="00441AB7"/>
    <w:rsid w:val="00441CB8"/>
    <w:rsid w:val="00442ABA"/>
    <w:rsid w:val="004431CC"/>
    <w:rsid w:val="004436C4"/>
    <w:rsid w:val="00445737"/>
    <w:rsid w:val="0044580B"/>
    <w:rsid w:val="004458DD"/>
    <w:rsid w:val="0044592F"/>
    <w:rsid w:val="00445D8A"/>
    <w:rsid w:val="004471A9"/>
    <w:rsid w:val="00447512"/>
    <w:rsid w:val="00447960"/>
    <w:rsid w:val="00450806"/>
    <w:rsid w:val="00450D8B"/>
    <w:rsid w:val="00451477"/>
    <w:rsid w:val="00451FDE"/>
    <w:rsid w:val="00453132"/>
    <w:rsid w:val="00454206"/>
    <w:rsid w:val="004542A0"/>
    <w:rsid w:val="004550AB"/>
    <w:rsid w:val="004559D4"/>
    <w:rsid w:val="00455B75"/>
    <w:rsid w:val="00456971"/>
    <w:rsid w:val="004572B7"/>
    <w:rsid w:val="0045772B"/>
    <w:rsid w:val="00457A50"/>
    <w:rsid w:val="00461260"/>
    <w:rsid w:val="004617E6"/>
    <w:rsid w:val="00461AB7"/>
    <w:rsid w:val="00462774"/>
    <w:rsid w:val="00463664"/>
    <w:rsid w:val="00464B62"/>
    <w:rsid w:val="00464C14"/>
    <w:rsid w:val="0046533F"/>
    <w:rsid w:val="00465B93"/>
    <w:rsid w:val="00465C3D"/>
    <w:rsid w:val="00466667"/>
    <w:rsid w:val="00466841"/>
    <w:rsid w:val="00467A22"/>
    <w:rsid w:val="00467F6F"/>
    <w:rsid w:val="004704A9"/>
    <w:rsid w:val="004709B5"/>
    <w:rsid w:val="00471A4A"/>
    <w:rsid w:val="00472A5C"/>
    <w:rsid w:val="004744C5"/>
    <w:rsid w:val="0047491D"/>
    <w:rsid w:val="0047494D"/>
    <w:rsid w:val="0047526F"/>
    <w:rsid w:val="00475481"/>
    <w:rsid w:val="004756F8"/>
    <w:rsid w:val="00475DF1"/>
    <w:rsid w:val="0047609F"/>
    <w:rsid w:val="00476D5F"/>
    <w:rsid w:val="00476E9F"/>
    <w:rsid w:val="0047734D"/>
    <w:rsid w:val="00477AA1"/>
    <w:rsid w:val="00481BE3"/>
    <w:rsid w:val="004824A2"/>
    <w:rsid w:val="004826FE"/>
    <w:rsid w:val="004831FE"/>
    <w:rsid w:val="00484C0B"/>
    <w:rsid w:val="0048546A"/>
    <w:rsid w:val="004858ED"/>
    <w:rsid w:val="00485D45"/>
    <w:rsid w:val="004862B4"/>
    <w:rsid w:val="00486C99"/>
    <w:rsid w:val="00487031"/>
    <w:rsid w:val="00487139"/>
    <w:rsid w:val="0048723C"/>
    <w:rsid w:val="00487C00"/>
    <w:rsid w:val="00490442"/>
    <w:rsid w:val="00490956"/>
    <w:rsid w:val="004916AE"/>
    <w:rsid w:val="004918CF"/>
    <w:rsid w:val="004919BF"/>
    <w:rsid w:val="00491FD7"/>
    <w:rsid w:val="00492096"/>
    <w:rsid w:val="004925CC"/>
    <w:rsid w:val="00492798"/>
    <w:rsid w:val="00493F04"/>
    <w:rsid w:val="00493F7A"/>
    <w:rsid w:val="004949BA"/>
    <w:rsid w:val="00494CD5"/>
    <w:rsid w:val="00495659"/>
    <w:rsid w:val="0049596D"/>
    <w:rsid w:val="00495FDB"/>
    <w:rsid w:val="00496C29"/>
    <w:rsid w:val="004975E4"/>
    <w:rsid w:val="004A0A84"/>
    <w:rsid w:val="004A1207"/>
    <w:rsid w:val="004A1943"/>
    <w:rsid w:val="004A24EC"/>
    <w:rsid w:val="004A2C4F"/>
    <w:rsid w:val="004A3044"/>
    <w:rsid w:val="004A45B3"/>
    <w:rsid w:val="004A4BC2"/>
    <w:rsid w:val="004A4DBB"/>
    <w:rsid w:val="004A5309"/>
    <w:rsid w:val="004A56E7"/>
    <w:rsid w:val="004A705C"/>
    <w:rsid w:val="004A7278"/>
    <w:rsid w:val="004A7F46"/>
    <w:rsid w:val="004B01FD"/>
    <w:rsid w:val="004B10F0"/>
    <w:rsid w:val="004B134C"/>
    <w:rsid w:val="004B24EE"/>
    <w:rsid w:val="004B3241"/>
    <w:rsid w:val="004B3B4B"/>
    <w:rsid w:val="004B44BA"/>
    <w:rsid w:val="004B5313"/>
    <w:rsid w:val="004B6510"/>
    <w:rsid w:val="004B69EC"/>
    <w:rsid w:val="004C03C5"/>
    <w:rsid w:val="004C0D6D"/>
    <w:rsid w:val="004C0FEB"/>
    <w:rsid w:val="004C192B"/>
    <w:rsid w:val="004C207E"/>
    <w:rsid w:val="004C33D2"/>
    <w:rsid w:val="004C4AB9"/>
    <w:rsid w:val="004C611E"/>
    <w:rsid w:val="004C70DC"/>
    <w:rsid w:val="004C7BB3"/>
    <w:rsid w:val="004D1F2A"/>
    <w:rsid w:val="004D5D85"/>
    <w:rsid w:val="004D6085"/>
    <w:rsid w:val="004D61B4"/>
    <w:rsid w:val="004D67E2"/>
    <w:rsid w:val="004D7313"/>
    <w:rsid w:val="004E0245"/>
    <w:rsid w:val="004E05D6"/>
    <w:rsid w:val="004E0DF8"/>
    <w:rsid w:val="004E10D5"/>
    <w:rsid w:val="004E1275"/>
    <w:rsid w:val="004E13C1"/>
    <w:rsid w:val="004E25F6"/>
    <w:rsid w:val="004E2B87"/>
    <w:rsid w:val="004E2C6A"/>
    <w:rsid w:val="004E4110"/>
    <w:rsid w:val="004E499D"/>
    <w:rsid w:val="004E5B80"/>
    <w:rsid w:val="004E5CBF"/>
    <w:rsid w:val="004E62AA"/>
    <w:rsid w:val="004E634C"/>
    <w:rsid w:val="004E6D09"/>
    <w:rsid w:val="004E736B"/>
    <w:rsid w:val="004E7AF9"/>
    <w:rsid w:val="004E7B64"/>
    <w:rsid w:val="004F00BF"/>
    <w:rsid w:val="004F04AF"/>
    <w:rsid w:val="004F066C"/>
    <w:rsid w:val="004F0A5B"/>
    <w:rsid w:val="004F0C84"/>
    <w:rsid w:val="004F1155"/>
    <w:rsid w:val="004F1D23"/>
    <w:rsid w:val="004F28DC"/>
    <w:rsid w:val="004F3804"/>
    <w:rsid w:val="004F4196"/>
    <w:rsid w:val="004F44A1"/>
    <w:rsid w:val="004F5173"/>
    <w:rsid w:val="004F6D11"/>
    <w:rsid w:val="004F7FDC"/>
    <w:rsid w:val="005000F0"/>
    <w:rsid w:val="005006F5"/>
    <w:rsid w:val="005013F4"/>
    <w:rsid w:val="0050160B"/>
    <w:rsid w:val="00501656"/>
    <w:rsid w:val="005019E0"/>
    <w:rsid w:val="0050228B"/>
    <w:rsid w:val="00502BD1"/>
    <w:rsid w:val="00503F7B"/>
    <w:rsid w:val="0050433A"/>
    <w:rsid w:val="005044DD"/>
    <w:rsid w:val="0050466C"/>
    <w:rsid w:val="005049CE"/>
    <w:rsid w:val="00504C96"/>
    <w:rsid w:val="00504FD0"/>
    <w:rsid w:val="00505A89"/>
    <w:rsid w:val="00507AE8"/>
    <w:rsid w:val="00510085"/>
    <w:rsid w:val="005102FD"/>
    <w:rsid w:val="00511B7E"/>
    <w:rsid w:val="005123CF"/>
    <w:rsid w:val="0051315A"/>
    <w:rsid w:val="00515DD9"/>
    <w:rsid w:val="00515DE0"/>
    <w:rsid w:val="00516451"/>
    <w:rsid w:val="00516769"/>
    <w:rsid w:val="00516859"/>
    <w:rsid w:val="00517AB4"/>
    <w:rsid w:val="00517C7D"/>
    <w:rsid w:val="00520B0C"/>
    <w:rsid w:val="00520DFB"/>
    <w:rsid w:val="005215B7"/>
    <w:rsid w:val="005219C0"/>
    <w:rsid w:val="00521C11"/>
    <w:rsid w:val="00522108"/>
    <w:rsid w:val="00522EE4"/>
    <w:rsid w:val="00523608"/>
    <w:rsid w:val="00524AFA"/>
    <w:rsid w:val="005261B1"/>
    <w:rsid w:val="005264F1"/>
    <w:rsid w:val="00526886"/>
    <w:rsid w:val="00527314"/>
    <w:rsid w:val="00527BB7"/>
    <w:rsid w:val="00527E6F"/>
    <w:rsid w:val="0053062C"/>
    <w:rsid w:val="00531C45"/>
    <w:rsid w:val="0053214B"/>
    <w:rsid w:val="0053245C"/>
    <w:rsid w:val="005325DD"/>
    <w:rsid w:val="00533459"/>
    <w:rsid w:val="00533607"/>
    <w:rsid w:val="0053366D"/>
    <w:rsid w:val="0053437A"/>
    <w:rsid w:val="005347FC"/>
    <w:rsid w:val="00534A21"/>
    <w:rsid w:val="005350B3"/>
    <w:rsid w:val="00535F5F"/>
    <w:rsid w:val="0054027E"/>
    <w:rsid w:val="00540BBF"/>
    <w:rsid w:val="00540E0F"/>
    <w:rsid w:val="0054111D"/>
    <w:rsid w:val="00543182"/>
    <w:rsid w:val="0054351E"/>
    <w:rsid w:val="0054351F"/>
    <w:rsid w:val="005443C4"/>
    <w:rsid w:val="005445BB"/>
    <w:rsid w:val="005449BF"/>
    <w:rsid w:val="00545899"/>
    <w:rsid w:val="00546473"/>
    <w:rsid w:val="0054727D"/>
    <w:rsid w:val="0054787F"/>
    <w:rsid w:val="0055089C"/>
    <w:rsid w:val="00551230"/>
    <w:rsid w:val="0055231C"/>
    <w:rsid w:val="005529EF"/>
    <w:rsid w:val="005540B9"/>
    <w:rsid w:val="00554C64"/>
    <w:rsid w:val="00554CD1"/>
    <w:rsid w:val="00554F61"/>
    <w:rsid w:val="00555166"/>
    <w:rsid w:val="0055549D"/>
    <w:rsid w:val="00555DA8"/>
    <w:rsid w:val="00555E76"/>
    <w:rsid w:val="005562D9"/>
    <w:rsid w:val="00556D16"/>
    <w:rsid w:val="00556EA0"/>
    <w:rsid w:val="00557181"/>
    <w:rsid w:val="00560998"/>
    <w:rsid w:val="00561041"/>
    <w:rsid w:val="00561422"/>
    <w:rsid w:val="005628CA"/>
    <w:rsid w:val="005629CA"/>
    <w:rsid w:val="00562C7F"/>
    <w:rsid w:val="0056464B"/>
    <w:rsid w:val="0056471F"/>
    <w:rsid w:val="00566E86"/>
    <w:rsid w:val="00567762"/>
    <w:rsid w:val="00570497"/>
    <w:rsid w:val="0057060A"/>
    <w:rsid w:val="005706C0"/>
    <w:rsid w:val="00570922"/>
    <w:rsid w:val="00570E26"/>
    <w:rsid w:val="00571905"/>
    <w:rsid w:val="005726A5"/>
    <w:rsid w:val="00573791"/>
    <w:rsid w:val="00573D01"/>
    <w:rsid w:val="00574156"/>
    <w:rsid w:val="00574970"/>
    <w:rsid w:val="00575746"/>
    <w:rsid w:val="00575796"/>
    <w:rsid w:val="0057669D"/>
    <w:rsid w:val="00576CB9"/>
    <w:rsid w:val="005778D7"/>
    <w:rsid w:val="00577AA7"/>
    <w:rsid w:val="0058088E"/>
    <w:rsid w:val="005818E9"/>
    <w:rsid w:val="00581C28"/>
    <w:rsid w:val="005822B6"/>
    <w:rsid w:val="0058286B"/>
    <w:rsid w:val="005829B5"/>
    <w:rsid w:val="005829F3"/>
    <w:rsid w:val="00582CAB"/>
    <w:rsid w:val="00583018"/>
    <w:rsid w:val="005833F9"/>
    <w:rsid w:val="005835DF"/>
    <w:rsid w:val="00585234"/>
    <w:rsid w:val="0058526B"/>
    <w:rsid w:val="00586C41"/>
    <w:rsid w:val="00587AA7"/>
    <w:rsid w:val="00587B43"/>
    <w:rsid w:val="00590EC0"/>
    <w:rsid w:val="00590EFF"/>
    <w:rsid w:val="00591B22"/>
    <w:rsid w:val="00592FA4"/>
    <w:rsid w:val="0059356F"/>
    <w:rsid w:val="00593632"/>
    <w:rsid w:val="0059364A"/>
    <w:rsid w:val="005938C3"/>
    <w:rsid w:val="00597A80"/>
    <w:rsid w:val="00597B6E"/>
    <w:rsid w:val="00597E51"/>
    <w:rsid w:val="005A05C6"/>
    <w:rsid w:val="005A0BBB"/>
    <w:rsid w:val="005A0D40"/>
    <w:rsid w:val="005A270C"/>
    <w:rsid w:val="005A3A65"/>
    <w:rsid w:val="005A4A29"/>
    <w:rsid w:val="005A4A47"/>
    <w:rsid w:val="005A4F48"/>
    <w:rsid w:val="005A526A"/>
    <w:rsid w:val="005A53D0"/>
    <w:rsid w:val="005A634B"/>
    <w:rsid w:val="005A7967"/>
    <w:rsid w:val="005A7C17"/>
    <w:rsid w:val="005A7F67"/>
    <w:rsid w:val="005B06D6"/>
    <w:rsid w:val="005B0F66"/>
    <w:rsid w:val="005B2201"/>
    <w:rsid w:val="005B3D69"/>
    <w:rsid w:val="005B626A"/>
    <w:rsid w:val="005B6632"/>
    <w:rsid w:val="005B746C"/>
    <w:rsid w:val="005B7C2D"/>
    <w:rsid w:val="005C00BA"/>
    <w:rsid w:val="005C09E2"/>
    <w:rsid w:val="005C1517"/>
    <w:rsid w:val="005C1C27"/>
    <w:rsid w:val="005C2275"/>
    <w:rsid w:val="005C2F8C"/>
    <w:rsid w:val="005C3191"/>
    <w:rsid w:val="005C3488"/>
    <w:rsid w:val="005C41BC"/>
    <w:rsid w:val="005C42A4"/>
    <w:rsid w:val="005C4828"/>
    <w:rsid w:val="005C4899"/>
    <w:rsid w:val="005C60A5"/>
    <w:rsid w:val="005C6E94"/>
    <w:rsid w:val="005C786F"/>
    <w:rsid w:val="005D01EE"/>
    <w:rsid w:val="005D1627"/>
    <w:rsid w:val="005D38CD"/>
    <w:rsid w:val="005D3B5B"/>
    <w:rsid w:val="005D49BA"/>
    <w:rsid w:val="005D4B7F"/>
    <w:rsid w:val="005D4E06"/>
    <w:rsid w:val="005D582E"/>
    <w:rsid w:val="005D6D18"/>
    <w:rsid w:val="005D70D6"/>
    <w:rsid w:val="005D7563"/>
    <w:rsid w:val="005E034E"/>
    <w:rsid w:val="005E063F"/>
    <w:rsid w:val="005E190A"/>
    <w:rsid w:val="005E242B"/>
    <w:rsid w:val="005E268D"/>
    <w:rsid w:val="005E27F7"/>
    <w:rsid w:val="005E2A9F"/>
    <w:rsid w:val="005E2AF8"/>
    <w:rsid w:val="005E2B93"/>
    <w:rsid w:val="005E357E"/>
    <w:rsid w:val="005E3652"/>
    <w:rsid w:val="005E3D44"/>
    <w:rsid w:val="005E46D8"/>
    <w:rsid w:val="005E5210"/>
    <w:rsid w:val="005E6E82"/>
    <w:rsid w:val="005F018E"/>
    <w:rsid w:val="005F0209"/>
    <w:rsid w:val="005F0278"/>
    <w:rsid w:val="005F0354"/>
    <w:rsid w:val="005F1E06"/>
    <w:rsid w:val="005F210A"/>
    <w:rsid w:val="005F2AE3"/>
    <w:rsid w:val="005F3622"/>
    <w:rsid w:val="005F3E30"/>
    <w:rsid w:val="005F425C"/>
    <w:rsid w:val="005F434F"/>
    <w:rsid w:val="005F4E8E"/>
    <w:rsid w:val="005F5662"/>
    <w:rsid w:val="005F62D5"/>
    <w:rsid w:val="00600D7A"/>
    <w:rsid w:val="00601629"/>
    <w:rsid w:val="006025FD"/>
    <w:rsid w:val="00603476"/>
    <w:rsid w:val="006036F9"/>
    <w:rsid w:val="0060389D"/>
    <w:rsid w:val="00604B2F"/>
    <w:rsid w:val="00604F53"/>
    <w:rsid w:val="00605DF6"/>
    <w:rsid w:val="0060672F"/>
    <w:rsid w:val="00606C0E"/>
    <w:rsid w:val="00607F9D"/>
    <w:rsid w:val="006104F5"/>
    <w:rsid w:val="00610C31"/>
    <w:rsid w:val="006116BD"/>
    <w:rsid w:val="006123A9"/>
    <w:rsid w:val="006125F1"/>
    <w:rsid w:val="0061481A"/>
    <w:rsid w:val="00614E2D"/>
    <w:rsid w:val="00615161"/>
    <w:rsid w:val="00615BD6"/>
    <w:rsid w:val="00616787"/>
    <w:rsid w:val="00616CE8"/>
    <w:rsid w:val="00617005"/>
    <w:rsid w:val="00617B96"/>
    <w:rsid w:val="0062004C"/>
    <w:rsid w:val="006208F2"/>
    <w:rsid w:val="006209D6"/>
    <w:rsid w:val="00620AAB"/>
    <w:rsid w:val="00620B13"/>
    <w:rsid w:val="00621D3E"/>
    <w:rsid w:val="00621F33"/>
    <w:rsid w:val="00622992"/>
    <w:rsid w:val="006229E9"/>
    <w:rsid w:val="00624EB9"/>
    <w:rsid w:val="00625A91"/>
    <w:rsid w:val="006261ED"/>
    <w:rsid w:val="0062677D"/>
    <w:rsid w:val="00626AB3"/>
    <w:rsid w:val="00626AE9"/>
    <w:rsid w:val="00627558"/>
    <w:rsid w:val="00627AFA"/>
    <w:rsid w:val="00627D4F"/>
    <w:rsid w:val="00627E6F"/>
    <w:rsid w:val="006320A1"/>
    <w:rsid w:val="0063210E"/>
    <w:rsid w:val="006325EC"/>
    <w:rsid w:val="0063277F"/>
    <w:rsid w:val="00632EE2"/>
    <w:rsid w:val="00632F06"/>
    <w:rsid w:val="00632FE5"/>
    <w:rsid w:val="00634B34"/>
    <w:rsid w:val="006367D0"/>
    <w:rsid w:val="0063690A"/>
    <w:rsid w:val="0063765B"/>
    <w:rsid w:val="00637992"/>
    <w:rsid w:val="00640AB5"/>
    <w:rsid w:val="00640BD1"/>
    <w:rsid w:val="00641F33"/>
    <w:rsid w:val="00642755"/>
    <w:rsid w:val="00642A3F"/>
    <w:rsid w:val="00642C3D"/>
    <w:rsid w:val="00642F6E"/>
    <w:rsid w:val="006431CF"/>
    <w:rsid w:val="0064454C"/>
    <w:rsid w:val="0064555A"/>
    <w:rsid w:val="00645566"/>
    <w:rsid w:val="0064591C"/>
    <w:rsid w:val="006478E1"/>
    <w:rsid w:val="00647E97"/>
    <w:rsid w:val="006511F2"/>
    <w:rsid w:val="006512CC"/>
    <w:rsid w:val="00651365"/>
    <w:rsid w:val="00651A05"/>
    <w:rsid w:val="006521A1"/>
    <w:rsid w:val="0065261E"/>
    <w:rsid w:val="00652971"/>
    <w:rsid w:val="00653DB0"/>
    <w:rsid w:val="00657153"/>
    <w:rsid w:val="00657352"/>
    <w:rsid w:val="00657918"/>
    <w:rsid w:val="006579A8"/>
    <w:rsid w:val="0066058E"/>
    <w:rsid w:val="006621E3"/>
    <w:rsid w:val="00662BBD"/>
    <w:rsid w:val="0066409D"/>
    <w:rsid w:val="00664459"/>
    <w:rsid w:val="00665140"/>
    <w:rsid w:val="0066568C"/>
    <w:rsid w:val="00665867"/>
    <w:rsid w:val="00665E57"/>
    <w:rsid w:val="00665EB4"/>
    <w:rsid w:val="006676E4"/>
    <w:rsid w:val="0066785C"/>
    <w:rsid w:val="00667961"/>
    <w:rsid w:val="00670F25"/>
    <w:rsid w:val="00673E50"/>
    <w:rsid w:val="00674B84"/>
    <w:rsid w:val="006753AD"/>
    <w:rsid w:val="00675B1E"/>
    <w:rsid w:val="006766DE"/>
    <w:rsid w:val="0067731B"/>
    <w:rsid w:val="006778B3"/>
    <w:rsid w:val="00681DF7"/>
    <w:rsid w:val="00681FD0"/>
    <w:rsid w:val="006823AA"/>
    <w:rsid w:val="0068311F"/>
    <w:rsid w:val="0068407F"/>
    <w:rsid w:val="00685151"/>
    <w:rsid w:val="00685B1D"/>
    <w:rsid w:val="00685BA0"/>
    <w:rsid w:val="00686975"/>
    <w:rsid w:val="0068748B"/>
    <w:rsid w:val="006900C0"/>
    <w:rsid w:val="006903E3"/>
    <w:rsid w:val="006917F7"/>
    <w:rsid w:val="00691B6B"/>
    <w:rsid w:val="00692809"/>
    <w:rsid w:val="00692D0F"/>
    <w:rsid w:val="00692ED0"/>
    <w:rsid w:val="0069459C"/>
    <w:rsid w:val="006951B3"/>
    <w:rsid w:val="00695B6B"/>
    <w:rsid w:val="006A008E"/>
    <w:rsid w:val="006A0683"/>
    <w:rsid w:val="006A15F7"/>
    <w:rsid w:val="006A16E8"/>
    <w:rsid w:val="006A3084"/>
    <w:rsid w:val="006A30C6"/>
    <w:rsid w:val="006A42EE"/>
    <w:rsid w:val="006A4630"/>
    <w:rsid w:val="006A4CC9"/>
    <w:rsid w:val="006A4DEA"/>
    <w:rsid w:val="006A5073"/>
    <w:rsid w:val="006A53A0"/>
    <w:rsid w:val="006A63CD"/>
    <w:rsid w:val="006A70A7"/>
    <w:rsid w:val="006A7E48"/>
    <w:rsid w:val="006B045B"/>
    <w:rsid w:val="006B07D4"/>
    <w:rsid w:val="006B0C56"/>
    <w:rsid w:val="006B0EC1"/>
    <w:rsid w:val="006B1094"/>
    <w:rsid w:val="006B2BCE"/>
    <w:rsid w:val="006B30A1"/>
    <w:rsid w:val="006B375A"/>
    <w:rsid w:val="006B388F"/>
    <w:rsid w:val="006B428C"/>
    <w:rsid w:val="006B4386"/>
    <w:rsid w:val="006B4E19"/>
    <w:rsid w:val="006B500A"/>
    <w:rsid w:val="006B5C0C"/>
    <w:rsid w:val="006B701B"/>
    <w:rsid w:val="006C036D"/>
    <w:rsid w:val="006C13BC"/>
    <w:rsid w:val="006C148E"/>
    <w:rsid w:val="006C1647"/>
    <w:rsid w:val="006C2408"/>
    <w:rsid w:val="006C26AB"/>
    <w:rsid w:val="006C2817"/>
    <w:rsid w:val="006C3095"/>
    <w:rsid w:val="006C453A"/>
    <w:rsid w:val="006C46DC"/>
    <w:rsid w:val="006C4DAF"/>
    <w:rsid w:val="006C5512"/>
    <w:rsid w:val="006C60B3"/>
    <w:rsid w:val="006C6328"/>
    <w:rsid w:val="006C78E6"/>
    <w:rsid w:val="006D05BC"/>
    <w:rsid w:val="006D27F8"/>
    <w:rsid w:val="006D32D1"/>
    <w:rsid w:val="006D33BE"/>
    <w:rsid w:val="006D44BB"/>
    <w:rsid w:val="006D47F3"/>
    <w:rsid w:val="006D4F53"/>
    <w:rsid w:val="006D663C"/>
    <w:rsid w:val="006D75BF"/>
    <w:rsid w:val="006D7967"/>
    <w:rsid w:val="006E03C6"/>
    <w:rsid w:val="006E0906"/>
    <w:rsid w:val="006E143F"/>
    <w:rsid w:val="006E168C"/>
    <w:rsid w:val="006E2D5B"/>
    <w:rsid w:val="006E3CCC"/>
    <w:rsid w:val="006E3D6E"/>
    <w:rsid w:val="006E4266"/>
    <w:rsid w:val="006E4561"/>
    <w:rsid w:val="006E4880"/>
    <w:rsid w:val="006F0545"/>
    <w:rsid w:val="006F0554"/>
    <w:rsid w:val="006F156A"/>
    <w:rsid w:val="006F2086"/>
    <w:rsid w:val="006F2F15"/>
    <w:rsid w:val="006F3018"/>
    <w:rsid w:val="006F3858"/>
    <w:rsid w:val="006F3A9E"/>
    <w:rsid w:val="006F3EB7"/>
    <w:rsid w:val="006F4252"/>
    <w:rsid w:val="006F4FE5"/>
    <w:rsid w:val="006F52D4"/>
    <w:rsid w:val="006F5592"/>
    <w:rsid w:val="006F5DDA"/>
    <w:rsid w:val="006F6656"/>
    <w:rsid w:val="006F7334"/>
    <w:rsid w:val="00700DA4"/>
    <w:rsid w:val="00701213"/>
    <w:rsid w:val="007014DC"/>
    <w:rsid w:val="00701945"/>
    <w:rsid w:val="00701A1C"/>
    <w:rsid w:val="00702824"/>
    <w:rsid w:val="007034A8"/>
    <w:rsid w:val="007034CD"/>
    <w:rsid w:val="00703C10"/>
    <w:rsid w:val="00703C91"/>
    <w:rsid w:val="00704AFD"/>
    <w:rsid w:val="00704C6E"/>
    <w:rsid w:val="00704F58"/>
    <w:rsid w:val="007051D6"/>
    <w:rsid w:val="00705D9E"/>
    <w:rsid w:val="00710283"/>
    <w:rsid w:val="007105EC"/>
    <w:rsid w:val="00710D15"/>
    <w:rsid w:val="007115C0"/>
    <w:rsid w:val="0071264C"/>
    <w:rsid w:val="00712DB9"/>
    <w:rsid w:val="007137AC"/>
    <w:rsid w:val="007138B7"/>
    <w:rsid w:val="0071469A"/>
    <w:rsid w:val="00714DFE"/>
    <w:rsid w:val="00715096"/>
    <w:rsid w:val="00715948"/>
    <w:rsid w:val="00716349"/>
    <w:rsid w:val="00716A03"/>
    <w:rsid w:val="00716C39"/>
    <w:rsid w:val="00716ED1"/>
    <w:rsid w:val="00716F8C"/>
    <w:rsid w:val="0072207F"/>
    <w:rsid w:val="00722443"/>
    <w:rsid w:val="0072289A"/>
    <w:rsid w:val="00724C84"/>
    <w:rsid w:val="00724E9E"/>
    <w:rsid w:val="007260BA"/>
    <w:rsid w:val="00726BD2"/>
    <w:rsid w:val="00727F0E"/>
    <w:rsid w:val="007306CD"/>
    <w:rsid w:val="007319BF"/>
    <w:rsid w:val="00731F4D"/>
    <w:rsid w:val="0073244E"/>
    <w:rsid w:val="00732816"/>
    <w:rsid w:val="00733114"/>
    <w:rsid w:val="0073342E"/>
    <w:rsid w:val="00733834"/>
    <w:rsid w:val="00733B08"/>
    <w:rsid w:val="00733CE9"/>
    <w:rsid w:val="00735F7E"/>
    <w:rsid w:val="007368D2"/>
    <w:rsid w:val="00736A90"/>
    <w:rsid w:val="00736D54"/>
    <w:rsid w:val="00740A16"/>
    <w:rsid w:val="00740B27"/>
    <w:rsid w:val="00741317"/>
    <w:rsid w:val="00742059"/>
    <w:rsid w:val="00742BB1"/>
    <w:rsid w:val="00742D90"/>
    <w:rsid w:val="00743557"/>
    <w:rsid w:val="007438C6"/>
    <w:rsid w:val="00743FC8"/>
    <w:rsid w:val="007466A2"/>
    <w:rsid w:val="007466EC"/>
    <w:rsid w:val="00746714"/>
    <w:rsid w:val="00746924"/>
    <w:rsid w:val="0074776D"/>
    <w:rsid w:val="00750B6E"/>
    <w:rsid w:val="007512DD"/>
    <w:rsid w:val="0075187F"/>
    <w:rsid w:val="00754151"/>
    <w:rsid w:val="00754526"/>
    <w:rsid w:val="00754C32"/>
    <w:rsid w:val="007551A4"/>
    <w:rsid w:val="0075696D"/>
    <w:rsid w:val="00756BB7"/>
    <w:rsid w:val="00757927"/>
    <w:rsid w:val="007602D9"/>
    <w:rsid w:val="00760539"/>
    <w:rsid w:val="007613CD"/>
    <w:rsid w:val="00761B59"/>
    <w:rsid w:val="00761E62"/>
    <w:rsid w:val="0076226D"/>
    <w:rsid w:val="007625E4"/>
    <w:rsid w:val="0076372C"/>
    <w:rsid w:val="00764245"/>
    <w:rsid w:val="007649AE"/>
    <w:rsid w:val="00765B91"/>
    <w:rsid w:val="00765C27"/>
    <w:rsid w:val="00766157"/>
    <w:rsid w:val="00766765"/>
    <w:rsid w:val="00767710"/>
    <w:rsid w:val="0076781A"/>
    <w:rsid w:val="00767BBE"/>
    <w:rsid w:val="0077011B"/>
    <w:rsid w:val="00770767"/>
    <w:rsid w:val="00770B22"/>
    <w:rsid w:val="00770DAE"/>
    <w:rsid w:val="007713A2"/>
    <w:rsid w:val="007716BB"/>
    <w:rsid w:val="0077326E"/>
    <w:rsid w:val="00773C79"/>
    <w:rsid w:val="00774291"/>
    <w:rsid w:val="00774BE6"/>
    <w:rsid w:val="00775529"/>
    <w:rsid w:val="007759E8"/>
    <w:rsid w:val="007766BD"/>
    <w:rsid w:val="00776D50"/>
    <w:rsid w:val="0077772F"/>
    <w:rsid w:val="007777F5"/>
    <w:rsid w:val="00777CCF"/>
    <w:rsid w:val="0078103A"/>
    <w:rsid w:val="007824EB"/>
    <w:rsid w:val="00782DFC"/>
    <w:rsid w:val="00782F4B"/>
    <w:rsid w:val="0078405F"/>
    <w:rsid w:val="0078444C"/>
    <w:rsid w:val="00785943"/>
    <w:rsid w:val="00790605"/>
    <w:rsid w:val="00790BC1"/>
    <w:rsid w:val="00792063"/>
    <w:rsid w:val="007943A8"/>
    <w:rsid w:val="00794566"/>
    <w:rsid w:val="00794DAE"/>
    <w:rsid w:val="0079526C"/>
    <w:rsid w:val="00795B79"/>
    <w:rsid w:val="00795F86"/>
    <w:rsid w:val="007963B3"/>
    <w:rsid w:val="00796C04"/>
    <w:rsid w:val="00796DF4"/>
    <w:rsid w:val="00797465"/>
    <w:rsid w:val="0079748E"/>
    <w:rsid w:val="0079781A"/>
    <w:rsid w:val="007A0308"/>
    <w:rsid w:val="007A0A3F"/>
    <w:rsid w:val="007A0C60"/>
    <w:rsid w:val="007A1150"/>
    <w:rsid w:val="007A207D"/>
    <w:rsid w:val="007A241B"/>
    <w:rsid w:val="007A272D"/>
    <w:rsid w:val="007A2757"/>
    <w:rsid w:val="007A2D73"/>
    <w:rsid w:val="007A2F06"/>
    <w:rsid w:val="007A4090"/>
    <w:rsid w:val="007A5599"/>
    <w:rsid w:val="007A5CFD"/>
    <w:rsid w:val="007A5E89"/>
    <w:rsid w:val="007A6423"/>
    <w:rsid w:val="007A741B"/>
    <w:rsid w:val="007B01C9"/>
    <w:rsid w:val="007B01F6"/>
    <w:rsid w:val="007B09A9"/>
    <w:rsid w:val="007B0B7D"/>
    <w:rsid w:val="007B0E23"/>
    <w:rsid w:val="007B0E3C"/>
    <w:rsid w:val="007B1D93"/>
    <w:rsid w:val="007B210C"/>
    <w:rsid w:val="007B2157"/>
    <w:rsid w:val="007B403F"/>
    <w:rsid w:val="007B419C"/>
    <w:rsid w:val="007B49B0"/>
    <w:rsid w:val="007B66A6"/>
    <w:rsid w:val="007B6F1B"/>
    <w:rsid w:val="007B726E"/>
    <w:rsid w:val="007B7ADD"/>
    <w:rsid w:val="007B7C69"/>
    <w:rsid w:val="007B7C86"/>
    <w:rsid w:val="007C0695"/>
    <w:rsid w:val="007C0A58"/>
    <w:rsid w:val="007C0E31"/>
    <w:rsid w:val="007C33C7"/>
    <w:rsid w:val="007C35C8"/>
    <w:rsid w:val="007C487A"/>
    <w:rsid w:val="007C4A2A"/>
    <w:rsid w:val="007C57B0"/>
    <w:rsid w:val="007C5E3B"/>
    <w:rsid w:val="007C7284"/>
    <w:rsid w:val="007C73B3"/>
    <w:rsid w:val="007C76B1"/>
    <w:rsid w:val="007C7B20"/>
    <w:rsid w:val="007D0A8F"/>
    <w:rsid w:val="007D11F2"/>
    <w:rsid w:val="007D1CFB"/>
    <w:rsid w:val="007D1D26"/>
    <w:rsid w:val="007D2B58"/>
    <w:rsid w:val="007D2C88"/>
    <w:rsid w:val="007D3E2D"/>
    <w:rsid w:val="007D4532"/>
    <w:rsid w:val="007D5124"/>
    <w:rsid w:val="007D555E"/>
    <w:rsid w:val="007D5F37"/>
    <w:rsid w:val="007D610D"/>
    <w:rsid w:val="007D63FE"/>
    <w:rsid w:val="007D70BA"/>
    <w:rsid w:val="007D715D"/>
    <w:rsid w:val="007D7FE8"/>
    <w:rsid w:val="007E014D"/>
    <w:rsid w:val="007E23E8"/>
    <w:rsid w:val="007E28C2"/>
    <w:rsid w:val="007E2D0D"/>
    <w:rsid w:val="007E343B"/>
    <w:rsid w:val="007E39DD"/>
    <w:rsid w:val="007E4A98"/>
    <w:rsid w:val="007E4EB0"/>
    <w:rsid w:val="007E51DB"/>
    <w:rsid w:val="007E58C1"/>
    <w:rsid w:val="007E5CA9"/>
    <w:rsid w:val="007E6AE5"/>
    <w:rsid w:val="007E6B6B"/>
    <w:rsid w:val="007E71B8"/>
    <w:rsid w:val="007E75C2"/>
    <w:rsid w:val="007E7A93"/>
    <w:rsid w:val="007F00CC"/>
    <w:rsid w:val="007F028E"/>
    <w:rsid w:val="007F1EE3"/>
    <w:rsid w:val="007F20E1"/>
    <w:rsid w:val="007F26EB"/>
    <w:rsid w:val="007F2E34"/>
    <w:rsid w:val="007F3AD8"/>
    <w:rsid w:val="007F40B4"/>
    <w:rsid w:val="007F48A7"/>
    <w:rsid w:val="007F4A0E"/>
    <w:rsid w:val="007F4D77"/>
    <w:rsid w:val="007F5808"/>
    <w:rsid w:val="007F5D25"/>
    <w:rsid w:val="007F5D7D"/>
    <w:rsid w:val="007F6C6D"/>
    <w:rsid w:val="007F7478"/>
    <w:rsid w:val="00800509"/>
    <w:rsid w:val="00800B9F"/>
    <w:rsid w:val="00801153"/>
    <w:rsid w:val="0080348C"/>
    <w:rsid w:val="00804CF9"/>
    <w:rsid w:val="00804FD5"/>
    <w:rsid w:val="0080545F"/>
    <w:rsid w:val="00805E8E"/>
    <w:rsid w:val="0080686F"/>
    <w:rsid w:val="0080735C"/>
    <w:rsid w:val="0080743E"/>
    <w:rsid w:val="008100CB"/>
    <w:rsid w:val="00810DDD"/>
    <w:rsid w:val="008119C5"/>
    <w:rsid w:val="00811F21"/>
    <w:rsid w:val="008122EF"/>
    <w:rsid w:val="0081292B"/>
    <w:rsid w:val="00812B5B"/>
    <w:rsid w:val="0082057D"/>
    <w:rsid w:val="00820FA1"/>
    <w:rsid w:val="008214A3"/>
    <w:rsid w:val="008220D1"/>
    <w:rsid w:val="0082476C"/>
    <w:rsid w:val="00824C1A"/>
    <w:rsid w:val="00824E31"/>
    <w:rsid w:val="00825034"/>
    <w:rsid w:val="00825479"/>
    <w:rsid w:val="0082591E"/>
    <w:rsid w:val="008266A0"/>
    <w:rsid w:val="008268F8"/>
    <w:rsid w:val="00827C42"/>
    <w:rsid w:val="00830A67"/>
    <w:rsid w:val="00831569"/>
    <w:rsid w:val="00832192"/>
    <w:rsid w:val="0083232A"/>
    <w:rsid w:val="00832547"/>
    <w:rsid w:val="00832DDA"/>
    <w:rsid w:val="008333E0"/>
    <w:rsid w:val="00833F77"/>
    <w:rsid w:val="008341CC"/>
    <w:rsid w:val="00834A84"/>
    <w:rsid w:val="00834DCB"/>
    <w:rsid w:val="008362F6"/>
    <w:rsid w:val="00837B52"/>
    <w:rsid w:val="00840039"/>
    <w:rsid w:val="0084028D"/>
    <w:rsid w:val="008404E0"/>
    <w:rsid w:val="00840DF3"/>
    <w:rsid w:val="00843861"/>
    <w:rsid w:val="00843E71"/>
    <w:rsid w:val="0084441B"/>
    <w:rsid w:val="00844CDC"/>
    <w:rsid w:val="008451CD"/>
    <w:rsid w:val="008466CC"/>
    <w:rsid w:val="00846FB1"/>
    <w:rsid w:val="00847D04"/>
    <w:rsid w:val="00850412"/>
    <w:rsid w:val="00851BD8"/>
    <w:rsid w:val="0085314D"/>
    <w:rsid w:val="00853D09"/>
    <w:rsid w:val="00854065"/>
    <w:rsid w:val="00854C92"/>
    <w:rsid w:val="00855345"/>
    <w:rsid w:val="008561F5"/>
    <w:rsid w:val="0085638E"/>
    <w:rsid w:val="0085687A"/>
    <w:rsid w:val="00856D3A"/>
    <w:rsid w:val="00860B55"/>
    <w:rsid w:val="00861108"/>
    <w:rsid w:val="00861427"/>
    <w:rsid w:val="00861CE7"/>
    <w:rsid w:val="00862134"/>
    <w:rsid w:val="00862D7C"/>
    <w:rsid w:val="00863D0F"/>
    <w:rsid w:val="00864BB7"/>
    <w:rsid w:val="008670B8"/>
    <w:rsid w:val="0086726F"/>
    <w:rsid w:val="00867A91"/>
    <w:rsid w:val="00867D1E"/>
    <w:rsid w:val="00867F0C"/>
    <w:rsid w:val="008704B0"/>
    <w:rsid w:val="00870ADA"/>
    <w:rsid w:val="008714FF"/>
    <w:rsid w:val="00872448"/>
    <w:rsid w:val="008729E7"/>
    <w:rsid w:val="00872EA3"/>
    <w:rsid w:val="0087363B"/>
    <w:rsid w:val="0087384B"/>
    <w:rsid w:val="008744DE"/>
    <w:rsid w:val="00874DED"/>
    <w:rsid w:val="00875E95"/>
    <w:rsid w:val="00875F19"/>
    <w:rsid w:val="00876188"/>
    <w:rsid w:val="008772B3"/>
    <w:rsid w:val="00877E11"/>
    <w:rsid w:val="008805C8"/>
    <w:rsid w:val="00880B76"/>
    <w:rsid w:val="0088116E"/>
    <w:rsid w:val="00881EA4"/>
    <w:rsid w:val="00881EF1"/>
    <w:rsid w:val="008820B6"/>
    <w:rsid w:val="00882539"/>
    <w:rsid w:val="00882623"/>
    <w:rsid w:val="008826EE"/>
    <w:rsid w:val="00882859"/>
    <w:rsid w:val="00882DE2"/>
    <w:rsid w:val="0088344A"/>
    <w:rsid w:val="00884530"/>
    <w:rsid w:val="008845E0"/>
    <w:rsid w:val="00884A29"/>
    <w:rsid w:val="00884DE4"/>
    <w:rsid w:val="00886038"/>
    <w:rsid w:val="008860A2"/>
    <w:rsid w:val="00891846"/>
    <w:rsid w:val="00892730"/>
    <w:rsid w:val="00892920"/>
    <w:rsid w:val="00892BF9"/>
    <w:rsid w:val="008938B1"/>
    <w:rsid w:val="00894177"/>
    <w:rsid w:val="008943CE"/>
    <w:rsid w:val="008945AC"/>
    <w:rsid w:val="008954D8"/>
    <w:rsid w:val="00895A54"/>
    <w:rsid w:val="00895C53"/>
    <w:rsid w:val="008966A1"/>
    <w:rsid w:val="00896D23"/>
    <w:rsid w:val="008A03EE"/>
    <w:rsid w:val="008A0D4A"/>
    <w:rsid w:val="008A1A4B"/>
    <w:rsid w:val="008A2A4E"/>
    <w:rsid w:val="008A36D9"/>
    <w:rsid w:val="008A40F5"/>
    <w:rsid w:val="008A47C7"/>
    <w:rsid w:val="008A4B9B"/>
    <w:rsid w:val="008A586A"/>
    <w:rsid w:val="008A60D2"/>
    <w:rsid w:val="008A6D1A"/>
    <w:rsid w:val="008A6ED3"/>
    <w:rsid w:val="008B0D22"/>
    <w:rsid w:val="008B18AD"/>
    <w:rsid w:val="008B2338"/>
    <w:rsid w:val="008B451E"/>
    <w:rsid w:val="008B45A4"/>
    <w:rsid w:val="008B4E4D"/>
    <w:rsid w:val="008B54DE"/>
    <w:rsid w:val="008B5614"/>
    <w:rsid w:val="008B5AC0"/>
    <w:rsid w:val="008B5F97"/>
    <w:rsid w:val="008B707B"/>
    <w:rsid w:val="008C06B1"/>
    <w:rsid w:val="008C075F"/>
    <w:rsid w:val="008C28CE"/>
    <w:rsid w:val="008C35B1"/>
    <w:rsid w:val="008C4077"/>
    <w:rsid w:val="008C40E1"/>
    <w:rsid w:val="008C4456"/>
    <w:rsid w:val="008C50E5"/>
    <w:rsid w:val="008C5D3A"/>
    <w:rsid w:val="008C6CCB"/>
    <w:rsid w:val="008C796A"/>
    <w:rsid w:val="008C7C02"/>
    <w:rsid w:val="008D0126"/>
    <w:rsid w:val="008D0974"/>
    <w:rsid w:val="008D0BB1"/>
    <w:rsid w:val="008D1B75"/>
    <w:rsid w:val="008D1EC6"/>
    <w:rsid w:val="008D2F9C"/>
    <w:rsid w:val="008D5AC4"/>
    <w:rsid w:val="008D5F8C"/>
    <w:rsid w:val="008D63D8"/>
    <w:rsid w:val="008D6C14"/>
    <w:rsid w:val="008D6EED"/>
    <w:rsid w:val="008D7F61"/>
    <w:rsid w:val="008E108D"/>
    <w:rsid w:val="008E1381"/>
    <w:rsid w:val="008E181D"/>
    <w:rsid w:val="008E2164"/>
    <w:rsid w:val="008E2F9B"/>
    <w:rsid w:val="008E3D01"/>
    <w:rsid w:val="008E48C2"/>
    <w:rsid w:val="008E4FA8"/>
    <w:rsid w:val="008E55C7"/>
    <w:rsid w:val="008F007F"/>
    <w:rsid w:val="008F29C4"/>
    <w:rsid w:val="008F2C2A"/>
    <w:rsid w:val="008F662F"/>
    <w:rsid w:val="008F67F0"/>
    <w:rsid w:val="0090051D"/>
    <w:rsid w:val="0090225D"/>
    <w:rsid w:val="009028E4"/>
    <w:rsid w:val="00903178"/>
    <w:rsid w:val="009037DF"/>
    <w:rsid w:val="009041BA"/>
    <w:rsid w:val="00907D91"/>
    <w:rsid w:val="00907E9C"/>
    <w:rsid w:val="00910245"/>
    <w:rsid w:val="00910600"/>
    <w:rsid w:val="00912282"/>
    <w:rsid w:val="00912FC1"/>
    <w:rsid w:val="0091322B"/>
    <w:rsid w:val="0091426A"/>
    <w:rsid w:val="00914AE1"/>
    <w:rsid w:val="009160EE"/>
    <w:rsid w:val="00920F20"/>
    <w:rsid w:val="0092149A"/>
    <w:rsid w:val="009225BC"/>
    <w:rsid w:val="00923D4C"/>
    <w:rsid w:val="009247F3"/>
    <w:rsid w:val="0092621F"/>
    <w:rsid w:val="00930075"/>
    <w:rsid w:val="009300DB"/>
    <w:rsid w:val="00930FF9"/>
    <w:rsid w:val="009317D8"/>
    <w:rsid w:val="0093215F"/>
    <w:rsid w:val="00932363"/>
    <w:rsid w:val="0093237A"/>
    <w:rsid w:val="00932718"/>
    <w:rsid w:val="00932ED8"/>
    <w:rsid w:val="009330EC"/>
    <w:rsid w:val="00933DFA"/>
    <w:rsid w:val="0093550D"/>
    <w:rsid w:val="00935E33"/>
    <w:rsid w:val="009360A3"/>
    <w:rsid w:val="00936567"/>
    <w:rsid w:val="009365B8"/>
    <w:rsid w:val="00936B96"/>
    <w:rsid w:val="009407BE"/>
    <w:rsid w:val="0094100C"/>
    <w:rsid w:val="009410E3"/>
    <w:rsid w:val="0094127E"/>
    <w:rsid w:val="00941BD0"/>
    <w:rsid w:val="00941F79"/>
    <w:rsid w:val="009432C9"/>
    <w:rsid w:val="00943687"/>
    <w:rsid w:val="009439BF"/>
    <w:rsid w:val="00943DFC"/>
    <w:rsid w:val="00943E6E"/>
    <w:rsid w:val="00944150"/>
    <w:rsid w:val="00945172"/>
    <w:rsid w:val="00945268"/>
    <w:rsid w:val="009468D9"/>
    <w:rsid w:val="0094692B"/>
    <w:rsid w:val="00946948"/>
    <w:rsid w:val="00947AB9"/>
    <w:rsid w:val="00947AF5"/>
    <w:rsid w:val="009501C4"/>
    <w:rsid w:val="00950540"/>
    <w:rsid w:val="00950827"/>
    <w:rsid w:val="00950D63"/>
    <w:rsid w:val="009538CA"/>
    <w:rsid w:val="00953957"/>
    <w:rsid w:val="0095651D"/>
    <w:rsid w:val="00956792"/>
    <w:rsid w:val="00957B7B"/>
    <w:rsid w:val="009601E0"/>
    <w:rsid w:val="00960819"/>
    <w:rsid w:val="00960923"/>
    <w:rsid w:val="00961F54"/>
    <w:rsid w:val="0096290A"/>
    <w:rsid w:val="00962C5F"/>
    <w:rsid w:val="0096330E"/>
    <w:rsid w:val="0096364E"/>
    <w:rsid w:val="00963B60"/>
    <w:rsid w:val="00963E9E"/>
    <w:rsid w:val="00964A30"/>
    <w:rsid w:val="00965010"/>
    <w:rsid w:val="00965545"/>
    <w:rsid w:val="00966CA9"/>
    <w:rsid w:val="00970F84"/>
    <w:rsid w:val="00971315"/>
    <w:rsid w:val="00972AFB"/>
    <w:rsid w:val="00972C46"/>
    <w:rsid w:val="00972CF5"/>
    <w:rsid w:val="00972E26"/>
    <w:rsid w:val="00972FB7"/>
    <w:rsid w:val="00973757"/>
    <w:rsid w:val="00973931"/>
    <w:rsid w:val="00973C07"/>
    <w:rsid w:val="00973D74"/>
    <w:rsid w:val="009741D8"/>
    <w:rsid w:val="0097679B"/>
    <w:rsid w:val="00976BFD"/>
    <w:rsid w:val="009778F9"/>
    <w:rsid w:val="009812BB"/>
    <w:rsid w:val="0098351B"/>
    <w:rsid w:val="009859BA"/>
    <w:rsid w:val="00985DA7"/>
    <w:rsid w:val="009869C1"/>
    <w:rsid w:val="00986D12"/>
    <w:rsid w:val="0098742E"/>
    <w:rsid w:val="00987830"/>
    <w:rsid w:val="00990222"/>
    <w:rsid w:val="009916F5"/>
    <w:rsid w:val="00992118"/>
    <w:rsid w:val="0099306D"/>
    <w:rsid w:val="009934E6"/>
    <w:rsid w:val="009944FC"/>
    <w:rsid w:val="00996DDB"/>
    <w:rsid w:val="009977C2"/>
    <w:rsid w:val="009A0894"/>
    <w:rsid w:val="009A0A8B"/>
    <w:rsid w:val="009A13AD"/>
    <w:rsid w:val="009A239D"/>
    <w:rsid w:val="009A3AC4"/>
    <w:rsid w:val="009A3F5F"/>
    <w:rsid w:val="009A47AA"/>
    <w:rsid w:val="009A4879"/>
    <w:rsid w:val="009A58B3"/>
    <w:rsid w:val="009A5F94"/>
    <w:rsid w:val="009B0AFA"/>
    <w:rsid w:val="009B0C2A"/>
    <w:rsid w:val="009B11E5"/>
    <w:rsid w:val="009B23B6"/>
    <w:rsid w:val="009B2A4A"/>
    <w:rsid w:val="009B32AE"/>
    <w:rsid w:val="009B431C"/>
    <w:rsid w:val="009B46E7"/>
    <w:rsid w:val="009B5100"/>
    <w:rsid w:val="009B541A"/>
    <w:rsid w:val="009B5B02"/>
    <w:rsid w:val="009B5DD8"/>
    <w:rsid w:val="009B6951"/>
    <w:rsid w:val="009B78EE"/>
    <w:rsid w:val="009B7F2E"/>
    <w:rsid w:val="009C0323"/>
    <w:rsid w:val="009C0C5A"/>
    <w:rsid w:val="009C116A"/>
    <w:rsid w:val="009C2202"/>
    <w:rsid w:val="009C35B1"/>
    <w:rsid w:val="009C6F31"/>
    <w:rsid w:val="009C7035"/>
    <w:rsid w:val="009C7A89"/>
    <w:rsid w:val="009D03F9"/>
    <w:rsid w:val="009D07FF"/>
    <w:rsid w:val="009D1A23"/>
    <w:rsid w:val="009D20ED"/>
    <w:rsid w:val="009D299C"/>
    <w:rsid w:val="009D2D1B"/>
    <w:rsid w:val="009D2EFD"/>
    <w:rsid w:val="009D2F48"/>
    <w:rsid w:val="009D3704"/>
    <w:rsid w:val="009D787A"/>
    <w:rsid w:val="009E0424"/>
    <w:rsid w:val="009E0EE8"/>
    <w:rsid w:val="009E28E1"/>
    <w:rsid w:val="009E2D84"/>
    <w:rsid w:val="009E2E00"/>
    <w:rsid w:val="009E34C3"/>
    <w:rsid w:val="009E40DE"/>
    <w:rsid w:val="009E4FE0"/>
    <w:rsid w:val="009E6C5B"/>
    <w:rsid w:val="009E6FCE"/>
    <w:rsid w:val="009F01F7"/>
    <w:rsid w:val="009F07F2"/>
    <w:rsid w:val="009F08C2"/>
    <w:rsid w:val="009F1D82"/>
    <w:rsid w:val="009F2CDF"/>
    <w:rsid w:val="009F2FDF"/>
    <w:rsid w:val="009F34BC"/>
    <w:rsid w:val="009F396C"/>
    <w:rsid w:val="009F3B0F"/>
    <w:rsid w:val="009F41FC"/>
    <w:rsid w:val="009F46FD"/>
    <w:rsid w:val="009F4904"/>
    <w:rsid w:val="009F4A72"/>
    <w:rsid w:val="009F4C27"/>
    <w:rsid w:val="009F59E8"/>
    <w:rsid w:val="009F5A29"/>
    <w:rsid w:val="009F645A"/>
    <w:rsid w:val="009F679C"/>
    <w:rsid w:val="009F7158"/>
    <w:rsid w:val="009F7CE2"/>
    <w:rsid w:val="00A0006F"/>
    <w:rsid w:val="00A03256"/>
    <w:rsid w:val="00A03CC0"/>
    <w:rsid w:val="00A04CD7"/>
    <w:rsid w:val="00A05C54"/>
    <w:rsid w:val="00A05EA0"/>
    <w:rsid w:val="00A05F96"/>
    <w:rsid w:val="00A0624D"/>
    <w:rsid w:val="00A0723F"/>
    <w:rsid w:val="00A07784"/>
    <w:rsid w:val="00A0787C"/>
    <w:rsid w:val="00A1056E"/>
    <w:rsid w:val="00A11056"/>
    <w:rsid w:val="00A1190C"/>
    <w:rsid w:val="00A11929"/>
    <w:rsid w:val="00A120B5"/>
    <w:rsid w:val="00A13280"/>
    <w:rsid w:val="00A140BA"/>
    <w:rsid w:val="00A150A1"/>
    <w:rsid w:val="00A15DD9"/>
    <w:rsid w:val="00A15F7C"/>
    <w:rsid w:val="00A1620E"/>
    <w:rsid w:val="00A1773D"/>
    <w:rsid w:val="00A202E0"/>
    <w:rsid w:val="00A20AA6"/>
    <w:rsid w:val="00A20B3F"/>
    <w:rsid w:val="00A22D51"/>
    <w:rsid w:val="00A23312"/>
    <w:rsid w:val="00A23464"/>
    <w:rsid w:val="00A23A27"/>
    <w:rsid w:val="00A24529"/>
    <w:rsid w:val="00A265B8"/>
    <w:rsid w:val="00A265E9"/>
    <w:rsid w:val="00A2701C"/>
    <w:rsid w:val="00A27CD8"/>
    <w:rsid w:val="00A30610"/>
    <w:rsid w:val="00A30D9A"/>
    <w:rsid w:val="00A30DE2"/>
    <w:rsid w:val="00A318C9"/>
    <w:rsid w:val="00A31936"/>
    <w:rsid w:val="00A32253"/>
    <w:rsid w:val="00A322A6"/>
    <w:rsid w:val="00A322C0"/>
    <w:rsid w:val="00A33157"/>
    <w:rsid w:val="00A3447B"/>
    <w:rsid w:val="00A34531"/>
    <w:rsid w:val="00A34E82"/>
    <w:rsid w:val="00A35048"/>
    <w:rsid w:val="00A35506"/>
    <w:rsid w:val="00A35DE5"/>
    <w:rsid w:val="00A36785"/>
    <w:rsid w:val="00A36D2C"/>
    <w:rsid w:val="00A37B64"/>
    <w:rsid w:val="00A40463"/>
    <w:rsid w:val="00A40CCB"/>
    <w:rsid w:val="00A411AD"/>
    <w:rsid w:val="00A41A6F"/>
    <w:rsid w:val="00A4215A"/>
    <w:rsid w:val="00A42D1B"/>
    <w:rsid w:val="00A43056"/>
    <w:rsid w:val="00A43A76"/>
    <w:rsid w:val="00A43E4F"/>
    <w:rsid w:val="00A44A15"/>
    <w:rsid w:val="00A45D3B"/>
    <w:rsid w:val="00A47B0C"/>
    <w:rsid w:val="00A50483"/>
    <w:rsid w:val="00A519AE"/>
    <w:rsid w:val="00A525BA"/>
    <w:rsid w:val="00A532FE"/>
    <w:rsid w:val="00A535B9"/>
    <w:rsid w:val="00A53B9F"/>
    <w:rsid w:val="00A54F7B"/>
    <w:rsid w:val="00A555FF"/>
    <w:rsid w:val="00A562F0"/>
    <w:rsid w:val="00A56DA0"/>
    <w:rsid w:val="00A603FF"/>
    <w:rsid w:val="00A613E6"/>
    <w:rsid w:val="00A618DD"/>
    <w:rsid w:val="00A61CAE"/>
    <w:rsid w:val="00A6264E"/>
    <w:rsid w:val="00A6267B"/>
    <w:rsid w:val="00A629B8"/>
    <w:rsid w:val="00A62A21"/>
    <w:rsid w:val="00A63631"/>
    <w:rsid w:val="00A63E1F"/>
    <w:rsid w:val="00A65A54"/>
    <w:rsid w:val="00A679A1"/>
    <w:rsid w:val="00A70185"/>
    <w:rsid w:val="00A702F6"/>
    <w:rsid w:val="00A709E6"/>
    <w:rsid w:val="00A70DA3"/>
    <w:rsid w:val="00A71E55"/>
    <w:rsid w:val="00A723D3"/>
    <w:rsid w:val="00A72ACB"/>
    <w:rsid w:val="00A73BF7"/>
    <w:rsid w:val="00A73FF2"/>
    <w:rsid w:val="00A741A8"/>
    <w:rsid w:val="00A75A16"/>
    <w:rsid w:val="00A77B30"/>
    <w:rsid w:val="00A803C9"/>
    <w:rsid w:val="00A80D2E"/>
    <w:rsid w:val="00A810D2"/>
    <w:rsid w:val="00A81879"/>
    <w:rsid w:val="00A82134"/>
    <w:rsid w:val="00A82467"/>
    <w:rsid w:val="00A82C59"/>
    <w:rsid w:val="00A847AE"/>
    <w:rsid w:val="00A84BB3"/>
    <w:rsid w:val="00A84D17"/>
    <w:rsid w:val="00A84D74"/>
    <w:rsid w:val="00A84EB9"/>
    <w:rsid w:val="00A86943"/>
    <w:rsid w:val="00A86ABC"/>
    <w:rsid w:val="00A87094"/>
    <w:rsid w:val="00A8777F"/>
    <w:rsid w:val="00A87EE9"/>
    <w:rsid w:val="00A90675"/>
    <w:rsid w:val="00A915CF"/>
    <w:rsid w:val="00A91EC1"/>
    <w:rsid w:val="00A92025"/>
    <w:rsid w:val="00A92D05"/>
    <w:rsid w:val="00A92E37"/>
    <w:rsid w:val="00A9656F"/>
    <w:rsid w:val="00A96EC0"/>
    <w:rsid w:val="00A97434"/>
    <w:rsid w:val="00A97E06"/>
    <w:rsid w:val="00AA0245"/>
    <w:rsid w:val="00AA02C9"/>
    <w:rsid w:val="00AA0600"/>
    <w:rsid w:val="00AA139B"/>
    <w:rsid w:val="00AA23B8"/>
    <w:rsid w:val="00AA24D2"/>
    <w:rsid w:val="00AA313E"/>
    <w:rsid w:val="00AA3513"/>
    <w:rsid w:val="00AA58AC"/>
    <w:rsid w:val="00AA69C0"/>
    <w:rsid w:val="00AA7068"/>
    <w:rsid w:val="00AA7424"/>
    <w:rsid w:val="00AA79AA"/>
    <w:rsid w:val="00AA7AB5"/>
    <w:rsid w:val="00AA7B3B"/>
    <w:rsid w:val="00AB00D1"/>
    <w:rsid w:val="00AB03BD"/>
    <w:rsid w:val="00AB089D"/>
    <w:rsid w:val="00AB0DA1"/>
    <w:rsid w:val="00AB129A"/>
    <w:rsid w:val="00AB1475"/>
    <w:rsid w:val="00AB1A06"/>
    <w:rsid w:val="00AB360C"/>
    <w:rsid w:val="00AB3DEC"/>
    <w:rsid w:val="00AB3E22"/>
    <w:rsid w:val="00AB4200"/>
    <w:rsid w:val="00AB4C87"/>
    <w:rsid w:val="00AB5530"/>
    <w:rsid w:val="00AB5DFF"/>
    <w:rsid w:val="00AB6443"/>
    <w:rsid w:val="00AC018D"/>
    <w:rsid w:val="00AC05F9"/>
    <w:rsid w:val="00AC05FF"/>
    <w:rsid w:val="00AC10EC"/>
    <w:rsid w:val="00AC2917"/>
    <w:rsid w:val="00AC2DF5"/>
    <w:rsid w:val="00AC3B46"/>
    <w:rsid w:val="00AC5295"/>
    <w:rsid w:val="00AC5BBF"/>
    <w:rsid w:val="00AC6B15"/>
    <w:rsid w:val="00AC76E5"/>
    <w:rsid w:val="00AC787F"/>
    <w:rsid w:val="00AD037E"/>
    <w:rsid w:val="00AD14BD"/>
    <w:rsid w:val="00AD2A5C"/>
    <w:rsid w:val="00AD2A7C"/>
    <w:rsid w:val="00AD354A"/>
    <w:rsid w:val="00AD42E1"/>
    <w:rsid w:val="00AD4798"/>
    <w:rsid w:val="00AD4960"/>
    <w:rsid w:val="00AD4D0E"/>
    <w:rsid w:val="00AD5387"/>
    <w:rsid w:val="00AD59BA"/>
    <w:rsid w:val="00AD5D3B"/>
    <w:rsid w:val="00AD78D6"/>
    <w:rsid w:val="00AE03D1"/>
    <w:rsid w:val="00AE076C"/>
    <w:rsid w:val="00AE11DC"/>
    <w:rsid w:val="00AE216B"/>
    <w:rsid w:val="00AE273F"/>
    <w:rsid w:val="00AE2B4C"/>
    <w:rsid w:val="00AE302A"/>
    <w:rsid w:val="00AE3137"/>
    <w:rsid w:val="00AE34C9"/>
    <w:rsid w:val="00AE3E01"/>
    <w:rsid w:val="00AE433E"/>
    <w:rsid w:val="00AE61C5"/>
    <w:rsid w:val="00AE7A06"/>
    <w:rsid w:val="00AF131B"/>
    <w:rsid w:val="00AF2F98"/>
    <w:rsid w:val="00AF45A5"/>
    <w:rsid w:val="00AF5D90"/>
    <w:rsid w:val="00AF5F19"/>
    <w:rsid w:val="00AF61B4"/>
    <w:rsid w:val="00AF6E2E"/>
    <w:rsid w:val="00AF7D1A"/>
    <w:rsid w:val="00B00230"/>
    <w:rsid w:val="00B02600"/>
    <w:rsid w:val="00B02729"/>
    <w:rsid w:val="00B033B2"/>
    <w:rsid w:val="00B03E7D"/>
    <w:rsid w:val="00B057D7"/>
    <w:rsid w:val="00B0644A"/>
    <w:rsid w:val="00B0676E"/>
    <w:rsid w:val="00B07041"/>
    <w:rsid w:val="00B07555"/>
    <w:rsid w:val="00B07C0D"/>
    <w:rsid w:val="00B106F7"/>
    <w:rsid w:val="00B11127"/>
    <w:rsid w:val="00B12B68"/>
    <w:rsid w:val="00B1301D"/>
    <w:rsid w:val="00B13240"/>
    <w:rsid w:val="00B1367A"/>
    <w:rsid w:val="00B13F99"/>
    <w:rsid w:val="00B13F9D"/>
    <w:rsid w:val="00B14371"/>
    <w:rsid w:val="00B14CD4"/>
    <w:rsid w:val="00B15B3D"/>
    <w:rsid w:val="00B17034"/>
    <w:rsid w:val="00B17494"/>
    <w:rsid w:val="00B20CBB"/>
    <w:rsid w:val="00B211AF"/>
    <w:rsid w:val="00B2325D"/>
    <w:rsid w:val="00B234C0"/>
    <w:rsid w:val="00B236AB"/>
    <w:rsid w:val="00B24F7A"/>
    <w:rsid w:val="00B250E5"/>
    <w:rsid w:val="00B252DC"/>
    <w:rsid w:val="00B2597F"/>
    <w:rsid w:val="00B25A7A"/>
    <w:rsid w:val="00B26E12"/>
    <w:rsid w:val="00B26ED7"/>
    <w:rsid w:val="00B277F9"/>
    <w:rsid w:val="00B27D37"/>
    <w:rsid w:val="00B30CE8"/>
    <w:rsid w:val="00B3240A"/>
    <w:rsid w:val="00B32954"/>
    <w:rsid w:val="00B32ACC"/>
    <w:rsid w:val="00B32CCD"/>
    <w:rsid w:val="00B340F0"/>
    <w:rsid w:val="00B35C94"/>
    <w:rsid w:val="00B4029C"/>
    <w:rsid w:val="00B40432"/>
    <w:rsid w:val="00B40C05"/>
    <w:rsid w:val="00B40DCD"/>
    <w:rsid w:val="00B40F92"/>
    <w:rsid w:val="00B41238"/>
    <w:rsid w:val="00B413DE"/>
    <w:rsid w:val="00B417D1"/>
    <w:rsid w:val="00B43B55"/>
    <w:rsid w:val="00B45576"/>
    <w:rsid w:val="00B45803"/>
    <w:rsid w:val="00B45BD4"/>
    <w:rsid w:val="00B463A3"/>
    <w:rsid w:val="00B467D7"/>
    <w:rsid w:val="00B471DB"/>
    <w:rsid w:val="00B47A4B"/>
    <w:rsid w:val="00B50053"/>
    <w:rsid w:val="00B50264"/>
    <w:rsid w:val="00B51544"/>
    <w:rsid w:val="00B51F85"/>
    <w:rsid w:val="00B5282D"/>
    <w:rsid w:val="00B52AB1"/>
    <w:rsid w:val="00B532CD"/>
    <w:rsid w:val="00B5408A"/>
    <w:rsid w:val="00B54309"/>
    <w:rsid w:val="00B559EA"/>
    <w:rsid w:val="00B55DEF"/>
    <w:rsid w:val="00B568A2"/>
    <w:rsid w:val="00B57786"/>
    <w:rsid w:val="00B579BA"/>
    <w:rsid w:val="00B601D1"/>
    <w:rsid w:val="00B620FE"/>
    <w:rsid w:val="00B6282A"/>
    <w:rsid w:val="00B63DA9"/>
    <w:rsid w:val="00B640E1"/>
    <w:rsid w:val="00B643D8"/>
    <w:rsid w:val="00B649FF"/>
    <w:rsid w:val="00B64D76"/>
    <w:rsid w:val="00B658E6"/>
    <w:rsid w:val="00B670F2"/>
    <w:rsid w:val="00B67432"/>
    <w:rsid w:val="00B67FA8"/>
    <w:rsid w:val="00B7013B"/>
    <w:rsid w:val="00B7022C"/>
    <w:rsid w:val="00B70329"/>
    <w:rsid w:val="00B70E2F"/>
    <w:rsid w:val="00B7219B"/>
    <w:rsid w:val="00B73C4C"/>
    <w:rsid w:val="00B74F31"/>
    <w:rsid w:val="00B7537C"/>
    <w:rsid w:val="00B755C2"/>
    <w:rsid w:val="00B75D5A"/>
    <w:rsid w:val="00B76C2D"/>
    <w:rsid w:val="00B771A1"/>
    <w:rsid w:val="00B77D61"/>
    <w:rsid w:val="00B800A4"/>
    <w:rsid w:val="00B80B2A"/>
    <w:rsid w:val="00B81278"/>
    <w:rsid w:val="00B82224"/>
    <w:rsid w:val="00B83C51"/>
    <w:rsid w:val="00B851DC"/>
    <w:rsid w:val="00B85CD1"/>
    <w:rsid w:val="00B85DC8"/>
    <w:rsid w:val="00B86079"/>
    <w:rsid w:val="00B865F2"/>
    <w:rsid w:val="00B86CD0"/>
    <w:rsid w:val="00B872EA"/>
    <w:rsid w:val="00B90D0C"/>
    <w:rsid w:val="00B92ECA"/>
    <w:rsid w:val="00B932C7"/>
    <w:rsid w:val="00B935AB"/>
    <w:rsid w:val="00B93A3B"/>
    <w:rsid w:val="00B94142"/>
    <w:rsid w:val="00B943C2"/>
    <w:rsid w:val="00B95913"/>
    <w:rsid w:val="00B95AEB"/>
    <w:rsid w:val="00B96AE4"/>
    <w:rsid w:val="00B9726E"/>
    <w:rsid w:val="00B979BE"/>
    <w:rsid w:val="00BA01EC"/>
    <w:rsid w:val="00BA020B"/>
    <w:rsid w:val="00BA02D6"/>
    <w:rsid w:val="00BA0420"/>
    <w:rsid w:val="00BA099B"/>
    <w:rsid w:val="00BA0A3C"/>
    <w:rsid w:val="00BA178C"/>
    <w:rsid w:val="00BA1BEB"/>
    <w:rsid w:val="00BA2396"/>
    <w:rsid w:val="00BA2FFD"/>
    <w:rsid w:val="00BA39EB"/>
    <w:rsid w:val="00BA3CA6"/>
    <w:rsid w:val="00BA4047"/>
    <w:rsid w:val="00BA40BE"/>
    <w:rsid w:val="00BA41B0"/>
    <w:rsid w:val="00BA41DD"/>
    <w:rsid w:val="00BA4B71"/>
    <w:rsid w:val="00BA5095"/>
    <w:rsid w:val="00BA5271"/>
    <w:rsid w:val="00BA6157"/>
    <w:rsid w:val="00BA7262"/>
    <w:rsid w:val="00BA783B"/>
    <w:rsid w:val="00BA7D5D"/>
    <w:rsid w:val="00BB0417"/>
    <w:rsid w:val="00BB0711"/>
    <w:rsid w:val="00BB0C85"/>
    <w:rsid w:val="00BB1161"/>
    <w:rsid w:val="00BB17BA"/>
    <w:rsid w:val="00BB1E7B"/>
    <w:rsid w:val="00BB251D"/>
    <w:rsid w:val="00BB3190"/>
    <w:rsid w:val="00BB31B3"/>
    <w:rsid w:val="00BB50B5"/>
    <w:rsid w:val="00BB549C"/>
    <w:rsid w:val="00BB54D0"/>
    <w:rsid w:val="00BB65BC"/>
    <w:rsid w:val="00BB78A9"/>
    <w:rsid w:val="00BB7C00"/>
    <w:rsid w:val="00BB7E2C"/>
    <w:rsid w:val="00BC003C"/>
    <w:rsid w:val="00BC0B9E"/>
    <w:rsid w:val="00BC167E"/>
    <w:rsid w:val="00BC1836"/>
    <w:rsid w:val="00BC2091"/>
    <w:rsid w:val="00BC2744"/>
    <w:rsid w:val="00BC32AA"/>
    <w:rsid w:val="00BC32D1"/>
    <w:rsid w:val="00BC361E"/>
    <w:rsid w:val="00BC3B20"/>
    <w:rsid w:val="00BC5737"/>
    <w:rsid w:val="00BC57E8"/>
    <w:rsid w:val="00BC595B"/>
    <w:rsid w:val="00BC59D0"/>
    <w:rsid w:val="00BC61F8"/>
    <w:rsid w:val="00BC71D5"/>
    <w:rsid w:val="00BD0218"/>
    <w:rsid w:val="00BD0761"/>
    <w:rsid w:val="00BD0D21"/>
    <w:rsid w:val="00BD0F17"/>
    <w:rsid w:val="00BD0FAF"/>
    <w:rsid w:val="00BD2171"/>
    <w:rsid w:val="00BD2733"/>
    <w:rsid w:val="00BD4270"/>
    <w:rsid w:val="00BD451D"/>
    <w:rsid w:val="00BD46BB"/>
    <w:rsid w:val="00BD49C0"/>
    <w:rsid w:val="00BD4E4B"/>
    <w:rsid w:val="00BD5F56"/>
    <w:rsid w:val="00BD652B"/>
    <w:rsid w:val="00BD66DA"/>
    <w:rsid w:val="00BD6896"/>
    <w:rsid w:val="00BD6B5C"/>
    <w:rsid w:val="00BD7428"/>
    <w:rsid w:val="00BD74CB"/>
    <w:rsid w:val="00BD7DB0"/>
    <w:rsid w:val="00BE0D52"/>
    <w:rsid w:val="00BE1CCB"/>
    <w:rsid w:val="00BE22CD"/>
    <w:rsid w:val="00BE22EF"/>
    <w:rsid w:val="00BE233C"/>
    <w:rsid w:val="00BE340A"/>
    <w:rsid w:val="00BE346B"/>
    <w:rsid w:val="00BE4114"/>
    <w:rsid w:val="00BE4560"/>
    <w:rsid w:val="00BE4C0B"/>
    <w:rsid w:val="00BE5F83"/>
    <w:rsid w:val="00BE6D80"/>
    <w:rsid w:val="00BE7134"/>
    <w:rsid w:val="00BE77A6"/>
    <w:rsid w:val="00BE78A5"/>
    <w:rsid w:val="00BF0185"/>
    <w:rsid w:val="00BF094B"/>
    <w:rsid w:val="00BF09A3"/>
    <w:rsid w:val="00BF111D"/>
    <w:rsid w:val="00BF3286"/>
    <w:rsid w:val="00BF4C3D"/>
    <w:rsid w:val="00BF5E5F"/>
    <w:rsid w:val="00BF5FFF"/>
    <w:rsid w:val="00BF602B"/>
    <w:rsid w:val="00BF6E0F"/>
    <w:rsid w:val="00BF75F9"/>
    <w:rsid w:val="00BF77B7"/>
    <w:rsid w:val="00BF786E"/>
    <w:rsid w:val="00C01768"/>
    <w:rsid w:val="00C0182F"/>
    <w:rsid w:val="00C02777"/>
    <w:rsid w:val="00C0473A"/>
    <w:rsid w:val="00C04BD5"/>
    <w:rsid w:val="00C05D22"/>
    <w:rsid w:val="00C0606B"/>
    <w:rsid w:val="00C07905"/>
    <w:rsid w:val="00C07C0B"/>
    <w:rsid w:val="00C10801"/>
    <w:rsid w:val="00C10C91"/>
    <w:rsid w:val="00C111A9"/>
    <w:rsid w:val="00C1150B"/>
    <w:rsid w:val="00C118F0"/>
    <w:rsid w:val="00C11D7B"/>
    <w:rsid w:val="00C1249E"/>
    <w:rsid w:val="00C12690"/>
    <w:rsid w:val="00C12F8D"/>
    <w:rsid w:val="00C140A7"/>
    <w:rsid w:val="00C149D6"/>
    <w:rsid w:val="00C14FB6"/>
    <w:rsid w:val="00C15019"/>
    <w:rsid w:val="00C15824"/>
    <w:rsid w:val="00C170EA"/>
    <w:rsid w:val="00C17B49"/>
    <w:rsid w:val="00C2053A"/>
    <w:rsid w:val="00C20AC8"/>
    <w:rsid w:val="00C20BB0"/>
    <w:rsid w:val="00C20CBA"/>
    <w:rsid w:val="00C212A9"/>
    <w:rsid w:val="00C22FC6"/>
    <w:rsid w:val="00C23D5D"/>
    <w:rsid w:val="00C24E7D"/>
    <w:rsid w:val="00C26AA9"/>
    <w:rsid w:val="00C279EE"/>
    <w:rsid w:val="00C27EDD"/>
    <w:rsid w:val="00C305AF"/>
    <w:rsid w:val="00C30779"/>
    <w:rsid w:val="00C30D33"/>
    <w:rsid w:val="00C3211E"/>
    <w:rsid w:val="00C321AD"/>
    <w:rsid w:val="00C3232B"/>
    <w:rsid w:val="00C331FC"/>
    <w:rsid w:val="00C33C56"/>
    <w:rsid w:val="00C35D7D"/>
    <w:rsid w:val="00C3643D"/>
    <w:rsid w:val="00C36663"/>
    <w:rsid w:val="00C369BF"/>
    <w:rsid w:val="00C37D74"/>
    <w:rsid w:val="00C40939"/>
    <w:rsid w:val="00C40D5F"/>
    <w:rsid w:val="00C4156A"/>
    <w:rsid w:val="00C415C9"/>
    <w:rsid w:val="00C41EDB"/>
    <w:rsid w:val="00C42625"/>
    <w:rsid w:val="00C42DCF"/>
    <w:rsid w:val="00C435B7"/>
    <w:rsid w:val="00C43A74"/>
    <w:rsid w:val="00C44F7E"/>
    <w:rsid w:val="00C4564B"/>
    <w:rsid w:val="00C45B2E"/>
    <w:rsid w:val="00C4610B"/>
    <w:rsid w:val="00C468C6"/>
    <w:rsid w:val="00C471CC"/>
    <w:rsid w:val="00C47D33"/>
    <w:rsid w:val="00C50489"/>
    <w:rsid w:val="00C506D8"/>
    <w:rsid w:val="00C50B5E"/>
    <w:rsid w:val="00C50B67"/>
    <w:rsid w:val="00C50C48"/>
    <w:rsid w:val="00C510BF"/>
    <w:rsid w:val="00C51409"/>
    <w:rsid w:val="00C519E7"/>
    <w:rsid w:val="00C51BF9"/>
    <w:rsid w:val="00C51F83"/>
    <w:rsid w:val="00C526B5"/>
    <w:rsid w:val="00C52C3C"/>
    <w:rsid w:val="00C52CD8"/>
    <w:rsid w:val="00C542FB"/>
    <w:rsid w:val="00C547FA"/>
    <w:rsid w:val="00C551FF"/>
    <w:rsid w:val="00C55239"/>
    <w:rsid w:val="00C55906"/>
    <w:rsid w:val="00C5641A"/>
    <w:rsid w:val="00C564E4"/>
    <w:rsid w:val="00C56845"/>
    <w:rsid w:val="00C56A8E"/>
    <w:rsid w:val="00C60103"/>
    <w:rsid w:val="00C61A36"/>
    <w:rsid w:val="00C622EF"/>
    <w:rsid w:val="00C639F2"/>
    <w:rsid w:val="00C63FC2"/>
    <w:rsid w:val="00C6492C"/>
    <w:rsid w:val="00C64E11"/>
    <w:rsid w:val="00C6534F"/>
    <w:rsid w:val="00C65819"/>
    <w:rsid w:val="00C65C2C"/>
    <w:rsid w:val="00C70082"/>
    <w:rsid w:val="00C7017B"/>
    <w:rsid w:val="00C70B7F"/>
    <w:rsid w:val="00C71382"/>
    <w:rsid w:val="00C72477"/>
    <w:rsid w:val="00C73D14"/>
    <w:rsid w:val="00C73F33"/>
    <w:rsid w:val="00C74DAB"/>
    <w:rsid w:val="00C76FE5"/>
    <w:rsid w:val="00C771B4"/>
    <w:rsid w:val="00C771DB"/>
    <w:rsid w:val="00C7751D"/>
    <w:rsid w:val="00C80216"/>
    <w:rsid w:val="00C80675"/>
    <w:rsid w:val="00C8137C"/>
    <w:rsid w:val="00C81A2D"/>
    <w:rsid w:val="00C81CEF"/>
    <w:rsid w:val="00C81E81"/>
    <w:rsid w:val="00C825FB"/>
    <w:rsid w:val="00C8261B"/>
    <w:rsid w:val="00C83FBF"/>
    <w:rsid w:val="00C841B0"/>
    <w:rsid w:val="00C85CF2"/>
    <w:rsid w:val="00C86BEE"/>
    <w:rsid w:val="00C8726C"/>
    <w:rsid w:val="00C875A3"/>
    <w:rsid w:val="00C879C2"/>
    <w:rsid w:val="00C9052C"/>
    <w:rsid w:val="00C9128C"/>
    <w:rsid w:val="00C91F04"/>
    <w:rsid w:val="00C939E0"/>
    <w:rsid w:val="00C94451"/>
    <w:rsid w:val="00C95A69"/>
    <w:rsid w:val="00C95DE4"/>
    <w:rsid w:val="00C95EC1"/>
    <w:rsid w:val="00C974C9"/>
    <w:rsid w:val="00C97A3A"/>
    <w:rsid w:val="00C97CCB"/>
    <w:rsid w:val="00CA1407"/>
    <w:rsid w:val="00CA1800"/>
    <w:rsid w:val="00CA5674"/>
    <w:rsid w:val="00CA731C"/>
    <w:rsid w:val="00CA7B8E"/>
    <w:rsid w:val="00CB013B"/>
    <w:rsid w:val="00CB0ABD"/>
    <w:rsid w:val="00CB0E3B"/>
    <w:rsid w:val="00CB1721"/>
    <w:rsid w:val="00CB2772"/>
    <w:rsid w:val="00CB28EE"/>
    <w:rsid w:val="00CB355C"/>
    <w:rsid w:val="00CB41A2"/>
    <w:rsid w:val="00CB52DE"/>
    <w:rsid w:val="00CB5A13"/>
    <w:rsid w:val="00CB5EA2"/>
    <w:rsid w:val="00CB6900"/>
    <w:rsid w:val="00CC00AB"/>
    <w:rsid w:val="00CC0CD8"/>
    <w:rsid w:val="00CC21E6"/>
    <w:rsid w:val="00CC224E"/>
    <w:rsid w:val="00CC4315"/>
    <w:rsid w:val="00CC4F15"/>
    <w:rsid w:val="00CC52AE"/>
    <w:rsid w:val="00CC5323"/>
    <w:rsid w:val="00CD05A7"/>
    <w:rsid w:val="00CD0925"/>
    <w:rsid w:val="00CD14F7"/>
    <w:rsid w:val="00CD16F5"/>
    <w:rsid w:val="00CD267D"/>
    <w:rsid w:val="00CD27F9"/>
    <w:rsid w:val="00CD2BAE"/>
    <w:rsid w:val="00CD2CC7"/>
    <w:rsid w:val="00CD3146"/>
    <w:rsid w:val="00CD339B"/>
    <w:rsid w:val="00CD3DAE"/>
    <w:rsid w:val="00CD3F0E"/>
    <w:rsid w:val="00CD50F4"/>
    <w:rsid w:val="00CD639C"/>
    <w:rsid w:val="00CD6D6C"/>
    <w:rsid w:val="00CE0F10"/>
    <w:rsid w:val="00CE1B1A"/>
    <w:rsid w:val="00CE232C"/>
    <w:rsid w:val="00CE2825"/>
    <w:rsid w:val="00CE38B6"/>
    <w:rsid w:val="00CE4BEE"/>
    <w:rsid w:val="00CE4FF4"/>
    <w:rsid w:val="00CE62DE"/>
    <w:rsid w:val="00CF10D2"/>
    <w:rsid w:val="00CF1F5B"/>
    <w:rsid w:val="00CF3182"/>
    <w:rsid w:val="00CF38D8"/>
    <w:rsid w:val="00CF532B"/>
    <w:rsid w:val="00CF536F"/>
    <w:rsid w:val="00CF59EC"/>
    <w:rsid w:val="00CF5C54"/>
    <w:rsid w:val="00CF5E43"/>
    <w:rsid w:val="00CF6BFE"/>
    <w:rsid w:val="00CF7C60"/>
    <w:rsid w:val="00D007AD"/>
    <w:rsid w:val="00D00A4E"/>
    <w:rsid w:val="00D036C1"/>
    <w:rsid w:val="00D03F98"/>
    <w:rsid w:val="00D04236"/>
    <w:rsid w:val="00D05018"/>
    <w:rsid w:val="00D07FE1"/>
    <w:rsid w:val="00D11375"/>
    <w:rsid w:val="00D1181B"/>
    <w:rsid w:val="00D11C7B"/>
    <w:rsid w:val="00D122E8"/>
    <w:rsid w:val="00D12719"/>
    <w:rsid w:val="00D13080"/>
    <w:rsid w:val="00D1377B"/>
    <w:rsid w:val="00D13953"/>
    <w:rsid w:val="00D13C64"/>
    <w:rsid w:val="00D14F15"/>
    <w:rsid w:val="00D15CE7"/>
    <w:rsid w:val="00D16165"/>
    <w:rsid w:val="00D16C65"/>
    <w:rsid w:val="00D17161"/>
    <w:rsid w:val="00D20242"/>
    <w:rsid w:val="00D21ADD"/>
    <w:rsid w:val="00D2202C"/>
    <w:rsid w:val="00D22044"/>
    <w:rsid w:val="00D22E05"/>
    <w:rsid w:val="00D22EFF"/>
    <w:rsid w:val="00D236D9"/>
    <w:rsid w:val="00D23EF1"/>
    <w:rsid w:val="00D240E6"/>
    <w:rsid w:val="00D243B2"/>
    <w:rsid w:val="00D24445"/>
    <w:rsid w:val="00D2463A"/>
    <w:rsid w:val="00D24FE7"/>
    <w:rsid w:val="00D250D3"/>
    <w:rsid w:val="00D25E4F"/>
    <w:rsid w:val="00D2652E"/>
    <w:rsid w:val="00D27135"/>
    <w:rsid w:val="00D27EF0"/>
    <w:rsid w:val="00D3018D"/>
    <w:rsid w:val="00D3059C"/>
    <w:rsid w:val="00D30D85"/>
    <w:rsid w:val="00D31B12"/>
    <w:rsid w:val="00D3255F"/>
    <w:rsid w:val="00D32709"/>
    <w:rsid w:val="00D32A7C"/>
    <w:rsid w:val="00D351B8"/>
    <w:rsid w:val="00D356E1"/>
    <w:rsid w:val="00D35F72"/>
    <w:rsid w:val="00D36DCF"/>
    <w:rsid w:val="00D400B4"/>
    <w:rsid w:val="00D40633"/>
    <w:rsid w:val="00D40B5E"/>
    <w:rsid w:val="00D41A8A"/>
    <w:rsid w:val="00D41DA3"/>
    <w:rsid w:val="00D41E14"/>
    <w:rsid w:val="00D43096"/>
    <w:rsid w:val="00D435D6"/>
    <w:rsid w:val="00D4379C"/>
    <w:rsid w:val="00D43AC6"/>
    <w:rsid w:val="00D4425F"/>
    <w:rsid w:val="00D44883"/>
    <w:rsid w:val="00D448F2"/>
    <w:rsid w:val="00D44BB7"/>
    <w:rsid w:val="00D456B1"/>
    <w:rsid w:val="00D45EA7"/>
    <w:rsid w:val="00D46F69"/>
    <w:rsid w:val="00D47AEA"/>
    <w:rsid w:val="00D52C56"/>
    <w:rsid w:val="00D533B8"/>
    <w:rsid w:val="00D542F3"/>
    <w:rsid w:val="00D561E7"/>
    <w:rsid w:val="00D57168"/>
    <w:rsid w:val="00D57995"/>
    <w:rsid w:val="00D601A3"/>
    <w:rsid w:val="00D61668"/>
    <w:rsid w:val="00D62F23"/>
    <w:rsid w:val="00D6333C"/>
    <w:rsid w:val="00D63563"/>
    <w:rsid w:val="00D63E05"/>
    <w:rsid w:val="00D65101"/>
    <w:rsid w:val="00D6610B"/>
    <w:rsid w:val="00D6683C"/>
    <w:rsid w:val="00D6714C"/>
    <w:rsid w:val="00D67635"/>
    <w:rsid w:val="00D6778A"/>
    <w:rsid w:val="00D677CF"/>
    <w:rsid w:val="00D700C1"/>
    <w:rsid w:val="00D7051F"/>
    <w:rsid w:val="00D71F21"/>
    <w:rsid w:val="00D72D49"/>
    <w:rsid w:val="00D72D91"/>
    <w:rsid w:val="00D73A78"/>
    <w:rsid w:val="00D749D7"/>
    <w:rsid w:val="00D75024"/>
    <w:rsid w:val="00D759BA"/>
    <w:rsid w:val="00D75CF3"/>
    <w:rsid w:val="00D763AC"/>
    <w:rsid w:val="00D76521"/>
    <w:rsid w:val="00D770D7"/>
    <w:rsid w:val="00D77BAE"/>
    <w:rsid w:val="00D81534"/>
    <w:rsid w:val="00D815B2"/>
    <w:rsid w:val="00D815EA"/>
    <w:rsid w:val="00D81A78"/>
    <w:rsid w:val="00D8216F"/>
    <w:rsid w:val="00D824CF"/>
    <w:rsid w:val="00D82D7D"/>
    <w:rsid w:val="00D84128"/>
    <w:rsid w:val="00D8430F"/>
    <w:rsid w:val="00D85A7D"/>
    <w:rsid w:val="00D87CAA"/>
    <w:rsid w:val="00D90C5B"/>
    <w:rsid w:val="00D910C5"/>
    <w:rsid w:val="00D91993"/>
    <w:rsid w:val="00D9218A"/>
    <w:rsid w:val="00D92334"/>
    <w:rsid w:val="00D92371"/>
    <w:rsid w:val="00D9337D"/>
    <w:rsid w:val="00D936D3"/>
    <w:rsid w:val="00D93FB5"/>
    <w:rsid w:val="00D94766"/>
    <w:rsid w:val="00D966FE"/>
    <w:rsid w:val="00D97026"/>
    <w:rsid w:val="00DA0056"/>
    <w:rsid w:val="00DA120C"/>
    <w:rsid w:val="00DA1B2F"/>
    <w:rsid w:val="00DA1CEC"/>
    <w:rsid w:val="00DA2A89"/>
    <w:rsid w:val="00DA37F2"/>
    <w:rsid w:val="00DA4DAF"/>
    <w:rsid w:val="00DA4E7A"/>
    <w:rsid w:val="00DA5CCC"/>
    <w:rsid w:val="00DB28FF"/>
    <w:rsid w:val="00DB30A2"/>
    <w:rsid w:val="00DB3939"/>
    <w:rsid w:val="00DB3C5E"/>
    <w:rsid w:val="00DB3F69"/>
    <w:rsid w:val="00DB47F1"/>
    <w:rsid w:val="00DB4AA3"/>
    <w:rsid w:val="00DB4BA0"/>
    <w:rsid w:val="00DB4C66"/>
    <w:rsid w:val="00DB6156"/>
    <w:rsid w:val="00DB61CC"/>
    <w:rsid w:val="00DB6571"/>
    <w:rsid w:val="00DB657B"/>
    <w:rsid w:val="00DB675D"/>
    <w:rsid w:val="00DB6922"/>
    <w:rsid w:val="00DC0A33"/>
    <w:rsid w:val="00DC0E35"/>
    <w:rsid w:val="00DC0F41"/>
    <w:rsid w:val="00DC1DF8"/>
    <w:rsid w:val="00DC23F6"/>
    <w:rsid w:val="00DC2517"/>
    <w:rsid w:val="00DC2902"/>
    <w:rsid w:val="00DC2D9A"/>
    <w:rsid w:val="00DC430E"/>
    <w:rsid w:val="00DC5EFD"/>
    <w:rsid w:val="00DC5FC7"/>
    <w:rsid w:val="00DC6D52"/>
    <w:rsid w:val="00DC7A9E"/>
    <w:rsid w:val="00DC7D3D"/>
    <w:rsid w:val="00DD069A"/>
    <w:rsid w:val="00DD088C"/>
    <w:rsid w:val="00DD0CFE"/>
    <w:rsid w:val="00DD15A1"/>
    <w:rsid w:val="00DD1F8C"/>
    <w:rsid w:val="00DD23C6"/>
    <w:rsid w:val="00DD23F0"/>
    <w:rsid w:val="00DD39B6"/>
    <w:rsid w:val="00DD46CD"/>
    <w:rsid w:val="00DD53D3"/>
    <w:rsid w:val="00DD549E"/>
    <w:rsid w:val="00DD5D40"/>
    <w:rsid w:val="00DD6E2D"/>
    <w:rsid w:val="00DD711C"/>
    <w:rsid w:val="00DD72EA"/>
    <w:rsid w:val="00DE00D4"/>
    <w:rsid w:val="00DE0751"/>
    <w:rsid w:val="00DE0FC5"/>
    <w:rsid w:val="00DE1597"/>
    <w:rsid w:val="00DE2CE4"/>
    <w:rsid w:val="00DE39D7"/>
    <w:rsid w:val="00DE48D3"/>
    <w:rsid w:val="00DE7CD4"/>
    <w:rsid w:val="00DF0203"/>
    <w:rsid w:val="00DF1870"/>
    <w:rsid w:val="00DF356B"/>
    <w:rsid w:val="00DF45E1"/>
    <w:rsid w:val="00DF46A8"/>
    <w:rsid w:val="00DF4BA3"/>
    <w:rsid w:val="00DF6066"/>
    <w:rsid w:val="00DF60BA"/>
    <w:rsid w:val="00DF6196"/>
    <w:rsid w:val="00DF6D56"/>
    <w:rsid w:val="00DF79E4"/>
    <w:rsid w:val="00DF7DC5"/>
    <w:rsid w:val="00DF7EDE"/>
    <w:rsid w:val="00E0042F"/>
    <w:rsid w:val="00E00477"/>
    <w:rsid w:val="00E00681"/>
    <w:rsid w:val="00E014A1"/>
    <w:rsid w:val="00E03DAA"/>
    <w:rsid w:val="00E03E4F"/>
    <w:rsid w:val="00E04161"/>
    <w:rsid w:val="00E048FA"/>
    <w:rsid w:val="00E04AB3"/>
    <w:rsid w:val="00E05868"/>
    <w:rsid w:val="00E067C3"/>
    <w:rsid w:val="00E0717B"/>
    <w:rsid w:val="00E077B8"/>
    <w:rsid w:val="00E07C3D"/>
    <w:rsid w:val="00E1054C"/>
    <w:rsid w:val="00E112AE"/>
    <w:rsid w:val="00E13E21"/>
    <w:rsid w:val="00E151E8"/>
    <w:rsid w:val="00E1542F"/>
    <w:rsid w:val="00E15B96"/>
    <w:rsid w:val="00E163A7"/>
    <w:rsid w:val="00E16578"/>
    <w:rsid w:val="00E1728B"/>
    <w:rsid w:val="00E174EB"/>
    <w:rsid w:val="00E20B34"/>
    <w:rsid w:val="00E20B5B"/>
    <w:rsid w:val="00E20FD1"/>
    <w:rsid w:val="00E21752"/>
    <w:rsid w:val="00E21AE3"/>
    <w:rsid w:val="00E21B39"/>
    <w:rsid w:val="00E21C87"/>
    <w:rsid w:val="00E22AB0"/>
    <w:rsid w:val="00E22E85"/>
    <w:rsid w:val="00E22F1B"/>
    <w:rsid w:val="00E23741"/>
    <w:rsid w:val="00E23860"/>
    <w:rsid w:val="00E23ADA"/>
    <w:rsid w:val="00E24F94"/>
    <w:rsid w:val="00E257A9"/>
    <w:rsid w:val="00E257DB"/>
    <w:rsid w:val="00E25F13"/>
    <w:rsid w:val="00E266DC"/>
    <w:rsid w:val="00E268AF"/>
    <w:rsid w:val="00E26C87"/>
    <w:rsid w:val="00E26FE1"/>
    <w:rsid w:val="00E2718F"/>
    <w:rsid w:val="00E27367"/>
    <w:rsid w:val="00E278D5"/>
    <w:rsid w:val="00E30DA2"/>
    <w:rsid w:val="00E3100E"/>
    <w:rsid w:val="00E313CC"/>
    <w:rsid w:val="00E329F8"/>
    <w:rsid w:val="00E330EC"/>
    <w:rsid w:val="00E368DF"/>
    <w:rsid w:val="00E37836"/>
    <w:rsid w:val="00E37F8B"/>
    <w:rsid w:val="00E40DF5"/>
    <w:rsid w:val="00E42911"/>
    <w:rsid w:val="00E42DEE"/>
    <w:rsid w:val="00E431A2"/>
    <w:rsid w:val="00E43798"/>
    <w:rsid w:val="00E44B30"/>
    <w:rsid w:val="00E45C8E"/>
    <w:rsid w:val="00E45F7F"/>
    <w:rsid w:val="00E462D8"/>
    <w:rsid w:val="00E475F3"/>
    <w:rsid w:val="00E47832"/>
    <w:rsid w:val="00E5143B"/>
    <w:rsid w:val="00E51778"/>
    <w:rsid w:val="00E524FF"/>
    <w:rsid w:val="00E53075"/>
    <w:rsid w:val="00E5333C"/>
    <w:rsid w:val="00E534F5"/>
    <w:rsid w:val="00E53DBD"/>
    <w:rsid w:val="00E56161"/>
    <w:rsid w:val="00E562AE"/>
    <w:rsid w:val="00E564D8"/>
    <w:rsid w:val="00E569A8"/>
    <w:rsid w:val="00E56C3A"/>
    <w:rsid w:val="00E577F1"/>
    <w:rsid w:val="00E57FF4"/>
    <w:rsid w:val="00E609D5"/>
    <w:rsid w:val="00E60B8C"/>
    <w:rsid w:val="00E62D93"/>
    <w:rsid w:val="00E642E7"/>
    <w:rsid w:val="00E65798"/>
    <w:rsid w:val="00E65DA9"/>
    <w:rsid w:val="00E65F24"/>
    <w:rsid w:val="00E65FA2"/>
    <w:rsid w:val="00E674CC"/>
    <w:rsid w:val="00E67BB4"/>
    <w:rsid w:val="00E67D60"/>
    <w:rsid w:val="00E67F63"/>
    <w:rsid w:val="00E72637"/>
    <w:rsid w:val="00E731C9"/>
    <w:rsid w:val="00E74419"/>
    <w:rsid w:val="00E74D91"/>
    <w:rsid w:val="00E756BF"/>
    <w:rsid w:val="00E76304"/>
    <w:rsid w:val="00E7650A"/>
    <w:rsid w:val="00E76F33"/>
    <w:rsid w:val="00E808C7"/>
    <w:rsid w:val="00E82002"/>
    <w:rsid w:val="00E83465"/>
    <w:rsid w:val="00E838C3"/>
    <w:rsid w:val="00E839B9"/>
    <w:rsid w:val="00E83EAE"/>
    <w:rsid w:val="00E8486A"/>
    <w:rsid w:val="00E853FC"/>
    <w:rsid w:val="00E85A3A"/>
    <w:rsid w:val="00E863FD"/>
    <w:rsid w:val="00E865A6"/>
    <w:rsid w:val="00E86EFF"/>
    <w:rsid w:val="00E914AC"/>
    <w:rsid w:val="00E91D2D"/>
    <w:rsid w:val="00E91E97"/>
    <w:rsid w:val="00E925C5"/>
    <w:rsid w:val="00E9280A"/>
    <w:rsid w:val="00E939A6"/>
    <w:rsid w:val="00E940D3"/>
    <w:rsid w:val="00E947AE"/>
    <w:rsid w:val="00E95283"/>
    <w:rsid w:val="00E96772"/>
    <w:rsid w:val="00E972C8"/>
    <w:rsid w:val="00E9758E"/>
    <w:rsid w:val="00E976FC"/>
    <w:rsid w:val="00EA12EA"/>
    <w:rsid w:val="00EA14B6"/>
    <w:rsid w:val="00EA22AC"/>
    <w:rsid w:val="00EA24C1"/>
    <w:rsid w:val="00EA2712"/>
    <w:rsid w:val="00EA2ED7"/>
    <w:rsid w:val="00EA345B"/>
    <w:rsid w:val="00EA3E8C"/>
    <w:rsid w:val="00EA3E98"/>
    <w:rsid w:val="00EA4871"/>
    <w:rsid w:val="00EA4C8D"/>
    <w:rsid w:val="00EA4CF5"/>
    <w:rsid w:val="00EA57BE"/>
    <w:rsid w:val="00EA58D1"/>
    <w:rsid w:val="00EA5FC6"/>
    <w:rsid w:val="00EA626D"/>
    <w:rsid w:val="00EA777A"/>
    <w:rsid w:val="00EA7BED"/>
    <w:rsid w:val="00EB02AA"/>
    <w:rsid w:val="00EB0B3D"/>
    <w:rsid w:val="00EB0CDC"/>
    <w:rsid w:val="00EB0D3B"/>
    <w:rsid w:val="00EB0DB7"/>
    <w:rsid w:val="00EB0E7A"/>
    <w:rsid w:val="00EB2436"/>
    <w:rsid w:val="00EB332A"/>
    <w:rsid w:val="00EB386B"/>
    <w:rsid w:val="00EB3F4C"/>
    <w:rsid w:val="00EB444D"/>
    <w:rsid w:val="00EB460D"/>
    <w:rsid w:val="00EB462D"/>
    <w:rsid w:val="00EB4CE0"/>
    <w:rsid w:val="00EB55F8"/>
    <w:rsid w:val="00EB62DB"/>
    <w:rsid w:val="00EB6CFF"/>
    <w:rsid w:val="00EB6DAF"/>
    <w:rsid w:val="00EB703B"/>
    <w:rsid w:val="00EC033E"/>
    <w:rsid w:val="00EC07B6"/>
    <w:rsid w:val="00EC2977"/>
    <w:rsid w:val="00EC2D76"/>
    <w:rsid w:val="00EC3520"/>
    <w:rsid w:val="00EC535D"/>
    <w:rsid w:val="00EC6E52"/>
    <w:rsid w:val="00EC7F98"/>
    <w:rsid w:val="00ED0480"/>
    <w:rsid w:val="00ED04B6"/>
    <w:rsid w:val="00ED0C45"/>
    <w:rsid w:val="00ED0E23"/>
    <w:rsid w:val="00ED1165"/>
    <w:rsid w:val="00ED1267"/>
    <w:rsid w:val="00ED1C39"/>
    <w:rsid w:val="00ED1FD9"/>
    <w:rsid w:val="00ED3012"/>
    <w:rsid w:val="00ED34FE"/>
    <w:rsid w:val="00ED3836"/>
    <w:rsid w:val="00ED3BD8"/>
    <w:rsid w:val="00ED407A"/>
    <w:rsid w:val="00ED56D9"/>
    <w:rsid w:val="00ED5AD0"/>
    <w:rsid w:val="00ED5AE0"/>
    <w:rsid w:val="00ED5CC2"/>
    <w:rsid w:val="00ED6990"/>
    <w:rsid w:val="00ED6AB8"/>
    <w:rsid w:val="00ED6EB1"/>
    <w:rsid w:val="00ED7003"/>
    <w:rsid w:val="00ED713B"/>
    <w:rsid w:val="00ED7BA9"/>
    <w:rsid w:val="00EE0745"/>
    <w:rsid w:val="00EE0B0A"/>
    <w:rsid w:val="00EE1B25"/>
    <w:rsid w:val="00EE21C8"/>
    <w:rsid w:val="00EE2306"/>
    <w:rsid w:val="00EE29FB"/>
    <w:rsid w:val="00EE2B05"/>
    <w:rsid w:val="00EE2BBE"/>
    <w:rsid w:val="00EE2DF2"/>
    <w:rsid w:val="00EE34C3"/>
    <w:rsid w:val="00EE4089"/>
    <w:rsid w:val="00EE48FC"/>
    <w:rsid w:val="00EE4A6D"/>
    <w:rsid w:val="00EE4FE9"/>
    <w:rsid w:val="00EE541D"/>
    <w:rsid w:val="00EE5661"/>
    <w:rsid w:val="00EE5BBA"/>
    <w:rsid w:val="00EE6495"/>
    <w:rsid w:val="00EF0112"/>
    <w:rsid w:val="00EF05CE"/>
    <w:rsid w:val="00EF05F6"/>
    <w:rsid w:val="00EF0BAD"/>
    <w:rsid w:val="00EF1388"/>
    <w:rsid w:val="00EF18D5"/>
    <w:rsid w:val="00EF256F"/>
    <w:rsid w:val="00EF2F89"/>
    <w:rsid w:val="00EF31B7"/>
    <w:rsid w:val="00EF4282"/>
    <w:rsid w:val="00EF456D"/>
    <w:rsid w:val="00EF4578"/>
    <w:rsid w:val="00EF4992"/>
    <w:rsid w:val="00EF55D6"/>
    <w:rsid w:val="00EF579F"/>
    <w:rsid w:val="00EF638B"/>
    <w:rsid w:val="00EF6770"/>
    <w:rsid w:val="00EF68C6"/>
    <w:rsid w:val="00F008FE"/>
    <w:rsid w:val="00F00D3E"/>
    <w:rsid w:val="00F02379"/>
    <w:rsid w:val="00F03557"/>
    <w:rsid w:val="00F0379F"/>
    <w:rsid w:val="00F037B8"/>
    <w:rsid w:val="00F04E8B"/>
    <w:rsid w:val="00F0515F"/>
    <w:rsid w:val="00F05C0A"/>
    <w:rsid w:val="00F06657"/>
    <w:rsid w:val="00F070FC"/>
    <w:rsid w:val="00F111D7"/>
    <w:rsid w:val="00F1193B"/>
    <w:rsid w:val="00F11F22"/>
    <w:rsid w:val="00F12208"/>
    <w:rsid w:val="00F1255D"/>
    <w:rsid w:val="00F13674"/>
    <w:rsid w:val="00F13752"/>
    <w:rsid w:val="00F13DC4"/>
    <w:rsid w:val="00F13E61"/>
    <w:rsid w:val="00F14230"/>
    <w:rsid w:val="00F15199"/>
    <w:rsid w:val="00F15453"/>
    <w:rsid w:val="00F162C0"/>
    <w:rsid w:val="00F170F4"/>
    <w:rsid w:val="00F17813"/>
    <w:rsid w:val="00F20D1B"/>
    <w:rsid w:val="00F210C0"/>
    <w:rsid w:val="00F22828"/>
    <w:rsid w:val="00F229E8"/>
    <w:rsid w:val="00F22A68"/>
    <w:rsid w:val="00F22BC2"/>
    <w:rsid w:val="00F239BE"/>
    <w:rsid w:val="00F23B3B"/>
    <w:rsid w:val="00F23B7D"/>
    <w:rsid w:val="00F24075"/>
    <w:rsid w:val="00F24471"/>
    <w:rsid w:val="00F2479B"/>
    <w:rsid w:val="00F25166"/>
    <w:rsid w:val="00F266B6"/>
    <w:rsid w:val="00F30050"/>
    <w:rsid w:val="00F30367"/>
    <w:rsid w:val="00F30C28"/>
    <w:rsid w:val="00F32F21"/>
    <w:rsid w:val="00F32F7A"/>
    <w:rsid w:val="00F33313"/>
    <w:rsid w:val="00F33BAB"/>
    <w:rsid w:val="00F33BE6"/>
    <w:rsid w:val="00F33D7C"/>
    <w:rsid w:val="00F345C0"/>
    <w:rsid w:val="00F3509A"/>
    <w:rsid w:val="00F35306"/>
    <w:rsid w:val="00F36AE2"/>
    <w:rsid w:val="00F4023F"/>
    <w:rsid w:val="00F40C8A"/>
    <w:rsid w:val="00F41315"/>
    <w:rsid w:val="00F41577"/>
    <w:rsid w:val="00F4166A"/>
    <w:rsid w:val="00F42B26"/>
    <w:rsid w:val="00F42D74"/>
    <w:rsid w:val="00F437E0"/>
    <w:rsid w:val="00F43C9D"/>
    <w:rsid w:val="00F44264"/>
    <w:rsid w:val="00F451C3"/>
    <w:rsid w:val="00F45B20"/>
    <w:rsid w:val="00F46AB2"/>
    <w:rsid w:val="00F46B23"/>
    <w:rsid w:val="00F47095"/>
    <w:rsid w:val="00F47D9A"/>
    <w:rsid w:val="00F508B8"/>
    <w:rsid w:val="00F50AE6"/>
    <w:rsid w:val="00F50CC2"/>
    <w:rsid w:val="00F51097"/>
    <w:rsid w:val="00F5111C"/>
    <w:rsid w:val="00F51BDF"/>
    <w:rsid w:val="00F51F90"/>
    <w:rsid w:val="00F52B64"/>
    <w:rsid w:val="00F541F5"/>
    <w:rsid w:val="00F54A05"/>
    <w:rsid w:val="00F5616A"/>
    <w:rsid w:val="00F564CC"/>
    <w:rsid w:val="00F57E2D"/>
    <w:rsid w:val="00F57F37"/>
    <w:rsid w:val="00F6073B"/>
    <w:rsid w:val="00F60924"/>
    <w:rsid w:val="00F619BC"/>
    <w:rsid w:val="00F62ACD"/>
    <w:rsid w:val="00F62FA0"/>
    <w:rsid w:val="00F63AA2"/>
    <w:rsid w:val="00F63CD8"/>
    <w:rsid w:val="00F6415D"/>
    <w:rsid w:val="00F64196"/>
    <w:rsid w:val="00F64C1E"/>
    <w:rsid w:val="00F64D51"/>
    <w:rsid w:val="00F64DBB"/>
    <w:rsid w:val="00F652D6"/>
    <w:rsid w:val="00F655F1"/>
    <w:rsid w:val="00F661E1"/>
    <w:rsid w:val="00F66616"/>
    <w:rsid w:val="00F66B9D"/>
    <w:rsid w:val="00F66CE4"/>
    <w:rsid w:val="00F66DAD"/>
    <w:rsid w:val="00F67235"/>
    <w:rsid w:val="00F67E76"/>
    <w:rsid w:val="00F67ECE"/>
    <w:rsid w:val="00F705F0"/>
    <w:rsid w:val="00F70852"/>
    <w:rsid w:val="00F71F0A"/>
    <w:rsid w:val="00F7340A"/>
    <w:rsid w:val="00F73CB7"/>
    <w:rsid w:val="00F7524A"/>
    <w:rsid w:val="00F772B8"/>
    <w:rsid w:val="00F80075"/>
    <w:rsid w:val="00F81201"/>
    <w:rsid w:val="00F81296"/>
    <w:rsid w:val="00F824AF"/>
    <w:rsid w:val="00F853DE"/>
    <w:rsid w:val="00F854F3"/>
    <w:rsid w:val="00F8589A"/>
    <w:rsid w:val="00F85C8E"/>
    <w:rsid w:val="00F8651B"/>
    <w:rsid w:val="00F86AF7"/>
    <w:rsid w:val="00F914A2"/>
    <w:rsid w:val="00F9161E"/>
    <w:rsid w:val="00F91985"/>
    <w:rsid w:val="00F945DA"/>
    <w:rsid w:val="00F94863"/>
    <w:rsid w:val="00F94B84"/>
    <w:rsid w:val="00F95226"/>
    <w:rsid w:val="00F96C0A"/>
    <w:rsid w:val="00F97658"/>
    <w:rsid w:val="00F97858"/>
    <w:rsid w:val="00F9796C"/>
    <w:rsid w:val="00FA14D7"/>
    <w:rsid w:val="00FA18E2"/>
    <w:rsid w:val="00FA3007"/>
    <w:rsid w:val="00FA4C8C"/>
    <w:rsid w:val="00FB1199"/>
    <w:rsid w:val="00FB3402"/>
    <w:rsid w:val="00FB387D"/>
    <w:rsid w:val="00FB3D5B"/>
    <w:rsid w:val="00FB4EF6"/>
    <w:rsid w:val="00FB62EB"/>
    <w:rsid w:val="00FB6561"/>
    <w:rsid w:val="00FB6E7D"/>
    <w:rsid w:val="00FC04D1"/>
    <w:rsid w:val="00FC18E0"/>
    <w:rsid w:val="00FC1B0A"/>
    <w:rsid w:val="00FC2547"/>
    <w:rsid w:val="00FC3822"/>
    <w:rsid w:val="00FC3D0B"/>
    <w:rsid w:val="00FC4705"/>
    <w:rsid w:val="00FC4902"/>
    <w:rsid w:val="00FC5474"/>
    <w:rsid w:val="00FC5F4E"/>
    <w:rsid w:val="00FC67A9"/>
    <w:rsid w:val="00FC746A"/>
    <w:rsid w:val="00FC7AA5"/>
    <w:rsid w:val="00FD00B0"/>
    <w:rsid w:val="00FD05D5"/>
    <w:rsid w:val="00FD103B"/>
    <w:rsid w:val="00FD20B5"/>
    <w:rsid w:val="00FD22D6"/>
    <w:rsid w:val="00FD26A2"/>
    <w:rsid w:val="00FD270E"/>
    <w:rsid w:val="00FD3077"/>
    <w:rsid w:val="00FD4065"/>
    <w:rsid w:val="00FD6F9F"/>
    <w:rsid w:val="00FD7AF8"/>
    <w:rsid w:val="00FD7C48"/>
    <w:rsid w:val="00FD7E3E"/>
    <w:rsid w:val="00FE076A"/>
    <w:rsid w:val="00FE0932"/>
    <w:rsid w:val="00FE0F8A"/>
    <w:rsid w:val="00FE18B2"/>
    <w:rsid w:val="00FE18C2"/>
    <w:rsid w:val="00FE1D68"/>
    <w:rsid w:val="00FE1FF7"/>
    <w:rsid w:val="00FE22FD"/>
    <w:rsid w:val="00FE2B40"/>
    <w:rsid w:val="00FE3682"/>
    <w:rsid w:val="00FE3C59"/>
    <w:rsid w:val="00FE4482"/>
    <w:rsid w:val="00FE4526"/>
    <w:rsid w:val="00FE49B6"/>
    <w:rsid w:val="00FE544A"/>
    <w:rsid w:val="00FE600F"/>
    <w:rsid w:val="00FE7635"/>
    <w:rsid w:val="00FE7DFA"/>
    <w:rsid w:val="00FF032E"/>
    <w:rsid w:val="00FF0765"/>
    <w:rsid w:val="00FF1B62"/>
    <w:rsid w:val="00FF1E51"/>
    <w:rsid w:val="00FF2074"/>
    <w:rsid w:val="00FF2758"/>
    <w:rsid w:val="00FF2B79"/>
    <w:rsid w:val="00FF4068"/>
    <w:rsid w:val="00FF433D"/>
    <w:rsid w:val="00FF45F5"/>
    <w:rsid w:val="00FF4887"/>
    <w:rsid w:val="00FF4A89"/>
    <w:rsid w:val="00FF4D87"/>
    <w:rsid w:val="00FF4E01"/>
    <w:rsid w:val="00FF5B1B"/>
    <w:rsid w:val="00FF69BE"/>
    <w:rsid w:val="00FF6E49"/>
    <w:rsid w:val="00FF7706"/>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DD724D"/>
  <w15:docId w15:val="{FD830FBC-75B9-4156-AE69-C875E93C68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2D73"/>
    <w:pPr>
      <w:spacing w:line="260" w:lineRule="atLeast"/>
    </w:pPr>
    <w:rPr>
      <w:rFonts w:ascii="Times New Roman" w:hAnsi="Times New Roman"/>
      <w:sz w:val="22"/>
      <w:szCs w:val="22"/>
      <w:lang w:val="en-GB"/>
    </w:rPr>
  </w:style>
  <w:style w:type="paragraph" w:styleId="Heading1">
    <w:name w:val="heading 1"/>
    <w:basedOn w:val="Heading2"/>
    <w:next w:val="BodyText"/>
    <w:uiPriority w:val="99"/>
    <w:qFormat/>
    <w:rsid w:val="00E20B5B"/>
    <w:pPr>
      <w:numPr>
        <w:numId w:val="1"/>
      </w:numPr>
      <w:outlineLvl w:val="0"/>
    </w:pPr>
  </w:style>
  <w:style w:type="paragraph" w:styleId="Heading2">
    <w:name w:val="heading 2"/>
    <w:basedOn w:val="Heading3"/>
    <w:next w:val="BodyText"/>
    <w:link w:val="Heading2Char"/>
    <w:qFormat/>
    <w:rsid w:val="00E20B5B"/>
    <w:pPr>
      <w:numPr>
        <w:numId w:val="2"/>
      </w:numPr>
      <w:spacing w:line="280" w:lineRule="atLeast"/>
      <w:outlineLvl w:val="1"/>
    </w:pPr>
    <w:rPr>
      <w:rFonts w:cs="Angsana New"/>
      <w:b/>
      <w:bCs/>
      <w:sz w:val="24"/>
      <w:szCs w:val="24"/>
    </w:rPr>
  </w:style>
  <w:style w:type="paragraph" w:styleId="Heading3">
    <w:name w:val="heading 3"/>
    <w:basedOn w:val="BodyText"/>
    <w:next w:val="BodyText"/>
    <w:qFormat/>
    <w:rsid w:val="00E20B5B"/>
    <w:pPr>
      <w:keepNext/>
      <w:keepLines/>
      <w:spacing w:after="130"/>
      <w:outlineLvl w:val="2"/>
    </w:pPr>
    <w:rPr>
      <w:rFonts w:cs="CG Times (W1)"/>
      <w:i/>
      <w:iCs/>
    </w:rPr>
  </w:style>
  <w:style w:type="paragraph" w:styleId="Heading4">
    <w:name w:val="heading 4"/>
    <w:basedOn w:val="BodyText"/>
    <w:next w:val="BodyText"/>
    <w:qFormat/>
    <w:rsid w:val="00E20B5B"/>
    <w:pPr>
      <w:outlineLvl w:val="3"/>
    </w:pPr>
  </w:style>
  <w:style w:type="paragraph" w:styleId="Heading5">
    <w:name w:val="heading 5"/>
    <w:basedOn w:val="Normal"/>
    <w:next w:val="Normal"/>
    <w:qFormat/>
    <w:rsid w:val="00E20B5B"/>
    <w:pPr>
      <w:outlineLvl w:val="4"/>
    </w:pPr>
  </w:style>
  <w:style w:type="paragraph" w:styleId="Heading6">
    <w:name w:val="heading 6"/>
    <w:basedOn w:val="Normal"/>
    <w:next w:val="Normal"/>
    <w:qFormat/>
    <w:rsid w:val="00E20B5B"/>
    <w:pPr>
      <w:outlineLvl w:val="5"/>
    </w:pPr>
  </w:style>
  <w:style w:type="paragraph" w:styleId="Heading7">
    <w:name w:val="heading 7"/>
    <w:basedOn w:val="Normal"/>
    <w:next w:val="Normal"/>
    <w:qFormat/>
    <w:rsid w:val="00E20B5B"/>
    <w:pPr>
      <w:outlineLvl w:val="6"/>
    </w:pPr>
  </w:style>
  <w:style w:type="paragraph" w:styleId="Heading8">
    <w:name w:val="heading 8"/>
    <w:basedOn w:val="Normal"/>
    <w:next w:val="Normal"/>
    <w:qFormat/>
    <w:rsid w:val="00E20B5B"/>
    <w:pPr>
      <w:outlineLvl w:val="7"/>
    </w:pPr>
  </w:style>
  <w:style w:type="paragraph" w:styleId="Heading9">
    <w:name w:val="heading 9"/>
    <w:basedOn w:val="Normal"/>
    <w:next w:val="Normal"/>
    <w:qFormat/>
    <w:rsid w:val="00E20B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E20B5B"/>
    <w:pPr>
      <w:spacing w:after="260"/>
    </w:pPr>
  </w:style>
  <w:style w:type="paragraph" w:styleId="Footer">
    <w:name w:val="footer"/>
    <w:basedOn w:val="Normal"/>
    <w:link w:val="FooterChar"/>
    <w:uiPriority w:val="99"/>
    <w:rsid w:val="00E20B5B"/>
    <w:pPr>
      <w:tabs>
        <w:tab w:val="right" w:pos="8505"/>
      </w:tabs>
    </w:pPr>
    <w:rPr>
      <w:sz w:val="18"/>
      <w:szCs w:val="18"/>
    </w:rPr>
  </w:style>
  <w:style w:type="paragraph" w:styleId="Header">
    <w:name w:val="header"/>
    <w:basedOn w:val="Normal"/>
    <w:link w:val="HeaderChar"/>
    <w:uiPriority w:val="99"/>
    <w:rsid w:val="00E20B5B"/>
    <w:pPr>
      <w:spacing w:line="220" w:lineRule="exact"/>
      <w:jc w:val="right"/>
    </w:pPr>
    <w:rPr>
      <w:rFonts w:cs="CG Times (W1)"/>
      <w:i/>
      <w:iCs/>
      <w:sz w:val="18"/>
      <w:szCs w:val="18"/>
    </w:rPr>
  </w:style>
  <w:style w:type="paragraph" w:styleId="ListBullet">
    <w:name w:val="List Bullet"/>
    <w:basedOn w:val="BodyText"/>
    <w:rsid w:val="00117E10"/>
    <w:pPr>
      <w:numPr>
        <w:numId w:val="6"/>
      </w:numPr>
    </w:pPr>
  </w:style>
  <w:style w:type="paragraph" w:styleId="ListBullet2">
    <w:name w:val="List Bullet 2"/>
    <w:basedOn w:val="ListBullet"/>
    <w:rsid w:val="00C140A7"/>
    <w:pPr>
      <w:numPr>
        <w:numId w:val="8"/>
      </w:numPr>
    </w:pPr>
  </w:style>
  <w:style w:type="paragraph" w:styleId="BodyTextIndent">
    <w:name w:val="Body Text Indent"/>
    <w:basedOn w:val="BodyText"/>
    <w:rsid w:val="00E20B5B"/>
    <w:pPr>
      <w:ind w:left="340"/>
    </w:pPr>
  </w:style>
  <w:style w:type="paragraph" w:customStyle="1" w:styleId="zfaxdetails">
    <w:name w:val="zfax details"/>
    <w:basedOn w:val="Normal"/>
    <w:rsid w:val="00E20B5B"/>
    <w:rPr>
      <w:rFonts w:ascii="Univers 55" w:hAnsi="Univers 55"/>
      <w:sz w:val="18"/>
      <w:szCs w:val="18"/>
    </w:rPr>
  </w:style>
  <w:style w:type="paragraph" w:customStyle="1" w:styleId="zdisclaimer">
    <w:name w:val="zdisclaimer"/>
    <w:basedOn w:val="Normal"/>
    <w:next w:val="Footer"/>
    <w:rsid w:val="00E20B5B"/>
    <w:pPr>
      <w:framePr w:wrap="auto" w:vAnchor="page" w:hAnchor="page" w:x="3238" w:y="14685"/>
      <w:spacing w:line="240" w:lineRule="exact"/>
    </w:pPr>
    <w:rPr>
      <w:rFonts w:ascii="Univers 55" w:hAnsi="Univers 55"/>
      <w:sz w:val="20"/>
      <w:szCs w:val="20"/>
    </w:rPr>
  </w:style>
  <w:style w:type="paragraph" w:styleId="FootnoteText">
    <w:name w:val="footnote text"/>
    <w:basedOn w:val="Normal"/>
    <w:link w:val="FootnoteTextChar"/>
    <w:uiPriority w:val="99"/>
    <w:semiHidden/>
    <w:rsid w:val="00E20B5B"/>
    <w:rPr>
      <w:rFonts w:cs="CG Times (W1)"/>
      <w:sz w:val="18"/>
      <w:szCs w:val="18"/>
    </w:rPr>
  </w:style>
  <w:style w:type="paragraph" w:customStyle="1" w:styleId="zsubject">
    <w:name w:val="zsubject"/>
    <w:basedOn w:val="Normal"/>
    <w:rsid w:val="00E20B5B"/>
    <w:pPr>
      <w:spacing w:after="520"/>
    </w:pPr>
    <w:rPr>
      <w:rFonts w:cs="CG Times (W1)"/>
      <w:b/>
      <w:bCs/>
    </w:rPr>
  </w:style>
  <w:style w:type="paragraph" w:customStyle="1" w:styleId="zDistnHeader">
    <w:name w:val="zDistnHeader"/>
    <w:basedOn w:val="Normal"/>
    <w:next w:val="Normal"/>
    <w:rsid w:val="00E20B5B"/>
    <w:pPr>
      <w:keepNext/>
      <w:spacing w:before="520"/>
    </w:pPr>
  </w:style>
  <w:style w:type="paragraph" w:customStyle="1" w:styleId="Graphic">
    <w:name w:val="Graphic"/>
    <w:basedOn w:val="Signature"/>
    <w:rsid w:val="00E20B5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E20B5B"/>
    <w:pPr>
      <w:spacing w:line="240" w:lineRule="auto"/>
    </w:pPr>
  </w:style>
  <w:style w:type="paragraph" w:customStyle="1" w:styleId="zdetails">
    <w:name w:val="zdetails"/>
    <w:basedOn w:val="Normal"/>
    <w:rsid w:val="00E20B5B"/>
    <w:pPr>
      <w:spacing w:line="240" w:lineRule="exact"/>
    </w:pPr>
    <w:rPr>
      <w:rFonts w:ascii="Univers 45 Light" w:hAnsi="Univers 45 Light"/>
      <w:sz w:val="16"/>
      <w:szCs w:val="16"/>
    </w:rPr>
  </w:style>
  <w:style w:type="paragraph" w:customStyle="1" w:styleId="zbrand">
    <w:name w:val="zbrand"/>
    <w:basedOn w:val="Normal"/>
    <w:rsid w:val="00E20B5B"/>
    <w:pPr>
      <w:keepLines/>
      <w:framePr w:wrap="around" w:vAnchor="page" w:hAnchor="page" w:x="3063" w:y="1458"/>
      <w:spacing w:line="240" w:lineRule="atLeast"/>
    </w:pPr>
    <w:rPr>
      <w:rFonts w:ascii="Univers 55" w:hAnsi="Univers 55"/>
      <w:noProof/>
    </w:rPr>
  </w:style>
  <w:style w:type="character" w:styleId="PageNumber">
    <w:name w:val="page number"/>
    <w:rsid w:val="00E20B5B"/>
    <w:rPr>
      <w:rFonts w:cs="CG Times (W1)"/>
      <w:sz w:val="22"/>
      <w:szCs w:val="22"/>
    </w:rPr>
  </w:style>
  <w:style w:type="paragraph" w:styleId="Title">
    <w:name w:val="Title"/>
    <w:basedOn w:val="Normal"/>
    <w:qFormat/>
    <w:rsid w:val="00E20B5B"/>
    <w:pPr>
      <w:spacing w:line="240" w:lineRule="auto"/>
      <w:ind w:left="540" w:right="749"/>
      <w:jc w:val="center"/>
    </w:pPr>
    <w:rPr>
      <w:rFonts w:ascii="Cordia New" w:cs="Cordia New"/>
      <w:sz w:val="24"/>
      <w:szCs w:val="24"/>
      <w:u w:val="single"/>
      <w:lang w:val="th-TH"/>
    </w:rPr>
  </w:style>
  <w:style w:type="paragraph" w:styleId="BlockText">
    <w:name w:val="Block Text"/>
    <w:basedOn w:val="Normal"/>
    <w:rsid w:val="00E20B5B"/>
    <w:pPr>
      <w:spacing w:before="240" w:line="240" w:lineRule="auto"/>
      <w:ind w:left="547" w:right="749" w:firstLine="1440"/>
      <w:jc w:val="both"/>
    </w:pPr>
    <w:rPr>
      <w:rFonts w:ascii="Cordia New" w:cs="Cordia New"/>
      <w:sz w:val="28"/>
      <w:szCs w:val="28"/>
      <w:lang w:val="th-TH"/>
    </w:rPr>
  </w:style>
  <w:style w:type="paragraph" w:styleId="BodyTextIndent2">
    <w:name w:val="Body Text Indent 2"/>
    <w:basedOn w:val="Normal"/>
    <w:rsid w:val="00E20B5B"/>
    <w:pPr>
      <w:spacing w:before="120" w:line="360" w:lineRule="auto"/>
      <w:ind w:left="547"/>
      <w:jc w:val="both"/>
    </w:pPr>
    <w:rPr>
      <w:rFonts w:cs="CG Times (W1)"/>
      <w:sz w:val="20"/>
      <w:szCs w:val="20"/>
    </w:rPr>
  </w:style>
  <w:style w:type="paragraph" w:styleId="Caption">
    <w:name w:val="caption"/>
    <w:basedOn w:val="Normal"/>
    <w:next w:val="Normal"/>
    <w:qFormat/>
    <w:rsid w:val="00E20B5B"/>
    <w:pPr>
      <w:tabs>
        <w:tab w:val="center" w:pos="4680"/>
      </w:tabs>
      <w:spacing w:line="240" w:lineRule="atLeast"/>
      <w:ind w:right="380"/>
    </w:pPr>
    <w:rPr>
      <w:b/>
      <w:bCs/>
    </w:rPr>
  </w:style>
  <w:style w:type="paragraph" w:styleId="BodyText2">
    <w:name w:val="Body Text 2"/>
    <w:basedOn w:val="Normal"/>
    <w:link w:val="BodyText2Char"/>
    <w:rsid w:val="00E20B5B"/>
    <w:pPr>
      <w:tabs>
        <w:tab w:val="left" w:pos="540"/>
        <w:tab w:val="center" w:pos="3240"/>
        <w:tab w:val="center" w:pos="5760"/>
        <w:tab w:val="center" w:pos="8280"/>
      </w:tabs>
      <w:spacing w:line="240" w:lineRule="atLeast"/>
      <w:ind w:right="380"/>
      <w:jc w:val="both"/>
    </w:pPr>
    <w:rPr>
      <w:b/>
      <w:bCs/>
    </w:rPr>
  </w:style>
  <w:style w:type="paragraph" w:styleId="BodyText3">
    <w:name w:val="Body Text 3"/>
    <w:basedOn w:val="Normal"/>
    <w:rsid w:val="00E20B5B"/>
    <w:pPr>
      <w:tabs>
        <w:tab w:val="left" w:pos="540"/>
      </w:tabs>
      <w:spacing w:before="120" w:line="240" w:lineRule="auto"/>
    </w:pPr>
    <w:rPr>
      <w:rFonts w:ascii="Cordia New" w:cs="Cordia New"/>
      <w:sz w:val="28"/>
      <w:szCs w:val="28"/>
    </w:rPr>
  </w:style>
  <w:style w:type="paragraph" w:customStyle="1" w:styleId="AccPolicysubhead">
    <w:name w:val="Acc Policy sub head"/>
    <w:basedOn w:val="BodyText"/>
    <w:next w:val="BodyText"/>
    <w:link w:val="AccPolicysubheadChar"/>
    <w:autoRedefine/>
    <w:rsid w:val="006D32D1"/>
    <w:pPr>
      <w:spacing w:after="0"/>
      <w:ind w:left="540" w:right="-27"/>
      <w:jc w:val="both"/>
    </w:pPr>
    <w:rPr>
      <w:bCs/>
      <w:i/>
      <w:iCs/>
      <w:lang w:eastAsia="en-GB"/>
    </w:rPr>
  </w:style>
  <w:style w:type="character" w:customStyle="1" w:styleId="AccPolicysubheadChar">
    <w:name w:val="Acc Policy sub head Char"/>
    <w:link w:val="AccPolicysubhead"/>
    <w:rsid w:val="006D32D1"/>
    <w:rPr>
      <w:rFonts w:ascii="Times New Roman" w:hAnsi="Times New Roman" w:cs="Times New Roman"/>
      <w:bCs/>
      <w:i/>
      <w:iCs/>
      <w:sz w:val="22"/>
      <w:szCs w:val="22"/>
      <w:lang w:eastAsia="en-GB"/>
    </w:rPr>
  </w:style>
  <w:style w:type="paragraph" w:styleId="BalloonText">
    <w:name w:val="Balloon Text"/>
    <w:basedOn w:val="Normal"/>
    <w:semiHidden/>
    <w:rsid w:val="00616787"/>
    <w:rPr>
      <w:rFonts w:ascii="Tahoma" w:hAnsi="Tahoma" w:cs="Tahoma"/>
      <w:sz w:val="16"/>
      <w:szCs w:val="16"/>
    </w:rPr>
  </w:style>
  <w:style w:type="paragraph" w:styleId="TOC2">
    <w:name w:val="toc 2"/>
    <w:basedOn w:val="Normal"/>
    <w:next w:val="Normal"/>
    <w:semiHidden/>
    <w:rsid w:val="00A15DD9"/>
    <w:pPr>
      <w:tabs>
        <w:tab w:val="left" w:pos="227"/>
        <w:tab w:val="left" w:pos="454"/>
        <w:tab w:val="left" w:pos="680"/>
        <w:tab w:val="left" w:pos="907"/>
      </w:tabs>
      <w:spacing w:before="240" w:line="240" w:lineRule="atLeast"/>
    </w:pPr>
    <w:rPr>
      <w:rFonts w:ascii="Arial" w:eastAsia="MS Mincho" w:hAnsi="Arial"/>
      <w:b/>
      <w:bCs/>
      <w:sz w:val="18"/>
      <w:szCs w:val="18"/>
      <w:lang w:val="en-US"/>
    </w:rPr>
  </w:style>
  <w:style w:type="table" w:styleId="TableGrid">
    <w:name w:val="Table Grid"/>
    <w:basedOn w:val="TableNormal"/>
    <w:uiPriority w:val="39"/>
    <w:rsid w:val="00A15DD9"/>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3">
    <w:name w:val="List Bullet 3"/>
    <w:basedOn w:val="ListBullet"/>
    <w:autoRedefine/>
    <w:rsid w:val="00E562AE"/>
    <w:pPr>
      <w:numPr>
        <w:numId w:val="3"/>
      </w:numPr>
      <w:tabs>
        <w:tab w:val="clear" w:pos="926"/>
        <w:tab w:val="left" w:pos="227"/>
      </w:tabs>
      <w:spacing w:after="0"/>
      <w:ind w:left="227" w:hanging="227"/>
    </w:pPr>
    <w:rPr>
      <w:rFonts w:cs="Times New Roman"/>
      <w:sz w:val="18"/>
      <w:szCs w:val="20"/>
      <w:lang w:bidi="ar-SA"/>
    </w:rPr>
  </w:style>
  <w:style w:type="paragraph" w:customStyle="1" w:styleId="block">
    <w:name w:val="block"/>
    <w:aliases w:val="b,b + Angsana New,Bold,Thai Distributed Justification,Left:  0....,Normal + Angsana New,Left:  1 cm,Rig..."/>
    <w:basedOn w:val="BodyText"/>
    <w:rsid w:val="00E562AE"/>
    <w:pPr>
      <w:ind w:left="567"/>
    </w:pPr>
    <w:rPr>
      <w:rFonts w:cs="Times New Roman"/>
      <w:szCs w:val="20"/>
      <w:lang w:bidi="ar-SA"/>
    </w:rPr>
  </w:style>
  <w:style w:type="paragraph" w:styleId="BodyTextIndent3">
    <w:name w:val="Body Text Indent 3"/>
    <w:basedOn w:val="Normal"/>
    <w:rsid w:val="005778D7"/>
    <w:pPr>
      <w:ind w:left="540"/>
      <w:jc w:val="both"/>
    </w:pPr>
    <w:rPr>
      <w:rFonts w:cs="CG Times (W1)"/>
      <w:sz w:val="20"/>
      <w:szCs w:val="20"/>
      <w:lang w:val="en-US"/>
    </w:rPr>
  </w:style>
  <w:style w:type="paragraph" w:customStyle="1" w:styleId="acctstatementsub-heading">
    <w:name w:val="acct statement sub-heading"/>
    <w:aliases w:val="ass"/>
    <w:basedOn w:val="Normal"/>
    <w:next w:val="Normal"/>
    <w:rsid w:val="008B2338"/>
    <w:pPr>
      <w:keepNext/>
      <w:keepLines/>
      <w:numPr>
        <w:ilvl w:val="1"/>
        <w:numId w:val="7"/>
      </w:numPr>
      <w:spacing w:before="130" w:after="130" w:line="240" w:lineRule="atLeast"/>
      <w:ind w:hanging="1134"/>
      <w:outlineLvl w:val="1"/>
    </w:pPr>
    <w:rPr>
      <w:rFonts w:cs="Times New Roman"/>
      <w:b/>
      <w:szCs w:val="20"/>
      <w:lang w:bidi="ar-SA"/>
    </w:rPr>
  </w:style>
  <w:style w:type="paragraph" w:customStyle="1" w:styleId="AccPolicyHeading">
    <w:name w:val="Acc Policy Heading"/>
    <w:basedOn w:val="BodyText"/>
    <w:link w:val="AccPolicyHeadingChar"/>
    <w:autoRedefine/>
    <w:rsid w:val="00F23B3B"/>
    <w:pPr>
      <w:numPr>
        <w:ilvl w:val="1"/>
        <w:numId w:val="4"/>
      </w:numPr>
      <w:tabs>
        <w:tab w:val="clear" w:pos="1440"/>
      </w:tabs>
      <w:spacing w:before="120" w:after="120"/>
      <w:ind w:left="994" w:hanging="432"/>
      <w:jc w:val="both"/>
    </w:pPr>
    <w:rPr>
      <w:rFonts w:ascii="CG Times (W1)" w:hAnsi="CG Times (W1)"/>
      <w:bCs/>
      <w:i/>
      <w:iCs/>
      <w:u w:val="single"/>
      <w:lang w:val="en-US" w:eastAsia="en-GB"/>
    </w:rPr>
  </w:style>
  <w:style w:type="paragraph" w:customStyle="1" w:styleId="index">
    <w:name w:val="index"/>
    <w:aliases w:val="ix"/>
    <w:basedOn w:val="BodyText"/>
    <w:rsid w:val="00F23B3B"/>
    <w:pPr>
      <w:numPr>
        <w:numId w:val="4"/>
      </w:numPr>
      <w:spacing w:after="20"/>
    </w:pPr>
    <w:rPr>
      <w:rFonts w:cs="Times New Roman"/>
      <w:szCs w:val="20"/>
      <w:lang w:bidi="ar-SA"/>
    </w:rPr>
  </w:style>
  <w:style w:type="paragraph" w:customStyle="1" w:styleId="RNormal">
    <w:name w:val="RNormal"/>
    <w:basedOn w:val="Normal"/>
    <w:rsid w:val="004F4196"/>
    <w:pPr>
      <w:spacing w:line="240" w:lineRule="auto"/>
      <w:jc w:val="both"/>
    </w:pPr>
    <w:rPr>
      <w:rFonts w:cs="Times New Roman"/>
      <w:szCs w:val="24"/>
      <w:lang w:val="en-US" w:bidi="ar-SA"/>
    </w:rPr>
  </w:style>
  <w:style w:type="paragraph" w:customStyle="1" w:styleId="acctmergecolhdg">
    <w:name w:val="acct merge col hdg"/>
    <w:aliases w:val="mh"/>
    <w:basedOn w:val="Normal"/>
    <w:rsid w:val="007105EC"/>
    <w:pPr>
      <w:jc w:val="center"/>
    </w:pPr>
    <w:rPr>
      <w:rFonts w:cs="Times New Roman"/>
      <w:b/>
      <w:szCs w:val="20"/>
      <w:lang w:bidi="ar-SA"/>
    </w:rPr>
  </w:style>
  <w:style w:type="paragraph" w:customStyle="1" w:styleId="acctfourfigures">
    <w:name w:val="acct four figures"/>
    <w:aliases w:val="a4,a4 + 8 pt,(Complex) + 8 pt,(Complex),Thai Distribute...,a4 + Angsana New,15 pt,Before:  3 pt,Line spacing:  At l...,Left:  -0.05&quot;,Right:  -0.05&quot;,Lin...,...,normal + Angsana New,Left,Before:  0 pt,Line spacing:  At least..."/>
    <w:basedOn w:val="Normal"/>
    <w:qFormat/>
    <w:rsid w:val="00BC5737"/>
    <w:pPr>
      <w:tabs>
        <w:tab w:val="decimal" w:pos="765"/>
      </w:tabs>
    </w:pPr>
    <w:rPr>
      <w:rFonts w:cs="Times New Roman"/>
      <w:szCs w:val="20"/>
      <w:lang w:bidi="ar-SA"/>
    </w:rPr>
  </w:style>
  <w:style w:type="paragraph" w:styleId="ListNumber">
    <w:name w:val="List Number"/>
    <w:basedOn w:val="Normal"/>
    <w:rsid w:val="00CE1B1A"/>
    <w:pPr>
      <w:numPr>
        <w:numId w:val="5"/>
      </w:numPr>
      <w:tabs>
        <w:tab w:val="clear" w:pos="450"/>
        <w:tab w:val="left" w:pos="227"/>
        <w:tab w:val="left" w:pos="284"/>
        <w:tab w:val="num" w:pos="34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rPr>
  </w:style>
  <w:style w:type="paragraph" w:customStyle="1" w:styleId="3">
    <w:name w:val="?????3????"/>
    <w:basedOn w:val="Normal"/>
    <w:rsid w:val="00F7524A"/>
    <w:pPr>
      <w:tabs>
        <w:tab w:val="left" w:pos="360"/>
        <w:tab w:val="left" w:pos="720"/>
      </w:tabs>
      <w:spacing w:line="240" w:lineRule="auto"/>
    </w:pPr>
    <w:rPr>
      <w:rFonts w:ascii="Book Antiqua" w:eastAsia="MS Mincho" w:hAnsi="Book Antiqua"/>
      <w:lang w:val="th-TH"/>
    </w:rPr>
  </w:style>
  <w:style w:type="paragraph" w:customStyle="1" w:styleId="Enclosures">
    <w:name w:val="Enclosures"/>
    <w:basedOn w:val="Normal"/>
    <w:next w:val="Normal"/>
    <w:rsid w:val="00F7524A"/>
    <w:pPr>
      <w:keepLines/>
      <w:spacing w:before="220" w:line="240" w:lineRule="auto"/>
      <w:jc w:val="both"/>
    </w:pPr>
    <w:rPr>
      <w:rFonts w:ascii="Font2010" w:hAnsi="Font2010"/>
      <w:lang w:val="th-TH"/>
    </w:rPr>
  </w:style>
  <w:style w:type="character" w:customStyle="1" w:styleId="AccPolicyHeadingChar">
    <w:name w:val="Acc Policy Heading Char"/>
    <w:link w:val="AccPolicyHeading"/>
    <w:rsid w:val="00570497"/>
    <w:rPr>
      <w:bCs/>
      <w:i/>
      <w:iCs/>
      <w:sz w:val="22"/>
      <w:szCs w:val="22"/>
      <w:u w:val="single"/>
      <w:lang w:eastAsia="en-GB"/>
    </w:rPr>
  </w:style>
  <w:style w:type="character" w:customStyle="1" w:styleId="BodyTextChar">
    <w:name w:val="Body Text Char"/>
    <w:aliases w:val="bt Char,body text Char,Body Char,BT Char"/>
    <w:link w:val="BodyText"/>
    <w:rsid w:val="00D00A4E"/>
    <w:rPr>
      <w:rFonts w:ascii="Times New Roman" w:hAnsi="Times New Roman"/>
      <w:sz w:val="22"/>
      <w:szCs w:val="22"/>
      <w:lang w:val="en-GB"/>
    </w:rPr>
  </w:style>
  <w:style w:type="character" w:styleId="Hyperlink">
    <w:name w:val="Hyperlink"/>
    <w:uiPriority w:val="99"/>
    <w:unhideWhenUsed/>
    <w:rsid w:val="00796C04"/>
    <w:rPr>
      <w:color w:val="0000FF"/>
      <w:u w:val="single"/>
    </w:rPr>
  </w:style>
  <w:style w:type="paragraph" w:styleId="DocumentMap">
    <w:name w:val="Document Map"/>
    <w:basedOn w:val="Normal"/>
    <w:link w:val="DocumentMapChar"/>
    <w:rsid w:val="009D1A23"/>
    <w:rPr>
      <w:rFonts w:ascii="Tahoma" w:hAnsi="Tahoma"/>
      <w:sz w:val="16"/>
      <w:szCs w:val="20"/>
    </w:rPr>
  </w:style>
  <w:style w:type="character" w:customStyle="1" w:styleId="DocumentMapChar">
    <w:name w:val="Document Map Char"/>
    <w:link w:val="DocumentMap"/>
    <w:rsid w:val="009D1A23"/>
    <w:rPr>
      <w:rFonts w:ascii="Tahoma" w:hAnsi="Tahoma"/>
      <w:sz w:val="16"/>
      <w:lang w:val="en-GB"/>
    </w:rPr>
  </w:style>
  <w:style w:type="paragraph" w:customStyle="1" w:styleId="Default">
    <w:name w:val="Default"/>
    <w:rsid w:val="00073E1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Policyalternative">
    <w:name w:val="Acc Policy alternative"/>
    <w:basedOn w:val="AccPolicysubhead"/>
    <w:link w:val="AccPolicyalternativeChar"/>
    <w:autoRedefine/>
    <w:rsid w:val="00F22BC2"/>
    <w:pPr>
      <w:spacing w:before="240" w:line="240" w:lineRule="atLeast"/>
      <w:ind w:right="0"/>
    </w:pPr>
    <w:rPr>
      <w:bCs w:val="0"/>
      <w:shd w:val="clear" w:color="auto" w:fill="E0E0E0"/>
    </w:rPr>
  </w:style>
  <w:style w:type="character" w:customStyle="1" w:styleId="AccPolicyalternativeChar">
    <w:name w:val="Acc Policy alternative Char"/>
    <w:link w:val="AccPolicyalternative"/>
    <w:rsid w:val="00F22BC2"/>
    <w:rPr>
      <w:rFonts w:ascii="Times New Roman" w:hAnsi="Times New Roman" w:cs="Times New Roman"/>
      <w:bCs w:val="0"/>
      <w:i/>
      <w:iCs/>
      <w:sz w:val="22"/>
      <w:szCs w:val="22"/>
      <w:lang w:eastAsia="en-GB"/>
    </w:rPr>
  </w:style>
  <w:style w:type="paragraph" w:customStyle="1" w:styleId="acctcolumnheading">
    <w:name w:val="acct column heading"/>
    <w:aliases w:val="ac"/>
    <w:basedOn w:val="Normal"/>
    <w:rsid w:val="00ED3012"/>
    <w:pPr>
      <w:spacing w:after="260"/>
      <w:jc w:val="center"/>
    </w:pPr>
    <w:rPr>
      <w:rFonts w:cs="Times New Roman"/>
      <w:szCs w:val="20"/>
      <w:lang w:bidi="ar-SA"/>
    </w:rPr>
  </w:style>
  <w:style w:type="character" w:customStyle="1" w:styleId="Heading2Char">
    <w:name w:val="Heading 2 Char"/>
    <w:link w:val="Heading2"/>
    <w:rsid w:val="00E15B96"/>
    <w:rPr>
      <w:rFonts w:ascii="Times New Roman" w:hAnsi="Times New Roman"/>
      <w:b/>
      <w:bCs/>
      <w:i/>
      <w:iCs/>
      <w:sz w:val="24"/>
      <w:szCs w:val="24"/>
      <w:lang w:val="en-GB"/>
    </w:rPr>
  </w:style>
  <w:style w:type="paragraph" w:customStyle="1" w:styleId="CoverTitle">
    <w:name w:val="Cover Title"/>
    <w:basedOn w:val="Normal"/>
    <w:rsid w:val="008B5614"/>
    <w:pPr>
      <w:overflowPunct w:val="0"/>
      <w:autoSpaceDE w:val="0"/>
      <w:autoSpaceDN w:val="0"/>
      <w:adjustRightInd w:val="0"/>
      <w:spacing w:line="440" w:lineRule="exact"/>
      <w:jc w:val="both"/>
      <w:textAlignment w:val="baseline"/>
    </w:pPr>
    <w:rPr>
      <w:rFonts w:cs="Times New Roman"/>
      <w:sz w:val="36"/>
      <w:szCs w:val="20"/>
      <w:lang w:bidi="ar-SA"/>
    </w:rPr>
  </w:style>
  <w:style w:type="character" w:customStyle="1" w:styleId="FooterChar">
    <w:name w:val="Footer Char"/>
    <w:link w:val="Footer"/>
    <w:uiPriority w:val="99"/>
    <w:rsid w:val="008B5614"/>
    <w:rPr>
      <w:rFonts w:ascii="Times New Roman" w:hAnsi="Times New Roman" w:cs="CG Times (W1)"/>
      <w:sz w:val="18"/>
      <w:szCs w:val="18"/>
      <w:lang w:val="en-GB"/>
    </w:rPr>
  </w:style>
  <w:style w:type="paragraph" w:styleId="ListParagraph">
    <w:name w:val="List Paragraph"/>
    <w:basedOn w:val="Normal"/>
    <w:link w:val="ListParagraphChar"/>
    <w:uiPriority w:val="34"/>
    <w:qFormat/>
    <w:rsid w:val="002627F7"/>
    <w:pPr>
      <w:spacing w:after="200" w:line="276" w:lineRule="auto"/>
      <w:ind w:left="720"/>
      <w:contextualSpacing/>
    </w:pPr>
    <w:rPr>
      <w:rFonts w:asciiTheme="minorHAnsi" w:eastAsiaTheme="minorHAnsi" w:hAnsiTheme="minorHAnsi" w:cstheme="minorBidi"/>
      <w:szCs w:val="28"/>
      <w:lang w:val="en-US"/>
    </w:rPr>
  </w:style>
  <w:style w:type="character" w:customStyle="1" w:styleId="FootnoteTextChar">
    <w:name w:val="Footnote Text Char"/>
    <w:basedOn w:val="DefaultParagraphFont"/>
    <w:link w:val="FootnoteText"/>
    <w:uiPriority w:val="99"/>
    <w:semiHidden/>
    <w:rsid w:val="002627F7"/>
    <w:rPr>
      <w:rFonts w:ascii="Times New Roman" w:hAnsi="Times New Roman" w:cs="CG Times (W1)"/>
      <w:sz w:val="18"/>
      <w:szCs w:val="18"/>
      <w:lang w:val="en-GB"/>
    </w:rPr>
  </w:style>
  <w:style w:type="character" w:styleId="FootnoteReference">
    <w:name w:val="footnote reference"/>
    <w:basedOn w:val="DefaultParagraphFont"/>
    <w:uiPriority w:val="99"/>
    <w:semiHidden/>
    <w:unhideWhenUsed/>
    <w:rsid w:val="002627F7"/>
    <w:rPr>
      <w:vertAlign w:val="superscript"/>
    </w:rPr>
  </w:style>
  <w:style w:type="paragraph" w:styleId="ListBullet5">
    <w:name w:val="List Bullet 5"/>
    <w:basedOn w:val="Normal"/>
    <w:rsid w:val="00121FF2"/>
    <w:pPr>
      <w:numPr>
        <w:numId w:val="10"/>
      </w:numPr>
      <w:tabs>
        <w:tab w:val="clear" w:pos="1492"/>
        <w:tab w:val="left" w:pos="227"/>
        <w:tab w:val="left" w:pos="454"/>
        <w:tab w:val="num" w:pos="518"/>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rPr>
  </w:style>
  <w:style w:type="paragraph" w:customStyle="1" w:styleId="paragraph">
    <w:name w:val="paragraph"/>
    <w:basedOn w:val="Normal"/>
    <w:rsid w:val="00715096"/>
    <w:pPr>
      <w:spacing w:before="100" w:beforeAutospacing="1" w:after="100" w:afterAutospacing="1" w:line="240" w:lineRule="auto"/>
    </w:pPr>
    <w:rPr>
      <w:rFonts w:cs="Times New Roman"/>
      <w:sz w:val="24"/>
      <w:szCs w:val="24"/>
      <w:lang w:val="en-US"/>
    </w:rPr>
  </w:style>
  <w:style w:type="character" w:customStyle="1" w:styleId="normaltextrun">
    <w:name w:val="normaltextrun"/>
    <w:basedOn w:val="DefaultParagraphFont"/>
    <w:rsid w:val="00715096"/>
  </w:style>
  <w:style w:type="character" w:customStyle="1" w:styleId="eop">
    <w:name w:val="eop"/>
    <w:basedOn w:val="DefaultParagraphFont"/>
    <w:rsid w:val="00715096"/>
  </w:style>
  <w:style w:type="character" w:styleId="CommentReference">
    <w:name w:val="annotation reference"/>
    <w:basedOn w:val="DefaultParagraphFont"/>
    <w:semiHidden/>
    <w:unhideWhenUsed/>
    <w:rsid w:val="00AA0245"/>
    <w:rPr>
      <w:sz w:val="16"/>
      <w:szCs w:val="16"/>
    </w:rPr>
  </w:style>
  <w:style w:type="paragraph" w:styleId="CommentText">
    <w:name w:val="annotation text"/>
    <w:basedOn w:val="Normal"/>
    <w:link w:val="CommentTextChar"/>
    <w:semiHidden/>
    <w:unhideWhenUsed/>
    <w:rsid w:val="00AA0245"/>
    <w:pPr>
      <w:spacing w:line="240" w:lineRule="auto"/>
    </w:pPr>
    <w:rPr>
      <w:sz w:val="20"/>
      <w:szCs w:val="25"/>
    </w:rPr>
  </w:style>
  <w:style w:type="character" w:customStyle="1" w:styleId="CommentTextChar">
    <w:name w:val="Comment Text Char"/>
    <w:basedOn w:val="DefaultParagraphFont"/>
    <w:link w:val="CommentText"/>
    <w:semiHidden/>
    <w:rsid w:val="00AA0245"/>
    <w:rPr>
      <w:rFonts w:ascii="Times New Roman" w:hAnsi="Times New Roman"/>
      <w:szCs w:val="25"/>
      <w:lang w:val="en-GB"/>
    </w:rPr>
  </w:style>
  <w:style w:type="paragraph" w:styleId="CommentSubject">
    <w:name w:val="annotation subject"/>
    <w:basedOn w:val="CommentText"/>
    <w:next w:val="CommentText"/>
    <w:link w:val="CommentSubjectChar"/>
    <w:semiHidden/>
    <w:unhideWhenUsed/>
    <w:rsid w:val="00AA0245"/>
    <w:rPr>
      <w:b/>
      <w:bCs/>
    </w:rPr>
  </w:style>
  <w:style w:type="character" w:customStyle="1" w:styleId="CommentSubjectChar">
    <w:name w:val="Comment Subject Char"/>
    <w:basedOn w:val="CommentTextChar"/>
    <w:link w:val="CommentSubject"/>
    <w:semiHidden/>
    <w:rsid w:val="00AA0245"/>
    <w:rPr>
      <w:rFonts w:ascii="Times New Roman" w:hAnsi="Times New Roman"/>
      <w:b/>
      <w:bCs/>
      <w:szCs w:val="25"/>
      <w:lang w:val="en-GB"/>
    </w:rPr>
  </w:style>
  <w:style w:type="paragraph" w:customStyle="1" w:styleId="a">
    <w:name w:val="??"/>
    <w:basedOn w:val="Normal"/>
    <w:rsid w:val="00511B7E"/>
    <w:pPr>
      <w:tabs>
        <w:tab w:val="left" w:pos="360"/>
        <w:tab w:val="left" w:pos="720"/>
        <w:tab w:val="left" w:pos="1080"/>
      </w:tabs>
      <w:spacing w:line="240" w:lineRule="auto"/>
    </w:pPr>
    <w:rPr>
      <w:sz w:val="28"/>
      <w:szCs w:val="28"/>
      <w:lang w:val="th-TH"/>
    </w:rPr>
  </w:style>
  <w:style w:type="character" w:customStyle="1" w:styleId="ListParagraphChar">
    <w:name w:val="List Paragraph Char"/>
    <w:link w:val="ListParagraph"/>
    <w:uiPriority w:val="34"/>
    <w:locked/>
    <w:rsid w:val="00187FBC"/>
    <w:rPr>
      <w:rFonts w:asciiTheme="minorHAnsi" w:eastAsiaTheme="minorHAnsi" w:hAnsiTheme="minorHAnsi" w:cstheme="minorBidi"/>
      <w:sz w:val="22"/>
      <w:szCs w:val="28"/>
    </w:rPr>
  </w:style>
  <w:style w:type="paragraph" w:styleId="BodyTextFirstIndent">
    <w:name w:val="Body Text First Indent"/>
    <w:basedOn w:val="BodyText"/>
    <w:link w:val="BodyTextFirstIndentChar"/>
    <w:rsid w:val="006511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rPr>
  </w:style>
  <w:style w:type="character" w:customStyle="1" w:styleId="BodyTextFirstIndentChar">
    <w:name w:val="Body Text First Indent Char"/>
    <w:basedOn w:val="BodyTextChar"/>
    <w:link w:val="BodyTextFirstIndent"/>
    <w:rsid w:val="006511F2"/>
    <w:rPr>
      <w:rFonts w:ascii="Arial" w:hAnsi="Arial"/>
      <w:sz w:val="18"/>
      <w:szCs w:val="18"/>
      <w:lang w:val="en-GB"/>
    </w:rPr>
  </w:style>
  <w:style w:type="paragraph" w:customStyle="1" w:styleId="PicturteLeftFullLength">
    <w:name w:val="PicturteLeftFullLength"/>
    <w:basedOn w:val="Normal"/>
    <w:rsid w:val="006511F2"/>
    <w:pPr>
      <w:framePr w:w="10142" w:h="1134" w:hSpace="180" w:vSpace="180" w:wrap="auto" w:vAnchor="text" w:hAnchor="page" w:x="1526"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rPr>
  </w:style>
  <w:style w:type="character" w:customStyle="1" w:styleId="AAReference">
    <w:name w:val="AA Reference"/>
    <w:rsid w:val="006511F2"/>
    <w:rPr>
      <w:rFonts w:ascii="Arial" w:hAnsi="Arial"/>
      <w:noProof w:val="0"/>
      <w:color w:val="auto"/>
      <w:spacing w:val="0"/>
      <w:position w:val="0"/>
      <w:sz w:val="14"/>
      <w:szCs w:val="14"/>
      <w:vertAlign w:val="baseline"/>
      <w:lang w:val="en-US"/>
    </w:rPr>
  </w:style>
  <w:style w:type="paragraph" w:customStyle="1" w:styleId="5">
    <w:name w:val="5"/>
    <w:basedOn w:val="Normal"/>
    <w:rsid w:val="006511F2"/>
    <w:pPr>
      <w:spacing w:line="240" w:lineRule="auto"/>
    </w:pPr>
    <w:rPr>
      <w:rFonts w:cs="Times New Roman"/>
      <w:b/>
      <w:bCs/>
      <w:sz w:val="10"/>
      <w:szCs w:val="10"/>
      <w:lang w:val="th-TH"/>
    </w:rPr>
  </w:style>
  <w:style w:type="paragraph" w:customStyle="1" w:styleId="10">
    <w:name w:val="10"/>
    <w:basedOn w:val="Normal"/>
    <w:rsid w:val="006511F2"/>
    <w:pPr>
      <w:tabs>
        <w:tab w:val="left" w:pos="1080"/>
      </w:tabs>
      <w:spacing w:line="240" w:lineRule="auto"/>
      <w:jc w:val="both"/>
    </w:pPr>
    <w:rPr>
      <w:sz w:val="20"/>
      <w:szCs w:val="20"/>
      <w:lang w:val="th-TH"/>
    </w:rPr>
  </w:style>
  <w:style w:type="paragraph" w:customStyle="1" w:styleId="1">
    <w:name w:val="???1"/>
    <w:basedOn w:val="Normal"/>
    <w:rsid w:val="006511F2"/>
    <w:pPr>
      <w:spacing w:line="240" w:lineRule="auto"/>
      <w:ind w:right="129"/>
      <w:jc w:val="right"/>
    </w:pPr>
    <w:rPr>
      <w:lang w:val="th-TH"/>
    </w:rPr>
  </w:style>
  <w:style w:type="character" w:customStyle="1" w:styleId="BodyText2Char">
    <w:name w:val="Body Text 2 Char"/>
    <w:link w:val="BodyText2"/>
    <w:rsid w:val="006511F2"/>
    <w:rPr>
      <w:rFonts w:ascii="Times New Roman" w:hAnsi="Times New Roman"/>
      <w:b/>
      <w:bCs/>
      <w:sz w:val="22"/>
      <w:szCs w:val="22"/>
      <w:lang w:val="en-GB"/>
    </w:rPr>
  </w:style>
  <w:style w:type="paragraph" w:styleId="Index4">
    <w:name w:val="index 4"/>
    <w:basedOn w:val="Normal"/>
    <w:next w:val="Normal"/>
    <w:semiHidden/>
    <w:rsid w:val="006511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rPr>
  </w:style>
  <w:style w:type="character" w:customStyle="1" w:styleId="rynqvb">
    <w:name w:val="rynqvb"/>
    <w:basedOn w:val="DefaultParagraphFont"/>
    <w:rsid w:val="00C95A69"/>
  </w:style>
  <w:style w:type="paragraph" w:customStyle="1" w:styleId="a0">
    <w:name w:val="???????"/>
    <w:basedOn w:val="Normal"/>
    <w:rsid w:val="0098742E"/>
    <w:pPr>
      <w:tabs>
        <w:tab w:val="left" w:pos="1080"/>
      </w:tabs>
      <w:spacing w:line="240" w:lineRule="auto"/>
    </w:pPr>
    <w:rPr>
      <w:rFonts w:cs="BrowalliaUPC"/>
      <w:sz w:val="30"/>
      <w:szCs w:val="30"/>
      <w:lang w:val="th-TH"/>
    </w:rPr>
  </w:style>
  <w:style w:type="character" w:customStyle="1" w:styleId="blockChar">
    <w:name w:val="block Char"/>
    <w:aliases w:val="b Char"/>
    <w:locked/>
    <w:rsid w:val="00B7013B"/>
    <w:rPr>
      <w:sz w:val="22"/>
      <w:lang w:val="en-GB" w:bidi="ar-SA"/>
    </w:rPr>
  </w:style>
  <w:style w:type="paragraph" w:styleId="List">
    <w:name w:val="List"/>
    <w:basedOn w:val="Normal"/>
    <w:semiHidden/>
    <w:unhideWhenUsed/>
    <w:rsid w:val="00321C6B"/>
    <w:pPr>
      <w:ind w:left="360" w:hanging="360"/>
      <w:contextualSpacing/>
    </w:pPr>
    <w:rPr>
      <w:szCs w:val="28"/>
    </w:rPr>
  </w:style>
  <w:style w:type="paragraph" w:styleId="NormalWeb">
    <w:name w:val="Normal (Web)"/>
    <w:basedOn w:val="Normal"/>
    <w:uiPriority w:val="99"/>
    <w:semiHidden/>
    <w:unhideWhenUsed/>
    <w:rsid w:val="00EA4871"/>
    <w:pPr>
      <w:spacing w:before="100" w:beforeAutospacing="1" w:after="100" w:afterAutospacing="1" w:line="240" w:lineRule="auto"/>
    </w:pPr>
    <w:rPr>
      <w:rFonts w:cs="Times New Roman"/>
      <w:sz w:val="24"/>
      <w:szCs w:val="24"/>
      <w:lang w:val="en-US"/>
    </w:rPr>
  </w:style>
  <w:style w:type="character" w:customStyle="1" w:styleId="HeaderChar">
    <w:name w:val="Header Char"/>
    <w:basedOn w:val="DefaultParagraphFont"/>
    <w:link w:val="Header"/>
    <w:uiPriority w:val="99"/>
    <w:rsid w:val="00C61A36"/>
    <w:rPr>
      <w:rFonts w:ascii="Times New Roman" w:hAnsi="Times New Roman" w:cs="CG Times (W1)"/>
      <w:i/>
      <w:iCs/>
      <w:sz w:val="18"/>
      <w:szCs w:val="18"/>
      <w:lang w:val="en-GB"/>
    </w:rPr>
  </w:style>
  <w:style w:type="paragraph" w:customStyle="1" w:styleId="zKISOffAddress">
    <w:name w:val="zKISOffAddress"/>
    <w:basedOn w:val="Normal"/>
    <w:rsid w:val="00C61A36"/>
    <w:pPr>
      <w:framePr w:hSpace="215" w:wrap="around" w:vAnchor="page" w:hAnchor="page" w:x="4282" w:y="1294"/>
      <w:spacing w:line="240" w:lineRule="exact"/>
    </w:pPr>
    <w:rPr>
      <w:rFonts w:ascii="Univers for KPMG Light" w:hAnsi="Univers for KPMG Light" w:cs="Times New Roman"/>
      <w:sz w:val="18"/>
      <w:szCs w:val="18"/>
      <w:lang w:val="en-US" w:bidi="ar-SA"/>
    </w:rPr>
  </w:style>
  <w:style w:type="character" w:customStyle="1" w:styleId="ui-provider">
    <w:name w:val="ui-provider"/>
    <w:basedOn w:val="DefaultParagraphFont"/>
    <w:rsid w:val="006F3A9E"/>
  </w:style>
  <w:style w:type="paragraph" w:customStyle="1" w:styleId="FSKE0G8M0H0Noindent-hanging011bold">
    <w:name w:val="+FSKE0G8M0H0 No indent - hanging 0.11 bold"/>
    <w:basedOn w:val="Normal"/>
    <w:qFormat/>
    <w:rsid w:val="00503F7B"/>
    <w:pPr>
      <w:keepLines/>
      <w:spacing w:line="240" w:lineRule="auto"/>
      <w:ind w:left="158" w:hanging="158"/>
      <w:jc w:val="both"/>
    </w:pPr>
    <w:rPr>
      <w:rFonts w:cs="Times New Roman"/>
      <w:b/>
      <w:bC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737474">
      <w:bodyDiv w:val="1"/>
      <w:marLeft w:val="0"/>
      <w:marRight w:val="0"/>
      <w:marTop w:val="0"/>
      <w:marBottom w:val="0"/>
      <w:divBdr>
        <w:top w:val="none" w:sz="0" w:space="0" w:color="auto"/>
        <w:left w:val="none" w:sz="0" w:space="0" w:color="auto"/>
        <w:bottom w:val="none" w:sz="0" w:space="0" w:color="auto"/>
        <w:right w:val="none" w:sz="0" w:space="0" w:color="auto"/>
      </w:divBdr>
    </w:div>
    <w:div w:id="176967405">
      <w:bodyDiv w:val="1"/>
      <w:marLeft w:val="0"/>
      <w:marRight w:val="0"/>
      <w:marTop w:val="0"/>
      <w:marBottom w:val="0"/>
      <w:divBdr>
        <w:top w:val="none" w:sz="0" w:space="0" w:color="auto"/>
        <w:left w:val="none" w:sz="0" w:space="0" w:color="auto"/>
        <w:bottom w:val="none" w:sz="0" w:space="0" w:color="auto"/>
        <w:right w:val="none" w:sz="0" w:space="0" w:color="auto"/>
      </w:divBdr>
    </w:div>
    <w:div w:id="290793911">
      <w:bodyDiv w:val="1"/>
      <w:marLeft w:val="0"/>
      <w:marRight w:val="0"/>
      <w:marTop w:val="0"/>
      <w:marBottom w:val="0"/>
      <w:divBdr>
        <w:top w:val="none" w:sz="0" w:space="0" w:color="auto"/>
        <w:left w:val="none" w:sz="0" w:space="0" w:color="auto"/>
        <w:bottom w:val="none" w:sz="0" w:space="0" w:color="auto"/>
        <w:right w:val="none" w:sz="0" w:space="0" w:color="auto"/>
      </w:divBdr>
    </w:div>
    <w:div w:id="358359648">
      <w:bodyDiv w:val="1"/>
      <w:marLeft w:val="0"/>
      <w:marRight w:val="0"/>
      <w:marTop w:val="0"/>
      <w:marBottom w:val="0"/>
      <w:divBdr>
        <w:top w:val="none" w:sz="0" w:space="0" w:color="auto"/>
        <w:left w:val="none" w:sz="0" w:space="0" w:color="auto"/>
        <w:bottom w:val="none" w:sz="0" w:space="0" w:color="auto"/>
        <w:right w:val="none" w:sz="0" w:space="0" w:color="auto"/>
      </w:divBdr>
    </w:div>
    <w:div w:id="374626779">
      <w:bodyDiv w:val="1"/>
      <w:marLeft w:val="0"/>
      <w:marRight w:val="0"/>
      <w:marTop w:val="0"/>
      <w:marBottom w:val="0"/>
      <w:divBdr>
        <w:top w:val="none" w:sz="0" w:space="0" w:color="auto"/>
        <w:left w:val="none" w:sz="0" w:space="0" w:color="auto"/>
        <w:bottom w:val="none" w:sz="0" w:space="0" w:color="auto"/>
        <w:right w:val="none" w:sz="0" w:space="0" w:color="auto"/>
      </w:divBdr>
    </w:div>
    <w:div w:id="530413241">
      <w:bodyDiv w:val="1"/>
      <w:marLeft w:val="0"/>
      <w:marRight w:val="0"/>
      <w:marTop w:val="0"/>
      <w:marBottom w:val="0"/>
      <w:divBdr>
        <w:top w:val="none" w:sz="0" w:space="0" w:color="auto"/>
        <w:left w:val="none" w:sz="0" w:space="0" w:color="auto"/>
        <w:bottom w:val="none" w:sz="0" w:space="0" w:color="auto"/>
        <w:right w:val="none" w:sz="0" w:space="0" w:color="auto"/>
      </w:divBdr>
    </w:div>
    <w:div w:id="600913726">
      <w:bodyDiv w:val="1"/>
      <w:marLeft w:val="0"/>
      <w:marRight w:val="0"/>
      <w:marTop w:val="0"/>
      <w:marBottom w:val="0"/>
      <w:divBdr>
        <w:top w:val="none" w:sz="0" w:space="0" w:color="auto"/>
        <w:left w:val="none" w:sz="0" w:space="0" w:color="auto"/>
        <w:bottom w:val="none" w:sz="0" w:space="0" w:color="auto"/>
        <w:right w:val="none" w:sz="0" w:space="0" w:color="auto"/>
      </w:divBdr>
    </w:div>
    <w:div w:id="645935239">
      <w:bodyDiv w:val="1"/>
      <w:marLeft w:val="0"/>
      <w:marRight w:val="0"/>
      <w:marTop w:val="0"/>
      <w:marBottom w:val="0"/>
      <w:divBdr>
        <w:top w:val="none" w:sz="0" w:space="0" w:color="auto"/>
        <w:left w:val="none" w:sz="0" w:space="0" w:color="auto"/>
        <w:bottom w:val="none" w:sz="0" w:space="0" w:color="auto"/>
        <w:right w:val="none" w:sz="0" w:space="0" w:color="auto"/>
      </w:divBdr>
    </w:div>
    <w:div w:id="728846400">
      <w:bodyDiv w:val="1"/>
      <w:marLeft w:val="0"/>
      <w:marRight w:val="0"/>
      <w:marTop w:val="0"/>
      <w:marBottom w:val="0"/>
      <w:divBdr>
        <w:top w:val="none" w:sz="0" w:space="0" w:color="auto"/>
        <w:left w:val="none" w:sz="0" w:space="0" w:color="auto"/>
        <w:bottom w:val="none" w:sz="0" w:space="0" w:color="auto"/>
        <w:right w:val="none" w:sz="0" w:space="0" w:color="auto"/>
      </w:divBdr>
    </w:div>
    <w:div w:id="1052073389">
      <w:bodyDiv w:val="1"/>
      <w:marLeft w:val="0"/>
      <w:marRight w:val="0"/>
      <w:marTop w:val="0"/>
      <w:marBottom w:val="0"/>
      <w:divBdr>
        <w:top w:val="none" w:sz="0" w:space="0" w:color="auto"/>
        <w:left w:val="none" w:sz="0" w:space="0" w:color="auto"/>
        <w:bottom w:val="none" w:sz="0" w:space="0" w:color="auto"/>
        <w:right w:val="none" w:sz="0" w:space="0" w:color="auto"/>
      </w:divBdr>
    </w:div>
    <w:div w:id="1077097276">
      <w:bodyDiv w:val="1"/>
      <w:marLeft w:val="0"/>
      <w:marRight w:val="0"/>
      <w:marTop w:val="0"/>
      <w:marBottom w:val="0"/>
      <w:divBdr>
        <w:top w:val="none" w:sz="0" w:space="0" w:color="auto"/>
        <w:left w:val="none" w:sz="0" w:space="0" w:color="auto"/>
        <w:bottom w:val="none" w:sz="0" w:space="0" w:color="auto"/>
        <w:right w:val="none" w:sz="0" w:space="0" w:color="auto"/>
      </w:divBdr>
    </w:div>
    <w:div w:id="1077165879">
      <w:bodyDiv w:val="1"/>
      <w:marLeft w:val="0"/>
      <w:marRight w:val="0"/>
      <w:marTop w:val="0"/>
      <w:marBottom w:val="0"/>
      <w:divBdr>
        <w:top w:val="none" w:sz="0" w:space="0" w:color="auto"/>
        <w:left w:val="none" w:sz="0" w:space="0" w:color="auto"/>
        <w:bottom w:val="none" w:sz="0" w:space="0" w:color="auto"/>
        <w:right w:val="none" w:sz="0" w:space="0" w:color="auto"/>
      </w:divBdr>
    </w:div>
    <w:div w:id="1222786148">
      <w:bodyDiv w:val="1"/>
      <w:marLeft w:val="0"/>
      <w:marRight w:val="0"/>
      <w:marTop w:val="0"/>
      <w:marBottom w:val="0"/>
      <w:divBdr>
        <w:top w:val="none" w:sz="0" w:space="0" w:color="auto"/>
        <w:left w:val="none" w:sz="0" w:space="0" w:color="auto"/>
        <w:bottom w:val="none" w:sz="0" w:space="0" w:color="auto"/>
        <w:right w:val="none" w:sz="0" w:space="0" w:color="auto"/>
      </w:divBdr>
    </w:div>
    <w:div w:id="1246115293">
      <w:bodyDiv w:val="1"/>
      <w:marLeft w:val="0"/>
      <w:marRight w:val="0"/>
      <w:marTop w:val="0"/>
      <w:marBottom w:val="0"/>
      <w:divBdr>
        <w:top w:val="none" w:sz="0" w:space="0" w:color="auto"/>
        <w:left w:val="none" w:sz="0" w:space="0" w:color="auto"/>
        <w:bottom w:val="none" w:sz="0" w:space="0" w:color="auto"/>
        <w:right w:val="none" w:sz="0" w:space="0" w:color="auto"/>
      </w:divBdr>
    </w:div>
    <w:div w:id="1260262269">
      <w:bodyDiv w:val="1"/>
      <w:marLeft w:val="0"/>
      <w:marRight w:val="0"/>
      <w:marTop w:val="0"/>
      <w:marBottom w:val="0"/>
      <w:divBdr>
        <w:top w:val="none" w:sz="0" w:space="0" w:color="auto"/>
        <w:left w:val="none" w:sz="0" w:space="0" w:color="auto"/>
        <w:bottom w:val="none" w:sz="0" w:space="0" w:color="auto"/>
        <w:right w:val="none" w:sz="0" w:space="0" w:color="auto"/>
      </w:divBdr>
    </w:div>
    <w:div w:id="1297374230">
      <w:bodyDiv w:val="1"/>
      <w:marLeft w:val="0"/>
      <w:marRight w:val="0"/>
      <w:marTop w:val="0"/>
      <w:marBottom w:val="0"/>
      <w:divBdr>
        <w:top w:val="none" w:sz="0" w:space="0" w:color="auto"/>
        <w:left w:val="none" w:sz="0" w:space="0" w:color="auto"/>
        <w:bottom w:val="none" w:sz="0" w:space="0" w:color="auto"/>
        <w:right w:val="none" w:sz="0" w:space="0" w:color="auto"/>
      </w:divBdr>
    </w:div>
    <w:div w:id="1931542984">
      <w:bodyDiv w:val="1"/>
      <w:marLeft w:val="0"/>
      <w:marRight w:val="0"/>
      <w:marTop w:val="0"/>
      <w:marBottom w:val="0"/>
      <w:divBdr>
        <w:top w:val="none" w:sz="0" w:space="0" w:color="auto"/>
        <w:left w:val="none" w:sz="0" w:space="0" w:color="auto"/>
        <w:bottom w:val="none" w:sz="0" w:space="0" w:color="auto"/>
        <w:right w:val="none" w:sz="0" w:space="0" w:color="auto"/>
      </w:divBdr>
    </w:div>
    <w:div w:id="1959137916">
      <w:bodyDiv w:val="1"/>
      <w:marLeft w:val="0"/>
      <w:marRight w:val="0"/>
      <w:marTop w:val="0"/>
      <w:marBottom w:val="0"/>
      <w:divBdr>
        <w:top w:val="none" w:sz="0" w:space="0" w:color="auto"/>
        <w:left w:val="none" w:sz="0" w:space="0" w:color="auto"/>
        <w:bottom w:val="none" w:sz="0" w:space="0" w:color="auto"/>
        <w:right w:val="none" w:sz="0" w:space="0" w:color="auto"/>
      </w:divBdr>
    </w:div>
    <w:div w:id="2096584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D9B8BC5-F73D-4897-8959-978487B380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DD309E-2701-4C74-AE11-FF9773F90712}">
  <ds:schemaRefs>
    <ds:schemaRef ds:uri="http://schemas.openxmlformats.org/officeDocument/2006/bibliography"/>
  </ds:schemaRefs>
</ds:datastoreItem>
</file>

<file path=customXml/itemProps3.xml><?xml version="1.0" encoding="utf-8"?>
<ds:datastoreItem xmlns:ds="http://schemas.openxmlformats.org/officeDocument/2006/customXml" ds:itemID="{0D516980-DE19-47DC-9329-D007EEE23C7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Fax</Template>
  <TotalTime>3385</TotalTime>
  <Pages>5</Pages>
  <Words>1505</Words>
  <Characters>8606</Characters>
  <Application>Microsoft Office Word</Application>
  <DocSecurity>0</DocSecurity>
  <Lines>209</Lines>
  <Paragraphs>64</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10047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พีคมาร์วิค สุธี</dc:creator>
  <cp:lastModifiedBy>Kornsiri, Chongaksorn</cp:lastModifiedBy>
  <cp:revision>960</cp:revision>
  <cp:lastPrinted>2026-01-22T02:53:00Z</cp:lastPrinted>
  <dcterms:created xsi:type="dcterms:W3CDTF">2023-05-08T00:15:00Z</dcterms:created>
  <dcterms:modified xsi:type="dcterms:W3CDTF">2026-02-23T07:49:00Z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0c05b6e5-237c-4a80-bfc7-d2a4aa29719c</vt:lpwstr>
  </property>
</Properties>
</file>