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B115D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C17D27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Pr="00C17D27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C17D2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02CE313B" w14:textId="6DC477F2" w:rsidR="00C054AD" w:rsidRPr="00C17D27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C5BE4" w:rsidRPr="00C17D2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87AFE" w:rsidRPr="00C17D2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E6F4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B435C8E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C17D27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C17D27" w:rsidSect="00D562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4DCD0BAA" w14:textId="77777777" w:rsidR="003054A4" w:rsidRPr="00C17D27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C17D27">
        <w:rPr>
          <w:rFonts w:ascii="Angsana New" w:hAnsi="Angsana New" w:cs="Angsana New"/>
          <w:cs/>
        </w:rPr>
        <w:lastRenderedPageBreak/>
        <w:t>รายงาน</w:t>
      </w:r>
      <w:r w:rsidR="00086048" w:rsidRPr="00C17D27">
        <w:rPr>
          <w:rFonts w:ascii="Angsana New" w:hAnsi="Angsana New" w:cs="Angsana New" w:hint="cs"/>
          <w:cs/>
        </w:rPr>
        <w:t>ของ</w:t>
      </w: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646488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6D46E5A" w14:textId="77777777" w:rsidR="003054A4" w:rsidRPr="00C17D27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C17D27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C17D27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646488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42B8AC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5053B1D5" w:rsidR="003A63CE" w:rsidRPr="00B805E9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7D27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C17D27">
        <w:rPr>
          <w:rFonts w:ascii="Angsana New" w:eastAsia="Calibri" w:hAnsi="Angsana New"/>
          <w:sz w:val="30"/>
          <w:szCs w:val="30"/>
        </w:rPr>
        <w:t xml:space="preserve"> 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(กลุ่มบริษัท)</w:t>
      </w:r>
      <w:r w:rsidRPr="00C17D2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</w:t>
      </w:r>
      <w:r w:rsidR="00AD1767">
        <w:rPr>
          <w:rFonts w:ascii="Angsana New" w:eastAsia="Calibri" w:hAnsi="Angsana New"/>
          <w:spacing w:val="-4"/>
          <w:sz w:val="30"/>
          <w:szCs w:val="30"/>
          <w:cs/>
        </w:rPr>
        <w:t>งบฐานะการเงิน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รวม</w:t>
      </w:r>
      <w:r w:rsidRPr="00C17D27">
        <w:rPr>
          <w:rFonts w:ascii="Angsana New" w:eastAsia="Calibri" w:hAnsi="Angsana New"/>
          <w:sz w:val="30"/>
          <w:szCs w:val="30"/>
          <w:cs/>
        </w:rPr>
        <w:t>และ</w:t>
      </w:r>
      <w:r w:rsidR="00074A52">
        <w:rPr>
          <w:rFonts w:ascii="Angsana New" w:eastAsia="Calibri" w:hAnsi="Angsana New"/>
          <w:sz w:val="30"/>
          <w:szCs w:val="30"/>
        </w:rPr>
        <w:br/>
      </w:r>
      <w:r w:rsidR="00AD1767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C17D27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6E6F4E">
        <w:rPr>
          <w:rFonts w:ascii="Angsana New" w:eastAsia="Calibri" w:hAnsi="Angsana New"/>
          <w:sz w:val="30"/>
          <w:szCs w:val="30"/>
        </w:rPr>
        <w:t>8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AD1767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C17D27">
        <w:rPr>
          <w:rFonts w:ascii="Angsana New" w:eastAsia="Calibri" w:hAnsi="Angsana New"/>
          <w:sz w:val="30"/>
          <w:szCs w:val="30"/>
          <w:cs/>
        </w:rPr>
        <w:t>รวมและ</w:t>
      </w:r>
      <w:r w:rsidR="00AD1767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C17D27">
        <w:rPr>
          <w:rFonts w:ascii="Angsana New" w:eastAsia="Calibri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B805E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074A52" w:rsidRPr="00074A52">
        <w:rPr>
          <w:rFonts w:ascii="Angsana New" w:hAnsi="Angsana New"/>
          <w:sz w:val="30"/>
          <w:szCs w:val="30"/>
          <w:cs/>
        </w:rPr>
        <w:t>และ</w:t>
      </w:r>
      <w:r w:rsidR="00074A52" w:rsidRPr="00074A52">
        <w:rPr>
          <w:rFonts w:ascii="Angsana New" w:eastAsia="Calibri" w:hAnsi="Angsana New"/>
          <w:sz w:val="30"/>
          <w:szCs w:val="30"/>
          <w:cs/>
        </w:rPr>
        <w:t>หมายเหตุประกอบงบการเงิน</w:t>
      </w:r>
      <w:r w:rsidRPr="00C17D27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17D27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B805E9" w:rsidRPr="00B805E9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  <w:r w:rsidRPr="00B805E9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462544" w14:textId="77777777" w:rsidR="003A63CE" w:rsidRPr="00646488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7A10692E" w14:textId="0DCDF3EB" w:rsidR="003A63CE" w:rsidRPr="00C17D27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วันที่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6E6F4E">
        <w:rPr>
          <w:rFonts w:ascii="Angsana New" w:eastAsia="Calibri" w:hAnsi="Angsana New"/>
          <w:sz w:val="30"/>
          <w:szCs w:val="30"/>
        </w:rPr>
        <w:t>8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646488" w:rsidRDefault="003A63CE" w:rsidP="003A63C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324CD4E0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646488" w:rsidRDefault="003A63CE" w:rsidP="003A63CE">
      <w:pPr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14:paraId="1B2159F2" w14:textId="49AF3CB4" w:rsidR="00E91A08" w:rsidRDefault="00E91A0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</w:t>
      </w:r>
      <w:r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</w:t>
      </w:r>
      <w:r w:rsidR="002E6D3D"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359C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E6D3D" w:rsidRPr="005359C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359C3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Pr="005359C3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5359C3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1A0CDC" w:rsidRPr="005359C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359C3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57B01" w:rsidRPr="005359C3">
        <w:rPr>
          <w:rFonts w:ascii="Angsana New" w:hAnsi="Angsana New" w:cs="Angsana New"/>
          <w:sz w:val="30"/>
          <w:szCs w:val="30"/>
        </w:rPr>
        <w:t xml:space="preserve"> </w:t>
      </w:r>
      <w:r w:rsidRPr="005359C3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813A97" w14:textId="77777777" w:rsidR="00572857" w:rsidRDefault="00572857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56BB40E7" w14:textId="7217F76C" w:rsidR="00686427" w:rsidRDefault="0064648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/>
      </w:r>
    </w:p>
    <w:p w14:paraId="1584304B" w14:textId="77777777" w:rsidR="00646488" w:rsidRDefault="00646488" w:rsidP="00E91A0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6E4FF9A0" w14:textId="31BAAFD0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D287267" w14:textId="77777777" w:rsidR="003A63CE" w:rsidRPr="00FE3B56" w:rsidRDefault="003A63CE" w:rsidP="003A63CE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3B995E2" w14:textId="55DB9D8D" w:rsidR="003A63CE" w:rsidRPr="005359C3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เรื่อง</w:t>
      </w:r>
      <w:r w:rsidRPr="005359C3">
        <w:rPr>
          <w:rFonts w:ascii="Angsana New" w:eastAsia="Calibri" w:hAnsi="Angsana New"/>
          <w:sz w:val="30"/>
          <w:szCs w:val="30"/>
          <w:cs/>
        </w:rPr>
        <w:t>สำคัญในการตรวจสอบคือเรื่องต่าง</w:t>
      </w:r>
      <w:r w:rsidR="00157B01" w:rsidRPr="005359C3">
        <w:rPr>
          <w:rFonts w:ascii="Angsana New" w:eastAsia="Calibri" w:hAnsi="Angsana New"/>
          <w:sz w:val="30"/>
          <w:szCs w:val="30"/>
        </w:rPr>
        <w:t xml:space="preserve"> </w:t>
      </w:r>
      <w:r w:rsidRPr="005359C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5359C3">
        <w:rPr>
          <w:rFonts w:ascii="Angsana New" w:hAnsi="Angsana New"/>
          <w:sz w:val="30"/>
          <w:szCs w:val="30"/>
          <w:cs/>
        </w:rPr>
        <w:t>ข้าพเจ้า</w:t>
      </w:r>
      <w:r w:rsidRPr="005359C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359C3">
        <w:rPr>
          <w:rFonts w:ascii="Angsana New" w:hAnsi="Angsana New"/>
          <w:sz w:val="30"/>
          <w:szCs w:val="30"/>
          <w:cs/>
        </w:rPr>
        <w:t>ข้าพเจ้า</w:t>
      </w:r>
      <w:r w:rsidRPr="005359C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5359C3" w:rsidRDefault="00F337B6" w:rsidP="003A63CE">
      <w:pPr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3D37CE" w:rsidRPr="005359C3" w14:paraId="27647C68" w14:textId="77777777" w:rsidTr="00D51E78">
        <w:trPr>
          <w:tblHeader/>
        </w:trPr>
        <w:tc>
          <w:tcPr>
            <w:tcW w:w="9625" w:type="dxa"/>
            <w:gridSpan w:val="2"/>
          </w:tcPr>
          <w:p w14:paraId="6865E08D" w14:textId="77777777" w:rsidR="003D37CE" w:rsidRPr="005359C3" w:rsidRDefault="003D37CE" w:rsidP="00D51E7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359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5359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5359C3" w14:paraId="4C30EDC8" w14:textId="77777777" w:rsidTr="00D51E78">
        <w:trPr>
          <w:tblHeader/>
        </w:trPr>
        <w:tc>
          <w:tcPr>
            <w:tcW w:w="9625" w:type="dxa"/>
            <w:gridSpan w:val="2"/>
          </w:tcPr>
          <w:p w14:paraId="55056CEF" w14:textId="30DF1987" w:rsidR="003D37CE" w:rsidRPr="005359C3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C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5359C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BE4" w:rsidRPr="005359C3">
              <w:rPr>
                <w:rFonts w:ascii="Angsana New" w:hAnsi="Angsana New"/>
                <w:sz w:val="30"/>
                <w:szCs w:val="30"/>
              </w:rPr>
              <w:t>1</w:t>
            </w:r>
            <w:r w:rsidR="004E4A99" w:rsidRPr="005359C3">
              <w:rPr>
                <w:rFonts w:ascii="Angsana New" w:hAnsi="Angsana New"/>
                <w:sz w:val="30"/>
                <w:szCs w:val="30"/>
              </w:rPr>
              <w:t>4</w:t>
            </w:r>
            <w:r w:rsidR="001A0CDC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CDC" w:rsidRPr="005359C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3D37CE" w:rsidRPr="00C17D27" w14:paraId="56C6502F" w14:textId="77777777" w:rsidTr="00D51E78">
        <w:trPr>
          <w:tblHeader/>
        </w:trPr>
        <w:tc>
          <w:tcPr>
            <w:tcW w:w="4675" w:type="dxa"/>
          </w:tcPr>
          <w:p w14:paraId="0C1EED26" w14:textId="77777777" w:rsidR="003D37CE" w:rsidRPr="005359C3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197C75F7" w14:textId="77777777" w:rsidR="003D37CE" w:rsidRPr="00C17D27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C17D27" w14:paraId="34ADC558" w14:textId="77777777" w:rsidTr="00D51E78">
        <w:trPr>
          <w:trHeight w:val="4366"/>
        </w:trPr>
        <w:tc>
          <w:tcPr>
            <w:tcW w:w="4675" w:type="dxa"/>
          </w:tcPr>
          <w:p w14:paraId="10FEF18B" w14:textId="77777777" w:rsidR="003D37CE" w:rsidRPr="007A3C62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F852C80" w14:textId="2ECEC821" w:rsidR="00A66994" w:rsidRPr="007A3C62" w:rsidRDefault="00A66994" w:rsidP="00D51E78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</w:t>
            </w:r>
            <w:r w:rsidR="006915D7"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ค่าใช้จ่าย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ส่งเสริมการขายมากขึ้นแล</w:t>
            </w:r>
            <w:r w:rsidR="003B1361"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</w:t>
            </w:r>
            <w:r w:rsidR="00055329" w:rsidRPr="007A3C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เงินคืน ค่าใช้จ่าย</w:t>
            </w:r>
            <w:r w:rsidRPr="007A3C6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7A3C6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7A3C62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7A3C62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</w:tcPr>
          <w:p w14:paraId="6CFE8C21" w14:textId="77777777" w:rsidR="003D37CE" w:rsidRPr="007A3C62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C52C6D8" w14:textId="77777777" w:rsidR="003D37CE" w:rsidRPr="007A3C62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7A3C62" w:rsidRDefault="003D37CE" w:rsidP="00D51E7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E572072" w14:textId="7427766F" w:rsidR="0097493C" w:rsidRPr="007A3C62" w:rsidRDefault="003D37CE" w:rsidP="004F4FF4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  <w:r w:rsidR="009A5B2B"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และทดสอบการควบคุมหลักที่</w:t>
            </w:r>
            <w:r w:rsidR="00C8700A"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เกี่ยวข้อง</w:t>
            </w: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A5B2B"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ซึ่งรวมทั้งการเข้าถึงและการจัดการแฟ้มรายการราคา</w:t>
            </w:r>
            <w:r w:rsidR="009A5B2B" w:rsidRPr="007A3C62">
              <w:rPr>
                <w:rFonts w:ascii="Angsana New" w:eastAsia="Calibri" w:hAnsi="Angsana New"/>
                <w:color w:val="000000"/>
                <w:sz w:val="30"/>
                <w:szCs w:val="30"/>
              </w:rPr>
              <w:t> </w:t>
            </w:r>
            <w:r w:rsidR="00C8700A"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="009A5B2B"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การอนุมัติวงเงินการขาย</w:t>
            </w:r>
          </w:p>
          <w:p w14:paraId="0B063564" w14:textId="77777777" w:rsidR="00636A14" w:rsidRPr="007A3C62" w:rsidRDefault="00636A14" w:rsidP="00636A14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7AC5749" w14:textId="77777777" w:rsidR="00636A14" w:rsidRPr="007A3C62" w:rsidRDefault="00636A14" w:rsidP="00636A1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พิจารณาถึงความสมเหตุสมผลของการคำนวณการตั้งค้างจ่ายในเรื่องดังกล่าว</w:t>
            </w:r>
            <w:r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โดยสุ่มทดสอบการคำนวณกับเงื่อนไขในสัญญาที่ทำกับร้านค้าส่งค้าปลีกสมัยใหม่</w:t>
            </w: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7A3C6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Pr="007A3C6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13570706" w14:textId="77777777" w:rsidR="003824DC" w:rsidRPr="007A3C62" w:rsidRDefault="003824DC" w:rsidP="00D51E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37EDB10B" w14:textId="77777777" w:rsidR="003D37CE" w:rsidRPr="007A3C62" w:rsidRDefault="003D37CE" w:rsidP="000752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77D62FB9" w14:textId="219903CE" w:rsidR="004208E7" w:rsidRPr="00C17D27" w:rsidRDefault="004208E7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4208E7" w:rsidRPr="00C17D27" w14:paraId="4B44A073" w14:textId="77777777" w:rsidTr="004208E7">
        <w:trPr>
          <w:tblHeader/>
        </w:trPr>
        <w:tc>
          <w:tcPr>
            <w:tcW w:w="9595" w:type="dxa"/>
            <w:gridSpan w:val="2"/>
          </w:tcPr>
          <w:p w14:paraId="6EF1BF4B" w14:textId="74D0DAF2" w:rsidR="004208E7" w:rsidRPr="00C17D27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ความครบถ้วนของการประมาณการค่าใช้จ่ายการส่งเสริมการขายและการตลาด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ค้างจ่าย</w:t>
            </w:r>
          </w:p>
        </w:tc>
      </w:tr>
      <w:tr w:rsidR="004208E7" w:rsidRPr="00C17D27" w14:paraId="10D4AE51" w14:textId="77777777" w:rsidTr="004208E7">
        <w:trPr>
          <w:tblHeader/>
        </w:trPr>
        <w:tc>
          <w:tcPr>
            <w:tcW w:w="9595" w:type="dxa"/>
            <w:gridSpan w:val="2"/>
          </w:tcPr>
          <w:p w14:paraId="0C5415CA" w14:textId="6EA056C2" w:rsidR="004208E7" w:rsidRPr="005359C3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C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5359C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5359C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80780" w:rsidRPr="005359C3">
              <w:rPr>
                <w:rFonts w:ascii="Angsana New" w:hAnsi="Angsana New"/>
                <w:sz w:val="30"/>
                <w:szCs w:val="30"/>
              </w:rPr>
              <w:t>4</w:t>
            </w:r>
            <w:r w:rsidR="001A0CDC" w:rsidRPr="005359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CDC" w:rsidRPr="005359C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4208E7" w:rsidRPr="00C17D27" w14:paraId="7CED9FBC" w14:textId="77777777" w:rsidTr="004208E7">
        <w:trPr>
          <w:tblHeader/>
        </w:trPr>
        <w:tc>
          <w:tcPr>
            <w:tcW w:w="4660" w:type="dxa"/>
          </w:tcPr>
          <w:p w14:paraId="22CC2D87" w14:textId="77777777" w:rsidR="004208E7" w:rsidRPr="00C17D27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</w:tcPr>
          <w:p w14:paraId="0DFB4E0A" w14:textId="77777777" w:rsidR="004208E7" w:rsidRPr="005359C3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5359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208E7" w:rsidRPr="00C17D27" w14:paraId="03AC62E5" w14:textId="77777777" w:rsidTr="006A7A7D">
        <w:trPr>
          <w:trHeight w:val="3579"/>
        </w:trPr>
        <w:tc>
          <w:tcPr>
            <w:tcW w:w="4660" w:type="dxa"/>
          </w:tcPr>
          <w:p w14:paraId="4315E1CA" w14:textId="77777777" w:rsidR="004208E7" w:rsidRPr="00C17D27" w:rsidRDefault="004208E7" w:rsidP="001833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993FE" w14:textId="77777777" w:rsidR="004208E7" w:rsidRPr="00C17D27" w:rsidRDefault="004208E7" w:rsidP="004208E7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35" w:type="dxa"/>
          </w:tcPr>
          <w:p w14:paraId="0E95785B" w14:textId="77777777" w:rsidR="004208E7" w:rsidRPr="00C17D27" w:rsidRDefault="004208E7" w:rsidP="001833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0C7478D2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B4BD73E" w14:textId="77777777" w:rsidR="004208E7" w:rsidRPr="00C17D27" w:rsidRDefault="004208E7" w:rsidP="00183378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604D41F" w14:textId="77777777" w:rsidR="004208E7" w:rsidRDefault="004208E7" w:rsidP="00E42F4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</w:t>
            </w:r>
            <w:r w:rsidR="00E42F4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</w:t>
            </w:r>
          </w:p>
          <w:p w14:paraId="6698817C" w14:textId="1D7E2478" w:rsidR="006A7A7D" w:rsidRPr="00E42F4B" w:rsidRDefault="006A7A7D" w:rsidP="006A7A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</w:tbl>
    <w:p w14:paraId="155B531F" w14:textId="20870BA3" w:rsidR="00BD5B6F" w:rsidRPr="00C17D27" w:rsidRDefault="00BD5B6F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p w14:paraId="70AD01D4" w14:textId="0CB84C7F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</w:rPr>
      </w:pPr>
    </w:p>
    <w:p w14:paraId="0E8E8283" w14:textId="518CF8B5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ผู้บริหารเป็นผู้รับผิดชอบต่อข้อมูลอื่น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แต่ไม่รวมถึงงบการเงินรวมและ</w:t>
      </w:r>
      <w:r w:rsidR="00DF2BC1"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br/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งบการเงินเฉพาะกิจการและรายงานของผู้สอบบัญชีที่อยู่ในรายงานนั้น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</w:p>
    <w:p w14:paraId="69ECCD93" w14:textId="15386EBE" w:rsidR="00FE3B56" w:rsidRDefault="003A63CE" w:rsidP="00FE3B5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</w:p>
    <w:p w14:paraId="7974E1EE" w14:textId="77777777" w:rsidR="00572857" w:rsidRPr="00572857" w:rsidRDefault="00572857" w:rsidP="00FE3B5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</w:p>
    <w:p w14:paraId="2E3B8E20" w14:textId="77777777" w:rsidR="005A6CEC" w:rsidRPr="00C17D27" w:rsidRDefault="003A63CE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 xml:space="preserve">รวมและงบการเงินเฉพาะกิจการ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คือการอ่าน</w:t>
      </w:r>
      <w:r w:rsidRPr="00C17D27">
        <w:rPr>
          <w:rFonts w:ascii="Angsana New" w:eastAsia="Calibri" w:hAnsi="Angsana New" w:hint="cs"/>
          <w:spacing w:val="-12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17D27">
        <w:rPr>
          <w:rFonts w:ascii="Angsana New" w:eastAsia="Calibri" w:hAnsi="Angsana New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อันเป็นสาระสำคัญหรือไม่</w:t>
      </w:r>
    </w:p>
    <w:p w14:paraId="44BDDFFD" w14:textId="77777777" w:rsidR="005A6CEC" w:rsidRPr="00C17D27" w:rsidRDefault="005A6CEC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</w:p>
    <w:p w14:paraId="5CD62FA3" w14:textId="2B6ED50B" w:rsidR="00E42F4B" w:rsidRDefault="00775951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1F222D" w14:textId="0FCBB696" w:rsidR="00775951" w:rsidRPr="00C17D27" w:rsidRDefault="00E42F4B" w:rsidP="00E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629D1209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5D6E411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C17D27" w:rsidRDefault="008B646F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104F9A" w14:textId="489EC3FB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ในการจัดทำงบการเงิน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(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ตามความเหมาะสม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)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62606B" w14:textId="3C97669B" w:rsidR="003A63CE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79436C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34DFC1A" w:rsidR="003A63CE" w:rsidRPr="00C17D27" w:rsidRDefault="003A63CE" w:rsidP="003A63CE">
      <w:pPr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</w:p>
    <w:p w14:paraId="7A6ACCB4" w14:textId="77777777" w:rsidR="003A63CE" w:rsidRPr="00C17D27" w:rsidRDefault="003A63CE" w:rsidP="003A63CE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F3DFAC3" w14:textId="151D6881" w:rsidR="00ED422C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7D27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484EE93" w14:textId="77777777" w:rsidR="009F0F17" w:rsidRPr="009F0F17" w:rsidRDefault="009F0F17" w:rsidP="003A63CE">
      <w:pPr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74A4D7EB" w14:textId="17C66FFD" w:rsidR="003A63CE" w:rsidRPr="00C17D27" w:rsidRDefault="003A63CE" w:rsidP="00B708A0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2FC49BB" w14:textId="591100F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7D27">
        <w:rPr>
          <w:rFonts w:ascii="Angsana New" w:hAnsi="Angsana New"/>
          <w:spacing w:val="-4"/>
          <w:sz w:val="30"/>
          <w:szCs w:val="30"/>
          <w:cs/>
        </w:rPr>
        <w:t>ายใน</w:t>
      </w:r>
    </w:p>
    <w:p w14:paraId="53A57269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7D2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6BAEF7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7D2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113B33AC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17D2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E4712E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C17D2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C17D27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C17D2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17D27">
        <w:rPr>
          <w:rFonts w:ascii="Angsana New" w:hAnsi="Angsana New" w:hint="cs"/>
          <w:sz w:val="30"/>
          <w:szCs w:val="30"/>
          <w:cs/>
        </w:rPr>
        <w:t>กลุ่ม</w:t>
      </w:r>
      <w:r w:rsidRPr="00C17D27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C17D27">
        <w:rPr>
          <w:rFonts w:ascii="Angsana New" w:hAnsi="Angsana New" w:hint="cs"/>
          <w:sz w:val="30"/>
          <w:szCs w:val="30"/>
          <w:cs/>
        </w:rPr>
        <w:t>หรือไม่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644E0BCF" w:rsidR="003A63CE" w:rsidRPr="00C17D27" w:rsidRDefault="00EF0027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EF0027">
        <w:rPr>
          <w:rFonts w:ascii="Angsana New" w:eastAsia="Calibri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3A63CE" w:rsidRPr="00C17D27">
        <w:rPr>
          <w:rFonts w:ascii="Angsana New" w:eastAsia="Calibri" w:hAnsi="Angsana New"/>
          <w:sz w:val="30"/>
          <w:szCs w:val="30"/>
          <w:cs/>
        </w:rPr>
        <w:t>ได้</w:t>
      </w:r>
      <w:r w:rsidR="003A63CE" w:rsidRPr="00C17D27">
        <w:rPr>
          <w:rFonts w:ascii="Angsana New" w:eastAsia="Calibri" w:hAnsi="Angsana New" w:hint="cs"/>
          <w:sz w:val="30"/>
          <w:szCs w:val="30"/>
          <w:cs/>
        </w:rPr>
        <w:t>รับ</w:t>
      </w:r>
      <w:r w:rsidR="003A63CE" w:rsidRPr="00C17D27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F0027">
        <w:rPr>
          <w:rFonts w:ascii="Angsana New" w:eastAsia="Calibri" w:hAnsi="Angsana New"/>
          <w:sz w:val="30"/>
          <w:szCs w:val="30"/>
          <w:cs/>
        </w:rPr>
        <w:t>หน่วย</w:t>
      </w:r>
      <w:r w:rsidR="003A63CE" w:rsidRPr="00C17D27">
        <w:rPr>
          <w:rFonts w:ascii="Angsana New" w:eastAsia="Calibri" w:hAnsi="Angsana New"/>
          <w:sz w:val="30"/>
          <w:szCs w:val="30"/>
          <w:cs/>
        </w:rPr>
        <w:t>ธุรกิจภายในกลุ่มบริษัทเพื่อ</w:t>
      </w:r>
      <w:r w:rsidRPr="00EF0027">
        <w:rPr>
          <w:rFonts w:ascii="Angsana New" w:eastAsia="Calibri" w:hAnsi="Angsana New"/>
          <w:sz w:val="30"/>
          <w:szCs w:val="30"/>
          <w:cs/>
        </w:rPr>
        <w:t>ใช้เป็นเกณฑ์ในการ</w:t>
      </w:r>
      <w:r w:rsidR="003A63CE" w:rsidRPr="00C17D27">
        <w:rPr>
          <w:rFonts w:ascii="Angsana New" w:eastAsia="Calibri" w:hAnsi="Angsana New"/>
          <w:sz w:val="30"/>
          <w:szCs w:val="30"/>
          <w:cs/>
        </w:rPr>
        <w:t>แสดงความเห็นต่อ</w:t>
      </w:r>
      <w:r w:rsidR="00B113FE">
        <w:rPr>
          <w:rFonts w:ascii="Angsana New" w:eastAsia="Calibri" w:hAnsi="Angsana New"/>
          <w:sz w:val="30"/>
          <w:szCs w:val="30"/>
        </w:rPr>
        <w:br/>
      </w:r>
      <w:r w:rsidR="003A63CE" w:rsidRPr="00B113FE">
        <w:rPr>
          <w:rFonts w:ascii="Angsana New" w:eastAsia="Calibri" w:hAnsi="Angsana New"/>
          <w:spacing w:val="-4"/>
          <w:sz w:val="30"/>
          <w:szCs w:val="30"/>
          <w:cs/>
        </w:rPr>
        <w:t>งบการเงิน</w:t>
      </w:r>
      <w:r w:rsidRPr="00B113FE">
        <w:rPr>
          <w:rFonts w:ascii="Angsana New" w:eastAsia="Calibri" w:hAnsi="Angsana New"/>
          <w:spacing w:val="-4"/>
          <w:sz w:val="30"/>
          <w:szCs w:val="30"/>
          <w:cs/>
        </w:rPr>
        <w:t>ของกลุ่มบริษัท</w:t>
      </w:r>
      <w:r w:rsidR="003A63CE" w:rsidRPr="00B113F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3A63CE" w:rsidRPr="00B113FE">
        <w:rPr>
          <w:rFonts w:ascii="Angsana New" w:eastAsia="Calibri" w:hAnsi="Angsana New"/>
          <w:spacing w:val="-4"/>
          <w:sz w:val="30"/>
          <w:szCs w:val="30"/>
          <w:cs/>
        </w:rPr>
        <w:t>ข้าพเจ้ารับผิดชอบต่อ</w:t>
      </w:r>
      <w:r w:rsidR="003A63CE" w:rsidRPr="00B113F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การกำหนดแนวทาง การควบคุมดูแล </w:t>
      </w:r>
      <w:r w:rsidR="003A63CE" w:rsidRPr="00B113FE">
        <w:rPr>
          <w:rFonts w:ascii="Angsana New" w:eastAsia="Calibri" w:hAnsi="Angsana New"/>
          <w:spacing w:val="-4"/>
          <w:sz w:val="30"/>
          <w:szCs w:val="30"/>
          <w:cs/>
        </w:rPr>
        <w:t>และการ</w:t>
      </w:r>
      <w:r w:rsidRPr="00B113FE">
        <w:rPr>
          <w:rFonts w:ascii="Angsana New" w:eastAsia="Calibri" w:hAnsi="Angsana New"/>
          <w:spacing w:val="-4"/>
          <w:sz w:val="30"/>
          <w:szCs w:val="30"/>
          <w:cs/>
        </w:rPr>
        <w:t>สอบทานงานตรวจสอบ</w:t>
      </w:r>
      <w:r w:rsidR="00B113FE">
        <w:rPr>
          <w:rFonts w:ascii="Angsana New" w:eastAsia="Calibri" w:hAnsi="Angsana New"/>
          <w:sz w:val="30"/>
          <w:szCs w:val="30"/>
        </w:rPr>
        <w:br/>
      </w:r>
      <w:r w:rsidRPr="00EF0027">
        <w:rPr>
          <w:rFonts w:ascii="Angsana New" w:eastAsia="Calibri" w:hAnsi="Angsana New"/>
          <w:sz w:val="30"/>
          <w:szCs w:val="30"/>
          <w:cs/>
        </w:rPr>
        <w:t>ที่ทำเพื่อวัตถุประสงค์ของการ</w:t>
      </w:r>
      <w:r w:rsidR="003A63CE" w:rsidRPr="00C17D27">
        <w:rPr>
          <w:rFonts w:ascii="Angsana New" w:eastAsia="Calibri" w:hAnsi="Angsana New"/>
          <w:sz w:val="30"/>
          <w:szCs w:val="30"/>
          <w:cs/>
        </w:rPr>
        <w:t>ตรวจสอบกลุ่มบริษัท</w:t>
      </w:r>
      <w:r w:rsidR="003A63CE"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3A63CE" w:rsidRPr="00C17D27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3A63CE" w:rsidRPr="00C17D27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6D1448CF" w:rsidR="00FE3B56" w:rsidRDefault="00FE3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B824C27" w14:textId="775F0D9F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C17D2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7D27">
        <w:rPr>
          <w:rFonts w:ascii="Angsana New" w:hAnsi="Angsana New"/>
          <w:sz w:val="30"/>
          <w:szCs w:val="30"/>
          <w:cs/>
        </w:rPr>
        <w:t>งข้าพเจ้า</w:t>
      </w:r>
    </w:p>
    <w:p w14:paraId="149A9249" w14:textId="7ABA30FB" w:rsidR="00E42F4B" w:rsidRDefault="00E42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28F81A" w14:textId="6727C01D" w:rsidR="003F3D2B" w:rsidRDefault="003A63CE" w:rsidP="00764210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64210" w:rsidRPr="00C17D27">
        <w:rPr>
          <w:rFonts w:ascii="Angsana New" w:eastAsia="Calibri" w:hAnsi="Angsana New" w:hint="cs"/>
          <w:sz w:val="30"/>
          <w:szCs w:val="30"/>
          <w:cs/>
        </w:rPr>
        <w:t>และ</w:t>
      </w:r>
      <w:r w:rsidR="00764210" w:rsidRPr="00C17D27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B01FB36" w14:textId="77777777" w:rsidR="003F3D2B" w:rsidRDefault="003F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8F55EB8" w14:textId="08EAC860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C17D2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17D2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C17D27">
        <w:rPr>
          <w:rFonts w:ascii="Angsana New" w:hAnsi="Angsana New"/>
          <w:sz w:val="30"/>
          <w:szCs w:val="30"/>
        </w:rPr>
        <w:t xml:space="preserve">     </w:t>
      </w:r>
      <w:r w:rsidRPr="00C17D27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C17D27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71F5572" w14:textId="059F069B" w:rsidR="003A63CE" w:rsidRPr="00C17D27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0CD20F4" w14:textId="187616C5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5544D26" w14:textId="77777777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F06CE87" w14:textId="317292AF" w:rsidR="002308C6" w:rsidRPr="00C17D27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(</w:t>
      </w:r>
      <w:r w:rsidR="00474C4C" w:rsidRPr="00474C4C">
        <w:rPr>
          <w:rFonts w:ascii="Angsana New" w:hAnsi="Angsana New" w:cs="Angsana New"/>
          <w:cs/>
        </w:rPr>
        <w:t>ชนารัตน์ จันทร์หวา</w:t>
      </w:r>
      <w:r w:rsidR="002308C6" w:rsidRPr="00C17D27">
        <w:rPr>
          <w:rFonts w:ascii="Angsana New" w:hAnsi="Angsana New" w:cs="Angsana New"/>
          <w:cs/>
        </w:rPr>
        <w:t>)</w:t>
      </w:r>
    </w:p>
    <w:p w14:paraId="732DFDB0" w14:textId="77777777" w:rsidR="002308C6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56A09C76" w14:textId="6A9F2CC3" w:rsidR="00474C4C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/>
          <w:cs/>
        </w:rPr>
        <w:t xml:space="preserve">เลขทะเบียน </w:t>
      </w:r>
      <w:r w:rsidR="00474C4C">
        <w:rPr>
          <w:rFonts w:ascii="Angsana New" w:hAnsi="Angsana New" w:cs="Angsana New"/>
          <w:lang w:val="en-US"/>
        </w:rPr>
        <w:t>9052</w:t>
      </w:r>
    </w:p>
    <w:p w14:paraId="72F864B0" w14:textId="77777777" w:rsidR="003C2491" w:rsidRPr="00C17D27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C17D27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3B05403" w14:textId="77777777" w:rsidR="006048E9" w:rsidRDefault="002308C6" w:rsidP="00604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C665EA" w14:textId="723A666E" w:rsidR="0035671A" w:rsidRPr="00E4712E" w:rsidRDefault="00DF56EF" w:rsidP="00604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E4712E" w:rsidRPr="006502C3">
        <w:rPr>
          <w:rFonts w:ascii="Angsana New" w:hAnsi="Angsana New"/>
          <w:sz w:val="30"/>
          <w:szCs w:val="30"/>
        </w:rPr>
        <w:t xml:space="preserve"> </w:t>
      </w:r>
      <w:r w:rsidR="00D51E78" w:rsidRPr="006502C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51E78" w:rsidRPr="006502C3">
        <w:rPr>
          <w:rFonts w:ascii="Angsana New" w:hAnsi="Angsana New"/>
          <w:sz w:val="30"/>
          <w:szCs w:val="30"/>
        </w:rPr>
        <w:t>256</w:t>
      </w:r>
      <w:r w:rsidR="006E6F4E">
        <w:rPr>
          <w:rFonts w:ascii="Angsana New" w:hAnsi="Angsana New"/>
          <w:sz w:val="30"/>
          <w:szCs w:val="30"/>
        </w:rPr>
        <w:t>9</w:t>
      </w:r>
    </w:p>
    <w:p w14:paraId="36A47DAF" w14:textId="4A7A2BD6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EA4CB7">
      <w:headerReference w:type="default" r:id="rId15"/>
      <w:footerReference w:type="default" r:id="rId16"/>
      <w:headerReference w:type="first" r:id="rId17"/>
      <w:type w:val="nextColumn"/>
      <w:pgSz w:w="11909" w:h="16834" w:code="9"/>
      <w:pgMar w:top="691" w:right="1152" w:bottom="576" w:left="1152" w:header="720" w:footer="432" w:gutter="0"/>
      <w:paperSrc w:first="7" w:other="7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B09E8" w14:textId="77777777" w:rsidR="00A867AB" w:rsidRDefault="00A867AB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0BE6515" w14:textId="77777777" w:rsidR="00A867AB" w:rsidRDefault="00A867AB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4218AEDB" w14:textId="77777777" w:rsidR="00A867AB" w:rsidRDefault="00A867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057B" w14:textId="1100BFF6" w:rsidR="00033252" w:rsidRDefault="00033252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5C5BE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9B20A5" w14:textId="77777777" w:rsidR="00033252" w:rsidRDefault="00033252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D0B2" w14:textId="3FF38DF5" w:rsidR="00033252" w:rsidRDefault="00033252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C5BE4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2E92E7B" w14:textId="197B55E5" w:rsidR="00033252" w:rsidRPr="00602E8C" w:rsidRDefault="00033252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EA1201">
      <w:rPr>
        <w:rFonts w:ascii="Angsana New" w:hAnsi="Angsana New"/>
        <w:noProof/>
        <w:sz w:val="30"/>
        <w:szCs w:val="30"/>
      </w:rPr>
      <w:t>V7_1712194_2025Dec_FSA_Haad Thip Public Company Limited_TH_YE_Cer.docx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B9D3" w14:textId="77777777" w:rsidR="00BE6C83" w:rsidRPr="00BE6C83" w:rsidRDefault="00BE6C8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BE6C83">
      <w:rPr>
        <w:rFonts w:asciiTheme="majorBidi" w:hAnsiTheme="majorBidi" w:cstheme="majorBidi"/>
        <w:caps/>
        <w:sz w:val="30"/>
        <w:szCs w:val="30"/>
      </w:rPr>
      <w:fldChar w:fldCharType="begin"/>
    </w:r>
    <w:r w:rsidRPr="00BE6C83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BE6C83">
      <w:rPr>
        <w:rFonts w:asciiTheme="majorBidi" w:hAnsiTheme="majorBidi" w:cstheme="majorBidi"/>
        <w:caps/>
        <w:sz w:val="30"/>
        <w:szCs w:val="30"/>
      </w:rPr>
      <w:fldChar w:fldCharType="separate"/>
    </w:r>
    <w:r w:rsidRPr="00BE6C83">
      <w:rPr>
        <w:rFonts w:asciiTheme="majorBidi" w:hAnsiTheme="majorBidi" w:cstheme="majorBidi"/>
        <w:caps/>
        <w:noProof/>
        <w:sz w:val="30"/>
        <w:szCs w:val="30"/>
      </w:rPr>
      <w:t>2</w:t>
    </w:r>
    <w:r w:rsidRPr="00BE6C83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721AEFD2" w14:textId="0A24CA4D" w:rsidR="00FE3B56" w:rsidRPr="0079436C" w:rsidRDefault="00FE3B5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C289" w14:textId="77777777" w:rsidR="00A867AB" w:rsidRDefault="00A867AB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0898336" w14:textId="77777777" w:rsidR="00A867AB" w:rsidRDefault="00A867AB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6BF544C3" w14:textId="77777777" w:rsidR="00A867AB" w:rsidRDefault="00A867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56DB" w14:textId="77777777" w:rsidR="00033252" w:rsidRPr="00D90C5B" w:rsidRDefault="00033252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7BAC816F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 w:rsidR="005C5BE4"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E1B1A">
      <w:rPr>
        <w:rFonts w:ascii="Angsana New" w:hAnsi="Angsana New" w:cs="Angsana New"/>
      </w:rPr>
      <w:t>2547</w:t>
    </w:r>
  </w:p>
  <w:p w14:paraId="7EE928DB" w14:textId="77777777" w:rsidR="00033252" w:rsidRPr="00C9443A" w:rsidRDefault="00033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D22D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606B502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A5ACB17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2E287E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DD43C45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218FC62" w14:textId="77777777" w:rsidR="00033252" w:rsidRPr="00AD1767" w:rsidRDefault="00033252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26DF" w14:textId="010BE35A" w:rsidR="00FE3B56" w:rsidRDefault="00FE3B56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01D98DC" w14:textId="0499ADD6" w:rsidR="00FE3B56" w:rsidRDefault="00FE3B56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AEA650" w14:textId="77777777" w:rsidR="00EA4CB7" w:rsidRDefault="00EA4CB7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0D354C4" w14:textId="77777777" w:rsidR="00FE3B56" w:rsidRPr="00204BD2" w:rsidRDefault="00FE3B56" w:rsidP="00EA4C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3D9B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A6C205F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122DE24" w14:textId="12DB5D79" w:rsid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49DAB06" w14:textId="2FB6C445" w:rsid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9462A9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1B0C7D8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5EF8F3A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2564ACF" w14:textId="77777777" w:rsidR="00EA4CB7" w:rsidRPr="00EA4CB7" w:rsidRDefault="00EA4CB7" w:rsidP="00AD17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65075">
    <w:abstractNumId w:val="6"/>
  </w:num>
  <w:num w:numId="2" w16cid:durableId="475725899">
    <w:abstractNumId w:val="5"/>
  </w:num>
  <w:num w:numId="3" w16cid:durableId="2082756424">
    <w:abstractNumId w:val="9"/>
  </w:num>
  <w:num w:numId="4" w16cid:durableId="869418983">
    <w:abstractNumId w:val="7"/>
  </w:num>
  <w:num w:numId="5" w16cid:durableId="408620705">
    <w:abstractNumId w:val="8"/>
  </w:num>
  <w:num w:numId="6" w16cid:durableId="2027246913">
    <w:abstractNumId w:val="3"/>
  </w:num>
  <w:num w:numId="7" w16cid:durableId="1599437972">
    <w:abstractNumId w:val="2"/>
  </w:num>
  <w:num w:numId="8" w16cid:durableId="1201627284">
    <w:abstractNumId w:val="0"/>
  </w:num>
  <w:num w:numId="9" w16cid:durableId="787743103">
    <w:abstractNumId w:val="1"/>
  </w:num>
  <w:num w:numId="10" w16cid:durableId="1431701476">
    <w:abstractNumId w:val="4"/>
  </w:num>
  <w:num w:numId="11" w16cid:durableId="545915536">
    <w:abstractNumId w:val="17"/>
  </w:num>
  <w:num w:numId="12" w16cid:durableId="1274290012">
    <w:abstractNumId w:val="14"/>
  </w:num>
  <w:num w:numId="13" w16cid:durableId="858352858">
    <w:abstractNumId w:val="20"/>
  </w:num>
  <w:num w:numId="14" w16cid:durableId="1801069505">
    <w:abstractNumId w:val="15"/>
  </w:num>
  <w:num w:numId="15" w16cid:durableId="1566721471">
    <w:abstractNumId w:val="18"/>
  </w:num>
  <w:num w:numId="16" w16cid:durableId="1826583523">
    <w:abstractNumId w:val="19"/>
  </w:num>
  <w:num w:numId="17" w16cid:durableId="1813593300">
    <w:abstractNumId w:val="11"/>
  </w:num>
  <w:num w:numId="18" w16cid:durableId="1048338523">
    <w:abstractNumId w:val="12"/>
  </w:num>
  <w:num w:numId="19" w16cid:durableId="1439788263">
    <w:abstractNumId w:val="10"/>
  </w:num>
  <w:num w:numId="20" w16cid:durableId="1030495027">
    <w:abstractNumId w:val="16"/>
  </w:num>
  <w:num w:numId="21" w16cid:durableId="1312903572">
    <w:abstractNumId w:val="21"/>
  </w:num>
  <w:num w:numId="22" w16cid:durableId="1725836025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8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512B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D3"/>
    <w:rsid w:val="00045C32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BDC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120"/>
    <w:rsid w:val="00072362"/>
    <w:rsid w:val="00072424"/>
    <w:rsid w:val="0007251D"/>
    <w:rsid w:val="00072618"/>
    <w:rsid w:val="00072628"/>
    <w:rsid w:val="000728DB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232"/>
    <w:rsid w:val="00074480"/>
    <w:rsid w:val="00074A52"/>
    <w:rsid w:val="00074BCC"/>
    <w:rsid w:val="00074BCD"/>
    <w:rsid w:val="00074E48"/>
    <w:rsid w:val="00074FDE"/>
    <w:rsid w:val="000752D1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B90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BB5"/>
    <w:rsid w:val="000B7C4B"/>
    <w:rsid w:val="000B7CA7"/>
    <w:rsid w:val="000B7F10"/>
    <w:rsid w:val="000B7F92"/>
    <w:rsid w:val="000C020D"/>
    <w:rsid w:val="000C0441"/>
    <w:rsid w:val="000C05FB"/>
    <w:rsid w:val="000C0635"/>
    <w:rsid w:val="000C0837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30B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942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44F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E49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08A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6E0"/>
    <w:rsid w:val="00157B01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D8E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1D"/>
    <w:rsid w:val="00171E42"/>
    <w:rsid w:val="001720D9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D5"/>
    <w:rsid w:val="00190653"/>
    <w:rsid w:val="001906D6"/>
    <w:rsid w:val="00190822"/>
    <w:rsid w:val="001908B3"/>
    <w:rsid w:val="001909C9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CDC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16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7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48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268"/>
    <w:rsid w:val="002564F3"/>
    <w:rsid w:val="00256526"/>
    <w:rsid w:val="0025658E"/>
    <w:rsid w:val="0025670C"/>
    <w:rsid w:val="00256840"/>
    <w:rsid w:val="002569D6"/>
    <w:rsid w:val="00256DB2"/>
    <w:rsid w:val="00257065"/>
    <w:rsid w:val="002570A3"/>
    <w:rsid w:val="002572A6"/>
    <w:rsid w:val="002574BA"/>
    <w:rsid w:val="0025759B"/>
    <w:rsid w:val="00257655"/>
    <w:rsid w:val="002576C0"/>
    <w:rsid w:val="0025780B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0F65"/>
    <w:rsid w:val="00261198"/>
    <w:rsid w:val="00261392"/>
    <w:rsid w:val="0026172C"/>
    <w:rsid w:val="002619FE"/>
    <w:rsid w:val="00261D26"/>
    <w:rsid w:val="00261DA4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694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472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3C2"/>
    <w:rsid w:val="002C3498"/>
    <w:rsid w:val="002C34C1"/>
    <w:rsid w:val="002C34E2"/>
    <w:rsid w:val="002C37EE"/>
    <w:rsid w:val="002C3929"/>
    <w:rsid w:val="002C3A6E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4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4D7D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6D3D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95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C6C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34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035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7DB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3F2"/>
    <w:rsid w:val="00373426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238"/>
    <w:rsid w:val="003A2490"/>
    <w:rsid w:val="003A26C8"/>
    <w:rsid w:val="003A28CD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381"/>
    <w:rsid w:val="003B2491"/>
    <w:rsid w:val="003B27C9"/>
    <w:rsid w:val="003B27D1"/>
    <w:rsid w:val="003B280C"/>
    <w:rsid w:val="003B2C14"/>
    <w:rsid w:val="003B2C2B"/>
    <w:rsid w:val="003B2E8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56D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D2B"/>
    <w:rsid w:val="003F3E4B"/>
    <w:rsid w:val="003F41FC"/>
    <w:rsid w:val="003F4249"/>
    <w:rsid w:val="003F4256"/>
    <w:rsid w:val="003F42EA"/>
    <w:rsid w:val="003F4585"/>
    <w:rsid w:val="003F461F"/>
    <w:rsid w:val="003F4738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1D7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67C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A76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47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C4C"/>
    <w:rsid w:val="00474EB3"/>
    <w:rsid w:val="00474FE2"/>
    <w:rsid w:val="0047523A"/>
    <w:rsid w:val="0047528B"/>
    <w:rsid w:val="004756F3"/>
    <w:rsid w:val="00475721"/>
    <w:rsid w:val="004757DB"/>
    <w:rsid w:val="00475CE8"/>
    <w:rsid w:val="00475D7C"/>
    <w:rsid w:val="00475DD9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9F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85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40E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4D89"/>
    <w:rsid w:val="004C50DC"/>
    <w:rsid w:val="004C5121"/>
    <w:rsid w:val="004C55AC"/>
    <w:rsid w:val="004C595C"/>
    <w:rsid w:val="004C59D0"/>
    <w:rsid w:val="004C5B7E"/>
    <w:rsid w:val="004C5BAA"/>
    <w:rsid w:val="004C5D2B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183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491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3FA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9C3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8CF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2857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34C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8D"/>
    <w:rsid w:val="005D149A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5FC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8E9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A6"/>
    <w:rsid w:val="006211CF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A0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14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88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2C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4CA"/>
    <w:rsid w:val="00654736"/>
    <w:rsid w:val="006548A7"/>
    <w:rsid w:val="00654C0E"/>
    <w:rsid w:val="00654DFC"/>
    <w:rsid w:val="0065502D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5FE3"/>
    <w:rsid w:val="00686427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7"/>
    <w:rsid w:val="006915DE"/>
    <w:rsid w:val="00691A71"/>
    <w:rsid w:val="00691C14"/>
    <w:rsid w:val="00691E18"/>
    <w:rsid w:val="00691EC9"/>
    <w:rsid w:val="00691F82"/>
    <w:rsid w:val="00691FBE"/>
    <w:rsid w:val="0069208A"/>
    <w:rsid w:val="00692151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06C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355"/>
    <w:rsid w:val="006A3547"/>
    <w:rsid w:val="006A354C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7D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40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6F4E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5F3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CBB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50DF"/>
    <w:rsid w:val="007351B6"/>
    <w:rsid w:val="0073538B"/>
    <w:rsid w:val="00735857"/>
    <w:rsid w:val="0073595F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787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C0B"/>
    <w:rsid w:val="00771D9E"/>
    <w:rsid w:val="00771E98"/>
    <w:rsid w:val="007723C5"/>
    <w:rsid w:val="00772437"/>
    <w:rsid w:val="00772A72"/>
    <w:rsid w:val="00772B2C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DBD"/>
    <w:rsid w:val="00776F60"/>
    <w:rsid w:val="00777123"/>
    <w:rsid w:val="0077715B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2B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6CE"/>
    <w:rsid w:val="00781759"/>
    <w:rsid w:val="0078198A"/>
    <w:rsid w:val="00781AC3"/>
    <w:rsid w:val="00781B0E"/>
    <w:rsid w:val="00781CEA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C62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6C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0E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B5B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451"/>
    <w:rsid w:val="008065E6"/>
    <w:rsid w:val="008068AE"/>
    <w:rsid w:val="00806A19"/>
    <w:rsid w:val="00806E84"/>
    <w:rsid w:val="00806EB3"/>
    <w:rsid w:val="00806F07"/>
    <w:rsid w:val="00807243"/>
    <w:rsid w:val="00807246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2B3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4FFE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D10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2F27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706"/>
    <w:rsid w:val="00855804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C7E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A2"/>
    <w:rsid w:val="00880E62"/>
    <w:rsid w:val="0088100C"/>
    <w:rsid w:val="00881186"/>
    <w:rsid w:val="008812C0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88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4FEB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93"/>
    <w:rsid w:val="0088608A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3123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293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1F"/>
    <w:rsid w:val="00904AA5"/>
    <w:rsid w:val="00904B36"/>
    <w:rsid w:val="00904C9B"/>
    <w:rsid w:val="00904D8D"/>
    <w:rsid w:val="009050A5"/>
    <w:rsid w:val="009050DA"/>
    <w:rsid w:val="009053BC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A04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DF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AA"/>
    <w:rsid w:val="00945FFA"/>
    <w:rsid w:val="0094638C"/>
    <w:rsid w:val="00946508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A9F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1E76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A38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218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2B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C3C"/>
    <w:rsid w:val="009C5D11"/>
    <w:rsid w:val="009C5D23"/>
    <w:rsid w:val="009C5E51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C5C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17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CF0"/>
    <w:rsid w:val="00A033B2"/>
    <w:rsid w:val="00A033BB"/>
    <w:rsid w:val="00A033F9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581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DDA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C5F"/>
    <w:rsid w:val="00A36F2D"/>
    <w:rsid w:val="00A36F48"/>
    <w:rsid w:val="00A36FAE"/>
    <w:rsid w:val="00A372EF"/>
    <w:rsid w:val="00A37873"/>
    <w:rsid w:val="00A37A8B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31"/>
    <w:rsid w:val="00A44343"/>
    <w:rsid w:val="00A44616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E15"/>
    <w:rsid w:val="00A46E58"/>
    <w:rsid w:val="00A46FFD"/>
    <w:rsid w:val="00A47458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A26"/>
    <w:rsid w:val="00A62FBD"/>
    <w:rsid w:val="00A63058"/>
    <w:rsid w:val="00A631D8"/>
    <w:rsid w:val="00A6343F"/>
    <w:rsid w:val="00A6346B"/>
    <w:rsid w:val="00A63B9D"/>
    <w:rsid w:val="00A63BB0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6B7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4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7AB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52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A13"/>
    <w:rsid w:val="00AB3B30"/>
    <w:rsid w:val="00AB3E65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25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67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5A"/>
    <w:rsid w:val="00AD3997"/>
    <w:rsid w:val="00AD3B1B"/>
    <w:rsid w:val="00AD3C0F"/>
    <w:rsid w:val="00AD3C59"/>
    <w:rsid w:val="00AD3CFA"/>
    <w:rsid w:val="00AD4136"/>
    <w:rsid w:val="00AD41FA"/>
    <w:rsid w:val="00AD4505"/>
    <w:rsid w:val="00AD4596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C51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3FE"/>
    <w:rsid w:val="00B1143F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76"/>
    <w:rsid w:val="00B133F0"/>
    <w:rsid w:val="00B1349D"/>
    <w:rsid w:val="00B134C6"/>
    <w:rsid w:val="00B1350F"/>
    <w:rsid w:val="00B13746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256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00E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CAF"/>
    <w:rsid w:val="00B53E2E"/>
    <w:rsid w:val="00B5402C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33"/>
    <w:rsid w:val="00B578B7"/>
    <w:rsid w:val="00B578E3"/>
    <w:rsid w:val="00B57BB6"/>
    <w:rsid w:val="00B57DA1"/>
    <w:rsid w:val="00B57E36"/>
    <w:rsid w:val="00B6004D"/>
    <w:rsid w:val="00B600F5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E36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5E9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6F08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6EB5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2B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C83"/>
    <w:rsid w:val="00BE6E62"/>
    <w:rsid w:val="00BE6E87"/>
    <w:rsid w:val="00BE6FDF"/>
    <w:rsid w:val="00BE7566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374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52"/>
    <w:rsid w:val="00BF7F6D"/>
    <w:rsid w:val="00C000C4"/>
    <w:rsid w:val="00C0025B"/>
    <w:rsid w:val="00C00491"/>
    <w:rsid w:val="00C004AF"/>
    <w:rsid w:val="00C004F6"/>
    <w:rsid w:val="00C005E0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4000"/>
    <w:rsid w:val="00C14107"/>
    <w:rsid w:val="00C142E5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352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7A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B0E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924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00A"/>
    <w:rsid w:val="00C87089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8C0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1EE"/>
    <w:rsid w:val="00CB5231"/>
    <w:rsid w:val="00CB5332"/>
    <w:rsid w:val="00CB545F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A52"/>
    <w:rsid w:val="00CE4A8F"/>
    <w:rsid w:val="00CE4FE5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565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5F0C"/>
    <w:rsid w:val="00D26113"/>
    <w:rsid w:val="00D2650D"/>
    <w:rsid w:val="00D26547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2F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4F"/>
    <w:rsid w:val="00D46983"/>
    <w:rsid w:val="00D469F6"/>
    <w:rsid w:val="00D46DF5"/>
    <w:rsid w:val="00D46E24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1E78"/>
    <w:rsid w:val="00D5245F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C2D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BB2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8C5"/>
    <w:rsid w:val="00D87962"/>
    <w:rsid w:val="00D87B50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477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28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6EF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D91"/>
    <w:rsid w:val="00DF7D98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03"/>
    <w:rsid w:val="00E15C40"/>
    <w:rsid w:val="00E15DEA"/>
    <w:rsid w:val="00E15E02"/>
    <w:rsid w:val="00E1615F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A6A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2F4B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2E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6A9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D32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617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A08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161"/>
    <w:rsid w:val="00EA11BB"/>
    <w:rsid w:val="00EA1201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CB7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DA4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704B"/>
    <w:rsid w:val="00ED7071"/>
    <w:rsid w:val="00ED7390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5E"/>
    <w:rsid w:val="00EE7C6B"/>
    <w:rsid w:val="00EE7DA0"/>
    <w:rsid w:val="00EE7F09"/>
    <w:rsid w:val="00EE7F58"/>
    <w:rsid w:val="00EE7F6A"/>
    <w:rsid w:val="00EF0027"/>
    <w:rsid w:val="00EF00CD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4B3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5768"/>
    <w:rsid w:val="00F058BB"/>
    <w:rsid w:val="00F05BFF"/>
    <w:rsid w:val="00F05C22"/>
    <w:rsid w:val="00F05C8E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3FB7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4CC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14E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37E47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7F1"/>
    <w:rsid w:val="00F61913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4FF3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5C"/>
    <w:rsid w:val="00F83DF4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65D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1DE"/>
    <w:rsid w:val="00FA328F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A7F"/>
    <w:rsid w:val="00FC1ACB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018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3A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30"/>
    <w:rsid w:val="00FD2CD3"/>
    <w:rsid w:val="00FD2D08"/>
    <w:rsid w:val="00FD2E56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79"/>
    <w:rsid w:val="00FE0D7A"/>
    <w:rsid w:val="00FE0E5C"/>
    <w:rsid w:val="00FE1052"/>
    <w:rsid w:val="00FE10D8"/>
    <w:rsid w:val="00FE1115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B56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4DE"/>
    <w:rsid w:val="00FE553B"/>
    <w:rsid w:val="00FE56D6"/>
    <w:rsid w:val="00FE5A85"/>
    <w:rsid w:val="00FE5BC5"/>
    <w:rsid w:val="00FE5BE7"/>
    <w:rsid w:val="00FE5D14"/>
    <w:rsid w:val="00FE627F"/>
    <w:rsid w:val="00FE6742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C9D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styleId="UnresolvedMention">
    <w:name w:val="Unresolved Mention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6C905-534F-4876-9D79-40DEE2C93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DFCBF5-D226-4FA6-ACC3-241877BCD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</TotalTime>
  <Pages>7</Pages>
  <Words>1607</Words>
  <Characters>9065</Characters>
  <Application>Microsoft Office Word</Application>
  <DocSecurity>0</DocSecurity>
  <Lines>192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Pimchanok, Rojnwatham</cp:lastModifiedBy>
  <cp:revision>13</cp:revision>
  <cp:lastPrinted>2026-02-25T08:25:00Z</cp:lastPrinted>
  <dcterms:created xsi:type="dcterms:W3CDTF">2025-02-26T07:47:00Z</dcterms:created>
  <dcterms:modified xsi:type="dcterms:W3CDTF">2026-02-25T08:31:00Z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a440aa2a0ff4eb640640d8bdf082c8715f2c2d959c5b2ddc6d41192c512d5097</vt:lpwstr>
  </property>
  <property fmtid="{D5CDD505-2E9C-101B-9397-08002B2CF9AE}" pid="4" name="MediaServiceImageTags">
    <vt:lpwstr/>
  </property>
</Properties>
</file>